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D80569" w14:textId="3C2ACF74" w:rsidR="00716467" w:rsidRPr="008C1ACA" w:rsidRDefault="002C7A65" w:rsidP="002C7A65">
      <w:pPr>
        <w:pStyle w:val="Normln-stedBold"/>
      </w:pPr>
      <w:r w:rsidRPr="008C1ACA">
        <w:rPr>
          <w:noProof/>
          <w:lang w:eastAsia="cs-CZ"/>
        </w:rPr>
        <w:drawing>
          <wp:inline distT="0" distB="0" distL="0" distR="0" wp14:anchorId="51655D25" wp14:editId="38B343A3">
            <wp:extent cx="1686910" cy="800567"/>
            <wp:effectExtent l="0" t="0" r="8890" b="0"/>
            <wp:docPr id="3" name="Obrázek 3" descr="X:\ATP_Prezentace_Logo\Logo\logo_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ATP_Prezentace_Logo\Logo\logo_blac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1713" cy="802846"/>
                    </a:xfrm>
                    <a:prstGeom prst="rect">
                      <a:avLst/>
                    </a:prstGeom>
                    <a:noFill/>
                    <a:ln>
                      <a:noFill/>
                    </a:ln>
                  </pic:spPr>
                </pic:pic>
              </a:graphicData>
            </a:graphic>
          </wp:inline>
        </w:drawing>
      </w:r>
    </w:p>
    <w:p w14:paraId="73D9B774" w14:textId="77777777" w:rsidR="002C7A65" w:rsidRPr="008C1ACA" w:rsidRDefault="002C7A65" w:rsidP="002C7A65">
      <w:pPr>
        <w:pStyle w:val="Normln-sted"/>
      </w:pPr>
    </w:p>
    <w:p w14:paraId="085EB466" w14:textId="77777777" w:rsidR="002C7A65" w:rsidRPr="008C1ACA" w:rsidRDefault="002C7A65" w:rsidP="002C7A65">
      <w:pPr>
        <w:pStyle w:val="Normln-sted"/>
      </w:pPr>
    </w:p>
    <w:p w14:paraId="343B7416" w14:textId="77777777" w:rsidR="002C7A65" w:rsidRPr="008C1ACA" w:rsidRDefault="002C7A65" w:rsidP="002C7A65">
      <w:pPr>
        <w:pStyle w:val="Normln-sted"/>
      </w:pPr>
    </w:p>
    <w:p w14:paraId="3C6EF94C" w14:textId="5741E2FD" w:rsidR="002C7A65" w:rsidRPr="008C1ACA" w:rsidRDefault="002C7A65" w:rsidP="002C7A65">
      <w:pPr>
        <w:pStyle w:val="Nzev0"/>
      </w:pPr>
      <w:r w:rsidRPr="008C1ACA">
        <w:t>Vyhodnocení vlivů Změny ÚP hl. m. Prahy</w:t>
      </w:r>
      <w:r w:rsidR="00EE4B9D" w:rsidRPr="008C1ACA">
        <w:br/>
      </w:r>
      <w:r w:rsidRPr="008C1ACA">
        <w:t xml:space="preserve">č. </w:t>
      </w:r>
      <w:r w:rsidR="00D36832" w:rsidRPr="008C1ACA">
        <w:t>3093/10</w:t>
      </w:r>
      <w:r w:rsidRPr="008C1ACA">
        <w:br/>
        <w:t>na udržitelný rozvoj území</w:t>
      </w:r>
    </w:p>
    <w:p w14:paraId="1F22ACCC" w14:textId="174112F4" w:rsidR="002C7A65" w:rsidRPr="008C1ACA" w:rsidRDefault="002C7A65" w:rsidP="00D16FA6">
      <w:pPr>
        <w:pStyle w:val="Normln-sted"/>
      </w:pPr>
    </w:p>
    <w:p w14:paraId="7FA06909" w14:textId="0CF8317A" w:rsidR="002C7A65" w:rsidRPr="008C1ACA" w:rsidRDefault="008D0263" w:rsidP="00D16FA6">
      <w:pPr>
        <w:pStyle w:val="Normln-sted"/>
      </w:pPr>
      <w:r w:rsidRPr="008C1ACA">
        <w:rPr>
          <w:noProof/>
          <w:lang w:eastAsia="cs-CZ"/>
        </w:rPr>
        <w:drawing>
          <wp:inline distT="0" distB="0" distL="0" distR="0" wp14:anchorId="288ED47D" wp14:editId="20D80310">
            <wp:extent cx="4331248" cy="3278038"/>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5857" cy="3304231"/>
                    </a:xfrm>
                    <a:prstGeom prst="rect">
                      <a:avLst/>
                    </a:prstGeom>
                  </pic:spPr>
                </pic:pic>
              </a:graphicData>
            </a:graphic>
          </wp:inline>
        </w:drawing>
      </w:r>
      <w:r w:rsidR="00F406D0" w:rsidRPr="008C1ACA">
        <w:rPr>
          <w:noProof/>
        </w:rPr>
        <w:t xml:space="preserve"> </w:t>
      </w:r>
    </w:p>
    <w:p w14:paraId="00FAF8A8" w14:textId="77777777" w:rsidR="00EE4B9D" w:rsidRPr="008C1ACA" w:rsidRDefault="00EE4B9D" w:rsidP="00FB5B5E">
      <w:pPr>
        <w:pStyle w:val="Normln-sted"/>
      </w:pPr>
    </w:p>
    <w:p w14:paraId="18752121" w14:textId="77777777" w:rsidR="00D16FA6" w:rsidRPr="008C1ACA" w:rsidRDefault="00D16FA6" w:rsidP="00704C68">
      <w:pPr>
        <w:pStyle w:val="Normln-sted"/>
      </w:pPr>
    </w:p>
    <w:p w14:paraId="3721FECD" w14:textId="212D1560" w:rsidR="00EE4B9D" w:rsidRPr="008C1ACA" w:rsidRDefault="00FB5B5E" w:rsidP="00FB5B5E">
      <w:pPr>
        <w:pStyle w:val="Nzev3"/>
      </w:pPr>
      <w:r w:rsidRPr="008C1ACA">
        <w:t>k projednání dle § 5</w:t>
      </w:r>
      <w:r w:rsidR="00EB13D7" w:rsidRPr="008C1ACA">
        <w:t>0</w:t>
      </w:r>
      <w:r w:rsidRPr="008C1ACA">
        <w:t xml:space="preserve"> stavebního zákona</w:t>
      </w:r>
    </w:p>
    <w:p w14:paraId="56116F39" w14:textId="77777777" w:rsidR="00EE4B9D" w:rsidRPr="008C1ACA" w:rsidRDefault="00EE4B9D" w:rsidP="00FB5B5E">
      <w:pPr>
        <w:pStyle w:val="Normln-sted"/>
      </w:pPr>
    </w:p>
    <w:p w14:paraId="3AD66D28" w14:textId="77777777" w:rsidR="00FB5B5E" w:rsidRPr="008C1ACA" w:rsidRDefault="00FB5B5E" w:rsidP="00FB5B5E">
      <w:pPr>
        <w:pStyle w:val="Normln-sted"/>
      </w:pPr>
    </w:p>
    <w:p w14:paraId="1BF4EA83" w14:textId="77777777" w:rsidR="009305F0" w:rsidRPr="008C1ACA" w:rsidRDefault="009305F0" w:rsidP="009305F0">
      <w:pPr>
        <w:rPr>
          <w:lang w:eastAsia="en-US"/>
        </w:rPr>
      </w:pPr>
    </w:p>
    <w:p w14:paraId="1DD56BD3" w14:textId="77777777" w:rsidR="009305F0" w:rsidRPr="008C1ACA" w:rsidRDefault="009305F0" w:rsidP="009305F0">
      <w:pPr>
        <w:rPr>
          <w:lang w:eastAsia="en-US"/>
        </w:rPr>
      </w:pPr>
    </w:p>
    <w:p w14:paraId="75E4C362" w14:textId="77777777" w:rsidR="00EE4B9D" w:rsidRPr="008C1ACA" w:rsidRDefault="00EE4B9D" w:rsidP="00FB5B5E">
      <w:pPr>
        <w:pStyle w:val="Normln-sted"/>
      </w:pPr>
    </w:p>
    <w:p w14:paraId="67B855CD" w14:textId="77777777" w:rsidR="00EB13D7" w:rsidRPr="008C1ACA" w:rsidRDefault="00EB13D7" w:rsidP="00EB13D7">
      <w:pPr>
        <w:pStyle w:val="Normln-sted"/>
        <w:rPr>
          <w:b/>
        </w:rPr>
      </w:pPr>
      <w:r w:rsidRPr="008C1ACA">
        <w:rPr>
          <w:b/>
        </w:rPr>
        <w:t>Listopad 2022</w:t>
      </w:r>
    </w:p>
    <w:p w14:paraId="7C92B48A" w14:textId="463483FD" w:rsidR="00E248A3" w:rsidRPr="008C1ACA" w:rsidRDefault="00E248A3" w:rsidP="009305F0">
      <w:pPr>
        <w:pStyle w:val="Nzev3a"/>
        <w:sectPr w:rsidR="00E248A3" w:rsidRPr="008C1ACA" w:rsidSect="00803BEE">
          <w:footerReference w:type="default" r:id="rId10"/>
          <w:footerReference w:type="first" r:id="rId11"/>
          <w:pgSz w:w="11906" w:h="16838" w:code="9"/>
          <w:pgMar w:top="1418" w:right="1418" w:bottom="1418" w:left="1418" w:header="709" w:footer="709" w:gutter="0"/>
          <w:pgNumType w:start="1"/>
          <w:cols w:space="708"/>
          <w:titlePg/>
          <w:docGrid w:linePitch="360"/>
        </w:sectPr>
      </w:pPr>
    </w:p>
    <w:tbl>
      <w:tblPr>
        <w:tblW w:w="5000" w:type="pct"/>
        <w:jc w:val="center"/>
        <w:tblCellMar>
          <w:left w:w="70" w:type="dxa"/>
          <w:right w:w="70" w:type="dxa"/>
        </w:tblCellMar>
        <w:tblLook w:val="0000" w:firstRow="0" w:lastRow="0" w:firstColumn="0" w:lastColumn="0" w:noHBand="0" w:noVBand="0"/>
      </w:tblPr>
      <w:tblGrid>
        <w:gridCol w:w="2641"/>
        <w:gridCol w:w="6429"/>
      </w:tblGrid>
      <w:tr w:rsidR="00EB13D7" w:rsidRPr="008C1ACA" w14:paraId="61C65680" w14:textId="77777777" w:rsidTr="00716467">
        <w:trPr>
          <w:cantSplit/>
          <w:jc w:val="center"/>
        </w:trPr>
        <w:tc>
          <w:tcPr>
            <w:tcW w:w="1456" w:type="pct"/>
            <w:tcBorders>
              <w:top w:val="nil"/>
              <w:left w:val="nil"/>
              <w:bottom w:val="nil"/>
              <w:right w:val="nil"/>
            </w:tcBorders>
          </w:tcPr>
          <w:p w14:paraId="41D3FDD5" w14:textId="77777777" w:rsidR="0082252E" w:rsidRPr="008C1ACA" w:rsidRDefault="0082252E" w:rsidP="00BB2927">
            <w:pPr>
              <w:pStyle w:val="Normln-vpravo"/>
              <w:rPr>
                <w:rFonts w:asciiTheme="minorHAnsi" w:hAnsiTheme="minorHAnsi" w:cstheme="minorHAnsi"/>
              </w:rPr>
            </w:pPr>
            <w:r w:rsidRPr="008C1ACA">
              <w:rPr>
                <w:noProof/>
                <w:lang w:eastAsia="cs-CZ"/>
              </w:rPr>
              <w:lastRenderedPageBreak/>
              <w:drawing>
                <wp:inline distT="0" distB="0" distL="0" distR="0" wp14:anchorId="6B713604" wp14:editId="4BE66992">
                  <wp:extent cx="1588399" cy="548640"/>
                  <wp:effectExtent l="0" t="0" r="0" b="3810"/>
                  <wp:docPr id="80" name="Obrázek 80" descr="https://www.iprpraha.cz/uploads/assets/dokumenty/obecne/loga/ipr_2014/ipr_praha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prpraha.cz/uploads/assets/dokumenty/obecne/loga/ipr_2014/ipr_praha_big.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5820" cy="561565"/>
                          </a:xfrm>
                          <a:prstGeom prst="rect">
                            <a:avLst/>
                          </a:prstGeom>
                          <a:noFill/>
                          <a:ln>
                            <a:noFill/>
                          </a:ln>
                        </pic:spPr>
                      </pic:pic>
                    </a:graphicData>
                  </a:graphic>
                </wp:inline>
              </w:drawing>
            </w:r>
          </w:p>
        </w:tc>
        <w:tc>
          <w:tcPr>
            <w:tcW w:w="3544" w:type="pct"/>
            <w:tcBorders>
              <w:top w:val="nil"/>
              <w:left w:val="nil"/>
              <w:bottom w:val="nil"/>
              <w:right w:val="nil"/>
            </w:tcBorders>
          </w:tcPr>
          <w:p w14:paraId="7CBDBF00" w14:textId="77777777" w:rsidR="0082252E" w:rsidRPr="008C1ACA" w:rsidRDefault="0082252E" w:rsidP="002C338C">
            <w:pPr>
              <w:pStyle w:val="Normln-vpravo"/>
              <w:contextualSpacing/>
              <w:rPr>
                <w:b/>
                <w:bCs/>
              </w:rPr>
            </w:pPr>
            <w:r w:rsidRPr="008C1ACA">
              <w:t>Objednatel:</w:t>
            </w:r>
            <w:r w:rsidRPr="008C1ACA">
              <w:br/>
            </w:r>
            <w:r w:rsidRPr="008C1ACA">
              <w:rPr>
                <w:b/>
                <w:bCs/>
              </w:rPr>
              <w:t>Institut plánování a rozvoje hlavního města Prahy,</w:t>
            </w:r>
            <w:r w:rsidRPr="008C1ACA">
              <w:rPr>
                <w:b/>
                <w:bCs/>
              </w:rPr>
              <w:br/>
              <w:t>příspěvková organizace</w:t>
            </w:r>
          </w:p>
          <w:p w14:paraId="16554F0D" w14:textId="77777777" w:rsidR="0082252E" w:rsidRPr="008C1ACA" w:rsidRDefault="0082252E" w:rsidP="00BB2927">
            <w:pPr>
              <w:pStyle w:val="Normln-vpravo"/>
            </w:pPr>
            <w:r w:rsidRPr="008C1ACA">
              <w:t>Vyšehradská 57/2077, 128 00 Praha 2 – Nové Město</w:t>
            </w:r>
          </w:p>
        </w:tc>
      </w:tr>
      <w:tr w:rsidR="00EB13D7" w:rsidRPr="008C1ACA" w14:paraId="270A8A4C" w14:textId="77777777" w:rsidTr="00716467">
        <w:trPr>
          <w:cantSplit/>
          <w:trHeight w:val="326"/>
          <w:jc w:val="center"/>
        </w:trPr>
        <w:tc>
          <w:tcPr>
            <w:tcW w:w="1456" w:type="pct"/>
            <w:tcBorders>
              <w:top w:val="nil"/>
              <w:left w:val="nil"/>
              <w:bottom w:val="nil"/>
              <w:right w:val="nil"/>
            </w:tcBorders>
          </w:tcPr>
          <w:p w14:paraId="10F14FDC" w14:textId="77777777" w:rsidR="0082252E" w:rsidRPr="008C1ACA" w:rsidRDefault="0082252E" w:rsidP="00716467"/>
        </w:tc>
        <w:tc>
          <w:tcPr>
            <w:tcW w:w="3544" w:type="pct"/>
            <w:tcBorders>
              <w:top w:val="nil"/>
              <w:left w:val="nil"/>
              <w:bottom w:val="nil"/>
              <w:right w:val="nil"/>
            </w:tcBorders>
          </w:tcPr>
          <w:p w14:paraId="149158DB" w14:textId="77777777" w:rsidR="0082252E" w:rsidRPr="008C1ACA" w:rsidRDefault="0082252E" w:rsidP="00716467"/>
        </w:tc>
      </w:tr>
      <w:tr w:rsidR="00716467" w:rsidRPr="008C1ACA" w14:paraId="0D3F28AB" w14:textId="77777777" w:rsidTr="00716467">
        <w:trPr>
          <w:cantSplit/>
          <w:trHeight w:val="457"/>
          <w:jc w:val="center"/>
        </w:trPr>
        <w:tc>
          <w:tcPr>
            <w:tcW w:w="1456" w:type="pct"/>
            <w:tcBorders>
              <w:top w:val="nil"/>
              <w:left w:val="nil"/>
              <w:bottom w:val="nil"/>
              <w:right w:val="nil"/>
            </w:tcBorders>
          </w:tcPr>
          <w:p w14:paraId="5A685D0D" w14:textId="77777777" w:rsidR="0082252E" w:rsidRPr="008C1ACA" w:rsidRDefault="0082252E" w:rsidP="00BB2927">
            <w:pPr>
              <w:pStyle w:val="Normln-vlevo"/>
              <w:rPr>
                <w:rFonts w:asciiTheme="minorHAnsi" w:hAnsiTheme="minorHAnsi" w:cstheme="minorHAnsi"/>
              </w:rPr>
            </w:pPr>
            <w:r w:rsidRPr="008C1ACA">
              <w:rPr>
                <w:noProof/>
                <w:lang w:eastAsia="cs-CZ"/>
              </w:rPr>
              <w:drawing>
                <wp:inline distT="0" distB="0" distL="0" distR="0" wp14:anchorId="2F06B459" wp14:editId="592D3E6B">
                  <wp:extent cx="1177925" cy="570800"/>
                  <wp:effectExtent l="0" t="0" r="3175" b="1270"/>
                  <wp:docPr id="8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5211" cy="588868"/>
                          </a:xfrm>
                          <a:prstGeom prst="rect">
                            <a:avLst/>
                          </a:prstGeom>
                          <a:noFill/>
                          <a:ln>
                            <a:noFill/>
                          </a:ln>
                        </pic:spPr>
                      </pic:pic>
                    </a:graphicData>
                  </a:graphic>
                </wp:inline>
              </w:drawing>
            </w:r>
          </w:p>
        </w:tc>
        <w:tc>
          <w:tcPr>
            <w:tcW w:w="3544" w:type="pct"/>
            <w:tcBorders>
              <w:top w:val="nil"/>
              <w:left w:val="nil"/>
              <w:bottom w:val="nil"/>
              <w:right w:val="nil"/>
            </w:tcBorders>
          </w:tcPr>
          <w:p w14:paraId="70C69496" w14:textId="77777777" w:rsidR="0082252E" w:rsidRPr="008C1ACA" w:rsidRDefault="0082252E" w:rsidP="00716467">
            <w:pPr>
              <w:pStyle w:val="Normln-vpravo"/>
            </w:pPr>
            <w:r w:rsidRPr="008C1ACA">
              <w:t>Projektant:</w:t>
            </w:r>
            <w:r w:rsidRPr="008C1ACA">
              <w:br/>
            </w:r>
            <w:r w:rsidRPr="008C1ACA">
              <w:rPr>
                <w:b/>
                <w:bCs/>
              </w:rPr>
              <w:t>Atelier T</w:t>
            </w:r>
            <w:r w:rsidRPr="008C1ACA">
              <w:rPr>
                <w:bCs/>
              </w:rPr>
              <w:t>-</w:t>
            </w:r>
            <w:r w:rsidRPr="008C1ACA">
              <w:rPr>
                <w:b/>
                <w:bCs/>
              </w:rPr>
              <w:t>plan, s.r.o</w:t>
            </w:r>
            <w:r w:rsidRPr="008C1ACA">
              <w:t>.</w:t>
            </w:r>
            <w:r w:rsidRPr="008C1ACA">
              <w:br/>
              <w:t>Sezimova 380/13, 140 00 Praha 4 — Nusle</w:t>
            </w:r>
          </w:p>
        </w:tc>
      </w:tr>
    </w:tbl>
    <w:p w14:paraId="169144CB" w14:textId="77777777" w:rsidR="002C7A65" w:rsidRPr="008C1ACA" w:rsidRDefault="002C7A65" w:rsidP="002C338C">
      <w:pPr>
        <w:pStyle w:val="Normln-vpravo"/>
        <w:contextualSpacing/>
      </w:pPr>
    </w:p>
    <w:p w14:paraId="290515BD" w14:textId="77777777" w:rsidR="0082252E" w:rsidRPr="008C1ACA" w:rsidRDefault="0082252E" w:rsidP="002C338C">
      <w:pPr>
        <w:pStyle w:val="Normln-vpravo"/>
        <w:contextualSpacing/>
      </w:pPr>
    </w:p>
    <w:p w14:paraId="32FC5D20" w14:textId="5CF0DB0C" w:rsidR="0082252E" w:rsidRPr="008C1ACA" w:rsidRDefault="0082252E" w:rsidP="00716467">
      <w:pPr>
        <w:pStyle w:val="Nzev1-titul"/>
      </w:pPr>
      <w:bookmarkStart w:id="0" w:name="_Toc41132179"/>
      <w:bookmarkStart w:id="1" w:name="_Toc41132357"/>
      <w:bookmarkStart w:id="2" w:name="_Toc41306398"/>
      <w:bookmarkStart w:id="3" w:name="_Toc42526264"/>
      <w:r w:rsidRPr="008C1ACA">
        <w:t>Vyhodnocení vlivů</w:t>
      </w:r>
      <w:bookmarkEnd w:id="0"/>
      <w:bookmarkEnd w:id="1"/>
      <w:bookmarkEnd w:id="2"/>
      <w:bookmarkEnd w:id="3"/>
      <w:r w:rsidR="00716467" w:rsidRPr="008C1ACA">
        <w:t xml:space="preserve"> </w:t>
      </w:r>
      <w:r w:rsidRPr="008C1ACA">
        <w:t>Změny ÚP hl. m</w:t>
      </w:r>
      <w:r w:rsidR="00716467" w:rsidRPr="008C1ACA">
        <w:t>.</w:t>
      </w:r>
      <w:r w:rsidRPr="008C1ACA">
        <w:t xml:space="preserve"> Prahy č. </w:t>
      </w:r>
      <w:r w:rsidR="007C5EF0" w:rsidRPr="008C1ACA">
        <w:t>3093/10</w:t>
      </w:r>
      <w:r w:rsidR="00716467" w:rsidRPr="008C1ACA">
        <w:br/>
        <w:t>n</w:t>
      </w:r>
      <w:r w:rsidRPr="008C1ACA">
        <w:t>a udržitelný rozvoj území</w:t>
      </w:r>
    </w:p>
    <w:p w14:paraId="168D68C6" w14:textId="4099F88C" w:rsidR="0082252E" w:rsidRPr="008C1ACA" w:rsidRDefault="00FB5B5E" w:rsidP="00F73F08">
      <w:pPr>
        <w:pStyle w:val="Normln-stedBold"/>
      </w:pPr>
      <w:r w:rsidRPr="008C1ACA">
        <w:t>k projednání dle § 5</w:t>
      </w:r>
      <w:r w:rsidR="00EB13D7" w:rsidRPr="008C1ACA">
        <w:t>0</w:t>
      </w:r>
      <w:r w:rsidRPr="008C1ACA">
        <w:t xml:space="preserve"> stavebního zákona</w:t>
      </w:r>
    </w:p>
    <w:p w14:paraId="02BBD6FD" w14:textId="1048CA40" w:rsidR="00F73F08" w:rsidRPr="008C1ACA" w:rsidRDefault="00F73F08" w:rsidP="002C338C">
      <w:pPr>
        <w:pStyle w:val="Normln-sted"/>
        <w:contextualSpacing/>
      </w:pPr>
    </w:p>
    <w:p w14:paraId="383D9686" w14:textId="77777777" w:rsidR="00F73F08" w:rsidRPr="008C1ACA" w:rsidRDefault="00F73F08" w:rsidP="002C338C">
      <w:pPr>
        <w:pStyle w:val="Normln-sted"/>
        <w:contextualSpacing/>
      </w:pPr>
    </w:p>
    <w:p w14:paraId="731287DE" w14:textId="77777777" w:rsidR="002C338C" w:rsidRPr="008C1ACA" w:rsidRDefault="002C338C" w:rsidP="002C338C">
      <w:pPr>
        <w:pStyle w:val="Normln-sted"/>
        <w:contextualSpacing/>
      </w:pPr>
    </w:p>
    <w:p w14:paraId="2DB7AB7B" w14:textId="77777777" w:rsidR="00D16FA6" w:rsidRPr="008C1ACA" w:rsidRDefault="00D16FA6" w:rsidP="002C338C">
      <w:pPr>
        <w:pStyle w:val="Normln-sted"/>
        <w:contextualSpacing/>
      </w:pPr>
    </w:p>
    <w:p w14:paraId="60849D98" w14:textId="77777777" w:rsidR="00D16FA6" w:rsidRPr="008C1ACA" w:rsidRDefault="00D16FA6" w:rsidP="00D16FA6">
      <w:pPr>
        <w:pStyle w:val="Normln-sted"/>
      </w:pPr>
    </w:p>
    <w:p w14:paraId="770D7620" w14:textId="77777777" w:rsidR="0082252E" w:rsidRPr="008C1ACA" w:rsidRDefault="0082252E" w:rsidP="002C338C">
      <w:pPr>
        <w:pStyle w:val="Normln-sted"/>
        <w:contextualSpacing/>
      </w:pPr>
      <w:r w:rsidRPr="008C1ACA">
        <w:t>………………………………..</w:t>
      </w:r>
    </w:p>
    <w:p w14:paraId="5A79A003" w14:textId="77777777" w:rsidR="0082252E" w:rsidRPr="008C1ACA" w:rsidRDefault="0082252E" w:rsidP="002C338C">
      <w:pPr>
        <w:pStyle w:val="Normln-sted"/>
        <w:contextualSpacing/>
      </w:pPr>
      <w:r w:rsidRPr="008C1ACA">
        <w:t xml:space="preserve">RNDr. Libor Krajíček </w:t>
      </w:r>
    </w:p>
    <w:p w14:paraId="2781C3B4" w14:textId="2C311C2C" w:rsidR="00F73F08" w:rsidRPr="008C1ACA" w:rsidRDefault="0082252E" w:rsidP="002C338C">
      <w:pPr>
        <w:pStyle w:val="Normln-sted"/>
        <w:contextualSpacing/>
      </w:pPr>
      <w:r w:rsidRPr="008C1ACA">
        <w:t>jednatel a ředitel společnosti</w:t>
      </w:r>
    </w:p>
    <w:p w14:paraId="49F38124" w14:textId="77777777" w:rsidR="000C27B7" w:rsidRPr="008C1ACA" w:rsidRDefault="000C27B7" w:rsidP="000C27B7">
      <w:pPr>
        <w:jc w:val="center"/>
        <w:rPr>
          <w:lang w:eastAsia="en-US"/>
        </w:rPr>
      </w:pPr>
    </w:p>
    <w:tbl>
      <w:tblPr>
        <w:tblW w:w="0" w:type="auto"/>
        <w:jc w:val="center"/>
        <w:tblLayout w:type="fixed"/>
        <w:tblLook w:val="04A0" w:firstRow="1" w:lastRow="0" w:firstColumn="1" w:lastColumn="0" w:noHBand="0" w:noVBand="1"/>
      </w:tblPr>
      <w:tblGrid>
        <w:gridCol w:w="4530"/>
        <w:gridCol w:w="4530"/>
      </w:tblGrid>
      <w:tr w:rsidR="00EB13D7" w:rsidRPr="008C1ACA" w14:paraId="4B3D5691" w14:textId="77777777" w:rsidTr="002C338C">
        <w:trPr>
          <w:jc w:val="center"/>
        </w:trPr>
        <w:tc>
          <w:tcPr>
            <w:tcW w:w="4530" w:type="dxa"/>
          </w:tcPr>
          <w:p w14:paraId="1301586C" w14:textId="77777777" w:rsidR="00F73F08" w:rsidRPr="008C1ACA" w:rsidRDefault="00F73F08" w:rsidP="002C338C">
            <w:pPr>
              <w:pStyle w:val="Normln-sted"/>
              <w:contextualSpacing/>
            </w:pPr>
          </w:p>
          <w:p w14:paraId="70B887E5" w14:textId="77777777" w:rsidR="002C338C" w:rsidRPr="008C1ACA" w:rsidRDefault="002C338C" w:rsidP="002C338C">
            <w:pPr>
              <w:pStyle w:val="Normln-sted"/>
              <w:contextualSpacing/>
            </w:pPr>
          </w:p>
          <w:p w14:paraId="5D8881FA" w14:textId="77777777" w:rsidR="00F73F08" w:rsidRPr="008C1ACA" w:rsidRDefault="00F73F08" w:rsidP="002C338C">
            <w:pPr>
              <w:pStyle w:val="Normln-sted"/>
              <w:contextualSpacing/>
            </w:pPr>
          </w:p>
          <w:p w14:paraId="35A9EC52" w14:textId="77777777" w:rsidR="00F73F08" w:rsidRPr="008C1ACA" w:rsidRDefault="00F73F08" w:rsidP="002C338C">
            <w:pPr>
              <w:pStyle w:val="Normln-sted"/>
              <w:contextualSpacing/>
            </w:pPr>
          </w:p>
          <w:p w14:paraId="2628093B" w14:textId="77777777" w:rsidR="00F73F08" w:rsidRPr="008C1ACA" w:rsidRDefault="00F73F08" w:rsidP="002C338C">
            <w:pPr>
              <w:pStyle w:val="Normln-sted"/>
              <w:contextualSpacing/>
            </w:pPr>
          </w:p>
          <w:p w14:paraId="1E64CB00" w14:textId="77777777" w:rsidR="00F73F08" w:rsidRPr="008C1ACA" w:rsidRDefault="00F73F08" w:rsidP="002C338C">
            <w:pPr>
              <w:pStyle w:val="Normln-sted"/>
              <w:contextualSpacing/>
            </w:pPr>
            <w:r w:rsidRPr="008C1ACA">
              <w:t>………………………………..</w:t>
            </w:r>
          </w:p>
          <w:p w14:paraId="1BCC8283" w14:textId="77777777" w:rsidR="00F73F08" w:rsidRPr="008C1ACA" w:rsidRDefault="00F73F08" w:rsidP="002C338C">
            <w:pPr>
              <w:pStyle w:val="Normln-sted"/>
              <w:contextualSpacing/>
            </w:pPr>
            <w:r w:rsidRPr="008C1ACA">
              <w:t xml:space="preserve">RNDr. Libor Krajíček </w:t>
            </w:r>
          </w:p>
          <w:p w14:paraId="32292826" w14:textId="13C10545" w:rsidR="00F73F08" w:rsidRPr="008C1ACA" w:rsidRDefault="00F73F08" w:rsidP="002C338C">
            <w:pPr>
              <w:pStyle w:val="Normln-sted"/>
              <w:contextualSpacing/>
            </w:pPr>
            <w:r w:rsidRPr="008C1ACA">
              <w:t>hlavní řešitel</w:t>
            </w:r>
          </w:p>
        </w:tc>
        <w:tc>
          <w:tcPr>
            <w:tcW w:w="4530" w:type="dxa"/>
          </w:tcPr>
          <w:p w14:paraId="5A169FB9" w14:textId="77777777" w:rsidR="00F73F08" w:rsidRPr="008C1ACA" w:rsidRDefault="00F73F08" w:rsidP="002C338C">
            <w:pPr>
              <w:pStyle w:val="Normln-sted"/>
              <w:contextualSpacing/>
            </w:pPr>
          </w:p>
          <w:p w14:paraId="72423F18" w14:textId="77777777" w:rsidR="002C338C" w:rsidRPr="008C1ACA" w:rsidRDefault="002C338C" w:rsidP="002C338C">
            <w:pPr>
              <w:pStyle w:val="Normln-sted"/>
              <w:contextualSpacing/>
            </w:pPr>
          </w:p>
          <w:p w14:paraId="30FA74FE" w14:textId="77777777" w:rsidR="00F73F08" w:rsidRPr="008C1ACA" w:rsidRDefault="00F73F08" w:rsidP="002C338C">
            <w:pPr>
              <w:pStyle w:val="Normln-sted"/>
              <w:contextualSpacing/>
            </w:pPr>
          </w:p>
          <w:p w14:paraId="438E02CE" w14:textId="77777777" w:rsidR="00F73F08" w:rsidRPr="008C1ACA" w:rsidRDefault="00F73F08" w:rsidP="002C338C">
            <w:pPr>
              <w:pStyle w:val="Normln-sted"/>
              <w:contextualSpacing/>
            </w:pPr>
          </w:p>
          <w:p w14:paraId="6036C7F1" w14:textId="77777777" w:rsidR="00F73F08" w:rsidRPr="008C1ACA" w:rsidRDefault="00F73F08" w:rsidP="002C338C">
            <w:pPr>
              <w:pStyle w:val="Normln-sted"/>
              <w:contextualSpacing/>
            </w:pPr>
          </w:p>
          <w:p w14:paraId="16066F5B" w14:textId="77777777" w:rsidR="00F73F08" w:rsidRPr="008C1ACA" w:rsidRDefault="00F73F08" w:rsidP="002C338C">
            <w:pPr>
              <w:pStyle w:val="Normln-sted"/>
              <w:contextualSpacing/>
            </w:pPr>
            <w:r w:rsidRPr="008C1ACA">
              <w:t>………………………………..</w:t>
            </w:r>
          </w:p>
          <w:p w14:paraId="7CE21F17" w14:textId="77777777" w:rsidR="00EB13D7" w:rsidRPr="008C1ACA" w:rsidRDefault="00EB13D7" w:rsidP="00EB13D7">
            <w:pPr>
              <w:pStyle w:val="Normln-sted"/>
              <w:contextualSpacing/>
            </w:pPr>
            <w:r w:rsidRPr="008C1ACA">
              <w:t>Mgr. Alena Smrčková</w:t>
            </w:r>
          </w:p>
          <w:p w14:paraId="6FF5FED0" w14:textId="6F430238" w:rsidR="00F73F08" w:rsidRPr="008C1ACA" w:rsidRDefault="00F73F08" w:rsidP="002C338C">
            <w:pPr>
              <w:pStyle w:val="Normln-sted"/>
              <w:contextualSpacing/>
            </w:pPr>
            <w:r w:rsidRPr="008C1ACA">
              <w:t>zodpovědný řešitel části A</w:t>
            </w:r>
          </w:p>
        </w:tc>
      </w:tr>
      <w:tr w:rsidR="00EB13D7" w:rsidRPr="008C1ACA" w14:paraId="1697DAD4" w14:textId="77777777" w:rsidTr="006A3239">
        <w:trPr>
          <w:jc w:val="center"/>
        </w:trPr>
        <w:tc>
          <w:tcPr>
            <w:tcW w:w="9060" w:type="dxa"/>
            <w:gridSpan w:val="2"/>
          </w:tcPr>
          <w:p w14:paraId="6CFF8DC0" w14:textId="77777777" w:rsidR="000C27B7" w:rsidRPr="008C1ACA" w:rsidRDefault="000C27B7" w:rsidP="002C338C">
            <w:pPr>
              <w:pStyle w:val="Normln-sted"/>
              <w:contextualSpacing/>
            </w:pPr>
          </w:p>
          <w:p w14:paraId="22EDF61D" w14:textId="77777777" w:rsidR="000C27B7" w:rsidRPr="008C1ACA" w:rsidRDefault="000C27B7" w:rsidP="002C338C">
            <w:pPr>
              <w:pStyle w:val="Normln-sted"/>
              <w:contextualSpacing/>
            </w:pPr>
          </w:p>
          <w:p w14:paraId="6C3B8C9B" w14:textId="77777777" w:rsidR="000C27B7" w:rsidRPr="008C1ACA" w:rsidRDefault="000C27B7" w:rsidP="002C338C">
            <w:pPr>
              <w:pStyle w:val="Normln-sted"/>
              <w:contextualSpacing/>
            </w:pPr>
          </w:p>
          <w:p w14:paraId="04F4EE01" w14:textId="77777777" w:rsidR="000C27B7" w:rsidRPr="008C1ACA" w:rsidRDefault="000C27B7" w:rsidP="002C338C">
            <w:pPr>
              <w:pStyle w:val="Normln-sted"/>
              <w:contextualSpacing/>
            </w:pPr>
          </w:p>
          <w:p w14:paraId="1E0777A6" w14:textId="77777777" w:rsidR="000C27B7" w:rsidRPr="008C1ACA" w:rsidRDefault="000C27B7" w:rsidP="002C338C">
            <w:pPr>
              <w:pStyle w:val="Normln-sted"/>
              <w:contextualSpacing/>
            </w:pPr>
          </w:p>
          <w:p w14:paraId="1F85EF3A" w14:textId="77777777" w:rsidR="000C27B7" w:rsidRPr="008C1ACA" w:rsidRDefault="000C27B7" w:rsidP="002C338C">
            <w:pPr>
              <w:pStyle w:val="Normln-sted"/>
              <w:contextualSpacing/>
            </w:pPr>
            <w:r w:rsidRPr="008C1ACA">
              <w:t>………………………………..</w:t>
            </w:r>
          </w:p>
          <w:p w14:paraId="07F21D9E" w14:textId="77777777" w:rsidR="00EB13D7" w:rsidRPr="008C1ACA" w:rsidRDefault="00EB13D7" w:rsidP="00EB13D7">
            <w:pPr>
              <w:pStyle w:val="Normln-sted"/>
              <w:contextualSpacing/>
            </w:pPr>
            <w:r w:rsidRPr="008C1ACA">
              <w:t>Bc. Liliana Doktor</w:t>
            </w:r>
          </w:p>
          <w:p w14:paraId="1D746D75" w14:textId="71376005" w:rsidR="000C27B7" w:rsidRPr="008C1ACA" w:rsidRDefault="000C27B7" w:rsidP="002C338C">
            <w:pPr>
              <w:pStyle w:val="Normln-sted"/>
              <w:contextualSpacing/>
            </w:pPr>
            <w:r w:rsidRPr="008C1ACA">
              <w:t>zodpovědný řešitel částí C až F</w:t>
            </w:r>
          </w:p>
        </w:tc>
      </w:tr>
    </w:tbl>
    <w:p w14:paraId="07CC5888" w14:textId="77777777" w:rsidR="00F73F08" w:rsidRPr="008C1ACA" w:rsidRDefault="00F73F08" w:rsidP="002C338C">
      <w:pPr>
        <w:pStyle w:val="Normln-sted"/>
        <w:contextualSpacing/>
      </w:pPr>
    </w:p>
    <w:p w14:paraId="4B9A416D" w14:textId="77777777" w:rsidR="00F73F08" w:rsidRPr="008C1ACA" w:rsidRDefault="00F73F08" w:rsidP="002C338C">
      <w:pPr>
        <w:pStyle w:val="Normln-sted"/>
        <w:contextualSpacing/>
      </w:pPr>
    </w:p>
    <w:p w14:paraId="3B391487" w14:textId="77777777" w:rsidR="00956AF6" w:rsidRPr="008C1ACA" w:rsidRDefault="00956AF6" w:rsidP="00956AF6">
      <w:pPr>
        <w:pStyle w:val="Normln-sted"/>
      </w:pPr>
    </w:p>
    <w:p w14:paraId="0B3689B8" w14:textId="68F50350" w:rsidR="0082252E" w:rsidRPr="008C1ACA" w:rsidRDefault="00EB13D7" w:rsidP="002C338C">
      <w:pPr>
        <w:pStyle w:val="Normln-sted"/>
        <w:contextualSpacing/>
        <w:rPr>
          <w:b/>
        </w:rPr>
      </w:pPr>
      <w:r w:rsidRPr="008C1ACA">
        <w:t>Listopad 2022</w:t>
      </w:r>
    </w:p>
    <w:p w14:paraId="0BB8CD59" w14:textId="72D92380" w:rsidR="00F73F08" w:rsidRPr="008C1ACA" w:rsidRDefault="0082252E" w:rsidP="002C338C">
      <w:pPr>
        <w:pStyle w:val="Normln-sted"/>
        <w:contextualSpacing/>
      </w:pPr>
      <w:r w:rsidRPr="008C1ACA">
        <w:t>Zakázka č. 20</w:t>
      </w:r>
      <w:r w:rsidR="007C5EF0" w:rsidRPr="008C1ACA">
        <w:t>20 008</w:t>
      </w:r>
    </w:p>
    <w:p w14:paraId="0C037DF1" w14:textId="7E887F37" w:rsidR="00956AF6" w:rsidRPr="008C1ACA" w:rsidRDefault="00956AF6" w:rsidP="00956AF6">
      <w:pPr>
        <w:rPr>
          <w:lang w:eastAsia="en-US"/>
        </w:rPr>
      </w:pPr>
      <w:r w:rsidRPr="008C1ACA">
        <w:rPr>
          <w:lang w:eastAsia="en-US"/>
        </w:rPr>
        <w:br w:type="page"/>
      </w:r>
    </w:p>
    <w:p w14:paraId="1543167C" w14:textId="1D6D8F12" w:rsidR="0082252E" w:rsidRPr="008C1ACA" w:rsidRDefault="0082252E" w:rsidP="0082252E">
      <w:pPr>
        <w:pStyle w:val="Podtitul"/>
        <w:rPr>
          <w:rFonts w:asciiTheme="minorHAnsi" w:hAnsiTheme="minorHAnsi" w:cstheme="minorHAnsi"/>
        </w:rPr>
      </w:pPr>
      <w:r w:rsidRPr="008C1ACA">
        <w:rPr>
          <w:rFonts w:asciiTheme="minorHAnsi" w:hAnsiTheme="minorHAnsi" w:cstheme="minorHAnsi"/>
        </w:rPr>
        <w:lastRenderedPageBreak/>
        <w:t>ŘEŠITEL</w:t>
      </w:r>
      <w:r w:rsidR="00BB1BAD" w:rsidRPr="008C1ACA">
        <w:rPr>
          <w:rFonts w:asciiTheme="minorHAnsi" w:hAnsiTheme="minorHAnsi" w:cstheme="minorHAnsi"/>
        </w:rPr>
        <w:t>ský tým</w:t>
      </w:r>
    </w:p>
    <w:tbl>
      <w:tblPr>
        <w:tblW w:w="5000" w:type="pct"/>
        <w:tblCellMar>
          <w:left w:w="0" w:type="dxa"/>
          <w:right w:w="0" w:type="dxa"/>
        </w:tblCellMar>
        <w:tblLook w:val="0000" w:firstRow="0" w:lastRow="0" w:firstColumn="0" w:lastColumn="0" w:noHBand="0" w:noVBand="0"/>
      </w:tblPr>
      <w:tblGrid>
        <w:gridCol w:w="9070"/>
      </w:tblGrid>
      <w:tr w:rsidR="00EB13D7" w:rsidRPr="008C1ACA" w14:paraId="76300395" w14:textId="77777777" w:rsidTr="00EB13D7">
        <w:trPr>
          <w:trHeight w:val="499"/>
        </w:trPr>
        <w:tc>
          <w:tcPr>
            <w:tcW w:w="5000" w:type="pct"/>
            <w:tcBorders>
              <w:top w:val="nil"/>
              <w:left w:val="nil"/>
              <w:bottom w:val="nil"/>
              <w:right w:val="nil"/>
            </w:tcBorders>
            <w:vAlign w:val="center"/>
          </w:tcPr>
          <w:p w14:paraId="079EE7D1" w14:textId="77777777" w:rsidR="00EB13D7" w:rsidRPr="008C1ACA" w:rsidRDefault="00EB13D7" w:rsidP="007B5103">
            <w:pPr>
              <w:pStyle w:val="Normln-vlevoBold"/>
            </w:pPr>
            <w:r w:rsidRPr="008C1ACA">
              <w:t>Atelier T-plan, s.r.o.</w:t>
            </w:r>
          </w:p>
        </w:tc>
      </w:tr>
      <w:tr w:rsidR="008C1ACA" w:rsidRPr="008C1ACA" w14:paraId="2A08210F" w14:textId="77777777" w:rsidTr="00EB13D7">
        <w:trPr>
          <w:trHeight w:val="499"/>
        </w:trPr>
        <w:tc>
          <w:tcPr>
            <w:tcW w:w="5000" w:type="pct"/>
            <w:tcBorders>
              <w:top w:val="nil"/>
              <w:left w:val="nil"/>
              <w:bottom w:val="nil"/>
              <w:right w:val="nil"/>
            </w:tcBorders>
            <w:vAlign w:val="center"/>
          </w:tcPr>
          <w:p w14:paraId="2B064FFC" w14:textId="77777777" w:rsidR="00EB13D7" w:rsidRPr="008C1ACA" w:rsidRDefault="00EB13D7" w:rsidP="007B5103">
            <w:pPr>
              <w:pStyle w:val="Seznamsodrkami"/>
            </w:pPr>
            <w:r w:rsidRPr="008C1ACA">
              <w:t>Mgr. Alena Smrčková, Ph.D.</w:t>
            </w:r>
          </w:p>
          <w:p w14:paraId="2C373CE8" w14:textId="5C1C84B9" w:rsidR="00EB13D7" w:rsidRPr="008C1ACA" w:rsidRDefault="00EB13D7" w:rsidP="00EB13D7">
            <w:pPr>
              <w:pStyle w:val="Seznamsodrkami2"/>
              <w:tabs>
                <w:tab w:val="num" w:pos="1163"/>
              </w:tabs>
              <w:ind w:left="1163" w:hanging="454"/>
              <w:jc w:val="left"/>
            </w:pPr>
            <w:r w:rsidRPr="008C1ACA">
              <w:t>autorizovaná osoba dle § 19 zákona č. 100/2001 Sb., v</w:t>
            </w:r>
            <w:r w:rsidR="00A51D10" w:rsidRPr="008C1ACA">
              <w:t>e znění pozdějších předpisů pro </w:t>
            </w:r>
            <w:r w:rsidRPr="008C1ACA">
              <w:t>zpracování dokumentací a posudků; č. autorizace: MZP/2021/710/5060</w:t>
            </w:r>
          </w:p>
          <w:p w14:paraId="5E285943" w14:textId="1BB8F4BB" w:rsidR="00EB13D7" w:rsidRPr="008C1ACA" w:rsidRDefault="00EB13D7" w:rsidP="00EB13D7">
            <w:pPr>
              <w:pStyle w:val="Seznamsodrkami2"/>
              <w:tabs>
                <w:tab w:val="num" w:pos="1163"/>
              </w:tabs>
              <w:ind w:left="1163" w:hanging="454"/>
              <w:jc w:val="left"/>
            </w:pPr>
            <w:r w:rsidRPr="008C1ACA">
              <w:t>autorizovaný architekt dle § 4 zák. č. 360/1992 Sb., ve</w:t>
            </w:r>
            <w:r w:rsidR="00A51D10" w:rsidRPr="008C1ACA">
              <w:t xml:space="preserve"> znění pozdějších předpisů, pro </w:t>
            </w:r>
            <w:r w:rsidRPr="008C1ACA">
              <w:t>obor krajinářská architektura; č. autorizace 04 999</w:t>
            </w:r>
          </w:p>
          <w:p w14:paraId="4CF53608" w14:textId="77777777" w:rsidR="00EB13D7" w:rsidRPr="008C1ACA" w:rsidRDefault="00EB13D7" w:rsidP="007B5103">
            <w:pPr>
              <w:pStyle w:val="Seznamsodrkami"/>
            </w:pPr>
            <w:r w:rsidRPr="008C1ACA">
              <w:t>RNDr. Libor Krajíček</w:t>
            </w:r>
          </w:p>
          <w:p w14:paraId="455A0895" w14:textId="78BA89CD" w:rsidR="00EB13D7" w:rsidRPr="008C1ACA" w:rsidRDefault="00EB13D7" w:rsidP="00D23DA7">
            <w:pPr>
              <w:pStyle w:val="Seznamsodrkami2"/>
              <w:tabs>
                <w:tab w:val="num" w:pos="1163"/>
              </w:tabs>
              <w:ind w:left="1163" w:hanging="454"/>
              <w:jc w:val="left"/>
            </w:pPr>
            <w:r w:rsidRPr="008C1ACA">
              <w:t>autorizovaná osoba dle § 19 zákona č. 100/2001 Sb., v</w:t>
            </w:r>
            <w:r w:rsidR="00A51D10" w:rsidRPr="008C1ACA">
              <w:t>e znění pozdějších předpisů pro </w:t>
            </w:r>
            <w:r w:rsidRPr="008C1ACA">
              <w:t>zpracování dokumentací a posudků; č. autorizace: MZP/2021/710/5305</w:t>
            </w:r>
          </w:p>
        </w:tc>
      </w:tr>
      <w:tr w:rsidR="008C1ACA" w:rsidRPr="008C1ACA" w14:paraId="4B231C69" w14:textId="77777777" w:rsidTr="00EB13D7">
        <w:trPr>
          <w:trHeight w:val="499"/>
        </w:trPr>
        <w:tc>
          <w:tcPr>
            <w:tcW w:w="5000" w:type="pct"/>
            <w:tcBorders>
              <w:top w:val="nil"/>
              <w:left w:val="nil"/>
              <w:bottom w:val="nil"/>
              <w:right w:val="nil"/>
            </w:tcBorders>
            <w:vAlign w:val="center"/>
          </w:tcPr>
          <w:p w14:paraId="14E909A1" w14:textId="77777777" w:rsidR="00EB13D7" w:rsidRPr="008C1ACA" w:rsidRDefault="00EB13D7" w:rsidP="00A51D10">
            <w:pPr>
              <w:pStyle w:val="Seznamsodrkami"/>
              <w:numPr>
                <w:ilvl w:val="0"/>
                <w:numId w:val="62"/>
              </w:numPr>
            </w:pPr>
            <w:r w:rsidRPr="008C1ACA">
              <w:t>Ing. Roman Soukup</w:t>
            </w:r>
          </w:p>
        </w:tc>
      </w:tr>
      <w:tr w:rsidR="008C1ACA" w:rsidRPr="008C1ACA" w14:paraId="01C188C8" w14:textId="77777777" w:rsidTr="00EB13D7">
        <w:trPr>
          <w:trHeight w:val="499"/>
        </w:trPr>
        <w:tc>
          <w:tcPr>
            <w:tcW w:w="5000" w:type="pct"/>
            <w:tcBorders>
              <w:top w:val="nil"/>
              <w:left w:val="nil"/>
              <w:bottom w:val="nil"/>
              <w:right w:val="nil"/>
            </w:tcBorders>
            <w:vAlign w:val="center"/>
          </w:tcPr>
          <w:p w14:paraId="1D05C775" w14:textId="77777777" w:rsidR="00EB13D7" w:rsidRPr="008C1ACA" w:rsidRDefault="00EB13D7" w:rsidP="00A51D10">
            <w:pPr>
              <w:pStyle w:val="Seznamsodrkami"/>
              <w:numPr>
                <w:ilvl w:val="0"/>
                <w:numId w:val="62"/>
              </w:numPr>
            </w:pPr>
            <w:r w:rsidRPr="008C1ACA">
              <w:t>Bc. Liliana Doktor</w:t>
            </w:r>
          </w:p>
        </w:tc>
      </w:tr>
      <w:tr w:rsidR="008C1ACA" w:rsidRPr="008C1ACA" w14:paraId="0A4DC454" w14:textId="77777777" w:rsidTr="00EB13D7">
        <w:trPr>
          <w:trHeight w:val="499"/>
        </w:trPr>
        <w:tc>
          <w:tcPr>
            <w:tcW w:w="5000" w:type="pct"/>
            <w:tcBorders>
              <w:top w:val="nil"/>
              <w:left w:val="nil"/>
              <w:bottom w:val="nil"/>
              <w:right w:val="nil"/>
            </w:tcBorders>
            <w:vAlign w:val="center"/>
          </w:tcPr>
          <w:p w14:paraId="78A919C0" w14:textId="77777777" w:rsidR="00EB13D7" w:rsidRPr="008C1ACA" w:rsidRDefault="00EB13D7" w:rsidP="00A51D10">
            <w:pPr>
              <w:pStyle w:val="Seznamsodrkami"/>
              <w:numPr>
                <w:ilvl w:val="0"/>
                <w:numId w:val="62"/>
              </w:numPr>
            </w:pPr>
            <w:r w:rsidRPr="008C1ACA">
              <w:t>Ing. Petr Cejnar</w:t>
            </w:r>
          </w:p>
        </w:tc>
      </w:tr>
      <w:tr w:rsidR="00EB13D7" w:rsidRPr="008C1ACA" w14:paraId="740927C4" w14:textId="77777777" w:rsidTr="00EB13D7">
        <w:trPr>
          <w:trHeight w:val="499"/>
        </w:trPr>
        <w:tc>
          <w:tcPr>
            <w:tcW w:w="5000" w:type="pct"/>
            <w:tcBorders>
              <w:top w:val="nil"/>
              <w:left w:val="nil"/>
              <w:bottom w:val="nil"/>
              <w:right w:val="nil"/>
            </w:tcBorders>
            <w:vAlign w:val="center"/>
          </w:tcPr>
          <w:p w14:paraId="6471925F" w14:textId="77777777" w:rsidR="00EB13D7" w:rsidRPr="008C1ACA" w:rsidRDefault="00EB13D7" w:rsidP="00A51D10">
            <w:pPr>
              <w:pStyle w:val="Seznamsodrkami"/>
              <w:numPr>
                <w:ilvl w:val="0"/>
                <w:numId w:val="62"/>
              </w:numPr>
            </w:pPr>
            <w:r w:rsidRPr="008C1ACA">
              <w:t>Ing. Andrea Špicarová</w:t>
            </w:r>
          </w:p>
        </w:tc>
      </w:tr>
      <w:tr w:rsidR="00EB13D7" w:rsidRPr="008C1ACA" w14:paraId="389474BB" w14:textId="77777777" w:rsidTr="00EB13D7">
        <w:trPr>
          <w:trHeight w:val="499"/>
        </w:trPr>
        <w:tc>
          <w:tcPr>
            <w:tcW w:w="5000" w:type="pct"/>
            <w:tcBorders>
              <w:top w:val="nil"/>
              <w:left w:val="nil"/>
              <w:bottom w:val="nil"/>
              <w:right w:val="nil"/>
            </w:tcBorders>
            <w:vAlign w:val="center"/>
          </w:tcPr>
          <w:p w14:paraId="3BD369F3" w14:textId="77777777" w:rsidR="00EB13D7" w:rsidRPr="008C1ACA" w:rsidRDefault="00EB13D7" w:rsidP="00EB13D7">
            <w:pPr>
              <w:pStyle w:val="Seznamsodrkami"/>
              <w:numPr>
                <w:ilvl w:val="0"/>
                <w:numId w:val="0"/>
              </w:numPr>
              <w:ind w:left="851"/>
            </w:pPr>
          </w:p>
        </w:tc>
      </w:tr>
      <w:tr w:rsidR="00EB13D7" w:rsidRPr="008C1ACA" w14:paraId="384258CA" w14:textId="77777777" w:rsidTr="00EB13D7">
        <w:trPr>
          <w:trHeight w:val="499"/>
        </w:trPr>
        <w:tc>
          <w:tcPr>
            <w:tcW w:w="5000" w:type="pct"/>
            <w:tcBorders>
              <w:top w:val="nil"/>
              <w:left w:val="nil"/>
              <w:bottom w:val="nil"/>
              <w:right w:val="nil"/>
            </w:tcBorders>
            <w:vAlign w:val="center"/>
          </w:tcPr>
          <w:p w14:paraId="1E478191" w14:textId="77777777" w:rsidR="00EB13D7" w:rsidRPr="008C1ACA" w:rsidRDefault="00EB13D7" w:rsidP="007B5103">
            <w:pPr>
              <w:rPr>
                <w:b/>
              </w:rPr>
            </w:pPr>
            <w:r w:rsidRPr="008C1ACA">
              <w:rPr>
                <w:b/>
              </w:rPr>
              <w:t>Externí spolupráce</w:t>
            </w:r>
          </w:p>
        </w:tc>
      </w:tr>
      <w:tr w:rsidR="00EB13D7" w:rsidRPr="008C1ACA" w14:paraId="116977B3" w14:textId="77777777" w:rsidTr="00EB13D7">
        <w:trPr>
          <w:trHeight w:val="499"/>
        </w:trPr>
        <w:tc>
          <w:tcPr>
            <w:tcW w:w="5000" w:type="pct"/>
            <w:tcBorders>
              <w:top w:val="nil"/>
              <w:left w:val="nil"/>
              <w:bottom w:val="nil"/>
              <w:right w:val="nil"/>
            </w:tcBorders>
            <w:vAlign w:val="center"/>
          </w:tcPr>
          <w:p w14:paraId="6455114D" w14:textId="77777777" w:rsidR="00EB13D7" w:rsidRPr="008C1ACA" w:rsidRDefault="00EB13D7" w:rsidP="007B5103">
            <w:pPr>
              <w:pStyle w:val="Seznamsodrkami"/>
            </w:pPr>
            <w:r w:rsidRPr="008C1ACA">
              <w:t>Mgr. Jan Karel (ATEM – Atelier ekologických modelů, s.r.o.)</w:t>
            </w:r>
          </w:p>
          <w:p w14:paraId="2E85A199" w14:textId="5F921239" w:rsidR="00EB13D7" w:rsidRPr="008C1ACA" w:rsidRDefault="00EB13D7" w:rsidP="00EB13D7">
            <w:pPr>
              <w:pStyle w:val="Seznamsodrkami2"/>
              <w:tabs>
                <w:tab w:val="num" w:pos="1163"/>
              </w:tabs>
              <w:ind w:left="1163" w:hanging="454"/>
            </w:pPr>
            <w:r w:rsidRPr="008C1ACA">
              <w:t>autorizovaná osoba dle § 19 zákona č. 100/2001 Sb., ve</w:t>
            </w:r>
            <w:r w:rsidR="008C1ACA">
              <w:t xml:space="preserve"> znění pozdějších předpisů, pro </w:t>
            </w:r>
            <w:r w:rsidRPr="008C1ACA">
              <w:t>oblast posuzování vlivů na veřejné zdraví; č. autorizace 11/2019</w:t>
            </w:r>
          </w:p>
          <w:p w14:paraId="57953044" w14:textId="4AF59EB7" w:rsidR="00EB13D7" w:rsidRPr="008C1ACA" w:rsidRDefault="00EB13D7" w:rsidP="00EB13D7">
            <w:pPr>
              <w:pStyle w:val="Seznamsodrkami2"/>
              <w:tabs>
                <w:tab w:val="num" w:pos="1163"/>
              </w:tabs>
              <w:ind w:left="1163" w:hanging="454"/>
            </w:pPr>
            <w:r w:rsidRPr="008C1ACA">
              <w:t>autorizovaná osoba dle § 23 zákona č. 201/2012 Sb. ve</w:t>
            </w:r>
            <w:r w:rsidR="008C1ACA">
              <w:t xml:space="preserve"> znění pozdějších předpisů, pro zpracování</w:t>
            </w:r>
            <w:r w:rsidRPr="008C1ACA">
              <w:t xml:space="preserve"> rozptylových studií; č. autorizace: 2108/780/10/KS</w:t>
            </w:r>
          </w:p>
        </w:tc>
      </w:tr>
      <w:tr w:rsidR="008C1ACA" w:rsidRPr="008C1ACA" w14:paraId="6ABF4F27" w14:textId="77777777" w:rsidTr="00EB13D7">
        <w:trPr>
          <w:trHeight w:val="499"/>
        </w:trPr>
        <w:tc>
          <w:tcPr>
            <w:tcW w:w="5000" w:type="pct"/>
            <w:tcBorders>
              <w:top w:val="nil"/>
              <w:left w:val="nil"/>
              <w:bottom w:val="nil"/>
              <w:right w:val="nil"/>
            </w:tcBorders>
            <w:vAlign w:val="center"/>
          </w:tcPr>
          <w:p w14:paraId="1621BD16" w14:textId="77777777" w:rsidR="00EB13D7" w:rsidRPr="008C1ACA" w:rsidRDefault="00EB13D7" w:rsidP="007B5103">
            <w:pPr>
              <w:pStyle w:val="Seznamsodrkami"/>
            </w:pPr>
            <w:r w:rsidRPr="008C1ACA">
              <w:t>Mgr. Robert Polák (ATEM – Atelier ekologických modelů, s.r.o.)</w:t>
            </w:r>
          </w:p>
          <w:p w14:paraId="275FAB2B" w14:textId="138911CB" w:rsidR="00EB13D7" w:rsidRPr="008C1ACA" w:rsidRDefault="00EB13D7" w:rsidP="00EB13D7">
            <w:pPr>
              <w:pStyle w:val="Seznamsodrkami2"/>
              <w:tabs>
                <w:tab w:val="num" w:pos="1163"/>
              </w:tabs>
              <w:ind w:left="1163" w:hanging="454"/>
            </w:pPr>
            <w:r w:rsidRPr="008C1ACA">
              <w:t>autorizovaná osoba dle § 19 zákona č. 100/2001 Sb., ve</w:t>
            </w:r>
            <w:r w:rsidR="008C1ACA">
              <w:t xml:space="preserve"> znění pozdějších předpisů, pro </w:t>
            </w:r>
            <w:r w:rsidRPr="008C1ACA">
              <w:t>oblast posuzování vlivů na veřejné zdraví; č. autorizace 10/2019</w:t>
            </w:r>
          </w:p>
          <w:p w14:paraId="1C36509D" w14:textId="45C9644A" w:rsidR="00EB13D7" w:rsidRPr="008C1ACA" w:rsidRDefault="00EB13D7" w:rsidP="008C1ACA">
            <w:pPr>
              <w:pStyle w:val="Seznamsodrkami2"/>
              <w:tabs>
                <w:tab w:val="num" w:pos="1163"/>
              </w:tabs>
              <w:ind w:left="1163" w:hanging="454"/>
            </w:pPr>
            <w:r w:rsidRPr="008C1ACA">
              <w:t>autorizovaná osoba dle § 23 zákona č. 201/2012 Sb. ve</w:t>
            </w:r>
            <w:r w:rsidR="008C1ACA">
              <w:t xml:space="preserve"> znění pozdějších předpisů, pro </w:t>
            </w:r>
            <w:r w:rsidRPr="008C1ACA">
              <w:t>zpracován</w:t>
            </w:r>
            <w:r w:rsidR="008C1ACA">
              <w:t>í</w:t>
            </w:r>
            <w:r w:rsidRPr="008C1ACA">
              <w:t xml:space="preserve"> rozptylových studií; č. autorizace: 2733/780/10/KS</w:t>
            </w:r>
          </w:p>
        </w:tc>
      </w:tr>
    </w:tbl>
    <w:p w14:paraId="49C24254" w14:textId="77777777" w:rsidR="0082252E" w:rsidRPr="008C1ACA" w:rsidRDefault="0082252E" w:rsidP="00A21441"/>
    <w:p w14:paraId="5BBD7B21" w14:textId="46E91AB3" w:rsidR="005B6E7F" w:rsidRPr="008C1ACA" w:rsidRDefault="005B6E7F" w:rsidP="005B6E7F">
      <w:r w:rsidRPr="008C1ACA">
        <w:br w:type="page"/>
      </w:r>
    </w:p>
    <w:p w14:paraId="2FFF65E4" w14:textId="2292E02F" w:rsidR="00932E9A" w:rsidRPr="008C1ACA" w:rsidRDefault="00932E9A" w:rsidP="00932E9A">
      <w:pPr>
        <w:pStyle w:val="Podtitul"/>
      </w:pPr>
      <w:r w:rsidRPr="008C1ACA">
        <w:t>obsah</w:t>
      </w:r>
    </w:p>
    <w:p w14:paraId="73F49838" w14:textId="77777777" w:rsidR="00932E9A" w:rsidRPr="008C1ACA" w:rsidRDefault="00932E9A" w:rsidP="00E248A3">
      <w:pPr>
        <w:pStyle w:val="Normln2"/>
      </w:pPr>
    </w:p>
    <w:p w14:paraId="3A47014D" w14:textId="77777777" w:rsidR="00402204" w:rsidRDefault="00114767">
      <w:pPr>
        <w:pStyle w:val="Obsah1"/>
        <w:rPr>
          <w:rFonts w:asciiTheme="minorHAnsi" w:eastAsiaTheme="minorEastAsia" w:hAnsiTheme="minorHAnsi" w:cstheme="minorBidi"/>
          <w:b w:val="0"/>
          <w:caps w:val="0"/>
          <w:spacing w:val="0"/>
          <w:szCs w:val="22"/>
        </w:rPr>
      </w:pPr>
      <w:r w:rsidRPr="008C1ACA">
        <w:fldChar w:fldCharType="begin"/>
      </w:r>
      <w:r w:rsidRPr="008C1ACA">
        <w:instrText xml:space="preserve"> TOC \h \z \t "Nadpis 1;2;Nadpis 2;3;Nadpis 0;1" </w:instrText>
      </w:r>
      <w:r w:rsidRPr="008C1ACA">
        <w:fldChar w:fldCharType="separate"/>
      </w:r>
      <w:hyperlink w:anchor="_Toc126792949" w:history="1">
        <w:r w:rsidR="00402204" w:rsidRPr="00F425CA">
          <w:rPr>
            <w:rStyle w:val="Hypertextovodkaz"/>
          </w:rPr>
          <w:t>A.</w:t>
        </w:r>
        <w:r w:rsidR="00402204">
          <w:rPr>
            <w:rFonts w:asciiTheme="minorHAnsi" w:eastAsiaTheme="minorEastAsia" w:hAnsiTheme="minorHAnsi" w:cstheme="minorBidi"/>
            <w:b w:val="0"/>
            <w:caps w:val="0"/>
            <w:spacing w:val="0"/>
            <w:szCs w:val="22"/>
          </w:rPr>
          <w:tab/>
        </w:r>
        <w:r w:rsidR="00402204" w:rsidRPr="00F425CA">
          <w:rPr>
            <w:rStyle w:val="Hypertextovodkaz"/>
          </w:rPr>
          <w:t>vyhodnocení vlivů na životní prostředí dle přílohy stavebního zákona</w:t>
        </w:r>
        <w:r w:rsidR="00402204">
          <w:rPr>
            <w:webHidden/>
          </w:rPr>
          <w:tab/>
        </w:r>
        <w:r w:rsidR="00402204">
          <w:rPr>
            <w:webHidden/>
          </w:rPr>
          <w:fldChar w:fldCharType="begin"/>
        </w:r>
        <w:r w:rsidR="00402204">
          <w:rPr>
            <w:webHidden/>
          </w:rPr>
          <w:instrText xml:space="preserve"> PAGEREF _Toc126792949 \h </w:instrText>
        </w:r>
        <w:r w:rsidR="00402204">
          <w:rPr>
            <w:webHidden/>
          </w:rPr>
        </w:r>
        <w:r w:rsidR="00402204">
          <w:rPr>
            <w:webHidden/>
          </w:rPr>
          <w:fldChar w:fldCharType="separate"/>
        </w:r>
        <w:r w:rsidR="0061383D">
          <w:rPr>
            <w:webHidden/>
          </w:rPr>
          <w:t>1</w:t>
        </w:r>
        <w:r w:rsidR="00402204">
          <w:rPr>
            <w:webHidden/>
          </w:rPr>
          <w:fldChar w:fldCharType="end"/>
        </w:r>
      </w:hyperlink>
    </w:p>
    <w:p w14:paraId="5109BA84" w14:textId="77777777" w:rsidR="00402204" w:rsidRDefault="0061383D">
      <w:pPr>
        <w:pStyle w:val="Obsah2"/>
        <w:rPr>
          <w:rFonts w:asciiTheme="minorHAnsi" w:eastAsiaTheme="minorEastAsia" w:hAnsiTheme="minorHAnsi" w:cstheme="minorBidi"/>
          <w:caps w:val="0"/>
          <w:szCs w:val="22"/>
        </w:rPr>
      </w:pPr>
      <w:hyperlink w:anchor="_Toc126792950" w:history="1">
        <w:r w:rsidR="00402204" w:rsidRPr="00F425CA">
          <w:rPr>
            <w:rStyle w:val="Hypertextovodkaz"/>
          </w:rPr>
          <w:t>1.</w:t>
        </w:r>
        <w:r w:rsidR="00402204">
          <w:rPr>
            <w:rFonts w:asciiTheme="minorHAnsi" w:eastAsiaTheme="minorEastAsia" w:hAnsiTheme="minorHAnsi" w:cstheme="minorBidi"/>
            <w:caps w:val="0"/>
            <w:szCs w:val="22"/>
          </w:rPr>
          <w:tab/>
        </w:r>
        <w:r w:rsidR="00402204" w:rsidRPr="00F425CA">
          <w:rPr>
            <w:rStyle w:val="Hypertextovodkaz"/>
          </w:rPr>
          <w:t>Stručné shrnutí obsahu a hlavních cílů Změny ÚPD, vztah k jiným koncepcím</w:t>
        </w:r>
        <w:r w:rsidR="00402204">
          <w:rPr>
            <w:webHidden/>
          </w:rPr>
          <w:tab/>
        </w:r>
        <w:r w:rsidR="00402204">
          <w:rPr>
            <w:webHidden/>
          </w:rPr>
          <w:fldChar w:fldCharType="begin"/>
        </w:r>
        <w:r w:rsidR="00402204">
          <w:rPr>
            <w:webHidden/>
          </w:rPr>
          <w:instrText xml:space="preserve"> PAGEREF _Toc126792950 \h </w:instrText>
        </w:r>
        <w:r w:rsidR="00402204">
          <w:rPr>
            <w:webHidden/>
          </w:rPr>
        </w:r>
        <w:r w:rsidR="00402204">
          <w:rPr>
            <w:webHidden/>
          </w:rPr>
          <w:fldChar w:fldCharType="separate"/>
        </w:r>
        <w:r>
          <w:rPr>
            <w:webHidden/>
          </w:rPr>
          <w:t>1</w:t>
        </w:r>
        <w:r w:rsidR="00402204">
          <w:rPr>
            <w:webHidden/>
          </w:rPr>
          <w:fldChar w:fldCharType="end"/>
        </w:r>
      </w:hyperlink>
    </w:p>
    <w:p w14:paraId="7D454818" w14:textId="77777777" w:rsidR="00402204" w:rsidRDefault="0061383D">
      <w:pPr>
        <w:pStyle w:val="Obsah3"/>
        <w:tabs>
          <w:tab w:val="left" w:pos="1985"/>
        </w:tabs>
        <w:rPr>
          <w:rFonts w:asciiTheme="minorHAnsi" w:eastAsiaTheme="minorEastAsia" w:hAnsiTheme="minorHAnsi" w:cstheme="minorBidi"/>
          <w:szCs w:val="22"/>
        </w:rPr>
      </w:pPr>
      <w:hyperlink w:anchor="_Toc126792951" w:history="1">
        <w:r w:rsidR="00402204" w:rsidRPr="00F425CA">
          <w:rPr>
            <w:rStyle w:val="Hypertextovodkaz"/>
          </w:rPr>
          <w:t>1.1</w:t>
        </w:r>
        <w:r w:rsidR="00402204">
          <w:rPr>
            <w:rFonts w:asciiTheme="minorHAnsi" w:eastAsiaTheme="minorEastAsia" w:hAnsiTheme="minorHAnsi" w:cstheme="minorBidi"/>
            <w:szCs w:val="22"/>
          </w:rPr>
          <w:tab/>
        </w:r>
        <w:r w:rsidR="00402204" w:rsidRPr="00F425CA">
          <w:rPr>
            <w:rStyle w:val="Hypertextovodkaz"/>
          </w:rPr>
          <w:t>Shrnutí obsahu změny ÚP hl. m. Prahy č. Z 3093/10</w:t>
        </w:r>
        <w:r w:rsidR="00402204">
          <w:rPr>
            <w:webHidden/>
          </w:rPr>
          <w:tab/>
        </w:r>
        <w:r w:rsidR="00402204">
          <w:rPr>
            <w:webHidden/>
          </w:rPr>
          <w:fldChar w:fldCharType="begin"/>
        </w:r>
        <w:r w:rsidR="00402204">
          <w:rPr>
            <w:webHidden/>
          </w:rPr>
          <w:instrText xml:space="preserve"> PAGEREF _Toc126792951 \h </w:instrText>
        </w:r>
        <w:r w:rsidR="00402204">
          <w:rPr>
            <w:webHidden/>
          </w:rPr>
        </w:r>
        <w:r w:rsidR="00402204">
          <w:rPr>
            <w:webHidden/>
          </w:rPr>
          <w:fldChar w:fldCharType="separate"/>
        </w:r>
        <w:r>
          <w:rPr>
            <w:webHidden/>
          </w:rPr>
          <w:t>1</w:t>
        </w:r>
        <w:r w:rsidR="00402204">
          <w:rPr>
            <w:webHidden/>
          </w:rPr>
          <w:fldChar w:fldCharType="end"/>
        </w:r>
      </w:hyperlink>
    </w:p>
    <w:p w14:paraId="65EBC15E" w14:textId="77777777" w:rsidR="00402204" w:rsidRDefault="0061383D">
      <w:pPr>
        <w:pStyle w:val="Obsah3"/>
        <w:tabs>
          <w:tab w:val="left" w:pos="1985"/>
        </w:tabs>
        <w:rPr>
          <w:rFonts w:asciiTheme="minorHAnsi" w:eastAsiaTheme="minorEastAsia" w:hAnsiTheme="minorHAnsi" w:cstheme="minorBidi"/>
          <w:szCs w:val="22"/>
        </w:rPr>
      </w:pPr>
      <w:hyperlink w:anchor="_Toc126792952" w:history="1">
        <w:r w:rsidR="00402204" w:rsidRPr="00F425CA">
          <w:rPr>
            <w:rStyle w:val="Hypertextovodkaz"/>
          </w:rPr>
          <w:t>1.2</w:t>
        </w:r>
        <w:r w:rsidR="00402204">
          <w:rPr>
            <w:rFonts w:asciiTheme="minorHAnsi" w:eastAsiaTheme="minorEastAsia" w:hAnsiTheme="minorHAnsi" w:cstheme="minorBidi"/>
            <w:szCs w:val="22"/>
          </w:rPr>
          <w:tab/>
        </w:r>
        <w:r w:rsidR="00402204" w:rsidRPr="00F425CA">
          <w:rPr>
            <w:rStyle w:val="Hypertextovodkaz"/>
          </w:rPr>
          <w:t>Vztah změny ÚP hl. m. Prahy č. Z 3093/10 k jiným koncepcím</w:t>
        </w:r>
        <w:r w:rsidR="00402204">
          <w:rPr>
            <w:webHidden/>
          </w:rPr>
          <w:tab/>
        </w:r>
        <w:r w:rsidR="00402204">
          <w:rPr>
            <w:webHidden/>
          </w:rPr>
          <w:fldChar w:fldCharType="begin"/>
        </w:r>
        <w:r w:rsidR="00402204">
          <w:rPr>
            <w:webHidden/>
          </w:rPr>
          <w:instrText xml:space="preserve"> PAGEREF _Toc126792952 \h </w:instrText>
        </w:r>
        <w:r w:rsidR="00402204">
          <w:rPr>
            <w:webHidden/>
          </w:rPr>
        </w:r>
        <w:r w:rsidR="00402204">
          <w:rPr>
            <w:webHidden/>
          </w:rPr>
          <w:fldChar w:fldCharType="separate"/>
        </w:r>
        <w:r>
          <w:rPr>
            <w:webHidden/>
          </w:rPr>
          <w:t>8</w:t>
        </w:r>
        <w:r w:rsidR="00402204">
          <w:rPr>
            <w:webHidden/>
          </w:rPr>
          <w:fldChar w:fldCharType="end"/>
        </w:r>
      </w:hyperlink>
    </w:p>
    <w:p w14:paraId="20662EB5" w14:textId="77777777" w:rsidR="00402204" w:rsidRDefault="0061383D">
      <w:pPr>
        <w:pStyle w:val="Obsah2"/>
        <w:rPr>
          <w:rFonts w:asciiTheme="minorHAnsi" w:eastAsiaTheme="minorEastAsia" w:hAnsiTheme="minorHAnsi" w:cstheme="minorBidi"/>
          <w:caps w:val="0"/>
          <w:szCs w:val="22"/>
        </w:rPr>
      </w:pPr>
      <w:hyperlink w:anchor="_Toc126792953" w:history="1">
        <w:r w:rsidR="00402204" w:rsidRPr="00F425CA">
          <w:rPr>
            <w:rStyle w:val="Hypertextovodkaz"/>
          </w:rPr>
          <w:t>2.</w:t>
        </w:r>
        <w:r w:rsidR="00402204">
          <w:rPr>
            <w:rFonts w:asciiTheme="minorHAnsi" w:eastAsiaTheme="minorEastAsia" w:hAnsiTheme="minorHAnsi" w:cstheme="minorBidi"/>
            <w:caps w:val="0"/>
            <w:szCs w:val="22"/>
          </w:rPr>
          <w:tab/>
        </w:r>
        <w:r w:rsidR="00402204" w:rsidRPr="00F425CA">
          <w:rPr>
            <w:rStyle w:val="Hypertextovodkaz"/>
          </w:rPr>
          <w:t>Zhodnocení vztahu změny ÚPD k cílům ochrany životního prostředí přijatým na vnitrostátní úrovni</w:t>
        </w:r>
        <w:r w:rsidR="00402204">
          <w:rPr>
            <w:webHidden/>
          </w:rPr>
          <w:tab/>
        </w:r>
        <w:r w:rsidR="00402204">
          <w:rPr>
            <w:webHidden/>
          </w:rPr>
          <w:fldChar w:fldCharType="begin"/>
        </w:r>
        <w:r w:rsidR="00402204">
          <w:rPr>
            <w:webHidden/>
          </w:rPr>
          <w:instrText xml:space="preserve"> PAGEREF _Toc126792953 \h </w:instrText>
        </w:r>
        <w:r w:rsidR="00402204">
          <w:rPr>
            <w:webHidden/>
          </w:rPr>
        </w:r>
        <w:r w:rsidR="00402204">
          <w:rPr>
            <w:webHidden/>
          </w:rPr>
          <w:fldChar w:fldCharType="separate"/>
        </w:r>
        <w:r>
          <w:rPr>
            <w:webHidden/>
          </w:rPr>
          <w:t>9</w:t>
        </w:r>
        <w:r w:rsidR="00402204">
          <w:rPr>
            <w:webHidden/>
          </w:rPr>
          <w:fldChar w:fldCharType="end"/>
        </w:r>
      </w:hyperlink>
    </w:p>
    <w:p w14:paraId="0B1A9D64" w14:textId="77777777" w:rsidR="00402204" w:rsidRDefault="0061383D">
      <w:pPr>
        <w:pStyle w:val="Obsah3"/>
        <w:tabs>
          <w:tab w:val="left" w:pos="1985"/>
        </w:tabs>
        <w:rPr>
          <w:rFonts w:asciiTheme="minorHAnsi" w:eastAsiaTheme="minorEastAsia" w:hAnsiTheme="minorHAnsi" w:cstheme="minorBidi"/>
          <w:szCs w:val="22"/>
        </w:rPr>
      </w:pPr>
      <w:hyperlink w:anchor="_Toc126792954" w:history="1">
        <w:r w:rsidR="00402204" w:rsidRPr="00F425CA">
          <w:rPr>
            <w:rStyle w:val="Hypertextovodkaz"/>
          </w:rPr>
          <w:t>2.1</w:t>
        </w:r>
        <w:r w:rsidR="00402204">
          <w:rPr>
            <w:rFonts w:asciiTheme="minorHAnsi" w:eastAsiaTheme="minorEastAsia" w:hAnsiTheme="minorHAnsi" w:cstheme="minorBidi"/>
            <w:szCs w:val="22"/>
          </w:rPr>
          <w:tab/>
        </w:r>
        <w:r w:rsidR="00402204" w:rsidRPr="00F425CA">
          <w:rPr>
            <w:rStyle w:val="Hypertextovodkaz"/>
          </w:rPr>
          <w:t>Národní koncepce a strategie</w:t>
        </w:r>
        <w:r w:rsidR="00402204">
          <w:rPr>
            <w:webHidden/>
          </w:rPr>
          <w:tab/>
        </w:r>
        <w:r w:rsidR="00402204">
          <w:rPr>
            <w:webHidden/>
          </w:rPr>
          <w:fldChar w:fldCharType="begin"/>
        </w:r>
        <w:r w:rsidR="00402204">
          <w:rPr>
            <w:webHidden/>
          </w:rPr>
          <w:instrText xml:space="preserve"> PAGEREF _Toc126792954 \h </w:instrText>
        </w:r>
        <w:r w:rsidR="00402204">
          <w:rPr>
            <w:webHidden/>
          </w:rPr>
        </w:r>
        <w:r w:rsidR="00402204">
          <w:rPr>
            <w:webHidden/>
          </w:rPr>
          <w:fldChar w:fldCharType="separate"/>
        </w:r>
        <w:r>
          <w:rPr>
            <w:webHidden/>
          </w:rPr>
          <w:t>9</w:t>
        </w:r>
        <w:r w:rsidR="00402204">
          <w:rPr>
            <w:webHidden/>
          </w:rPr>
          <w:fldChar w:fldCharType="end"/>
        </w:r>
      </w:hyperlink>
    </w:p>
    <w:p w14:paraId="1714AB52" w14:textId="77777777" w:rsidR="00402204" w:rsidRDefault="0061383D">
      <w:pPr>
        <w:pStyle w:val="Obsah3"/>
        <w:tabs>
          <w:tab w:val="left" w:pos="1985"/>
        </w:tabs>
        <w:rPr>
          <w:rFonts w:asciiTheme="minorHAnsi" w:eastAsiaTheme="minorEastAsia" w:hAnsiTheme="minorHAnsi" w:cstheme="minorBidi"/>
          <w:szCs w:val="22"/>
        </w:rPr>
      </w:pPr>
      <w:hyperlink w:anchor="_Toc126792955" w:history="1">
        <w:r w:rsidR="00402204" w:rsidRPr="00F425CA">
          <w:rPr>
            <w:rStyle w:val="Hypertextovodkaz"/>
          </w:rPr>
          <w:t>2.2</w:t>
        </w:r>
        <w:r w:rsidR="00402204">
          <w:rPr>
            <w:rFonts w:asciiTheme="minorHAnsi" w:eastAsiaTheme="minorEastAsia" w:hAnsiTheme="minorHAnsi" w:cstheme="minorBidi"/>
            <w:szCs w:val="22"/>
          </w:rPr>
          <w:tab/>
        </w:r>
        <w:r w:rsidR="00402204" w:rsidRPr="00F425CA">
          <w:rPr>
            <w:rStyle w:val="Hypertextovodkaz"/>
          </w:rPr>
          <w:t>Regionální koncepce a strategie</w:t>
        </w:r>
        <w:r w:rsidR="00402204">
          <w:rPr>
            <w:webHidden/>
          </w:rPr>
          <w:tab/>
        </w:r>
        <w:r w:rsidR="00402204">
          <w:rPr>
            <w:webHidden/>
          </w:rPr>
          <w:fldChar w:fldCharType="begin"/>
        </w:r>
        <w:r w:rsidR="00402204">
          <w:rPr>
            <w:webHidden/>
          </w:rPr>
          <w:instrText xml:space="preserve"> PAGEREF _Toc126792955 \h </w:instrText>
        </w:r>
        <w:r w:rsidR="00402204">
          <w:rPr>
            <w:webHidden/>
          </w:rPr>
        </w:r>
        <w:r w:rsidR="00402204">
          <w:rPr>
            <w:webHidden/>
          </w:rPr>
          <w:fldChar w:fldCharType="separate"/>
        </w:r>
        <w:r>
          <w:rPr>
            <w:webHidden/>
          </w:rPr>
          <w:t>21</w:t>
        </w:r>
        <w:r w:rsidR="00402204">
          <w:rPr>
            <w:webHidden/>
          </w:rPr>
          <w:fldChar w:fldCharType="end"/>
        </w:r>
      </w:hyperlink>
    </w:p>
    <w:p w14:paraId="0EFD1FCA" w14:textId="77777777" w:rsidR="00402204" w:rsidRDefault="0061383D">
      <w:pPr>
        <w:pStyle w:val="Obsah3"/>
        <w:tabs>
          <w:tab w:val="left" w:pos="1985"/>
        </w:tabs>
        <w:rPr>
          <w:rFonts w:asciiTheme="minorHAnsi" w:eastAsiaTheme="minorEastAsia" w:hAnsiTheme="minorHAnsi" w:cstheme="minorBidi"/>
          <w:szCs w:val="22"/>
        </w:rPr>
      </w:pPr>
      <w:hyperlink w:anchor="_Toc126792956" w:history="1">
        <w:r w:rsidR="00402204" w:rsidRPr="00F425CA">
          <w:rPr>
            <w:rStyle w:val="Hypertextovodkaz"/>
          </w:rPr>
          <w:t>2.3</w:t>
        </w:r>
        <w:r w:rsidR="00402204">
          <w:rPr>
            <w:rFonts w:asciiTheme="minorHAnsi" w:eastAsiaTheme="minorEastAsia" w:hAnsiTheme="minorHAnsi" w:cstheme="minorBidi"/>
            <w:szCs w:val="22"/>
          </w:rPr>
          <w:tab/>
        </w:r>
        <w:r w:rsidR="00402204" w:rsidRPr="00F425CA">
          <w:rPr>
            <w:rStyle w:val="Hypertextovodkaz"/>
          </w:rPr>
          <w:t>Referenční rámec cílů ochrany životního prostředí</w:t>
        </w:r>
        <w:r w:rsidR="00402204">
          <w:rPr>
            <w:webHidden/>
          </w:rPr>
          <w:tab/>
        </w:r>
        <w:r w:rsidR="00402204">
          <w:rPr>
            <w:webHidden/>
          </w:rPr>
          <w:fldChar w:fldCharType="begin"/>
        </w:r>
        <w:r w:rsidR="00402204">
          <w:rPr>
            <w:webHidden/>
          </w:rPr>
          <w:instrText xml:space="preserve"> PAGEREF _Toc126792956 \h </w:instrText>
        </w:r>
        <w:r w:rsidR="00402204">
          <w:rPr>
            <w:webHidden/>
          </w:rPr>
        </w:r>
        <w:r w:rsidR="00402204">
          <w:rPr>
            <w:webHidden/>
          </w:rPr>
          <w:fldChar w:fldCharType="separate"/>
        </w:r>
        <w:r>
          <w:rPr>
            <w:webHidden/>
          </w:rPr>
          <w:t>26</w:t>
        </w:r>
        <w:r w:rsidR="00402204">
          <w:rPr>
            <w:webHidden/>
          </w:rPr>
          <w:fldChar w:fldCharType="end"/>
        </w:r>
      </w:hyperlink>
    </w:p>
    <w:p w14:paraId="1FB9484D" w14:textId="77777777" w:rsidR="00402204" w:rsidRDefault="0061383D">
      <w:pPr>
        <w:pStyle w:val="Obsah2"/>
        <w:rPr>
          <w:rFonts w:asciiTheme="minorHAnsi" w:eastAsiaTheme="minorEastAsia" w:hAnsiTheme="minorHAnsi" w:cstheme="minorBidi"/>
          <w:caps w:val="0"/>
          <w:szCs w:val="22"/>
        </w:rPr>
      </w:pPr>
      <w:hyperlink w:anchor="_Toc126792957" w:history="1">
        <w:r w:rsidR="00402204" w:rsidRPr="00F425CA">
          <w:rPr>
            <w:rStyle w:val="Hypertextovodkaz"/>
          </w:rPr>
          <w:t>3.</w:t>
        </w:r>
        <w:r w:rsidR="00402204">
          <w:rPr>
            <w:rFonts w:asciiTheme="minorHAnsi" w:eastAsiaTheme="minorEastAsia" w:hAnsiTheme="minorHAnsi" w:cstheme="minorBidi"/>
            <w:caps w:val="0"/>
            <w:szCs w:val="22"/>
          </w:rPr>
          <w:tab/>
        </w:r>
        <w:r w:rsidR="00402204" w:rsidRPr="00F425CA">
          <w:rPr>
            <w:rStyle w:val="Hypertextovodkaz"/>
          </w:rPr>
          <w:t>Údaje o současném stavu životního prostředí v řešeném území a jeho předpokládaném vývoji, pokud by nebyla uplatněna změna ÚPD</w:t>
        </w:r>
        <w:r w:rsidR="00402204">
          <w:rPr>
            <w:webHidden/>
          </w:rPr>
          <w:tab/>
        </w:r>
        <w:r w:rsidR="00402204">
          <w:rPr>
            <w:webHidden/>
          </w:rPr>
          <w:fldChar w:fldCharType="begin"/>
        </w:r>
        <w:r w:rsidR="00402204">
          <w:rPr>
            <w:webHidden/>
          </w:rPr>
          <w:instrText xml:space="preserve"> PAGEREF _Toc126792957 \h </w:instrText>
        </w:r>
        <w:r w:rsidR="00402204">
          <w:rPr>
            <w:webHidden/>
          </w:rPr>
        </w:r>
        <w:r w:rsidR="00402204">
          <w:rPr>
            <w:webHidden/>
          </w:rPr>
          <w:fldChar w:fldCharType="separate"/>
        </w:r>
        <w:r>
          <w:rPr>
            <w:webHidden/>
          </w:rPr>
          <w:t>27</w:t>
        </w:r>
        <w:r w:rsidR="00402204">
          <w:rPr>
            <w:webHidden/>
          </w:rPr>
          <w:fldChar w:fldCharType="end"/>
        </w:r>
      </w:hyperlink>
    </w:p>
    <w:p w14:paraId="22176321" w14:textId="77777777" w:rsidR="00402204" w:rsidRDefault="0061383D">
      <w:pPr>
        <w:pStyle w:val="Obsah2"/>
        <w:rPr>
          <w:rFonts w:asciiTheme="minorHAnsi" w:eastAsiaTheme="minorEastAsia" w:hAnsiTheme="minorHAnsi" w:cstheme="minorBidi"/>
          <w:caps w:val="0"/>
          <w:szCs w:val="22"/>
        </w:rPr>
      </w:pPr>
      <w:hyperlink w:anchor="_Toc126792958" w:history="1">
        <w:r w:rsidR="00402204" w:rsidRPr="00F425CA">
          <w:rPr>
            <w:rStyle w:val="Hypertextovodkaz"/>
          </w:rPr>
          <w:t>4.</w:t>
        </w:r>
        <w:r w:rsidR="00402204">
          <w:rPr>
            <w:rFonts w:asciiTheme="minorHAnsi" w:eastAsiaTheme="minorEastAsia" w:hAnsiTheme="minorHAnsi" w:cstheme="minorBidi"/>
            <w:caps w:val="0"/>
            <w:szCs w:val="22"/>
          </w:rPr>
          <w:tab/>
        </w:r>
        <w:r w:rsidR="00402204" w:rsidRPr="00F425CA">
          <w:rPr>
            <w:rStyle w:val="Hypertextovodkaz"/>
          </w:rPr>
          <w:t>Charakteristiky životního prostředí, které by mohly být uplatněním změny ÚPD významně ovlivněny</w:t>
        </w:r>
        <w:r w:rsidR="00402204">
          <w:rPr>
            <w:webHidden/>
          </w:rPr>
          <w:tab/>
        </w:r>
        <w:r w:rsidR="00402204">
          <w:rPr>
            <w:webHidden/>
          </w:rPr>
          <w:fldChar w:fldCharType="begin"/>
        </w:r>
        <w:r w:rsidR="00402204">
          <w:rPr>
            <w:webHidden/>
          </w:rPr>
          <w:instrText xml:space="preserve"> PAGEREF _Toc126792958 \h </w:instrText>
        </w:r>
        <w:r w:rsidR="00402204">
          <w:rPr>
            <w:webHidden/>
          </w:rPr>
        </w:r>
        <w:r w:rsidR="00402204">
          <w:rPr>
            <w:webHidden/>
          </w:rPr>
          <w:fldChar w:fldCharType="separate"/>
        </w:r>
        <w:r>
          <w:rPr>
            <w:webHidden/>
          </w:rPr>
          <w:t>36</w:t>
        </w:r>
        <w:r w:rsidR="00402204">
          <w:rPr>
            <w:webHidden/>
          </w:rPr>
          <w:fldChar w:fldCharType="end"/>
        </w:r>
      </w:hyperlink>
    </w:p>
    <w:p w14:paraId="7642A275" w14:textId="77777777" w:rsidR="00402204" w:rsidRDefault="0061383D">
      <w:pPr>
        <w:pStyle w:val="Obsah3"/>
        <w:tabs>
          <w:tab w:val="left" w:pos="1985"/>
        </w:tabs>
        <w:rPr>
          <w:rFonts w:asciiTheme="minorHAnsi" w:eastAsiaTheme="minorEastAsia" w:hAnsiTheme="minorHAnsi" w:cstheme="minorBidi"/>
          <w:szCs w:val="22"/>
        </w:rPr>
      </w:pPr>
      <w:hyperlink w:anchor="_Toc126792959" w:history="1">
        <w:r w:rsidR="00402204" w:rsidRPr="00F425CA">
          <w:rPr>
            <w:rStyle w:val="Hypertextovodkaz"/>
          </w:rPr>
          <w:t>4.1</w:t>
        </w:r>
        <w:r w:rsidR="00402204">
          <w:rPr>
            <w:rFonts w:asciiTheme="minorHAnsi" w:eastAsiaTheme="minorEastAsia" w:hAnsiTheme="minorHAnsi" w:cstheme="minorBidi"/>
            <w:szCs w:val="22"/>
          </w:rPr>
          <w:tab/>
        </w:r>
        <w:r w:rsidR="00402204" w:rsidRPr="00F425CA">
          <w:rPr>
            <w:rStyle w:val="Hypertextovodkaz"/>
          </w:rPr>
          <w:t>Limity využití území ve vymezené ploše a v přilehlém území</w:t>
        </w:r>
        <w:r w:rsidR="00402204">
          <w:rPr>
            <w:webHidden/>
          </w:rPr>
          <w:tab/>
        </w:r>
        <w:r w:rsidR="00402204">
          <w:rPr>
            <w:webHidden/>
          </w:rPr>
          <w:fldChar w:fldCharType="begin"/>
        </w:r>
        <w:r w:rsidR="00402204">
          <w:rPr>
            <w:webHidden/>
          </w:rPr>
          <w:instrText xml:space="preserve"> PAGEREF _Toc126792959 \h </w:instrText>
        </w:r>
        <w:r w:rsidR="00402204">
          <w:rPr>
            <w:webHidden/>
          </w:rPr>
        </w:r>
        <w:r w:rsidR="00402204">
          <w:rPr>
            <w:webHidden/>
          </w:rPr>
          <w:fldChar w:fldCharType="separate"/>
        </w:r>
        <w:r>
          <w:rPr>
            <w:webHidden/>
          </w:rPr>
          <w:t>36</w:t>
        </w:r>
        <w:r w:rsidR="00402204">
          <w:rPr>
            <w:webHidden/>
          </w:rPr>
          <w:fldChar w:fldCharType="end"/>
        </w:r>
      </w:hyperlink>
    </w:p>
    <w:p w14:paraId="755F488E" w14:textId="77777777" w:rsidR="00402204" w:rsidRDefault="0061383D">
      <w:pPr>
        <w:pStyle w:val="Obsah3"/>
        <w:tabs>
          <w:tab w:val="left" w:pos="1985"/>
        </w:tabs>
        <w:rPr>
          <w:rFonts w:asciiTheme="minorHAnsi" w:eastAsiaTheme="minorEastAsia" w:hAnsiTheme="minorHAnsi" w:cstheme="minorBidi"/>
          <w:szCs w:val="22"/>
        </w:rPr>
      </w:pPr>
      <w:hyperlink w:anchor="_Toc126792960" w:history="1">
        <w:r w:rsidR="00402204" w:rsidRPr="00F425CA">
          <w:rPr>
            <w:rStyle w:val="Hypertextovodkaz"/>
          </w:rPr>
          <w:t>4.2</w:t>
        </w:r>
        <w:r w:rsidR="00402204">
          <w:rPr>
            <w:rFonts w:asciiTheme="minorHAnsi" w:eastAsiaTheme="minorEastAsia" w:hAnsiTheme="minorHAnsi" w:cstheme="minorBidi"/>
            <w:szCs w:val="22"/>
          </w:rPr>
          <w:tab/>
        </w:r>
        <w:r w:rsidR="00402204" w:rsidRPr="00F425CA">
          <w:rPr>
            <w:rStyle w:val="Hypertextovodkaz"/>
          </w:rPr>
          <w:t>Složková analýza</w:t>
        </w:r>
        <w:r w:rsidR="00402204">
          <w:rPr>
            <w:webHidden/>
          </w:rPr>
          <w:tab/>
        </w:r>
        <w:r w:rsidR="00402204">
          <w:rPr>
            <w:webHidden/>
          </w:rPr>
          <w:fldChar w:fldCharType="begin"/>
        </w:r>
        <w:r w:rsidR="00402204">
          <w:rPr>
            <w:webHidden/>
          </w:rPr>
          <w:instrText xml:space="preserve"> PAGEREF _Toc126792960 \h </w:instrText>
        </w:r>
        <w:r w:rsidR="00402204">
          <w:rPr>
            <w:webHidden/>
          </w:rPr>
        </w:r>
        <w:r w:rsidR="00402204">
          <w:rPr>
            <w:webHidden/>
          </w:rPr>
          <w:fldChar w:fldCharType="separate"/>
        </w:r>
        <w:r>
          <w:rPr>
            <w:webHidden/>
          </w:rPr>
          <w:t>38</w:t>
        </w:r>
        <w:r w:rsidR="00402204">
          <w:rPr>
            <w:webHidden/>
          </w:rPr>
          <w:fldChar w:fldCharType="end"/>
        </w:r>
      </w:hyperlink>
    </w:p>
    <w:p w14:paraId="636F58B5" w14:textId="77777777" w:rsidR="00402204" w:rsidRDefault="0061383D">
      <w:pPr>
        <w:pStyle w:val="Obsah3"/>
        <w:tabs>
          <w:tab w:val="left" w:pos="1985"/>
        </w:tabs>
        <w:rPr>
          <w:rFonts w:asciiTheme="minorHAnsi" w:eastAsiaTheme="minorEastAsia" w:hAnsiTheme="minorHAnsi" w:cstheme="minorBidi"/>
          <w:szCs w:val="22"/>
        </w:rPr>
      </w:pPr>
      <w:hyperlink w:anchor="_Toc126792961" w:history="1">
        <w:r w:rsidR="00402204" w:rsidRPr="00F425CA">
          <w:rPr>
            <w:rStyle w:val="Hypertextovodkaz"/>
          </w:rPr>
          <w:t>4.3.</w:t>
        </w:r>
        <w:r w:rsidR="00402204">
          <w:rPr>
            <w:rFonts w:asciiTheme="minorHAnsi" w:eastAsiaTheme="minorEastAsia" w:hAnsiTheme="minorHAnsi" w:cstheme="minorBidi"/>
            <w:szCs w:val="22"/>
          </w:rPr>
          <w:tab/>
        </w:r>
        <w:r w:rsidR="00402204" w:rsidRPr="00F425CA">
          <w:rPr>
            <w:rStyle w:val="Hypertextovodkaz"/>
          </w:rPr>
          <w:t>Prostorová analýza</w:t>
        </w:r>
        <w:r w:rsidR="00402204">
          <w:rPr>
            <w:webHidden/>
          </w:rPr>
          <w:tab/>
        </w:r>
        <w:r w:rsidR="00402204">
          <w:rPr>
            <w:webHidden/>
          </w:rPr>
          <w:fldChar w:fldCharType="begin"/>
        </w:r>
        <w:r w:rsidR="00402204">
          <w:rPr>
            <w:webHidden/>
          </w:rPr>
          <w:instrText xml:space="preserve"> PAGEREF _Toc126792961 \h </w:instrText>
        </w:r>
        <w:r w:rsidR="00402204">
          <w:rPr>
            <w:webHidden/>
          </w:rPr>
        </w:r>
        <w:r w:rsidR="00402204">
          <w:rPr>
            <w:webHidden/>
          </w:rPr>
          <w:fldChar w:fldCharType="separate"/>
        </w:r>
        <w:r>
          <w:rPr>
            <w:webHidden/>
          </w:rPr>
          <w:t>39</w:t>
        </w:r>
        <w:r w:rsidR="00402204">
          <w:rPr>
            <w:webHidden/>
          </w:rPr>
          <w:fldChar w:fldCharType="end"/>
        </w:r>
      </w:hyperlink>
    </w:p>
    <w:p w14:paraId="41AB11F6" w14:textId="77777777" w:rsidR="00402204" w:rsidRDefault="0061383D">
      <w:pPr>
        <w:pStyle w:val="Obsah2"/>
        <w:rPr>
          <w:rFonts w:asciiTheme="minorHAnsi" w:eastAsiaTheme="minorEastAsia" w:hAnsiTheme="minorHAnsi" w:cstheme="minorBidi"/>
          <w:caps w:val="0"/>
          <w:szCs w:val="22"/>
        </w:rPr>
      </w:pPr>
      <w:hyperlink w:anchor="_Toc126792962" w:history="1">
        <w:r w:rsidR="00402204" w:rsidRPr="00F425CA">
          <w:rPr>
            <w:rStyle w:val="Hypertextovodkaz"/>
          </w:rPr>
          <w:t>5.</w:t>
        </w:r>
        <w:r w:rsidR="00402204">
          <w:rPr>
            <w:rFonts w:asciiTheme="minorHAnsi" w:eastAsiaTheme="minorEastAsia" w:hAnsiTheme="minorHAnsi" w:cstheme="minorBidi"/>
            <w:caps w:val="0"/>
            <w:szCs w:val="22"/>
          </w:rPr>
          <w:tab/>
        </w:r>
        <w:r w:rsidR="00402204" w:rsidRPr="00F425CA">
          <w:rPr>
            <w:rStyle w:val="Hypertextovodkaz"/>
          </w:rPr>
          <w:t>Současné problémy a jevy životního prostředí, které by mohly být uplatněním změny ÚPD významně ovlivněny, zejména s ohledem na zvláště chráněná území a ptačí oblasti</w:t>
        </w:r>
        <w:r w:rsidR="00402204">
          <w:rPr>
            <w:webHidden/>
          </w:rPr>
          <w:tab/>
        </w:r>
        <w:r w:rsidR="00402204">
          <w:rPr>
            <w:webHidden/>
          </w:rPr>
          <w:fldChar w:fldCharType="begin"/>
        </w:r>
        <w:r w:rsidR="00402204">
          <w:rPr>
            <w:webHidden/>
          </w:rPr>
          <w:instrText xml:space="preserve"> PAGEREF _Toc126792962 \h </w:instrText>
        </w:r>
        <w:r w:rsidR="00402204">
          <w:rPr>
            <w:webHidden/>
          </w:rPr>
        </w:r>
        <w:r w:rsidR="00402204">
          <w:rPr>
            <w:webHidden/>
          </w:rPr>
          <w:fldChar w:fldCharType="separate"/>
        </w:r>
        <w:r>
          <w:rPr>
            <w:webHidden/>
          </w:rPr>
          <w:t>41</w:t>
        </w:r>
        <w:r w:rsidR="00402204">
          <w:rPr>
            <w:webHidden/>
          </w:rPr>
          <w:fldChar w:fldCharType="end"/>
        </w:r>
      </w:hyperlink>
    </w:p>
    <w:p w14:paraId="5ADCEE05" w14:textId="77777777" w:rsidR="00402204" w:rsidRDefault="0061383D">
      <w:pPr>
        <w:pStyle w:val="Obsah2"/>
        <w:rPr>
          <w:rFonts w:asciiTheme="minorHAnsi" w:eastAsiaTheme="minorEastAsia" w:hAnsiTheme="minorHAnsi" w:cstheme="minorBidi"/>
          <w:caps w:val="0"/>
          <w:szCs w:val="22"/>
        </w:rPr>
      </w:pPr>
      <w:hyperlink w:anchor="_Toc126792963" w:history="1">
        <w:r w:rsidR="00402204" w:rsidRPr="00F425CA">
          <w:rPr>
            <w:rStyle w:val="Hypertextovodkaz"/>
          </w:rPr>
          <w:t>6.</w:t>
        </w:r>
        <w:r w:rsidR="00402204">
          <w:rPr>
            <w:rFonts w:asciiTheme="minorHAnsi" w:eastAsiaTheme="minorEastAsia" w:hAnsiTheme="minorHAnsi" w:cstheme="minorBidi"/>
            <w:caps w:val="0"/>
            <w:szCs w:val="22"/>
          </w:rPr>
          <w:tab/>
        </w:r>
        <w:r w:rsidR="00402204" w:rsidRPr="00F425CA">
          <w:rPr>
            <w:rStyle w:val="Hypertextovodkaz"/>
          </w:rPr>
          <w:t>Zhodnocení stávajících a předpokládaných vlivů navrhovaných variant změny ÚPD</w:t>
        </w:r>
        <w:r w:rsidR="00402204">
          <w:rPr>
            <w:webHidden/>
          </w:rPr>
          <w:tab/>
        </w:r>
        <w:r w:rsidR="00402204">
          <w:rPr>
            <w:webHidden/>
          </w:rPr>
          <w:fldChar w:fldCharType="begin"/>
        </w:r>
        <w:r w:rsidR="00402204">
          <w:rPr>
            <w:webHidden/>
          </w:rPr>
          <w:instrText xml:space="preserve"> PAGEREF _Toc126792963 \h </w:instrText>
        </w:r>
        <w:r w:rsidR="00402204">
          <w:rPr>
            <w:webHidden/>
          </w:rPr>
        </w:r>
        <w:r w:rsidR="00402204">
          <w:rPr>
            <w:webHidden/>
          </w:rPr>
          <w:fldChar w:fldCharType="separate"/>
        </w:r>
        <w:r>
          <w:rPr>
            <w:webHidden/>
          </w:rPr>
          <w:t>43</w:t>
        </w:r>
        <w:r w:rsidR="00402204">
          <w:rPr>
            <w:webHidden/>
          </w:rPr>
          <w:fldChar w:fldCharType="end"/>
        </w:r>
      </w:hyperlink>
    </w:p>
    <w:p w14:paraId="68A425FB" w14:textId="77777777" w:rsidR="00402204" w:rsidRDefault="0061383D">
      <w:pPr>
        <w:pStyle w:val="Obsah3"/>
        <w:tabs>
          <w:tab w:val="left" w:pos="1985"/>
        </w:tabs>
        <w:rPr>
          <w:rFonts w:asciiTheme="minorHAnsi" w:eastAsiaTheme="minorEastAsia" w:hAnsiTheme="minorHAnsi" w:cstheme="minorBidi"/>
          <w:szCs w:val="22"/>
        </w:rPr>
      </w:pPr>
      <w:hyperlink w:anchor="_Toc126792964" w:history="1">
        <w:r w:rsidR="00402204" w:rsidRPr="00F425CA">
          <w:rPr>
            <w:rStyle w:val="Hypertextovodkaz"/>
          </w:rPr>
          <w:t>6.1.</w:t>
        </w:r>
        <w:r w:rsidR="00402204">
          <w:rPr>
            <w:rFonts w:asciiTheme="minorHAnsi" w:eastAsiaTheme="minorEastAsia" w:hAnsiTheme="minorHAnsi" w:cstheme="minorBidi"/>
            <w:szCs w:val="22"/>
          </w:rPr>
          <w:tab/>
        </w:r>
        <w:r w:rsidR="00402204" w:rsidRPr="00F425CA">
          <w:rPr>
            <w:rStyle w:val="Hypertextovodkaz"/>
          </w:rPr>
          <w:t>Vysvětlení pojmů a způsob hodnocení</w:t>
        </w:r>
        <w:r w:rsidR="00402204">
          <w:rPr>
            <w:webHidden/>
          </w:rPr>
          <w:tab/>
        </w:r>
        <w:r w:rsidR="00402204">
          <w:rPr>
            <w:webHidden/>
          </w:rPr>
          <w:fldChar w:fldCharType="begin"/>
        </w:r>
        <w:r w:rsidR="00402204">
          <w:rPr>
            <w:webHidden/>
          </w:rPr>
          <w:instrText xml:space="preserve"> PAGEREF _Toc126792964 \h </w:instrText>
        </w:r>
        <w:r w:rsidR="00402204">
          <w:rPr>
            <w:webHidden/>
          </w:rPr>
        </w:r>
        <w:r w:rsidR="00402204">
          <w:rPr>
            <w:webHidden/>
          </w:rPr>
          <w:fldChar w:fldCharType="separate"/>
        </w:r>
        <w:r>
          <w:rPr>
            <w:webHidden/>
          </w:rPr>
          <w:t>43</w:t>
        </w:r>
        <w:r w:rsidR="00402204">
          <w:rPr>
            <w:webHidden/>
          </w:rPr>
          <w:fldChar w:fldCharType="end"/>
        </w:r>
      </w:hyperlink>
    </w:p>
    <w:p w14:paraId="7C520B29" w14:textId="77777777" w:rsidR="00402204" w:rsidRDefault="0061383D">
      <w:pPr>
        <w:pStyle w:val="Obsah3"/>
        <w:tabs>
          <w:tab w:val="left" w:pos="1985"/>
        </w:tabs>
        <w:rPr>
          <w:rFonts w:asciiTheme="minorHAnsi" w:eastAsiaTheme="minorEastAsia" w:hAnsiTheme="minorHAnsi" w:cstheme="minorBidi"/>
          <w:szCs w:val="22"/>
        </w:rPr>
      </w:pPr>
      <w:hyperlink w:anchor="_Toc126792965" w:history="1">
        <w:r w:rsidR="00402204" w:rsidRPr="00F425CA">
          <w:rPr>
            <w:rStyle w:val="Hypertextovodkaz"/>
          </w:rPr>
          <w:t>6.2</w:t>
        </w:r>
        <w:r w:rsidR="00402204">
          <w:rPr>
            <w:rFonts w:asciiTheme="minorHAnsi" w:eastAsiaTheme="minorEastAsia" w:hAnsiTheme="minorHAnsi" w:cstheme="minorBidi"/>
            <w:szCs w:val="22"/>
          </w:rPr>
          <w:tab/>
        </w:r>
        <w:r w:rsidR="00402204" w:rsidRPr="00F425CA">
          <w:rPr>
            <w:rStyle w:val="Hypertextovodkaz"/>
          </w:rPr>
          <w:t>Souhrnné vyhodnocení vlivů na obyvatelstvo, složky životního prostředí, kulturně histotrické dědictví a hmmotný majetek</w:t>
        </w:r>
        <w:r w:rsidR="00402204">
          <w:rPr>
            <w:webHidden/>
          </w:rPr>
          <w:tab/>
        </w:r>
        <w:r w:rsidR="00402204">
          <w:rPr>
            <w:webHidden/>
          </w:rPr>
          <w:fldChar w:fldCharType="begin"/>
        </w:r>
        <w:r w:rsidR="00402204">
          <w:rPr>
            <w:webHidden/>
          </w:rPr>
          <w:instrText xml:space="preserve"> PAGEREF _Toc126792965 \h </w:instrText>
        </w:r>
        <w:r w:rsidR="00402204">
          <w:rPr>
            <w:webHidden/>
          </w:rPr>
        </w:r>
        <w:r w:rsidR="00402204">
          <w:rPr>
            <w:webHidden/>
          </w:rPr>
          <w:fldChar w:fldCharType="separate"/>
        </w:r>
        <w:r>
          <w:rPr>
            <w:webHidden/>
          </w:rPr>
          <w:t>44</w:t>
        </w:r>
        <w:r w:rsidR="00402204">
          <w:rPr>
            <w:webHidden/>
          </w:rPr>
          <w:fldChar w:fldCharType="end"/>
        </w:r>
      </w:hyperlink>
    </w:p>
    <w:p w14:paraId="72832332" w14:textId="77777777" w:rsidR="00402204" w:rsidRDefault="0061383D">
      <w:pPr>
        <w:pStyle w:val="Obsah3"/>
        <w:tabs>
          <w:tab w:val="left" w:pos="1985"/>
        </w:tabs>
        <w:rPr>
          <w:rFonts w:asciiTheme="minorHAnsi" w:eastAsiaTheme="minorEastAsia" w:hAnsiTheme="minorHAnsi" w:cstheme="minorBidi"/>
          <w:szCs w:val="22"/>
        </w:rPr>
      </w:pPr>
      <w:hyperlink w:anchor="_Toc126792966" w:history="1">
        <w:r w:rsidR="00402204" w:rsidRPr="00F425CA">
          <w:rPr>
            <w:rStyle w:val="Hypertextovodkaz"/>
          </w:rPr>
          <w:t>6.3</w:t>
        </w:r>
        <w:r w:rsidR="00402204">
          <w:rPr>
            <w:rFonts w:asciiTheme="minorHAnsi" w:eastAsiaTheme="minorEastAsia" w:hAnsiTheme="minorHAnsi" w:cstheme="minorBidi"/>
            <w:szCs w:val="22"/>
          </w:rPr>
          <w:tab/>
        </w:r>
        <w:r w:rsidR="00402204" w:rsidRPr="00F425CA">
          <w:rPr>
            <w:rStyle w:val="Hypertextovodkaz"/>
          </w:rPr>
          <w:t>Výsledky vyhodnocení kumulativních a synergických vlivů</w:t>
        </w:r>
        <w:r w:rsidR="00402204">
          <w:rPr>
            <w:webHidden/>
          </w:rPr>
          <w:tab/>
        </w:r>
        <w:r w:rsidR="00402204">
          <w:rPr>
            <w:webHidden/>
          </w:rPr>
          <w:fldChar w:fldCharType="begin"/>
        </w:r>
        <w:r w:rsidR="00402204">
          <w:rPr>
            <w:webHidden/>
          </w:rPr>
          <w:instrText xml:space="preserve"> PAGEREF _Toc126792966 \h </w:instrText>
        </w:r>
        <w:r w:rsidR="00402204">
          <w:rPr>
            <w:webHidden/>
          </w:rPr>
        </w:r>
        <w:r w:rsidR="00402204">
          <w:rPr>
            <w:webHidden/>
          </w:rPr>
          <w:fldChar w:fldCharType="separate"/>
        </w:r>
        <w:r>
          <w:rPr>
            <w:webHidden/>
          </w:rPr>
          <w:t>51</w:t>
        </w:r>
        <w:r w:rsidR="00402204">
          <w:rPr>
            <w:webHidden/>
          </w:rPr>
          <w:fldChar w:fldCharType="end"/>
        </w:r>
      </w:hyperlink>
    </w:p>
    <w:p w14:paraId="2BEA2662" w14:textId="77777777" w:rsidR="00402204" w:rsidRDefault="0061383D">
      <w:pPr>
        <w:pStyle w:val="Obsah2"/>
        <w:rPr>
          <w:rFonts w:asciiTheme="minorHAnsi" w:eastAsiaTheme="minorEastAsia" w:hAnsiTheme="minorHAnsi" w:cstheme="minorBidi"/>
          <w:caps w:val="0"/>
          <w:szCs w:val="22"/>
        </w:rPr>
      </w:pPr>
      <w:hyperlink w:anchor="_Toc126792967" w:history="1">
        <w:r w:rsidR="00402204" w:rsidRPr="00F425CA">
          <w:rPr>
            <w:rStyle w:val="Hypertextovodkaz"/>
          </w:rPr>
          <w:t>7.</w:t>
        </w:r>
        <w:r w:rsidR="00402204">
          <w:rPr>
            <w:rFonts w:asciiTheme="minorHAnsi" w:eastAsiaTheme="minorEastAsia" w:hAnsiTheme="minorHAnsi" w:cstheme="minorBidi"/>
            <w:caps w:val="0"/>
            <w:szCs w:val="22"/>
          </w:rPr>
          <w:tab/>
        </w:r>
        <w:r w:rsidR="00402204" w:rsidRPr="00F425CA">
          <w:rPr>
            <w:rStyle w:val="Hypertextovodkaz"/>
          </w:rPr>
          <w:t>Porovnání zjištěných nebo předpokládaných kladných a záporných vlivů dle jednotlivých variant řešení a jejich zhodnocení, popis použitých metod vyhodnocení včetně jejich omezení.</w:t>
        </w:r>
        <w:r w:rsidR="00402204">
          <w:rPr>
            <w:webHidden/>
          </w:rPr>
          <w:tab/>
        </w:r>
        <w:r w:rsidR="00402204">
          <w:rPr>
            <w:webHidden/>
          </w:rPr>
          <w:fldChar w:fldCharType="begin"/>
        </w:r>
        <w:r w:rsidR="00402204">
          <w:rPr>
            <w:webHidden/>
          </w:rPr>
          <w:instrText xml:space="preserve"> PAGEREF _Toc126792967 \h </w:instrText>
        </w:r>
        <w:r w:rsidR="00402204">
          <w:rPr>
            <w:webHidden/>
          </w:rPr>
        </w:r>
        <w:r w:rsidR="00402204">
          <w:rPr>
            <w:webHidden/>
          </w:rPr>
          <w:fldChar w:fldCharType="separate"/>
        </w:r>
        <w:r>
          <w:rPr>
            <w:webHidden/>
          </w:rPr>
          <w:t>52</w:t>
        </w:r>
        <w:r w:rsidR="00402204">
          <w:rPr>
            <w:webHidden/>
          </w:rPr>
          <w:fldChar w:fldCharType="end"/>
        </w:r>
      </w:hyperlink>
    </w:p>
    <w:p w14:paraId="50CF42C2" w14:textId="77777777" w:rsidR="00402204" w:rsidRDefault="0061383D">
      <w:pPr>
        <w:pStyle w:val="Obsah2"/>
        <w:rPr>
          <w:rFonts w:asciiTheme="minorHAnsi" w:eastAsiaTheme="minorEastAsia" w:hAnsiTheme="minorHAnsi" w:cstheme="minorBidi"/>
          <w:caps w:val="0"/>
          <w:szCs w:val="22"/>
        </w:rPr>
      </w:pPr>
      <w:hyperlink w:anchor="_Toc126792968" w:history="1">
        <w:r w:rsidR="00402204" w:rsidRPr="00F425CA">
          <w:rPr>
            <w:rStyle w:val="Hypertextovodkaz"/>
          </w:rPr>
          <w:t>8.</w:t>
        </w:r>
        <w:r w:rsidR="00402204">
          <w:rPr>
            <w:rFonts w:asciiTheme="minorHAnsi" w:eastAsiaTheme="minorEastAsia" w:hAnsiTheme="minorHAnsi" w:cstheme="minorBidi"/>
            <w:caps w:val="0"/>
            <w:szCs w:val="22"/>
          </w:rPr>
          <w:tab/>
        </w:r>
        <w:r w:rsidR="00402204" w:rsidRPr="00F425CA">
          <w:rPr>
            <w:rStyle w:val="Hypertextovodkaz"/>
          </w:rPr>
          <w:t>Popis navrhovaných opatření pro předcházení, snížení nebo kompenzaci všech zjištěných nebo předpokládaných závažných záporných vlivů na životní prostředí</w:t>
        </w:r>
        <w:r w:rsidR="00402204">
          <w:rPr>
            <w:webHidden/>
          </w:rPr>
          <w:tab/>
        </w:r>
        <w:r w:rsidR="00402204">
          <w:rPr>
            <w:webHidden/>
          </w:rPr>
          <w:fldChar w:fldCharType="begin"/>
        </w:r>
        <w:r w:rsidR="00402204">
          <w:rPr>
            <w:webHidden/>
          </w:rPr>
          <w:instrText xml:space="preserve"> PAGEREF _Toc126792968 \h </w:instrText>
        </w:r>
        <w:r w:rsidR="00402204">
          <w:rPr>
            <w:webHidden/>
          </w:rPr>
        </w:r>
        <w:r w:rsidR="00402204">
          <w:rPr>
            <w:webHidden/>
          </w:rPr>
          <w:fldChar w:fldCharType="separate"/>
        </w:r>
        <w:r>
          <w:rPr>
            <w:webHidden/>
          </w:rPr>
          <w:t>55</w:t>
        </w:r>
        <w:r w:rsidR="00402204">
          <w:rPr>
            <w:webHidden/>
          </w:rPr>
          <w:fldChar w:fldCharType="end"/>
        </w:r>
      </w:hyperlink>
    </w:p>
    <w:p w14:paraId="3A40FF6B" w14:textId="77777777" w:rsidR="00402204" w:rsidRDefault="0061383D">
      <w:pPr>
        <w:pStyle w:val="Obsah2"/>
        <w:rPr>
          <w:rFonts w:asciiTheme="minorHAnsi" w:eastAsiaTheme="minorEastAsia" w:hAnsiTheme="minorHAnsi" w:cstheme="minorBidi"/>
          <w:caps w:val="0"/>
          <w:szCs w:val="22"/>
        </w:rPr>
      </w:pPr>
      <w:hyperlink w:anchor="_Toc126792969" w:history="1">
        <w:r w:rsidR="00402204" w:rsidRPr="00F425CA">
          <w:rPr>
            <w:rStyle w:val="Hypertextovodkaz"/>
          </w:rPr>
          <w:t>9.</w:t>
        </w:r>
        <w:r w:rsidR="00402204">
          <w:rPr>
            <w:rFonts w:asciiTheme="minorHAnsi" w:eastAsiaTheme="minorEastAsia" w:hAnsiTheme="minorHAnsi" w:cstheme="minorBidi"/>
            <w:caps w:val="0"/>
            <w:szCs w:val="22"/>
          </w:rPr>
          <w:tab/>
        </w:r>
        <w:r w:rsidR="00402204" w:rsidRPr="00F425CA">
          <w:rPr>
            <w:rStyle w:val="Hypertextovodkaz"/>
          </w:rPr>
          <w:t>Zhodnocení způsobu zapracování vnitrostátních cílů ochrany životního prostředí do územně plánovací dokumentace a jejich zohlednění při výběru variant řešení</w:t>
        </w:r>
        <w:r w:rsidR="00402204">
          <w:rPr>
            <w:webHidden/>
          </w:rPr>
          <w:tab/>
        </w:r>
        <w:r w:rsidR="00402204">
          <w:rPr>
            <w:webHidden/>
          </w:rPr>
          <w:fldChar w:fldCharType="begin"/>
        </w:r>
        <w:r w:rsidR="00402204">
          <w:rPr>
            <w:webHidden/>
          </w:rPr>
          <w:instrText xml:space="preserve"> PAGEREF _Toc126792969 \h </w:instrText>
        </w:r>
        <w:r w:rsidR="00402204">
          <w:rPr>
            <w:webHidden/>
          </w:rPr>
        </w:r>
        <w:r w:rsidR="00402204">
          <w:rPr>
            <w:webHidden/>
          </w:rPr>
          <w:fldChar w:fldCharType="separate"/>
        </w:r>
        <w:r>
          <w:rPr>
            <w:webHidden/>
          </w:rPr>
          <w:t>57</w:t>
        </w:r>
        <w:r w:rsidR="00402204">
          <w:rPr>
            <w:webHidden/>
          </w:rPr>
          <w:fldChar w:fldCharType="end"/>
        </w:r>
      </w:hyperlink>
    </w:p>
    <w:p w14:paraId="6A9377C5" w14:textId="77777777" w:rsidR="00402204" w:rsidRDefault="0061383D">
      <w:pPr>
        <w:pStyle w:val="Obsah2"/>
        <w:rPr>
          <w:rFonts w:asciiTheme="minorHAnsi" w:eastAsiaTheme="minorEastAsia" w:hAnsiTheme="minorHAnsi" w:cstheme="minorBidi"/>
          <w:caps w:val="0"/>
          <w:szCs w:val="22"/>
        </w:rPr>
      </w:pPr>
      <w:hyperlink w:anchor="_Toc126792970" w:history="1">
        <w:r w:rsidR="00402204" w:rsidRPr="00F425CA">
          <w:rPr>
            <w:rStyle w:val="Hypertextovodkaz"/>
          </w:rPr>
          <w:t>10.</w:t>
        </w:r>
        <w:r w:rsidR="00402204">
          <w:rPr>
            <w:rFonts w:asciiTheme="minorHAnsi" w:eastAsiaTheme="minorEastAsia" w:hAnsiTheme="minorHAnsi" w:cstheme="minorBidi"/>
            <w:caps w:val="0"/>
            <w:szCs w:val="22"/>
          </w:rPr>
          <w:tab/>
        </w:r>
        <w:r w:rsidR="00402204" w:rsidRPr="00F425CA">
          <w:rPr>
            <w:rStyle w:val="Hypertextovodkaz"/>
          </w:rPr>
          <w:t>Návrh ukazatelů pro sledování vlivů změny ÚPD  na životní prostředí</w:t>
        </w:r>
        <w:r w:rsidR="00402204">
          <w:rPr>
            <w:webHidden/>
          </w:rPr>
          <w:tab/>
        </w:r>
        <w:r w:rsidR="00402204">
          <w:rPr>
            <w:webHidden/>
          </w:rPr>
          <w:fldChar w:fldCharType="begin"/>
        </w:r>
        <w:r w:rsidR="00402204">
          <w:rPr>
            <w:webHidden/>
          </w:rPr>
          <w:instrText xml:space="preserve"> PAGEREF _Toc126792970 \h </w:instrText>
        </w:r>
        <w:r w:rsidR="00402204">
          <w:rPr>
            <w:webHidden/>
          </w:rPr>
        </w:r>
        <w:r w:rsidR="00402204">
          <w:rPr>
            <w:webHidden/>
          </w:rPr>
          <w:fldChar w:fldCharType="separate"/>
        </w:r>
        <w:r>
          <w:rPr>
            <w:webHidden/>
          </w:rPr>
          <w:t>58</w:t>
        </w:r>
        <w:r w:rsidR="00402204">
          <w:rPr>
            <w:webHidden/>
          </w:rPr>
          <w:fldChar w:fldCharType="end"/>
        </w:r>
      </w:hyperlink>
    </w:p>
    <w:p w14:paraId="3666C0D8" w14:textId="77777777" w:rsidR="00402204" w:rsidRDefault="0061383D">
      <w:pPr>
        <w:pStyle w:val="Obsah2"/>
        <w:rPr>
          <w:rFonts w:asciiTheme="minorHAnsi" w:eastAsiaTheme="minorEastAsia" w:hAnsiTheme="minorHAnsi" w:cstheme="minorBidi"/>
          <w:caps w:val="0"/>
          <w:szCs w:val="22"/>
        </w:rPr>
      </w:pPr>
      <w:hyperlink w:anchor="_Toc126792971" w:history="1">
        <w:r w:rsidR="00402204" w:rsidRPr="00F425CA">
          <w:rPr>
            <w:rStyle w:val="Hypertextovodkaz"/>
          </w:rPr>
          <w:t>11.</w:t>
        </w:r>
        <w:r w:rsidR="00402204">
          <w:rPr>
            <w:rFonts w:asciiTheme="minorHAnsi" w:eastAsiaTheme="minorEastAsia" w:hAnsiTheme="minorHAnsi" w:cstheme="minorBidi"/>
            <w:caps w:val="0"/>
            <w:szCs w:val="22"/>
          </w:rPr>
          <w:tab/>
        </w:r>
        <w:r w:rsidR="00402204" w:rsidRPr="00F425CA">
          <w:rPr>
            <w:rStyle w:val="Hypertextovodkaz"/>
          </w:rPr>
          <w:t>Návrh požadavků na rozhodování ve vymezených plochách a koridorech z hlediska minimalizace negativních vlivů na životní prostředí</w:t>
        </w:r>
        <w:r w:rsidR="00402204">
          <w:rPr>
            <w:webHidden/>
          </w:rPr>
          <w:tab/>
        </w:r>
        <w:r w:rsidR="00402204">
          <w:rPr>
            <w:webHidden/>
          </w:rPr>
          <w:fldChar w:fldCharType="begin"/>
        </w:r>
        <w:r w:rsidR="00402204">
          <w:rPr>
            <w:webHidden/>
          </w:rPr>
          <w:instrText xml:space="preserve"> PAGEREF _Toc126792971 \h </w:instrText>
        </w:r>
        <w:r w:rsidR="00402204">
          <w:rPr>
            <w:webHidden/>
          </w:rPr>
        </w:r>
        <w:r w:rsidR="00402204">
          <w:rPr>
            <w:webHidden/>
          </w:rPr>
          <w:fldChar w:fldCharType="separate"/>
        </w:r>
        <w:r>
          <w:rPr>
            <w:webHidden/>
          </w:rPr>
          <w:t>59</w:t>
        </w:r>
        <w:r w:rsidR="00402204">
          <w:rPr>
            <w:webHidden/>
          </w:rPr>
          <w:fldChar w:fldCharType="end"/>
        </w:r>
      </w:hyperlink>
    </w:p>
    <w:p w14:paraId="1F00F71C" w14:textId="77777777" w:rsidR="00402204" w:rsidRDefault="0061383D">
      <w:pPr>
        <w:pStyle w:val="Obsah2"/>
        <w:rPr>
          <w:rFonts w:asciiTheme="minorHAnsi" w:eastAsiaTheme="minorEastAsia" w:hAnsiTheme="minorHAnsi" w:cstheme="minorBidi"/>
          <w:caps w:val="0"/>
          <w:szCs w:val="22"/>
        </w:rPr>
      </w:pPr>
      <w:hyperlink w:anchor="_Toc126792972" w:history="1">
        <w:r w:rsidR="00402204" w:rsidRPr="00F425CA">
          <w:rPr>
            <w:rStyle w:val="Hypertextovodkaz"/>
          </w:rPr>
          <w:t>12.</w:t>
        </w:r>
        <w:r w:rsidR="00402204">
          <w:rPr>
            <w:rFonts w:asciiTheme="minorHAnsi" w:eastAsiaTheme="minorEastAsia" w:hAnsiTheme="minorHAnsi" w:cstheme="minorBidi"/>
            <w:caps w:val="0"/>
            <w:szCs w:val="22"/>
          </w:rPr>
          <w:tab/>
        </w:r>
        <w:r w:rsidR="00402204" w:rsidRPr="00F425CA">
          <w:rPr>
            <w:rStyle w:val="Hypertextovodkaz"/>
          </w:rPr>
          <w:t>Netechnické shrnutí výše uvedených údajů</w:t>
        </w:r>
        <w:r w:rsidR="00402204">
          <w:rPr>
            <w:webHidden/>
          </w:rPr>
          <w:tab/>
        </w:r>
        <w:r w:rsidR="00402204">
          <w:rPr>
            <w:webHidden/>
          </w:rPr>
          <w:fldChar w:fldCharType="begin"/>
        </w:r>
        <w:r w:rsidR="00402204">
          <w:rPr>
            <w:webHidden/>
          </w:rPr>
          <w:instrText xml:space="preserve"> PAGEREF _Toc126792972 \h </w:instrText>
        </w:r>
        <w:r w:rsidR="00402204">
          <w:rPr>
            <w:webHidden/>
          </w:rPr>
        </w:r>
        <w:r w:rsidR="00402204">
          <w:rPr>
            <w:webHidden/>
          </w:rPr>
          <w:fldChar w:fldCharType="separate"/>
        </w:r>
        <w:r>
          <w:rPr>
            <w:webHidden/>
          </w:rPr>
          <w:t>60</w:t>
        </w:r>
        <w:r w:rsidR="00402204">
          <w:rPr>
            <w:webHidden/>
          </w:rPr>
          <w:fldChar w:fldCharType="end"/>
        </w:r>
      </w:hyperlink>
    </w:p>
    <w:p w14:paraId="0314C272" w14:textId="77777777" w:rsidR="00402204" w:rsidRDefault="0061383D">
      <w:pPr>
        <w:pStyle w:val="Obsah2"/>
        <w:rPr>
          <w:rFonts w:asciiTheme="minorHAnsi" w:eastAsiaTheme="minorEastAsia" w:hAnsiTheme="minorHAnsi" w:cstheme="minorBidi"/>
          <w:caps w:val="0"/>
          <w:szCs w:val="22"/>
        </w:rPr>
      </w:pPr>
      <w:hyperlink w:anchor="_Toc126792973" w:history="1">
        <w:r w:rsidR="00402204" w:rsidRPr="00F425CA">
          <w:rPr>
            <w:rStyle w:val="Hypertextovodkaz"/>
          </w:rPr>
          <w:t>13.</w:t>
        </w:r>
        <w:r w:rsidR="00402204">
          <w:rPr>
            <w:rFonts w:asciiTheme="minorHAnsi" w:eastAsiaTheme="minorEastAsia" w:hAnsiTheme="minorHAnsi" w:cstheme="minorBidi"/>
            <w:caps w:val="0"/>
            <w:szCs w:val="22"/>
          </w:rPr>
          <w:tab/>
        </w:r>
        <w:r w:rsidR="00402204" w:rsidRPr="00F425CA">
          <w:rPr>
            <w:rStyle w:val="Hypertextovodkaz"/>
          </w:rPr>
          <w:t>Závěr (návrh stanoviska)</w:t>
        </w:r>
        <w:r w:rsidR="00402204">
          <w:rPr>
            <w:webHidden/>
          </w:rPr>
          <w:tab/>
        </w:r>
        <w:r w:rsidR="00402204">
          <w:rPr>
            <w:webHidden/>
          </w:rPr>
          <w:fldChar w:fldCharType="begin"/>
        </w:r>
        <w:r w:rsidR="00402204">
          <w:rPr>
            <w:webHidden/>
          </w:rPr>
          <w:instrText xml:space="preserve"> PAGEREF _Toc126792973 \h </w:instrText>
        </w:r>
        <w:r w:rsidR="00402204">
          <w:rPr>
            <w:webHidden/>
          </w:rPr>
        </w:r>
        <w:r w:rsidR="00402204">
          <w:rPr>
            <w:webHidden/>
          </w:rPr>
          <w:fldChar w:fldCharType="separate"/>
        </w:r>
        <w:r>
          <w:rPr>
            <w:webHidden/>
          </w:rPr>
          <w:t>64</w:t>
        </w:r>
        <w:r w:rsidR="00402204">
          <w:rPr>
            <w:webHidden/>
          </w:rPr>
          <w:fldChar w:fldCharType="end"/>
        </w:r>
      </w:hyperlink>
    </w:p>
    <w:p w14:paraId="4E7437A6" w14:textId="77777777" w:rsidR="00402204" w:rsidRDefault="0061383D">
      <w:pPr>
        <w:pStyle w:val="Obsah2"/>
        <w:rPr>
          <w:rFonts w:asciiTheme="minorHAnsi" w:eastAsiaTheme="minorEastAsia" w:hAnsiTheme="minorHAnsi" w:cstheme="minorBidi"/>
          <w:caps w:val="0"/>
          <w:szCs w:val="22"/>
        </w:rPr>
      </w:pPr>
      <w:hyperlink w:anchor="_Toc126792974" w:history="1">
        <w:r w:rsidR="00402204" w:rsidRPr="00F425CA">
          <w:rPr>
            <w:rStyle w:val="Hypertextovodkaz"/>
          </w:rPr>
          <w:t>14.</w:t>
        </w:r>
        <w:r w:rsidR="00402204">
          <w:rPr>
            <w:rFonts w:asciiTheme="minorHAnsi" w:eastAsiaTheme="minorEastAsia" w:hAnsiTheme="minorHAnsi" w:cstheme="minorBidi"/>
            <w:caps w:val="0"/>
            <w:szCs w:val="22"/>
          </w:rPr>
          <w:tab/>
        </w:r>
        <w:r w:rsidR="00402204" w:rsidRPr="00F425CA">
          <w:rPr>
            <w:rStyle w:val="Hypertextovodkaz"/>
          </w:rPr>
          <w:t>vyhodnocení požadavků příslušného Úřadu k návrhu zadání změny č. Z 3093/10</w:t>
        </w:r>
        <w:r w:rsidR="00402204">
          <w:rPr>
            <w:webHidden/>
          </w:rPr>
          <w:tab/>
        </w:r>
        <w:r w:rsidR="00402204">
          <w:rPr>
            <w:webHidden/>
          </w:rPr>
          <w:fldChar w:fldCharType="begin"/>
        </w:r>
        <w:r w:rsidR="00402204">
          <w:rPr>
            <w:webHidden/>
          </w:rPr>
          <w:instrText xml:space="preserve"> PAGEREF _Toc126792974 \h </w:instrText>
        </w:r>
        <w:r w:rsidR="00402204">
          <w:rPr>
            <w:webHidden/>
          </w:rPr>
        </w:r>
        <w:r w:rsidR="00402204">
          <w:rPr>
            <w:webHidden/>
          </w:rPr>
          <w:fldChar w:fldCharType="separate"/>
        </w:r>
        <w:r>
          <w:rPr>
            <w:webHidden/>
          </w:rPr>
          <w:t>65</w:t>
        </w:r>
        <w:r w:rsidR="00402204">
          <w:rPr>
            <w:webHidden/>
          </w:rPr>
          <w:fldChar w:fldCharType="end"/>
        </w:r>
      </w:hyperlink>
    </w:p>
    <w:p w14:paraId="5B87C9E6" w14:textId="77777777" w:rsidR="00402204" w:rsidRDefault="0061383D">
      <w:pPr>
        <w:pStyle w:val="Obsah2"/>
        <w:rPr>
          <w:rFonts w:asciiTheme="minorHAnsi" w:eastAsiaTheme="minorEastAsia" w:hAnsiTheme="minorHAnsi" w:cstheme="minorBidi"/>
          <w:caps w:val="0"/>
          <w:szCs w:val="22"/>
        </w:rPr>
      </w:pPr>
      <w:hyperlink w:anchor="_Toc126792975" w:history="1">
        <w:r w:rsidR="00402204" w:rsidRPr="00F425CA">
          <w:rPr>
            <w:rStyle w:val="Hypertextovodkaz"/>
          </w:rPr>
          <w:t>15.</w:t>
        </w:r>
        <w:r w:rsidR="00402204">
          <w:rPr>
            <w:rFonts w:asciiTheme="minorHAnsi" w:eastAsiaTheme="minorEastAsia" w:hAnsiTheme="minorHAnsi" w:cstheme="minorBidi"/>
            <w:caps w:val="0"/>
            <w:szCs w:val="22"/>
          </w:rPr>
          <w:tab/>
        </w:r>
        <w:r w:rsidR="00402204" w:rsidRPr="00F425CA">
          <w:rPr>
            <w:rStyle w:val="Hypertextovodkaz"/>
          </w:rPr>
          <w:t>přílohy</w:t>
        </w:r>
        <w:r w:rsidR="00402204">
          <w:rPr>
            <w:webHidden/>
          </w:rPr>
          <w:tab/>
        </w:r>
        <w:r w:rsidR="00402204">
          <w:rPr>
            <w:webHidden/>
          </w:rPr>
          <w:fldChar w:fldCharType="begin"/>
        </w:r>
        <w:r w:rsidR="00402204">
          <w:rPr>
            <w:webHidden/>
          </w:rPr>
          <w:instrText xml:space="preserve"> PAGEREF _Toc126792975 \h </w:instrText>
        </w:r>
        <w:r w:rsidR="00402204">
          <w:rPr>
            <w:webHidden/>
          </w:rPr>
        </w:r>
        <w:r w:rsidR="00402204">
          <w:rPr>
            <w:webHidden/>
          </w:rPr>
          <w:fldChar w:fldCharType="separate"/>
        </w:r>
        <w:r>
          <w:rPr>
            <w:webHidden/>
          </w:rPr>
          <w:t>66</w:t>
        </w:r>
        <w:r w:rsidR="00402204">
          <w:rPr>
            <w:webHidden/>
          </w:rPr>
          <w:fldChar w:fldCharType="end"/>
        </w:r>
      </w:hyperlink>
    </w:p>
    <w:p w14:paraId="0359714C" w14:textId="77777777" w:rsidR="00402204" w:rsidRDefault="0061383D">
      <w:pPr>
        <w:pStyle w:val="Obsah3"/>
        <w:tabs>
          <w:tab w:val="left" w:pos="2080"/>
        </w:tabs>
        <w:rPr>
          <w:rFonts w:asciiTheme="minorHAnsi" w:eastAsiaTheme="minorEastAsia" w:hAnsiTheme="minorHAnsi" w:cstheme="minorBidi"/>
          <w:szCs w:val="22"/>
        </w:rPr>
      </w:pPr>
      <w:hyperlink w:anchor="_Toc126792976" w:history="1">
        <w:r w:rsidR="00402204" w:rsidRPr="00F425CA">
          <w:rPr>
            <w:rStyle w:val="Hypertextovodkaz"/>
          </w:rPr>
          <w:t>15.1</w:t>
        </w:r>
        <w:r w:rsidR="00402204">
          <w:rPr>
            <w:rFonts w:asciiTheme="minorHAnsi" w:eastAsiaTheme="minorEastAsia" w:hAnsiTheme="minorHAnsi" w:cstheme="minorBidi"/>
            <w:szCs w:val="22"/>
          </w:rPr>
          <w:tab/>
        </w:r>
        <w:r w:rsidR="00402204" w:rsidRPr="00F425CA">
          <w:rPr>
            <w:rStyle w:val="Hypertextovodkaz"/>
          </w:rPr>
          <w:t>Hodnoty a limity v širším území změny ÚP hl. m. Prahy č. Z 3093/10 (výkresová příloha)</w:t>
        </w:r>
        <w:r w:rsidR="00402204">
          <w:rPr>
            <w:webHidden/>
          </w:rPr>
          <w:tab/>
        </w:r>
        <w:r w:rsidR="00402204">
          <w:rPr>
            <w:webHidden/>
          </w:rPr>
          <w:fldChar w:fldCharType="begin"/>
        </w:r>
        <w:r w:rsidR="00402204">
          <w:rPr>
            <w:webHidden/>
          </w:rPr>
          <w:instrText xml:space="preserve"> PAGEREF _Toc126792976 \h </w:instrText>
        </w:r>
        <w:r w:rsidR="00402204">
          <w:rPr>
            <w:webHidden/>
          </w:rPr>
        </w:r>
        <w:r w:rsidR="00402204">
          <w:rPr>
            <w:webHidden/>
          </w:rPr>
          <w:fldChar w:fldCharType="separate"/>
        </w:r>
        <w:r>
          <w:rPr>
            <w:webHidden/>
          </w:rPr>
          <w:t>67</w:t>
        </w:r>
        <w:r w:rsidR="00402204">
          <w:rPr>
            <w:webHidden/>
          </w:rPr>
          <w:fldChar w:fldCharType="end"/>
        </w:r>
      </w:hyperlink>
    </w:p>
    <w:p w14:paraId="7EDB71EB" w14:textId="77777777" w:rsidR="00402204" w:rsidRDefault="0061383D">
      <w:pPr>
        <w:pStyle w:val="Obsah3"/>
        <w:tabs>
          <w:tab w:val="left" w:pos="2080"/>
        </w:tabs>
        <w:rPr>
          <w:rFonts w:asciiTheme="minorHAnsi" w:eastAsiaTheme="minorEastAsia" w:hAnsiTheme="minorHAnsi" w:cstheme="minorBidi"/>
          <w:szCs w:val="22"/>
        </w:rPr>
      </w:pPr>
      <w:hyperlink w:anchor="_Toc126792978" w:history="1">
        <w:r w:rsidR="00402204" w:rsidRPr="00F425CA">
          <w:rPr>
            <w:rStyle w:val="Hypertextovodkaz"/>
          </w:rPr>
          <w:t>15.2</w:t>
        </w:r>
        <w:r w:rsidR="00402204">
          <w:rPr>
            <w:rFonts w:asciiTheme="minorHAnsi" w:eastAsiaTheme="minorEastAsia" w:hAnsiTheme="minorHAnsi" w:cstheme="minorBidi"/>
            <w:szCs w:val="22"/>
          </w:rPr>
          <w:tab/>
        </w:r>
        <w:r w:rsidR="00402204" w:rsidRPr="00F425CA">
          <w:rPr>
            <w:rStyle w:val="Hypertextovodkaz"/>
          </w:rPr>
          <w:t>Hodnotící tabulka změny č. Z 3093/10</w:t>
        </w:r>
        <w:r w:rsidR="00402204">
          <w:rPr>
            <w:webHidden/>
          </w:rPr>
          <w:tab/>
        </w:r>
        <w:r w:rsidR="00402204">
          <w:rPr>
            <w:webHidden/>
          </w:rPr>
          <w:fldChar w:fldCharType="begin"/>
        </w:r>
        <w:r w:rsidR="00402204">
          <w:rPr>
            <w:webHidden/>
          </w:rPr>
          <w:instrText xml:space="preserve"> PAGEREF _Toc126792978 \h </w:instrText>
        </w:r>
        <w:r w:rsidR="00402204">
          <w:rPr>
            <w:webHidden/>
          </w:rPr>
        </w:r>
        <w:r w:rsidR="00402204">
          <w:rPr>
            <w:webHidden/>
          </w:rPr>
          <w:fldChar w:fldCharType="separate"/>
        </w:r>
        <w:r>
          <w:rPr>
            <w:webHidden/>
          </w:rPr>
          <w:t>68</w:t>
        </w:r>
        <w:r w:rsidR="00402204">
          <w:rPr>
            <w:webHidden/>
          </w:rPr>
          <w:fldChar w:fldCharType="end"/>
        </w:r>
      </w:hyperlink>
    </w:p>
    <w:p w14:paraId="43AE4C5E" w14:textId="35013883" w:rsidR="00402204" w:rsidRDefault="0061383D">
      <w:pPr>
        <w:pStyle w:val="Obsah3"/>
        <w:rPr>
          <w:rFonts w:asciiTheme="minorHAnsi" w:eastAsiaTheme="minorEastAsia" w:hAnsiTheme="minorHAnsi" w:cstheme="minorBidi"/>
          <w:szCs w:val="22"/>
        </w:rPr>
      </w:pPr>
      <w:hyperlink w:anchor="_Toc126792979" w:history="1">
        <w:r w:rsidR="00402204" w:rsidRPr="00F425CA">
          <w:rPr>
            <w:rStyle w:val="Hypertextovodkaz"/>
          </w:rPr>
          <w:t xml:space="preserve">15.3. </w:t>
        </w:r>
        <w:r w:rsidR="00402204">
          <w:rPr>
            <w:rStyle w:val="Hypertextovodkaz"/>
          </w:rPr>
          <w:tab/>
        </w:r>
        <w:r w:rsidR="00402204" w:rsidRPr="00F425CA">
          <w:rPr>
            <w:rStyle w:val="Hypertextovodkaz"/>
          </w:rPr>
          <w:t>Akustické posouzení, hodnocení vlivů na kvalitu ovzduší, hodnocení vlivů na lidské zdraví</w:t>
        </w:r>
        <w:r w:rsidR="00402204">
          <w:rPr>
            <w:webHidden/>
          </w:rPr>
          <w:tab/>
        </w:r>
        <w:r w:rsidR="00402204">
          <w:rPr>
            <w:webHidden/>
          </w:rPr>
          <w:fldChar w:fldCharType="begin"/>
        </w:r>
        <w:r w:rsidR="00402204">
          <w:rPr>
            <w:webHidden/>
          </w:rPr>
          <w:instrText xml:space="preserve"> PAGEREF _Toc126792979 \h </w:instrText>
        </w:r>
        <w:r w:rsidR="00402204">
          <w:rPr>
            <w:webHidden/>
          </w:rPr>
        </w:r>
        <w:r w:rsidR="00402204">
          <w:rPr>
            <w:webHidden/>
          </w:rPr>
          <w:fldChar w:fldCharType="separate"/>
        </w:r>
        <w:r>
          <w:rPr>
            <w:webHidden/>
          </w:rPr>
          <w:t>71</w:t>
        </w:r>
        <w:r w:rsidR="00402204">
          <w:rPr>
            <w:webHidden/>
          </w:rPr>
          <w:fldChar w:fldCharType="end"/>
        </w:r>
      </w:hyperlink>
    </w:p>
    <w:p w14:paraId="10B47FB4" w14:textId="77777777" w:rsidR="00402204" w:rsidRDefault="0061383D">
      <w:pPr>
        <w:pStyle w:val="Obsah2"/>
        <w:rPr>
          <w:rFonts w:asciiTheme="minorHAnsi" w:eastAsiaTheme="minorEastAsia" w:hAnsiTheme="minorHAnsi" w:cstheme="minorBidi"/>
          <w:caps w:val="0"/>
          <w:szCs w:val="22"/>
        </w:rPr>
      </w:pPr>
      <w:hyperlink w:anchor="_Toc126792980" w:history="1">
        <w:r w:rsidR="00402204" w:rsidRPr="00F425CA">
          <w:rPr>
            <w:rStyle w:val="Hypertextovodkaz"/>
            <w:rFonts w:cs="Times New Roman"/>
          </w:rPr>
          <w:t>1.</w:t>
        </w:r>
        <w:r w:rsidR="00402204">
          <w:rPr>
            <w:rFonts w:asciiTheme="minorHAnsi" w:eastAsiaTheme="minorEastAsia" w:hAnsiTheme="minorHAnsi" w:cstheme="minorBidi"/>
            <w:caps w:val="0"/>
            <w:szCs w:val="22"/>
          </w:rPr>
          <w:tab/>
        </w:r>
        <w:r w:rsidR="00402204" w:rsidRPr="00F425CA">
          <w:rPr>
            <w:rStyle w:val="Hypertextovodkaz"/>
          </w:rPr>
          <w:t>Úvod</w:t>
        </w:r>
        <w:r w:rsidR="00402204">
          <w:rPr>
            <w:webHidden/>
          </w:rPr>
          <w:tab/>
        </w:r>
        <w:r w:rsidR="00402204">
          <w:rPr>
            <w:webHidden/>
          </w:rPr>
          <w:fldChar w:fldCharType="begin"/>
        </w:r>
        <w:r w:rsidR="00402204">
          <w:rPr>
            <w:webHidden/>
          </w:rPr>
          <w:instrText xml:space="preserve"> PAGEREF _Toc126792980 \h </w:instrText>
        </w:r>
        <w:r w:rsidR="00402204">
          <w:rPr>
            <w:webHidden/>
          </w:rPr>
        </w:r>
        <w:r w:rsidR="00402204">
          <w:rPr>
            <w:webHidden/>
          </w:rPr>
          <w:fldChar w:fldCharType="separate"/>
        </w:r>
        <w:r>
          <w:rPr>
            <w:webHidden/>
          </w:rPr>
          <w:t>74</w:t>
        </w:r>
        <w:r w:rsidR="00402204">
          <w:rPr>
            <w:webHidden/>
          </w:rPr>
          <w:fldChar w:fldCharType="end"/>
        </w:r>
      </w:hyperlink>
    </w:p>
    <w:p w14:paraId="7793CFCA" w14:textId="77777777" w:rsidR="00402204" w:rsidRDefault="0061383D">
      <w:pPr>
        <w:pStyle w:val="Obsah2"/>
        <w:rPr>
          <w:rFonts w:asciiTheme="minorHAnsi" w:eastAsiaTheme="minorEastAsia" w:hAnsiTheme="minorHAnsi" w:cstheme="minorBidi"/>
          <w:caps w:val="0"/>
          <w:szCs w:val="22"/>
        </w:rPr>
      </w:pPr>
      <w:hyperlink w:anchor="_Toc126792981" w:history="1">
        <w:r w:rsidR="00402204" w:rsidRPr="00F425CA">
          <w:rPr>
            <w:rStyle w:val="Hypertextovodkaz"/>
            <w:rFonts w:cs="Times New Roman"/>
          </w:rPr>
          <w:t>2.</w:t>
        </w:r>
        <w:r w:rsidR="00402204">
          <w:rPr>
            <w:rFonts w:asciiTheme="minorHAnsi" w:eastAsiaTheme="minorEastAsia" w:hAnsiTheme="minorHAnsi" w:cstheme="minorBidi"/>
            <w:caps w:val="0"/>
            <w:szCs w:val="22"/>
          </w:rPr>
          <w:tab/>
        </w:r>
        <w:r w:rsidR="00402204" w:rsidRPr="00F425CA">
          <w:rPr>
            <w:rStyle w:val="Hypertextovodkaz"/>
          </w:rPr>
          <w:t>VSTUPNÍ dopravní data</w:t>
        </w:r>
        <w:r w:rsidR="00402204">
          <w:rPr>
            <w:webHidden/>
          </w:rPr>
          <w:tab/>
        </w:r>
        <w:r w:rsidR="00402204">
          <w:rPr>
            <w:webHidden/>
          </w:rPr>
          <w:fldChar w:fldCharType="begin"/>
        </w:r>
        <w:r w:rsidR="00402204">
          <w:rPr>
            <w:webHidden/>
          </w:rPr>
          <w:instrText xml:space="preserve"> PAGEREF _Toc126792981 \h </w:instrText>
        </w:r>
        <w:r w:rsidR="00402204">
          <w:rPr>
            <w:webHidden/>
          </w:rPr>
        </w:r>
        <w:r w:rsidR="00402204">
          <w:rPr>
            <w:webHidden/>
          </w:rPr>
          <w:fldChar w:fldCharType="separate"/>
        </w:r>
        <w:r>
          <w:rPr>
            <w:webHidden/>
          </w:rPr>
          <w:t>75</w:t>
        </w:r>
        <w:r w:rsidR="00402204">
          <w:rPr>
            <w:webHidden/>
          </w:rPr>
          <w:fldChar w:fldCharType="end"/>
        </w:r>
      </w:hyperlink>
    </w:p>
    <w:p w14:paraId="7C976972" w14:textId="77777777" w:rsidR="00402204" w:rsidRDefault="0061383D">
      <w:pPr>
        <w:pStyle w:val="Obsah2"/>
        <w:rPr>
          <w:rFonts w:asciiTheme="minorHAnsi" w:eastAsiaTheme="minorEastAsia" w:hAnsiTheme="minorHAnsi" w:cstheme="minorBidi"/>
          <w:caps w:val="0"/>
          <w:szCs w:val="22"/>
        </w:rPr>
      </w:pPr>
      <w:hyperlink w:anchor="_Toc126792982" w:history="1">
        <w:r w:rsidR="00402204" w:rsidRPr="00F425CA">
          <w:rPr>
            <w:rStyle w:val="Hypertextovodkaz"/>
            <w:rFonts w:cs="Times New Roman"/>
          </w:rPr>
          <w:t>3.</w:t>
        </w:r>
        <w:r w:rsidR="00402204">
          <w:rPr>
            <w:rFonts w:asciiTheme="minorHAnsi" w:eastAsiaTheme="minorEastAsia" w:hAnsiTheme="minorHAnsi" w:cstheme="minorBidi"/>
            <w:caps w:val="0"/>
            <w:szCs w:val="22"/>
          </w:rPr>
          <w:tab/>
        </w:r>
        <w:r w:rsidR="00402204" w:rsidRPr="00F425CA">
          <w:rPr>
            <w:rStyle w:val="Hypertextovodkaz"/>
          </w:rPr>
          <w:t>akustické posouzení</w:t>
        </w:r>
        <w:r w:rsidR="00402204">
          <w:rPr>
            <w:webHidden/>
          </w:rPr>
          <w:tab/>
        </w:r>
        <w:r w:rsidR="00402204">
          <w:rPr>
            <w:webHidden/>
          </w:rPr>
          <w:fldChar w:fldCharType="begin"/>
        </w:r>
        <w:r w:rsidR="00402204">
          <w:rPr>
            <w:webHidden/>
          </w:rPr>
          <w:instrText xml:space="preserve"> PAGEREF _Toc126792982 \h </w:instrText>
        </w:r>
        <w:r w:rsidR="00402204">
          <w:rPr>
            <w:webHidden/>
          </w:rPr>
        </w:r>
        <w:r w:rsidR="00402204">
          <w:rPr>
            <w:webHidden/>
          </w:rPr>
          <w:fldChar w:fldCharType="separate"/>
        </w:r>
        <w:r>
          <w:rPr>
            <w:webHidden/>
          </w:rPr>
          <w:t>77</w:t>
        </w:r>
        <w:r w:rsidR="00402204">
          <w:rPr>
            <w:webHidden/>
          </w:rPr>
          <w:fldChar w:fldCharType="end"/>
        </w:r>
      </w:hyperlink>
    </w:p>
    <w:p w14:paraId="57B53E5D" w14:textId="77777777" w:rsidR="00402204" w:rsidRDefault="0061383D">
      <w:pPr>
        <w:pStyle w:val="Obsah3"/>
        <w:tabs>
          <w:tab w:val="left" w:pos="1985"/>
        </w:tabs>
        <w:rPr>
          <w:rFonts w:asciiTheme="minorHAnsi" w:eastAsiaTheme="minorEastAsia" w:hAnsiTheme="minorHAnsi" w:cstheme="minorBidi"/>
          <w:szCs w:val="22"/>
        </w:rPr>
      </w:pPr>
      <w:hyperlink w:anchor="_Toc126792983" w:history="1">
        <w:r w:rsidR="00402204" w:rsidRPr="00F425CA">
          <w:rPr>
            <w:rStyle w:val="Hypertextovodkaz"/>
            <w:rFonts w:cs="Times New Roman"/>
          </w:rPr>
          <w:t>3.1.</w:t>
        </w:r>
        <w:r w:rsidR="00402204">
          <w:rPr>
            <w:rFonts w:asciiTheme="minorHAnsi" w:eastAsiaTheme="minorEastAsia" w:hAnsiTheme="minorHAnsi" w:cstheme="minorBidi"/>
            <w:szCs w:val="22"/>
          </w:rPr>
          <w:tab/>
        </w:r>
        <w:r w:rsidR="00402204" w:rsidRPr="00F425CA">
          <w:rPr>
            <w:rStyle w:val="Hypertextovodkaz"/>
          </w:rPr>
          <w:t>Hluk v území ve stávajícím stavu</w:t>
        </w:r>
        <w:r w:rsidR="00402204">
          <w:rPr>
            <w:webHidden/>
          </w:rPr>
          <w:tab/>
        </w:r>
        <w:r w:rsidR="00402204">
          <w:rPr>
            <w:webHidden/>
          </w:rPr>
          <w:fldChar w:fldCharType="begin"/>
        </w:r>
        <w:r w:rsidR="00402204">
          <w:rPr>
            <w:webHidden/>
          </w:rPr>
          <w:instrText xml:space="preserve"> PAGEREF _Toc126792983 \h </w:instrText>
        </w:r>
        <w:r w:rsidR="00402204">
          <w:rPr>
            <w:webHidden/>
          </w:rPr>
        </w:r>
        <w:r w:rsidR="00402204">
          <w:rPr>
            <w:webHidden/>
          </w:rPr>
          <w:fldChar w:fldCharType="separate"/>
        </w:r>
        <w:r>
          <w:rPr>
            <w:webHidden/>
          </w:rPr>
          <w:t>77</w:t>
        </w:r>
        <w:r w:rsidR="00402204">
          <w:rPr>
            <w:webHidden/>
          </w:rPr>
          <w:fldChar w:fldCharType="end"/>
        </w:r>
      </w:hyperlink>
    </w:p>
    <w:p w14:paraId="5F264AAD" w14:textId="77777777" w:rsidR="00402204" w:rsidRDefault="0061383D">
      <w:pPr>
        <w:pStyle w:val="Obsah3"/>
        <w:tabs>
          <w:tab w:val="left" w:pos="1985"/>
        </w:tabs>
        <w:rPr>
          <w:rFonts w:asciiTheme="minorHAnsi" w:eastAsiaTheme="minorEastAsia" w:hAnsiTheme="minorHAnsi" w:cstheme="minorBidi"/>
          <w:szCs w:val="22"/>
        </w:rPr>
      </w:pPr>
      <w:hyperlink w:anchor="_Toc126792984" w:history="1">
        <w:r w:rsidR="00402204" w:rsidRPr="00F425CA">
          <w:rPr>
            <w:rStyle w:val="Hypertextovodkaz"/>
            <w:rFonts w:cs="Times New Roman"/>
          </w:rPr>
          <w:t>3.2.</w:t>
        </w:r>
        <w:r w:rsidR="00402204">
          <w:rPr>
            <w:rFonts w:asciiTheme="minorHAnsi" w:eastAsiaTheme="minorEastAsia" w:hAnsiTheme="minorHAnsi" w:cstheme="minorBidi"/>
            <w:szCs w:val="22"/>
          </w:rPr>
          <w:tab/>
        </w:r>
        <w:r w:rsidR="00402204" w:rsidRPr="00F425CA">
          <w:rPr>
            <w:rStyle w:val="Hypertextovodkaz"/>
          </w:rPr>
          <w:t>Výpočtové body</w:t>
        </w:r>
        <w:r w:rsidR="00402204">
          <w:rPr>
            <w:webHidden/>
          </w:rPr>
          <w:tab/>
        </w:r>
        <w:r w:rsidR="00402204">
          <w:rPr>
            <w:webHidden/>
          </w:rPr>
          <w:fldChar w:fldCharType="begin"/>
        </w:r>
        <w:r w:rsidR="00402204">
          <w:rPr>
            <w:webHidden/>
          </w:rPr>
          <w:instrText xml:space="preserve"> PAGEREF _Toc126792984 \h </w:instrText>
        </w:r>
        <w:r w:rsidR="00402204">
          <w:rPr>
            <w:webHidden/>
          </w:rPr>
        </w:r>
        <w:r w:rsidR="00402204">
          <w:rPr>
            <w:webHidden/>
          </w:rPr>
          <w:fldChar w:fldCharType="separate"/>
        </w:r>
        <w:r>
          <w:rPr>
            <w:webHidden/>
          </w:rPr>
          <w:t>78</w:t>
        </w:r>
        <w:r w:rsidR="00402204">
          <w:rPr>
            <w:webHidden/>
          </w:rPr>
          <w:fldChar w:fldCharType="end"/>
        </w:r>
      </w:hyperlink>
    </w:p>
    <w:p w14:paraId="5B0BC755" w14:textId="77777777" w:rsidR="00402204" w:rsidRDefault="0061383D">
      <w:pPr>
        <w:pStyle w:val="Obsah3"/>
        <w:tabs>
          <w:tab w:val="left" w:pos="1985"/>
        </w:tabs>
        <w:rPr>
          <w:rFonts w:asciiTheme="minorHAnsi" w:eastAsiaTheme="minorEastAsia" w:hAnsiTheme="minorHAnsi" w:cstheme="minorBidi"/>
          <w:szCs w:val="22"/>
        </w:rPr>
      </w:pPr>
      <w:hyperlink w:anchor="_Toc126792985" w:history="1">
        <w:r w:rsidR="00402204" w:rsidRPr="00F425CA">
          <w:rPr>
            <w:rStyle w:val="Hypertextovodkaz"/>
            <w:rFonts w:cs="Times New Roman"/>
          </w:rPr>
          <w:t>3.3.</w:t>
        </w:r>
        <w:r w:rsidR="00402204">
          <w:rPr>
            <w:rFonts w:asciiTheme="minorHAnsi" w:eastAsiaTheme="minorEastAsia" w:hAnsiTheme="minorHAnsi" w:cstheme="minorBidi"/>
            <w:szCs w:val="22"/>
          </w:rPr>
          <w:tab/>
        </w:r>
        <w:r w:rsidR="00402204" w:rsidRPr="00F425CA">
          <w:rPr>
            <w:rStyle w:val="Hypertextovodkaz"/>
          </w:rPr>
          <w:t>Metodika výpočtu</w:t>
        </w:r>
        <w:r w:rsidR="00402204">
          <w:rPr>
            <w:webHidden/>
          </w:rPr>
          <w:tab/>
        </w:r>
        <w:r w:rsidR="00402204">
          <w:rPr>
            <w:webHidden/>
          </w:rPr>
          <w:fldChar w:fldCharType="begin"/>
        </w:r>
        <w:r w:rsidR="00402204">
          <w:rPr>
            <w:webHidden/>
          </w:rPr>
          <w:instrText xml:space="preserve"> PAGEREF _Toc126792985 \h </w:instrText>
        </w:r>
        <w:r w:rsidR="00402204">
          <w:rPr>
            <w:webHidden/>
          </w:rPr>
        </w:r>
        <w:r w:rsidR="00402204">
          <w:rPr>
            <w:webHidden/>
          </w:rPr>
          <w:fldChar w:fldCharType="separate"/>
        </w:r>
        <w:r>
          <w:rPr>
            <w:webHidden/>
          </w:rPr>
          <w:t>80</w:t>
        </w:r>
        <w:r w:rsidR="00402204">
          <w:rPr>
            <w:webHidden/>
          </w:rPr>
          <w:fldChar w:fldCharType="end"/>
        </w:r>
      </w:hyperlink>
    </w:p>
    <w:p w14:paraId="6DEAE4B6" w14:textId="77777777" w:rsidR="00402204" w:rsidRDefault="0061383D">
      <w:pPr>
        <w:pStyle w:val="Obsah3"/>
        <w:tabs>
          <w:tab w:val="left" w:pos="1985"/>
        </w:tabs>
        <w:rPr>
          <w:rFonts w:asciiTheme="minorHAnsi" w:eastAsiaTheme="minorEastAsia" w:hAnsiTheme="minorHAnsi" w:cstheme="minorBidi"/>
          <w:szCs w:val="22"/>
        </w:rPr>
      </w:pPr>
      <w:hyperlink w:anchor="_Toc126792986" w:history="1">
        <w:r w:rsidR="00402204" w:rsidRPr="00F425CA">
          <w:rPr>
            <w:rStyle w:val="Hypertextovodkaz"/>
            <w:rFonts w:cs="Times New Roman"/>
          </w:rPr>
          <w:t>3.4.</w:t>
        </w:r>
        <w:r w:rsidR="00402204">
          <w:rPr>
            <w:rFonts w:asciiTheme="minorHAnsi" w:eastAsiaTheme="minorEastAsia" w:hAnsiTheme="minorHAnsi" w:cstheme="minorBidi"/>
            <w:szCs w:val="22"/>
          </w:rPr>
          <w:tab/>
        </w:r>
        <w:r w:rsidR="00402204" w:rsidRPr="00F425CA">
          <w:rPr>
            <w:rStyle w:val="Hypertextovodkaz"/>
          </w:rPr>
          <w:t>Nejvyšší přípustné hodnoty venkovního hluku</w:t>
        </w:r>
        <w:r w:rsidR="00402204">
          <w:rPr>
            <w:webHidden/>
          </w:rPr>
          <w:tab/>
        </w:r>
        <w:r w:rsidR="00402204">
          <w:rPr>
            <w:webHidden/>
          </w:rPr>
          <w:fldChar w:fldCharType="begin"/>
        </w:r>
        <w:r w:rsidR="00402204">
          <w:rPr>
            <w:webHidden/>
          </w:rPr>
          <w:instrText xml:space="preserve"> PAGEREF _Toc126792986 \h </w:instrText>
        </w:r>
        <w:r w:rsidR="00402204">
          <w:rPr>
            <w:webHidden/>
          </w:rPr>
        </w:r>
        <w:r w:rsidR="00402204">
          <w:rPr>
            <w:webHidden/>
          </w:rPr>
          <w:fldChar w:fldCharType="separate"/>
        </w:r>
        <w:r>
          <w:rPr>
            <w:webHidden/>
          </w:rPr>
          <w:t>81</w:t>
        </w:r>
        <w:r w:rsidR="00402204">
          <w:rPr>
            <w:webHidden/>
          </w:rPr>
          <w:fldChar w:fldCharType="end"/>
        </w:r>
      </w:hyperlink>
    </w:p>
    <w:p w14:paraId="67551C57" w14:textId="77777777" w:rsidR="00402204" w:rsidRDefault="0061383D">
      <w:pPr>
        <w:pStyle w:val="Obsah3"/>
        <w:tabs>
          <w:tab w:val="left" w:pos="1985"/>
        </w:tabs>
        <w:rPr>
          <w:rFonts w:asciiTheme="minorHAnsi" w:eastAsiaTheme="minorEastAsia" w:hAnsiTheme="minorHAnsi" w:cstheme="minorBidi"/>
          <w:szCs w:val="22"/>
        </w:rPr>
      </w:pPr>
      <w:hyperlink w:anchor="_Toc126792987" w:history="1">
        <w:r w:rsidR="00402204" w:rsidRPr="00F425CA">
          <w:rPr>
            <w:rStyle w:val="Hypertextovodkaz"/>
            <w:rFonts w:cs="Times New Roman"/>
          </w:rPr>
          <w:t>3.5.</w:t>
        </w:r>
        <w:r w:rsidR="00402204">
          <w:rPr>
            <w:rFonts w:asciiTheme="minorHAnsi" w:eastAsiaTheme="minorEastAsia" w:hAnsiTheme="minorHAnsi" w:cstheme="minorBidi"/>
            <w:szCs w:val="22"/>
          </w:rPr>
          <w:tab/>
        </w:r>
        <w:r w:rsidR="00402204" w:rsidRPr="00F425CA">
          <w:rPr>
            <w:rStyle w:val="Hypertextovodkaz"/>
          </w:rPr>
          <w:t>Výsledky modelových výpočtů</w:t>
        </w:r>
        <w:r w:rsidR="00402204">
          <w:rPr>
            <w:webHidden/>
          </w:rPr>
          <w:tab/>
        </w:r>
        <w:r w:rsidR="00402204">
          <w:rPr>
            <w:webHidden/>
          </w:rPr>
          <w:fldChar w:fldCharType="begin"/>
        </w:r>
        <w:r w:rsidR="00402204">
          <w:rPr>
            <w:webHidden/>
          </w:rPr>
          <w:instrText xml:space="preserve"> PAGEREF _Toc126792987 \h </w:instrText>
        </w:r>
        <w:r w:rsidR="00402204">
          <w:rPr>
            <w:webHidden/>
          </w:rPr>
        </w:r>
        <w:r w:rsidR="00402204">
          <w:rPr>
            <w:webHidden/>
          </w:rPr>
          <w:fldChar w:fldCharType="separate"/>
        </w:r>
        <w:r>
          <w:rPr>
            <w:webHidden/>
          </w:rPr>
          <w:t>84</w:t>
        </w:r>
        <w:r w:rsidR="00402204">
          <w:rPr>
            <w:webHidden/>
          </w:rPr>
          <w:fldChar w:fldCharType="end"/>
        </w:r>
      </w:hyperlink>
    </w:p>
    <w:p w14:paraId="472D2A1E" w14:textId="77777777" w:rsidR="00402204" w:rsidRDefault="0061383D">
      <w:pPr>
        <w:pStyle w:val="Obsah3"/>
        <w:tabs>
          <w:tab w:val="left" w:pos="2139"/>
        </w:tabs>
        <w:rPr>
          <w:rFonts w:asciiTheme="minorHAnsi" w:eastAsiaTheme="minorEastAsia" w:hAnsiTheme="minorHAnsi" w:cstheme="minorBidi"/>
          <w:szCs w:val="22"/>
        </w:rPr>
      </w:pPr>
      <w:hyperlink w:anchor="_Toc126792988" w:history="1">
        <w:r w:rsidR="00402204" w:rsidRPr="00F425CA">
          <w:rPr>
            <w:rStyle w:val="Hypertextovodkaz"/>
            <w:rFonts w:cs="Times New Roman"/>
          </w:rPr>
          <w:t>3.5.1.</w:t>
        </w:r>
        <w:r w:rsidR="00402204">
          <w:rPr>
            <w:rFonts w:asciiTheme="minorHAnsi" w:eastAsiaTheme="minorEastAsia" w:hAnsiTheme="minorHAnsi" w:cstheme="minorBidi"/>
            <w:szCs w:val="22"/>
          </w:rPr>
          <w:tab/>
        </w:r>
        <w:r w:rsidR="00402204" w:rsidRPr="00F425CA">
          <w:rPr>
            <w:rStyle w:val="Hypertextovodkaz"/>
          </w:rPr>
          <w:t>Stav bez provedení změny – výchozí stav</w:t>
        </w:r>
        <w:r w:rsidR="00402204">
          <w:rPr>
            <w:webHidden/>
          </w:rPr>
          <w:tab/>
        </w:r>
        <w:r w:rsidR="00402204">
          <w:rPr>
            <w:webHidden/>
          </w:rPr>
          <w:fldChar w:fldCharType="begin"/>
        </w:r>
        <w:r w:rsidR="00402204">
          <w:rPr>
            <w:webHidden/>
          </w:rPr>
          <w:instrText xml:space="preserve"> PAGEREF _Toc126792988 \h </w:instrText>
        </w:r>
        <w:r w:rsidR="00402204">
          <w:rPr>
            <w:webHidden/>
          </w:rPr>
        </w:r>
        <w:r w:rsidR="00402204">
          <w:rPr>
            <w:webHidden/>
          </w:rPr>
          <w:fldChar w:fldCharType="separate"/>
        </w:r>
        <w:r>
          <w:rPr>
            <w:webHidden/>
          </w:rPr>
          <w:t>84</w:t>
        </w:r>
        <w:r w:rsidR="00402204">
          <w:rPr>
            <w:webHidden/>
          </w:rPr>
          <w:fldChar w:fldCharType="end"/>
        </w:r>
      </w:hyperlink>
    </w:p>
    <w:p w14:paraId="2AB5AC0C" w14:textId="77777777" w:rsidR="00402204" w:rsidRDefault="0061383D">
      <w:pPr>
        <w:pStyle w:val="Obsah3"/>
        <w:tabs>
          <w:tab w:val="left" w:pos="2139"/>
        </w:tabs>
        <w:rPr>
          <w:rFonts w:asciiTheme="minorHAnsi" w:eastAsiaTheme="minorEastAsia" w:hAnsiTheme="minorHAnsi" w:cstheme="minorBidi"/>
          <w:szCs w:val="22"/>
        </w:rPr>
      </w:pPr>
      <w:hyperlink w:anchor="_Toc126792989" w:history="1">
        <w:r w:rsidR="00402204" w:rsidRPr="00F425CA">
          <w:rPr>
            <w:rStyle w:val="Hypertextovodkaz"/>
            <w:rFonts w:cs="Times New Roman"/>
          </w:rPr>
          <w:t>3.5.2.</w:t>
        </w:r>
        <w:r w:rsidR="00402204">
          <w:rPr>
            <w:rFonts w:asciiTheme="minorHAnsi" w:eastAsiaTheme="minorEastAsia" w:hAnsiTheme="minorHAnsi" w:cstheme="minorBidi"/>
            <w:szCs w:val="22"/>
          </w:rPr>
          <w:tab/>
        </w:r>
        <w:r w:rsidR="00402204" w:rsidRPr="00F425CA">
          <w:rPr>
            <w:rStyle w:val="Hypertextovodkaz"/>
          </w:rPr>
          <w:t>Stav po odsouhlasení změny č. Z 3093/10</w:t>
        </w:r>
        <w:r w:rsidR="00402204">
          <w:rPr>
            <w:webHidden/>
          </w:rPr>
          <w:tab/>
        </w:r>
        <w:r w:rsidR="00402204">
          <w:rPr>
            <w:webHidden/>
          </w:rPr>
          <w:fldChar w:fldCharType="begin"/>
        </w:r>
        <w:r w:rsidR="00402204">
          <w:rPr>
            <w:webHidden/>
          </w:rPr>
          <w:instrText xml:space="preserve"> PAGEREF _Toc126792989 \h </w:instrText>
        </w:r>
        <w:r w:rsidR="00402204">
          <w:rPr>
            <w:webHidden/>
          </w:rPr>
        </w:r>
        <w:r w:rsidR="00402204">
          <w:rPr>
            <w:webHidden/>
          </w:rPr>
          <w:fldChar w:fldCharType="separate"/>
        </w:r>
        <w:r>
          <w:rPr>
            <w:webHidden/>
          </w:rPr>
          <w:t>84</w:t>
        </w:r>
        <w:r w:rsidR="00402204">
          <w:rPr>
            <w:webHidden/>
          </w:rPr>
          <w:fldChar w:fldCharType="end"/>
        </w:r>
      </w:hyperlink>
    </w:p>
    <w:p w14:paraId="16961876" w14:textId="77777777" w:rsidR="00402204" w:rsidRDefault="0061383D">
      <w:pPr>
        <w:pStyle w:val="Obsah3"/>
        <w:tabs>
          <w:tab w:val="left" w:pos="1985"/>
        </w:tabs>
        <w:rPr>
          <w:rFonts w:asciiTheme="minorHAnsi" w:eastAsiaTheme="minorEastAsia" w:hAnsiTheme="minorHAnsi" w:cstheme="minorBidi"/>
          <w:szCs w:val="22"/>
        </w:rPr>
      </w:pPr>
      <w:hyperlink w:anchor="_Toc126792990" w:history="1">
        <w:r w:rsidR="00402204" w:rsidRPr="00F425CA">
          <w:rPr>
            <w:rStyle w:val="Hypertextovodkaz"/>
            <w:rFonts w:cs="Times New Roman"/>
          </w:rPr>
          <w:t>3.6.</w:t>
        </w:r>
        <w:r w:rsidR="00402204">
          <w:rPr>
            <w:rFonts w:asciiTheme="minorHAnsi" w:eastAsiaTheme="minorEastAsia" w:hAnsiTheme="minorHAnsi" w:cstheme="minorBidi"/>
            <w:szCs w:val="22"/>
          </w:rPr>
          <w:tab/>
        </w:r>
        <w:r w:rsidR="00402204" w:rsidRPr="00F425CA">
          <w:rPr>
            <w:rStyle w:val="Hypertextovodkaz"/>
          </w:rPr>
          <w:t>Návrh opatření</w:t>
        </w:r>
        <w:r w:rsidR="00402204">
          <w:rPr>
            <w:webHidden/>
          </w:rPr>
          <w:tab/>
        </w:r>
        <w:r w:rsidR="00402204">
          <w:rPr>
            <w:webHidden/>
          </w:rPr>
          <w:fldChar w:fldCharType="begin"/>
        </w:r>
        <w:r w:rsidR="00402204">
          <w:rPr>
            <w:webHidden/>
          </w:rPr>
          <w:instrText xml:space="preserve"> PAGEREF _Toc126792990 \h </w:instrText>
        </w:r>
        <w:r w:rsidR="00402204">
          <w:rPr>
            <w:webHidden/>
          </w:rPr>
        </w:r>
        <w:r w:rsidR="00402204">
          <w:rPr>
            <w:webHidden/>
          </w:rPr>
          <w:fldChar w:fldCharType="separate"/>
        </w:r>
        <w:r>
          <w:rPr>
            <w:webHidden/>
          </w:rPr>
          <w:t>85</w:t>
        </w:r>
        <w:r w:rsidR="00402204">
          <w:rPr>
            <w:webHidden/>
          </w:rPr>
          <w:fldChar w:fldCharType="end"/>
        </w:r>
      </w:hyperlink>
    </w:p>
    <w:p w14:paraId="17352104" w14:textId="77777777" w:rsidR="00402204" w:rsidRDefault="0061383D">
      <w:pPr>
        <w:pStyle w:val="Obsah3"/>
        <w:tabs>
          <w:tab w:val="left" w:pos="1985"/>
        </w:tabs>
        <w:rPr>
          <w:rFonts w:asciiTheme="minorHAnsi" w:eastAsiaTheme="minorEastAsia" w:hAnsiTheme="minorHAnsi" w:cstheme="minorBidi"/>
          <w:szCs w:val="22"/>
        </w:rPr>
      </w:pPr>
      <w:hyperlink w:anchor="_Toc126792991" w:history="1">
        <w:r w:rsidR="00402204" w:rsidRPr="00F425CA">
          <w:rPr>
            <w:rStyle w:val="Hypertextovodkaz"/>
            <w:rFonts w:cs="Times New Roman"/>
          </w:rPr>
          <w:t>3.7.</w:t>
        </w:r>
        <w:r w:rsidR="00402204">
          <w:rPr>
            <w:rFonts w:asciiTheme="minorHAnsi" w:eastAsiaTheme="minorEastAsia" w:hAnsiTheme="minorHAnsi" w:cstheme="minorBidi"/>
            <w:szCs w:val="22"/>
          </w:rPr>
          <w:tab/>
        </w:r>
        <w:r w:rsidR="00402204" w:rsidRPr="00F425CA">
          <w:rPr>
            <w:rStyle w:val="Hypertextovodkaz"/>
          </w:rPr>
          <w:t>Závěrečné zhodnocení</w:t>
        </w:r>
        <w:r w:rsidR="00402204">
          <w:rPr>
            <w:webHidden/>
          </w:rPr>
          <w:tab/>
        </w:r>
        <w:r w:rsidR="00402204">
          <w:rPr>
            <w:webHidden/>
          </w:rPr>
          <w:fldChar w:fldCharType="begin"/>
        </w:r>
        <w:r w:rsidR="00402204">
          <w:rPr>
            <w:webHidden/>
          </w:rPr>
          <w:instrText xml:space="preserve"> PAGEREF _Toc126792991 \h </w:instrText>
        </w:r>
        <w:r w:rsidR="00402204">
          <w:rPr>
            <w:webHidden/>
          </w:rPr>
        </w:r>
        <w:r w:rsidR="00402204">
          <w:rPr>
            <w:webHidden/>
          </w:rPr>
          <w:fldChar w:fldCharType="separate"/>
        </w:r>
        <w:r>
          <w:rPr>
            <w:webHidden/>
          </w:rPr>
          <w:t>85</w:t>
        </w:r>
        <w:r w:rsidR="00402204">
          <w:rPr>
            <w:webHidden/>
          </w:rPr>
          <w:fldChar w:fldCharType="end"/>
        </w:r>
      </w:hyperlink>
    </w:p>
    <w:p w14:paraId="6C404821" w14:textId="77777777" w:rsidR="00402204" w:rsidRDefault="0061383D">
      <w:pPr>
        <w:pStyle w:val="Obsah2"/>
        <w:rPr>
          <w:rFonts w:asciiTheme="minorHAnsi" w:eastAsiaTheme="minorEastAsia" w:hAnsiTheme="minorHAnsi" w:cstheme="minorBidi"/>
          <w:caps w:val="0"/>
          <w:szCs w:val="22"/>
        </w:rPr>
      </w:pPr>
      <w:hyperlink w:anchor="_Toc126792992" w:history="1">
        <w:r w:rsidR="00402204" w:rsidRPr="00F425CA">
          <w:rPr>
            <w:rStyle w:val="Hypertextovodkaz"/>
            <w:rFonts w:cs="Times New Roman"/>
          </w:rPr>
          <w:t>4.</w:t>
        </w:r>
        <w:r w:rsidR="00402204">
          <w:rPr>
            <w:rFonts w:asciiTheme="minorHAnsi" w:eastAsiaTheme="minorEastAsia" w:hAnsiTheme="minorHAnsi" w:cstheme="minorBidi"/>
            <w:caps w:val="0"/>
            <w:szCs w:val="22"/>
          </w:rPr>
          <w:tab/>
        </w:r>
        <w:r w:rsidR="00402204" w:rsidRPr="00F425CA">
          <w:rPr>
            <w:rStyle w:val="Hypertextovodkaz"/>
          </w:rPr>
          <w:t>Hodnocení vlivů na kvalitu ovzduší</w:t>
        </w:r>
        <w:r w:rsidR="00402204">
          <w:rPr>
            <w:webHidden/>
          </w:rPr>
          <w:tab/>
        </w:r>
        <w:r w:rsidR="00402204">
          <w:rPr>
            <w:webHidden/>
          </w:rPr>
          <w:fldChar w:fldCharType="begin"/>
        </w:r>
        <w:r w:rsidR="00402204">
          <w:rPr>
            <w:webHidden/>
          </w:rPr>
          <w:instrText xml:space="preserve"> PAGEREF _Toc126792992 \h </w:instrText>
        </w:r>
        <w:r w:rsidR="00402204">
          <w:rPr>
            <w:webHidden/>
          </w:rPr>
        </w:r>
        <w:r w:rsidR="00402204">
          <w:rPr>
            <w:webHidden/>
          </w:rPr>
          <w:fldChar w:fldCharType="separate"/>
        </w:r>
        <w:r>
          <w:rPr>
            <w:webHidden/>
          </w:rPr>
          <w:t>87</w:t>
        </w:r>
        <w:r w:rsidR="00402204">
          <w:rPr>
            <w:webHidden/>
          </w:rPr>
          <w:fldChar w:fldCharType="end"/>
        </w:r>
      </w:hyperlink>
    </w:p>
    <w:p w14:paraId="791C043C" w14:textId="77777777" w:rsidR="00402204" w:rsidRDefault="0061383D">
      <w:pPr>
        <w:pStyle w:val="Obsah3"/>
        <w:tabs>
          <w:tab w:val="left" w:pos="1985"/>
        </w:tabs>
        <w:rPr>
          <w:rFonts w:asciiTheme="minorHAnsi" w:eastAsiaTheme="minorEastAsia" w:hAnsiTheme="minorHAnsi" w:cstheme="minorBidi"/>
          <w:szCs w:val="22"/>
        </w:rPr>
      </w:pPr>
      <w:hyperlink w:anchor="_Toc126792993" w:history="1">
        <w:r w:rsidR="00402204" w:rsidRPr="00F425CA">
          <w:rPr>
            <w:rStyle w:val="Hypertextovodkaz"/>
            <w:rFonts w:cs="Times New Roman"/>
          </w:rPr>
          <w:t>4.1.</w:t>
        </w:r>
        <w:r w:rsidR="00402204">
          <w:rPr>
            <w:rFonts w:asciiTheme="minorHAnsi" w:eastAsiaTheme="minorEastAsia" w:hAnsiTheme="minorHAnsi" w:cstheme="minorBidi"/>
            <w:szCs w:val="22"/>
          </w:rPr>
          <w:tab/>
        </w:r>
        <w:r w:rsidR="00402204" w:rsidRPr="00F425CA">
          <w:rPr>
            <w:rStyle w:val="Hypertextovodkaz"/>
          </w:rPr>
          <w:t>Současný stav kvality ovzduší</w:t>
        </w:r>
        <w:r w:rsidR="00402204">
          <w:rPr>
            <w:webHidden/>
          </w:rPr>
          <w:tab/>
        </w:r>
        <w:r w:rsidR="00402204">
          <w:rPr>
            <w:webHidden/>
          </w:rPr>
          <w:fldChar w:fldCharType="begin"/>
        </w:r>
        <w:r w:rsidR="00402204">
          <w:rPr>
            <w:webHidden/>
          </w:rPr>
          <w:instrText xml:space="preserve"> PAGEREF _Toc126792993 \h </w:instrText>
        </w:r>
        <w:r w:rsidR="00402204">
          <w:rPr>
            <w:webHidden/>
          </w:rPr>
        </w:r>
        <w:r w:rsidR="00402204">
          <w:rPr>
            <w:webHidden/>
          </w:rPr>
          <w:fldChar w:fldCharType="separate"/>
        </w:r>
        <w:r>
          <w:rPr>
            <w:webHidden/>
          </w:rPr>
          <w:t>87</w:t>
        </w:r>
        <w:r w:rsidR="00402204">
          <w:rPr>
            <w:webHidden/>
          </w:rPr>
          <w:fldChar w:fldCharType="end"/>
        </w:r>
      </w:hyperlink>
    </w:p>
    <w:p w14:paraId="42DB6184" w14:textId="77777777" w:rsidR="00402204" w:rsidRDefault="0061383D">
      <w:pPr>
        <w:pStyle w:val="Obsah3"/>
        <w:tabs>
          <w:tab w:val="left" w:pos="1985"/>
        </w:tabs>
        <w:rPr>
          <w:rFonts w:asciiTheme="minorHAnsi" w:eastAsiaTheme="minorEastAsia" w:hAnsiTheme="minorHAnsi" w:cstheme="minorBidi"/>
          <w:szCs w:val="22"/>
        </w:rPr>
      </w:pPr>
      <w:hyperlink w:anchor="_Toc126792994" w:history="1">
        <w:r w:rsidR="00402204" w:rsidRPr="00F425CA">
          <w:rPr>
            <w:rStyle w:val="Hypertextovodkaz"/>
            <w:rFonts w:cs="Times New Roman"/>
          </w:rPr>
          <w:t>4.2.</w:t>
        </w:r>
        <w:r w:rsidR="00402204">
          <w:rPr>
            <w:rFonts w:asciiTheme="minorHAnsi" w:eastAsiaTheme="minorEastAsia" w:hAnsiTheme="minorHAnsi" w:cstheme="minorBidi"/>
            <w:szCs w:val="22"/>
          </w:rPr>
          <w:tab/>
        </w:r>
        <w:r w:rsidR="00402204" w:rsidRPr="00F425CA">
          <w:rPr>
            <w:rStyle w:val="Hypertextovodkaz"/>
          </w:rPr>
          <w:t>Modelované znečišťující látky a příslušné imisní limity</w:t>
        </w:r>
        <w:r w:rsidR="00402204">
          <w:rPr>
            <w:webHidden/>
          </w:rPr>
          <w:tab/>
        </w:r>
        <w:r w:rsidR="00402204">
          <w:rPr>
            <w:webHidden/>
          </w:rPr>
          <w:fldChar w:fldCharType="begin"/>
        </w:r>
        <w:r w:rsidR="00402204">
          <w:rPr>
            <w:webHidden/>
          </w:rPr>
          <w:instrText xml:space="preserve"> PAGEREF _Toc126792994 \h </w:instrText>
        </w:r>
        <w:r w:rsidR="00402204">
          <w:rPr>
            <w:webHidden/>
          </w:rPr>
        </w:r>
        <w:r w:rsidR="00402204">
          <w:rPr>
            <w:webHidden/>
          </w:rPr>
          <w:fldChar w:fldCharType="separate"/>
        </w:r>
        <w:r>
          <w:rPr>
            <w:webHidden/>
          </w:rPr>
          <w:t>87</w:t>
        </w:r>
        <w:r w:rsidR="00402204">
          <w:rPr>
            <w:webHidden/>
          </w:rPr>
          <w:fldChar w:fldCharType="end"/>
        </w:r>
      </w:hyperlink>
    </w:p>
    <w:p w14:paraId="7538D832" w14:textId="77777777" w:rsidR="00402204" w:rsidRDefault="0061383D">
      <w:pPr>
        <w:pStyle w:val="Obsah3"/>
        <w:tabs>
          <w:tab w:val="left" w:pos="1985"/>
        </w:tabs>
        <w:rPr>
          <w:rFonts w:asciiTheme="minorHAnsi" w:eastAsiaTheme="minorEastAsia" w:hAnsiTheme="minorHAnsi" w:cstheme="minorBidi"/>
          <w:szCs w:val="22"/>
        </w:rPr>
      </w:pPr>
      <w:hyperlink w:anchor="_Toc126792995" w:history="1">
        <w:r w:rsidR="00402204" w:rsidRPr="00F425CA">
          <w:rPr>
            <w:rStyle w:val="Hypertextovodkaz"/>
            <w:rFonts w:cs="Times New Roman"/>
          </w:rPr>
          <w:t>4.3.</w:t>
        </w:r>
        <w:r w:rsidR="00402204">
          <w:rPr>
            <w:rFonts w:asciiTheme="minorHAnsi" w:eastAsiaTheme="minorEastAsia" w:hAnsiTheme="minorHAnsi" w:cstheme="minorBidi"/>
            <w:szCs w:val="22"/>
          </w:rPr>
          <w:tab/>
        </w:r>
        <w:r w:rsidR="00402204" w:rsidRPr="00F425CA">
          <w:rPr>
            <w:rStyle w:val="Hypertextovodkaz"/>
          </w:rPr>
          <w:t>Meteorologické podklady</w:t>
        </w:r>
        <w:r w:rsidR="00402204">
          <w:rPr>
            <w:webHidden/>
          </w:rPr>
          <w:tab/>
        </w:r>
        <w:r w:rsidR="00402204">
          <w:rPr>
            <w:webHidden/>
          </w:rPr>
          <w:fldChar w:fldCharType="begin"/>
        </w:r>
        <w:r w:rsidR="00402204">
          <w:rPr>
            <w:webHidden/>
          </w:rPr>
          <w:instrText xml:space="preserve"> PAGEREF _Toc126792995 \h </w:instrText>
        </w:r>
        <w:r w:rsidR="00402204">
          <w:rPr>
            <w:webHidden/>
          </w:rPr>
        </w:r>
        <w:r w:rsidR="00402204">
          <w:rPr>
            <w:webHidden/>
          </w:rPr>
          <w:fldChar w:fldCharType="separate"/>
        </w:r>
        <w:r>
          <w:rPr>
            <w:webHidden/>
          </w:rPr>
          <w:t>88</w:t>
        </w:r>
        <w:r w:rsidR="00402204">
          <w:rPr>
            <w:webHidden/>
          </w:rPr>
          <w:fldChar w:fldCharType="end"/>
        </w:r>
      </w:hyperlink>
    </w:p>
    <w:p w14:paraId="20CAEECD" w14:textId="77777777" w:rsidR="00402204" w:rsidRDefault="0061383D">
      <w:pPr>
        <w:pStyle w:val="Obsah3"/>
        <w:tabs>
          <w:tab w:val="left" w:pos="1985"/>
        </w:tabs>
        <w:rPr>
          <w:rFonts w:asciiTheme="minorHAnsi" w:eastAsiaTheme="minorEastAsia" w:hAnsiTheme="minorHAnsi" w:cstheme="minorBidi"/>
          <w:szCs w:val="22"/>
        </w:rPr>
      </w:pPr>
      <w:hyperlink w:anchor="_Toc126792996" w:history="1">
        <w:r w:rsidR="00402204" w:rsidRPr="00F425CA">
          <w:rPr>
            <w:rStyle w:val="Hypertextovodkaz"/>
            <w:rFonts w:cs="Times New Roman"/>
          </w:rPr>
          <w:t>4.4.</w:t>
        </w:r>
        <w:r w:rsidR="00402204">
          <w:rPr>
            <w:rFonts w:asciiTheme="minorHAnsi" w:eastAsiaTheme="minorEastAsia" w:hAnsiTheme="minorHAnsi" w:cstheme="minorBidi"/>
            <w:szCs w:val="22"/>
          </w:rPr>
          <w:tab/>
        </w:r>
        <w:r w:rsidR="00402204" w:rsidRPr="00F425CA">
          <w:rPr>
            <w:rStyle w:val="Hypertextovodkaz"/>
          </w:rPr>
          <w:t>Zdroje emisí znečišťujících látek</w:t>
        </w:r>
        <w:r w:rsidR="00402204">
          <w:rPr>
            <w:webHidden/>
          </w:rPr>
          <w:tab/>
        </w:r>
        <w:r w:rsidR="00402204">
          <w:rPr>
            <w:webHidden/>
          </w:rPr>
          <w:fldChar w:fldCharType="begin"/>
        </w:r>
        <w:r w:rsidR="00402204">
          <w:rPr>
            <w:webHidden/>
          </w:rPr>
          <w:instrText xml:space="preserve"> PAGEREF _Toc126792996 \h </w:instrText>
        </w:r>
        <w:r w:rsidR="00402204">
          <w:rPr>
            <w:webHidden/>
          </w:rPr>
        </w:r>
        <w:r w:rsidR="00402204">
          <w:rPr>
            <w:webHidden/>
          </w:rPr>
          <w:fldChar w:fldCharType="separate"/>
        </w:r>
        <w:r>
          <w:rPr>
            <w:webHidden/>
          </w:rPr>
          <w:t>89</w:t>
        </w:r>
        <w:r w:rsidR="00402204">
          <w:rPr>
            <w:webHidden/>
          </w:rPr>
          <w:fldChar w:fldCharType="end"/>
        </w:r>
      </w:hyperlink>
    </w:p>
    <w:p w14:paraId="2437F309" w14:textId="77777777" w:rsidR="00402204" w:rsidRDefault="0061383D">
      <w:pPr>
        <w:pStyle w:val="Obsah3"/>
        <w:tabs>
          <w:tab w:val="left" w:pos="1985"/>
        </w:tabs>
        <w:rPr>
          <w:rFonts w:asciiTheme="minorHAnsi" w:eastAsiaTheme="minorEastAsia" w:hAnsiTheme="minorHAnsi" w:cstheme="minorBidi"/>
          <w:szCs w:val="22"/>
        </w:rPr>
      </w:pPr>
      <w:hyperlink w:anchor="_Toc126792997" w:history="1">
        <w:r w:rsidR="00402204" w:rsidRPr="00F425CA">
          <w:rPr>
            <w:rStyle w:val="Hypertextovodkaz"/>
            <w:rFonts w:cs="Times New Roman"/>
          </w:rPr>
          <w:t>4.5.</w:t>
        </w:r>
        <w:r w:rsidR="00402204">
          <w:rPr>
            <w:rFonts w:asciiTheme="minorHAnsi" w:eastAsiaTheme="minorEastAsia" w:hAnsiTheme="minorHAnsi" w:cstheme="minorBidi"/>
            <w:szCs w:val="22"/>
          </w:rPr>
          <w:tab/>
        </w:r>
        <w:r w:rsidR="00402204" w:rsidRPr="00F425CA">
          <w:rPr>
            <w:rStyle w:val="Hypertextovodkaz"/>
          </w:rPr>
          <w:t>Použitá metodika výpočtu</w:t>
        </w:r>
        <w:r w:rsidR="00402204">
          <w:rPr>
            <w:webHidden/>
          </w:rPr>
          <w:tab/>
        </w:r>
        <w:r w:rsidR="00402204">
          <w:rPr>
            <w:webHidden/>
          </w:rPr>
          <w:fldChar w:fldCharType="begin"/>
        </w:r>
        <w:r w:rsidR="00402204">
          <w:rPr>
            <w:webHidden/>
          </w:rPr>
          <w:instrText xml:space="preserve"> PAGEREF _Toc126792997 \h </w:instrText>
        </w:r>
        <w:r w:rsidR="00402204">
          <w:rPr>
            <w:webHidden/>
          </w:rPr>
        </w:r>
        <w:r w:rsidR="00402204">
          <w:rPr>
            <w:webHidden/>
          </w:rPr>
          <w:fldChar w:fldCharType="separate"/>
        </w:r>
        <w:r>
          <w:rPr>
            <w:webHidden/>
          </w:rPr>
          <w:t>90</w:t>
        </w:r>
        <w:r w:rsidR="00402204">
          <w:rPr>
            <w:webHidden/>
          </w:rPr>
          <w:fldChar w:fldCharType="end"/>
        </w:r>
      </w:hyperlink>
    </w:p>
    <w:p w14:paraId="11735B77" w14:textId="77777777" w:rsidR="00402204" w:rsidRDefault="0061383D">
      <w:pPr>
        <w:pStyle w:val="Obsah3"/>
        <w:tabs>
          <w:tab w:val="left" w:pos="1985"/>
        </w:tabs>
        <w:rPr>
          <w:rFonts w:asciiTheme="minorHAnsi" w:eastAsiaTheme="minorEastAsia" w:hAnsiTheme="minorHAnsi" w:cstheme="minorBidi"/>
          <w:szCs w:val="22"/>
        </w:rPr>
      </w:pPr>
      <w:hyperlink w:anchor="_Toc126792998" w:history="1">
        <w:r w:rsidR="00402204" w:rsidRPr="00F425CA">
          <w:rPr>
            <w:rStyle w:val="Hypertextovodkaz"/>
            <w:rFonts w:cs="Times New Roman"/>
          </w:rPr>
          <w:t>4.6.</w:t>
        </w:r>
        <w:r w:rsidR="00402204">
          <w:rPr>
            <w:rFonts w:asciiTheme="minorHAnsi" w:eastAsiaTheme="minorEastAsia" w:hAnsiTheme="minorHAnsi" w:cstheme="minorBidi"/>
            <w:szCs w:val="22"/>
          </w:rPr>
          <w:tab/>
        </w:r>
        <w:r w:rsidR="00402204" w:rsidRPr="00F425CA">
          <w:rPr>
            <w:rStyle w:val="Hypertextovodkaz"/>
          </w:rPr>
          <w:t>Výsledky modelových výpočtů</w:t>
        </w:r>
        <w:r w:rsidR="00402204">
          <w:rPr>
            <w:webHidden/>
          </w:rPr>
          <w:tab/>
        </w:r>
        <w:r w:rsidR="00402204">
          <w:rPr>
            <w:webHidden/>
          </w:rPr>
          <w:fldChar w:fldCharType="begin"/>
        </w:r>
        <w:r w:rsidR="00402204">
          <w:rPr>
            <w:webHidden/>
          </w:rPr>
          <w:instrText xml:space="preserve"> PAGEREF _Toc126792998 \h </w:instrText>
        </w:r>
        <w:r w:rsidR="00402204">
          <w:rPr>
            <w:webHidden/>
          </w:rPr>
        </w:r>
        <w:r w:rsidR="00402204">
          <w:rPr>
            <w:webHidden/>
          </w:rPr>
          <w:fldChar w:fldCharType="separate"/>
        </w:r>
        <w:r>
          <w:rPr>
            <w:webHidden/>
          </w:rPr>
          <w:t>90</w:t>
        </w:r>
        <w:r w:rsidR="00402204">
          <w:rPr>
            <w:webHidden/>
          </w:rPr>
          <w:fldChar w:fldCharType="end"/>
        </w:r>
      </w:hyperlink>
    </w:p>
    <w:p w14:paraId="1188AABE" w14:textId="77777777" w:rsidR="00402204" w:rsidRDefault="0061383D">
      <w:pPr>
        <w:pStyle w:val="Obsah3"/>
        <w:tabs>
          <w:tab w:val="left" w:pos="1985"/>
        </w:tabs>
        <w:rPr>
          <w:rFonts w:asciiTheme="minorHAnsi" w:eastAsiaTheme="minorEastAsia" w:hAnsiTheme="minorHAnsi" w:cstheme="minorBidi"/>
          <w:szCs w:val="22"/>
        </w:rPr>
      </w:pPr>
      <w:hyperlink w:anchor="_Toc126792999" w:history="1">
        <w:r w:rsidR="00402204" w:rsidRPr="00F425CA">
          <w:rPr>
            <w:rStyle w:val="Hypertextovodkaz"/>
            <w:rFonts w:cs="Times New Roman"/>
          </w:rPr>
          <w:t>4.7.</w:t>
        </w:r>
        <w:r w:rsidR="00402204">
          <w:rPr>
            <w:rFonts w:asciiTheme="minorHAnsi" w:eastAsiaTheme="minorEastAsia" w:hAnsiTheme="minorHAnsi" w:cstheme="minorBidi"/>
            <w:szCs w:val="22"/>
          </w:rPr>
          <w:tab/>
        </w:r>
        <w:r w:rsidR="00402204" w:rsidRPr="00F425CA">
          <w:rPr>
            <w:rStyle w:val="Hypertextovodkaz"/>
          </w:rPr>
          <w:t>Návrh opatření</w:t>
        </w:r>
        <w:r w:rsidR="00402204">
          <w:rPr>
            <w:webHidden/>
          </w:rPr>
          <w:tab/>
        </w:r>
        <w:r w:rsidR="00402204">
          <w:rPr>
            <w:webHidden/>
          </w:rPr>
          <w:fldChar w:fldCharType="begin"/>
        </w:r>
        <w:r w:rsidR="00402204">
          <w:rPr>
            <w:webHidden/>
          </w:rPr>
          <w:instrText xml:space="preserve"> PAGEREF _Toc126792999 \h </w:instrText>
        </w:r>
        <w:r w:rsidR="00402204">
          <w:rPr>
            <w:webHidden/>
          </w:rPr>
        </w:r>
        <w:r w:rsidR="00402204">
          <w:rPr>
            <w:webHidden/>
          </w:rPr>
          <w:fldChar w:fldCharType="separate"/>
        </w:r>
        <w:r>
          <w:rPr>
            <w:webHidden/>
          </w:rPr>
          <w:t>92</w:t>
        </w:r>
        <w:r w:rsidR="00402204">
          <w:rPr>
            <w:webHidden/>
          </w:rPr>
          <w:fldChar w:fldCharType="end"/>
        </w:r>
      </w:hyperlink>
    </w:p>
    <w:p w14:paraId="430AEB94" w14:textId="77777777" w:rsidR="00402204" w:rsidRDefault="0061383D">
      <w:pPr>
        <w:pStyle w:val="Obsah3"/>
        <w:tabs>
          <w:tab w:val="left" w:pos="1985"/>
        </w:tabs>
        <w:rPr>
          <w:rFonts w:asciiTheme="minorHAnsi" w:eastAsiaTheme="minorEastAsia" w:hAnsiTheme="minorHAnsi" w:cstheme="minorBidi"/>
          <w:szCs w:val="22"/>
        </w:rPr>
      </w:pPr>
      <w:hyperlink w:anchor="_Toc126793000" w:history="1">
        <w:r w:rsidR="00402204" w:rsidRPr="00F425CA">
          <w:rPr>
            <w:rStyle w:val="Hypertextovodkaz"/>
            <w:rFonts w:cs="Times New Roman"/>
          </w:rPr>
          <w:t>4.8.</w:t>
        </w:r>
        <w:r w:rsidR="00402204">
          <w:rPr>
            <w:rFonts w:asciiTheme="minorHAnsi" w:eastAsiaTheme="minorEastAsia" w:hAnsiTheme="minorHAnsi" w:cstheme="minorBidi"/>
            <w:szCs w:val="22"/>
          </w:rPr>
          <w:tab/>
        </w:r>
        <w:r w:rsidR="00402204" w:rsidRPr="00F425CA">
          <w:rPr>
            <w:rStyle w:val="Hypertextovodkaz"/>
          </w:rPr>
          <w:t>Závěrečné zhodnocení</w:t>
        </w:r>
        <w:r w:rsidR="00402204">
          <w:rPr>
            <w:webHidden/>
          </w:rPr>
          <w:tab/>
        </w:r>
        <w:r w:rsidR="00402204">
          <w:rPr>
            <w:webHidden/>
          </w:rPr>
          <w:fldChar w:fldCharType="begin"/>
        </w:r>
        <w:r w:rsidR="00402204">
          <w:rPr>
            <w:webHidden/>
          </w:rPr>
          <w:instrText xml:space="preserve"> PAGEREF _Toc126793000 \h </w:instrText>
        </w:r>
        <w:r w:rsidR="00402204">
          <w:rPr>
            <w:webHidden/>
          </w:rPr>
        </w:r>
        <w:r w:rsidR="00402204">
          <w:rPr>
            <w:webHidden/>
          </w:rPr>
          <w:fldChar w:fldCharType="separate"/>
        </w:r>
        <w:r>
          <w:rPr>
            <w:webHidden/>
          </w:rPr>
          <w:t>92</w:t>
        </w:r>
        <w:r w:rsidR="00402204">
          <w:rPr>
            <w:webHidden/>
          </w:rPr>
          <w:fldChar w:fldCharType="end"/>
        </w:r>
      </w:hyperlink>
    </w:p>
    <w:p w14:paraId="14FC5B38" w14:textId="77777777" w:rsidR="00402204" w:rsidRDefault="0061383D">
      <w:pPr>
        <w:pStyle w:val="Obsah2"/>
        <w:rPr>
          <w:rFonts w:asciiTheme="minorHAnsi" w:eastAsiaTheme="minorEastAsia" w:hAnsiTheme="minorHAnsi" w:cstheme="minorBidi"/>
          <w:caps w:val="0"/>
          <w:szCs w:val="22"/>
        </w:rPr>
      </w:pPr>
      <w:hyperlink w:anchor="_Toc126793001" w:history="1">
        <w:r w:rsidR="00402204" w:rsidRPr="00F425CA">
          <w:rPr>
            <w:rStyle w:val="Hypertextovodkaz"/>
            <w:rFonts w:cs="Times New Roman"/>
          </w:rPr>
          <w:t>5.</w:t>
        </w:r>
        <w:r w:rsidR="00402204">
          <w:rPr>
            <w:rFonts w:asciiTheme="minorHAnsi" w:eastAsiaTheme="minorEastAsia" w:hAnsiTheme="minorHAnsi" w:cstheme="minorBidi"/>
            <w:caps w:val="0"/>
            <w:szCs w:val="22"/>
          </w:rPr>
          <w:tab/>
        </w:r>
        <w:r w:rsidR="00402204" w:rsidRPr="00F425CA">
          <w:rPr>
            <w:rStyle w:val="Hypertextovodkaz"/>
          </w:rPr>
          <w:t>vlivy na lidské zdraví</w:t>
        </w:r>
        <w:r w:rsidR="00402204">
          <w:rPr>
            <w:webHidden/>
          </w:rPr>
          <w:tab/>
        </w:r>
        <w:r w:rsidR="00402204">
          <w:rPr>
            <w:webHidden/>
          </w:rPr>
          <w:fldChar w:fldCharType="begin"/>
        </w:r>
        <w:r w:rsidR="00402204">
          <w:rPr>
            <w:webHidden/>
          </w:rPr>
          <w:instrText xml:space="preserve"> PAGEREF _Toc126793001 \h </w:instrText>
        </w:r>
        <w:r w:rsidR="00402204">
          <w:rPr>
            <w:webHidden/>
          </w:rPr>
        </w:r>
        <w:r w:rsidR="00402204">
          <w:rPr>
            <w:webHidden/>
          </w:rPr>
          <w:fldChar w:fldCharType="separate"/>
        </w:r>
        <w:r>
          <w:rPr>
            <w:webHidden/>
          </w:rPr>
          <w:t>93</w:t>
        </w:r>
        <w:r w:rsidR="00402204">
          <w:rPr>
            <w:webHidden/>
          </w:rPr>
          <w:fldChar w:fldCharType="end"/>
        </w:r>
      </w:hyperlink>
    </w:p>
    <w:p w14:paraId="30442DA4" w14:textId="77777777" w:rsidR="00402204" w:rsidRDefault="0061383D">
      <w:pPr>
        <w:pStyle w:val="Obsah3"/>
        <w:tabs>
          <w:tab w:val="left" w:pos="1985"/>
        </w:tabs>
        <w:rPr>
          <w:rFonts w:asciiTheme="minorHAnsi" w:eastAsiaTheme="minorEastAsia" w:hAnsiTheme="minorHAnsi" w:cstheme="minorBidi"/>
          <w:szCs w:val="22"/>
        </w:rPr>
      </w:pPr>
      <w:hyperlink w:anchor="_Toc126793002" w:history="1">
        <w:r w:rsidR="00402204" w:rsidRPr="00F425CA">
          <w:rPr>
            <w:rStyle w:val="Hypertextovodkaz"/>
            <w:rFonts w:cs="Times New Roman"/>
          </w:rPr>
          <w:t>5.1.</w:t>
        </w:r>
        <w:r w:rsidR="00402204">
          <w:rPr>
            <w:rFonts w:asciiTheme="minorHAnsi" w:eastAsiaTheme="minorEastAsia" w:hAnsiTheme="minorHAnsi" w:cstheme="minorBidi"/>
            <w:szCs w:val="22"/>
          </w:rPr>
          <w:tab/>
        </w:r>
        <w:r w:rsidR="00402204" w:rsidRPr="00F425CA">
          <w:rPr>
            <w:rStyle w:val="Hypertextovodkaz"/>
          </w:rPr>
          <w:t>Metodika hodnocení</w:t>
        </w:r>
        <w:r w:rsidR="00402204">
          <w:rPr>
            <w:webHidden/>
          </w:rPr>
          <w:tab/>
        </w:r>
        <w:r w:rsidR="00402204">
          <w:rPr>
            <w:webHidden/>
          </w:rPr>
          <w:fldChar w:fldCharType="begin"/>
        </w:r>
        <w:r w:rsidR="00402204">
          <w:rPr>
            <w:webHidden/>
          </w:rPr>
          <w:instrText xml:space="preserve"> PAGEREF _Toc126793002 \h </w:instrText>
        </w:r>
        <w:r w:rsidR="00402204">
          <w:rPr>
            <w:webHidden/>
          </w:rPr>
        </w:r>
        <w:r w:rsidR="00402204">
          <w:rPr>
            <w:webHidden/>
          </w:rPr>
          <w:fldChar w:fldCharType="separate"/>
        </w:r>
        <w:r>
          <w:rPr>
            <w:webHidden/>
          </w:rPr>
          <w:t>93</w:t>
        </w:r>
        <w:r w:rsidR="00402204">
          <w:rPr>
            <w:webHidden/>
          </w:rPr>
          <w:fldChar w:fldCharType="end"/>
        </w:r>
      </w:hyperlink>
    </w:p>
    <w:p w14:paraId="4297AC31" w14:textId="77777777" w:rsidR="00402204" w:rsidRDefault="0061383D">
      <w:pPr>
        <w:pStyle w:val="Obsah3"/>
        <w:tabs>
          <w:tab w:val="left" w:pos="1985"/>
        </w:tabs>
        <w:rPr>
          <w:rFonts w:asciiTheme="minorHAnsi" w:eastAsiaTheme="minorEastAsia" w:hAnsiTheme="minorHAnsi" w:cstheme="minorBidi"/>
          <w:szCs w:val="22"/>
        </w:rPr>
      </w:pPr>
      <w:hyperlink w:anchor="_Toc126793003" w:history="1">
        <w:r w:rsidR="00402204" w:rsidRPr="00F425CA">
          <w:rPr>
            <w:rStyle w:val="Hypertextovodkaz"/>
            <w:rFonts w:cs="Times New Roman"/>
          </w:rPr>
          <w:t>5.2.</w:t>
        </w:r>
        <w:r w:rsidR="00402204">
          <w:rPr>
            <w:rFonts w:asciiTheme="minorHAnsi" w:eastAsiaTheme="minorEastAsia" w:hAnsiTheme="minorHAnsi" w:cstheme="minorBidi"/>
            <w:szCs w:val="22"/>
          </w:rPr>
          <w:tab/>
        </w:r>
        <w:r w:rsidR="00402204" w:rsidRPr="00F425CA">
          <w:rPr>
            <w:rStyle w:val="Hypertextovodkaz"/>
          </w:rPr>
          <w:t>Charakteristika exponované obytné zástavby</w:t>
        </w:r>
        <w:r w:rsidR="00402204">
          <w:rPr>
            <w:webHidden/>
          </w:rPr>
          <w:tab/>
        </w:r>
        <w:r w:rsidR="00402204">
          <w:rPr>
            <w:webHidden/>
          </w:rPr>
          <w:fldChar w:fldCharType="begin"/>
        </w:r>
        <w:r w:rsidR="00402204">
          <w:rPr>
            <w:webHidden/>
          </w:rPr>
          <w:instrText xml:space="preserve"> PAGEREF _Toc126793003 \h </w:instrText>
        </w:r>
        <w:r w:rsidR="00402204">
          <w:rPr>
            <w:webHidden/>
          </w:rPr>
        </w:r>
        <w:r w:rsidR="00402204">
          <w:rPr>
            <w:webHidden/>
          </w:rPr>
          <w:fldChar w:fldCharType="separate"/>
        </w:r>
        <w:r>
          <w:rPr>
            <w:webHidden/>
          </w:rPr>
          <w:t>93</w:t>
        </w:r>
        <w:r w:rsidR="00402204">
          <w:rPr>
            <w:webHidden/>
          </w:rPr>
          <w:fldChar w:fldCharType="end"/>
        </w:r>
      </w:hyperlink>
    </w:p>
    <w:p w14:paraId="4FB5B5CE" w14:textId="77777777" w:rsidR="00402204" w:rsidRDefault="0061383D">
      <w:pPr>
        <w:pStyle w:val="Obsah3"/>
        <w:tabs>
          <w:tab w:val="left" w:pos="1985"/>
        </w:tabs>
        <w:rPr>
          <w:rFonts w:asciiTheme="minorHAnsi" w:eastAsiaTheme="minorEastAsia" w:hAnsiTheme="minorHAnsi" w:cstheme="minorBidi"/>
          <w:szCs w:val="22"/>
        </w:rPr>
      </w:pPr>
      <w:hyperlink w:anchor="_Toc126793004" w:history="1">
        <w:r w:rsidR="00402204" w:rsidRPr="00F425CA">
          <w:rPr>
            <w:rStyle w:val="Hypertextovodkaz"/>
            <w:rFonts w:cs="Times New Roman"/>
          </w:rPr>
          <w:t>5.3.</w:t>
        </w:r>
        <w:r w:rsidR="00402204">
          <w:rPr>
            <w:rFonts w:asciiTheme="minorHAnsi" w:eastAsiaTheme="minorEastAsia" w:hAnsiTheme="minorHAnsi" w:cstheme="minorBidi"/>
            <w:szCs w:val="22"/>
          </w:rPr>
          <w:tab/>
        </w:r>
        <w:r w:rsidR="00402204" w:rsidRPr="00F425CA">
          <w:rPr>
            <w:rStyle w:val="Hypertextovodkaz"/>
          </w:rPr>
          <w:t>Vlivy znečištění ovzduší na zdraví obyvatel</w:t>
        </w:r>
        <w:r w:rsidR="00402204">
          <w:rPr>
            <w:webHidden/>
          </w:rPr>
          <w:tab/>
        </w:r>
        <w:r w:rsidR="00402204">
          <w:rPr>
            <w:webHidden/>
          </w:rPr>
          <w:fldChar w:fldCharType="begin"/>
        </w:r>
        <w:r w:rsidR="00402204">
          <w:rPr>
            <w:webHidden/>
          </w:rPr>
          <w:instrText xml:space="preserve"> PAGEREF _Toc126793004 \h </w:instrText>
        </w:r>
        <w:r w:rsidR="00402204">
          <w:rPr>
            <w:webHidden/>
          </w:rPr>
        </w:r>
        <w:r w:rsidR="00402204">
          <w:rPr>
            <w:webHidden/>
          </w:rPr>
          <w:fldChar w:fldCharType="separate"/>
        </w:r>
        <w:r>
          <w:rPr>
            <w:webHidden/>
          </w:rPr>
          <w:t>94</w:t>
        </w:r>
        <w:r w:rsidR="00402204">
          <w:rPr>
            <w:webHidden/>
          </w:rPr>
          <w:fldChar w:fldCharType="end"/>
        </w:r>
      </w:hyperlink>
    </w:p>
    <w:p w14:paraId="090C9028" w14:textId="77777777" w:rsidR="00402204" w:rsidRDefault="0061383D">
      <w:pPr>
        <w:pStyle w:val="Obsah3"/>
        <w:tabs>
          <w:tab w:val="left" w:pos="1985"/>
        </w:tabs>
        <w:rPr>
          <w:rFonts w:asciiTheme="minorHAnsi" w:eastAsiaTheme="minorEastAsia" w:hAnsiTheme="minorHAnsi" w:cstheme="minorBidi"/>
          <w:szCs w:val="22"/>
        </w:rPr>
      </w:pPr>
      <w:hyperlink w:anchor="_Toc126793005" w:history="1">
        <w:r w:rsidR="00402204" w:rsidRPr="00F425CA">
          <w:rPr>
            <w:rStyle w:val="Hypertextovodkaz"/>
            <w:rFonts w:cs="Times New Roman"/>
          </w:rPr>
          <w:t>5.4.</w:t>
        </w:r>
        <w:r w:rsidR="00402204">
          <w:rPr>
            <w:rFonts w:asciiTheme="minorHAnsi" w:eastAsiaTheme="minorEastAsia" w:hAnsiTheme="minorHAnsi" w:cstheme="minorBidi"/>
            <w:szCs w:val="22"/>
          </w:rPr>
          <w:tab/>
        </w:r>
        <w:r w:rsidR="00402204" w:rsidRPr="00F425CA">
          <w:rPr>
            <w:rStyle w:val="Hypertextovodkaz"/>
          </w:rPr>
          <w:t>Vlivy hluku na zdraví obyvatel</w:t>
        </w:r>
        <w:r w:rsidR="00402204">
          <w:rPr>
            <w:webHidden/>
          </w:rPr>
          <w:tab/>
        </w:r>
        <w:r w:rsidR="00402204">
          <w:rPr>
            <w:webHidden/>
          </w:rPr>
          <w:fldChar w:fldCharType="begin"/>
        </w:r>
        <w:r w:rsidR="00402204">
          <w:rPr>
            <w:webHidden/>
          </w:rPr>
          <w:instrText xml:space="preserve"> PAGEREF _Toc126793005 \h </w:instrText>
        </w:r>
        <w:r w:rsidR="00402204">
          <w:rPr>
            <w:webHidden/>
          </w:rPr>
        </w:r>
        <w:r w:rsidR="00402204">
          <w:rPr>
            <w:webHidden/>
          </w:rPr>
          <w:fldChar w:fldCharType="separate"/>
        </w:r>
        <w:r>
          <w:rPr>
            <w:webHidden/>
          </w:rPr>
          <w:t>101</w:t>
        </w:r>
        <w:r w:rsidR="00402204">
          <w:rPr>
            <w:webHidden/>
          </w:rPr>
          <w:fldChar w:fldCharType="end"/>
        </w:r>
      </w:hyperlink>
    </w:p>
    <w:p w14:paraId="42030CB9" w14:textId="77777777" w:rsidR="00402204" w:rsidRDefault="0061383D">
      <w:pPr>
        <w:pStyle w:val="Obsah3"/>
        <w:tabs>
          <w:tab w:val="left" w:pos="1985"/>
        </w:tabs>
        <w:rPr>
          <w:rFonts w:asciiTheme="minorHAnsi" w:eastAsiaTheme="minorEastAsia" w:hAnsiTheme="minorHAnsi" w:cstheme="minorBidi"/>
          <w:szCs w:val="22"/>
        </w:rPr>
      </w:pPr>
      <w:hyperlink w:anchor="_Toc126793006" w:history="1">
        <w:r w:rsidR="00402204" w:rsidRPr="00F425CA">
          <w:rPr>
            <w:rStyle w:val="Hypertextovodkaz"/>
            <w:rFonts w:cs="Times New Roman"/>
          </w:rPr>
          <w:t>5.5.</w:t>
        </w:r>
        <w:r w:rsidR="00402204">
          <w:rPr>
            <w:rFonts w:asciiTheme="minorHAnsi" w:eastAsiaTheme="minorEastAsia" w:hAnsiTheme="minorHAnsi" w:cstheme="minorBidi"/>
            <w:szCs w:val="22"/>
          </w:rPr>
          <w:tab/>
        </w:r>
        <w:r w:rsidR="00402204" w:rsidRPr="00F425CA">
          <w:rPr>
            <w:rStyle w:val="Hypertextovodkaz"/>
          </w:rPr>
          <w:t>Návrh opatření</w:t>
        </w:r>
        <w:r w:rsidR="00402204">
          <w:rPr>
            <w:webHidden/>
          </w:rPr>
          <w:tab/>
        </w:r>
        <w:r w:rsidR="00402204">
          <w:rPr>
            <w:webHidden/>
          </w:rPr>
          <w:fldChar w:fldCharType="begin"/>
        </w:r>
        <w:r w:rsidR="00402204">
          <w:rPr>
            <w:webHidden/>
          </w:rPr>
          <w:instrText xml:space="preserve"> PAGEREF _Toc126793006 \h </w:instrText>
        </w:r>
        <w:r w:rsidR="00402204">
          <w:rPr>
            <w:webHidden/>
          </w:rPr>
        </w:r>
        <w:r w:rsidR="00402204">
          <w:rPr>
            <w:webHidden/>
          </w:rPr>
          <w:fldChar w:fldCharType="separate"/>
        </w:r>
        <w:r>
          <w:rPr>
            <w:webHidden/>
          </w:rPr>
          <w:t>104</w:t>
        </w:r>
        <w:r w:rsidR="00402204">
          <w:rPr>
            <w:webHidden/>
          </w:rPr>
          <w:fldChar w:fldCharType="end"/>
        </w:r>
      </w:hyperlink>
    </w:p>
    <w:p w14:paraId="0A0BE5E9" w14:textId="77777777" w:rsidR="00402204" w:rsidRDefault="0061383D">
      <w:pPr>
        <w:pStyle w:val="Obsah3"/>
        <w:tabs>
          <w:tab w:val="left" w:pos="1985"/>
        </w:tabs>
        <w:rPr>
          <w:rFonts w:asciiTheme="minorHAnsi" w:eastAsiaTheme="minorEastAsia" w:hAnsiTheme="minorHAnsi" w:cstheme="minorBidi"/>
          <w:szCs w:val="22"/>
        </w:rPr>
      </w:pPr>
      <w:hyperlink w:anchor="_Toc126793007" w:history="1">
        <w:r w:rsidR="00402204" w:rsidRPr="00F425CA">
          <w:rPr>
            <w:rStyle w:val="Hypertextovodkaz"/>
            <w:rFonts w:cs="Times New Roman"/>
          </w:rPr>
          <w:t>5.6.</w:t>
        </w:r>
        <w:r w:rsidR="00402204">
          <w:rPr>
            <w:rFonts w:asciiTheme="minorHAnsi" w:eastAsiaTheme="minorEastAsia" w:hAnsiTheme="minorHAnsi" w:cstheme="minorBidi"/>
            <w:szCs w:val="22"/>
          </w:rPr>
          <w:tab/>
        </w:r>
        <w:r w:rsidR="00402204" w:rsidRPr="00F425CA">
          <w:rPr>
            <w:rStyle w:val="Hypertextovodkaz"/>
          </w:rPr>
          <w:t>Závěrečné zhodnocení</w:t>
        </w:r>
        <w:r w:rsidR="00402204">
          <w:rPr>
            <w:webHidden/>
          </w:rPr>
          <w:tab/>
        </w:r>
        <w:r w:rsidR="00402204">
          <w:rPr>
            <w:webHidden/>
          </w:rPr>
          <w:fldChar w:fldCharType="begin"/>
        </w:r>
        <w:r w:rsidR="00402204">
          <w:rPr>
            <w:webHidden/>
          </w:rPr>
          <w:instrText xml:space="preserve"> PAGEREF _Toc126793007 \h </w:instrText>
        </w:r>
        <w:r w:rsidR="00402204">
          <w:rPr>
            <w:webHidden/>
          </w:rPr>
        </w:r>
        <w:r w:rsidR="00402204">
          <w:rPr>
            <w:webHidden/>
          </w:rPr>
          <w:fldChar w:fldCharType="separate"/>
        </w:r>
        <w:r>
          <w:rPr>
            <w:webHidden/>
          </w:rPr>
          <w:t>104</w:t>
        </w:r>
        <w:r w:rsidR="00402204">
          <w:rPr>
            <w:webHidden/>
          </w:rPr>
          <w:fldChar w:fldCharType="end"/>
        </w:r>
      </w:hyperlink>
    </w:p>
    <w:p w14:paraId="057FC0D0" w14:textId="77777777" w:rsidR="00402204" w:rsidRDefault="0061383D">
      <w:pPr>
        <w:pStyle w:val="Obsah3"/>
        <w:tabs>
          <w:tab w:val="left" w:pos="1985"/>
        </w:tabs>
        <w:rPr>
          <w:rFonts w:asciiTheme="minorHAnsi" w:eastAsiaTheme="minorEastAsia" w:hAnsiTheme="minorHAnsi" w:cstheme="minorBidi"/>
          <w:szCs w:val="22"/>
        </w:rPr>
      </w:pPr>
      <w:hyperlink w:anchor="_Toc126793008" w:history="1">
        <w:r w:rsidR="00402204" w:rsidRPr="00F425CA">
          <w:rPr>
            <w:rStyle w:val="Hypertextovodkaz"/>
            <w:rFonts w:cs="Times New Roman"/>
          </w:rPr>
          <w:t>5.7.</w:t>
        </w:r>
        <w:r w:rsidR="00402204">
          <w:rPr>
            <w:rFonts w:asciiTheme="minorHAnsi" w:eastAsiaTheme="minorEastAsia" w:hAnsiTheme="minorHAnsi" w:cstheme="minorBidi"/>
            <w:szCs w:val="22"/>
          </w:rPr>
          <w:tab/>
        </w:r>
        <w:r w:rsidR="00402204" w:rsidRPr="00F425CA">
          <w:rPr>
            <w:rStyle w:val="Hypertextovodkaz"/>
          </w:rPr>
          <w:t>Nejistoty v hodnocení</w:t>
        </w:r>
        <w:r w:rsidR="00402204">
          <w:rPr>
            <w:webHidden/>
          </w:rPr>
          <w:tab/>
        </w:r>
        <w:r w:rsidR="00402204">
          <w:rPr>
            <w:webHidden/>
          </w:rPr>
          <w:fldChar w:fldCharType="begin"/>
        </w:r>
        <w:r w:rsidR="00402204">
          <w:rPr>
            <w:webHidden/>
          </w:rPr>
          <w:instrText xml:space="preserve"> PAGEREF _Toc126793008 \h </w:instrText>
        </w:r>
        <w:r w:rsidR="00402204">
          <w:rPr>
            <w:webHidden/>
          </w:rPr>
        </w:r>
        <w:r w:rsidR="00402204">
          <w:rPr>
            <w:webHidden/>
          </w:rPr>
          <w:fldChar w:fldCharType="separate"/>
        </w:r>
        <w:r>
          <w:rPr>
            <w:webHidden/>
          </w:rPr>
          <w:t>104</w:t>
        </w:r>
        <w:r w:rsidR="00402204">
          <w:rPr>
            <w:webHidden/>
          </w:rPr>
          <w:fldChar w:fldCharType="end"/>
        </w:r>
      </w:hyperlink>
    </w:p>
    <w:p w14:paraId="1114A2A3" w14:textId="77777777" w:rsidR="00402204" w:rsidRDefault="0061383D">
      <w:pPr>
        <w:pStyle w:val="Obsah2"/>
        <w:rPr>
          <w:rFonts w:asciiTheme="minorHAnsi" w:eastAsiaTheme="minorEastAsia" w:hAnsiTheme="minorHAnsi" w:cstheme="minorBidi"/>
          <w:caps w:val="0"/>
          <w:szCs w:val="22"/>
        </w:rPr>
      </w:pPr>
      <w:hyperlink w:anchor="_Toc126793009" w:history="1">
        <w:r w:rsidR="00402204" w:rsidRPr="00F425CA">
          <w:rPr>
            <w:rStyle w:val="Hypertextovodkaz"/>
            <w:rFonts w:cs="Times New Roman"/>
          </w:rPr>
          <w:t>6.</w:t>
        </w:r>
        <w:r w:rsidR="00402204">
          <w:rPr>
            <w:rFonts w:asciiTheme="minorHAnsi" w:eastAsiaTheme="minorEastAsia" w:hAnsiTheme="minorHAnsi" w:cstheme="minorBidi"/>
            <w:caps w:val="0"/>
            <w:szCs w:val="22"/>
          </w:rPr>
          <w:tab/>
        </w:r>
        <w:r w:rsidR="00402204" w:rsidRPr="00F425CA">
          <w:rPr>
            <w:rStyle w:val="Hypertextovodkaz"/>
          </w:rPr>
          <w:t>Závěr</w:t>
        </w:r>
        <w:r w:rsidR="00402204">
          <w:rPr>
            <w:webHidden/>
          </w:rPr>
          <w:tab/>
        </w:r>
        <w:r w:rsidR="00402204">
          <w:rPr>
            <w:webHidden/>
          </w:rPr>
          <w:fldChar w:fldCharType="begin"/>
        </w:r>
        <w:r w:rsidR="00402204">
          <w:rPr>
            <w:webHidden/>
          </w:rPr>
          <w:instrText xml:space="preserve"> PAGEREF _Toc126793009 \h </w:instrText>
        </w:r>
        <w:r w:rsidR="00402204">
          <w:rPr>
            <w:webHidden/>
          </w:rPr>
        </w:r>
        <w:r w:rsidR="00402204">
          <w:rPr>
            <w:webHidden/>
          </w:rPr>
          <w:fldChar w:fldCharType="separate"/>
        </w:r>
        <w:r>
          <w:rPr>
            <w:webHidden/>
          </w:rPr>
          <w:t>106</w:t>
        </w:r>
        <w:r w:rsidR="00402204">
          <w:rPr>
            <w:webHidden/>
          </w:rPr>
          <w:fldChar w:fldCharType="end"/>
        </w:r>
      </w:hyperlink>
    </w:p>
    <w:p w14:paraId="5FB00E18" w14:textId="77777777" w:rsidR="00402204" w:rsidRDefault="0061383D">
      <w:pPr>
        <w:pStyle w:val="Obsah2"/>
        <w:rPr>
          <w:rFonts w:asciiTheme="minorHAnsi" w:eastAsiaTheme="minorEastAsia" w:hAnsiTheme="minorHAnsi" w:cstheme="minorBidi"/>
          <w:caps w:val="0"/>
          <w:szCs w:val="22"/>
        </w:rPr>
      </w:pPr>
      <w:hyperlink w:anchor="_Toc126793010" w:history="1">
        <w:r w:rsidR="00402204" w:rsidRPr="00F425CA">
          <w:rPr>
            <w:rStyle w:val="Hypertextovodkaz"/>
            <w:rFonts w:cs="Times New Roman"/>
          </w:rPr>
          <w:t>7.</w:t>
        </w:r>
        <w:r w:rsidR="00402204">
          <w:rPr>
            <w:rFonts w:asciiTheme="minorHAnsi" w:eastAsiaTheme="minorEastAsia" w:hAnsiTheme="minorHAnsi" w:cstheme="minorBidi"/>
            <w:caps w:val="0"/>
            <w:szCs w:val="22"/>
          </w:rPr>
          <w:tab/>
        </w:r>
        <w:r w:rsidR="00402204" w:rsidRPr="00F425CA">
          <w:rPr>
            <w:rStyle w:val="Hypertextovodkaz"/>
          </w:rPr>
          <w:t>Seznam použitých podkladů</w:t>
        </w:r>
        <w:r w:rsidR="00402204">
          <w:rPr>
            <w:webHidden/>
          </w:rPr>
          <w:tab/>
        </w:r>
        <w:r w:rsidR="00402204">
          <w:rPr>
            <w:webHidden/>
          </w:rPr>
          <w:fldChar w:fldCharType="begin"/>
        </w:r>
        <w:r w:rsidR="00402204">
          <w:rPr>
            <w:webHidden/>
          </w:rPr>
          <w:instrText xml:space="preserve"> PAGEREF _Toc126793010 \h </w:instrText>
        </w:r>
        <w:r w:rsidR="00402204">
          <w:rPr>
            <w:webHidden/>
          </w:rPr>
        </w:r>
        <w:r w:rsidR="00402204">
          <w:rPr>
            <w:webHidden/>
          </w:rPr>
          <w:fldChar w:fldCharType="separate"/>
        </w:r>
        <w:r>
          <w:rPr>
            <w:webHidden/>
          </w:rPr>
          <w:t>107</w:t>
        </w:r>
        <w:r w:rsidR="00402204">
          <w:rPr>
            <w:webHidden/>
          </w:rPr>
          <w:fldChar w:fldCharType="end"/>
        </w:r>
      </w:hyperlink>
    </w:p>
    <w:p w14:paraId="0019A87B" w14:textId="77777777" w:rsidR="00402204" w:rsidRDefault="0061383D">
      <w:pPr>
        <w:pStyle w:val="Obsah1"/>
        <w:rPr>
          <w:rFonts w:asciiTheme="minorHAnsi" w:eastAsiaTheme="minorEastAsia" w:hAnsiTheme="minorHAnsi" w:cstheme="minorBidi"/>
          <w:b w:val="0"/>
          <w:caps w:val="0"/>
          <w:spacing w:val="0"/>
          <w:szCs w:val="22"/>
        </w:rPr>
      </w:pPr>
      <w:hyperlink w:anchor="_Toc126793011" w:history="1">
        <w:r w:rsidR="00402204" w:rsidRPr="00F425CA">
          <w:rPr>
            <w:rStyle w:val="Hypertextovodkaz"/>
          </w:rPr>
          <w:t>B.</w:t>
        </w:r>
        <w:r w:rsidR="00402204">
          <w:rPr>
            <w:rFonts w:asciiTheme="minorHAnsi" w:eastAsiaTheme="minorEastAsia" w:hAnsiTheme="minorHAnsi" w:cstheme="minorBidi"/>
            <w:b w:val="0"/>
            <w:caps w:val="0"/>
            <w:spacing w:val="0"/>
            <w:szCs w:val="22"/>
          </w:rPr>
          <w:tab/>
        </w:r>
        <w:r w:rsidR="00402204" w:rsidRPr="00F425CA">
          <w:rPr>
            <w:rStyle w:val="Hypertextovodkaz"/>
          </w:rPr>
          <w:t>Vyhodnocení vlivů na ptačí oblasti a evropsky významné lokality</w:t>
        </w:r>
        <w:r w:rsidR="00402204">
          <w:rPr>
            <w:webHidden/>
          </w:rPr>
          <w:tab/>
        </w:r>
        <w:r w:rsidR="00402204">
          <w:rPr>
            <w:webHidden/>
          </w:rPr>
          <w:fldChar w:fldCharType="begin"/>
        </w:r>
        <w:r w:rsidR="00402204">
          <w:rPr>
            <w:webHidden/>
          </w:rPr>
          <w:instrText xml:space="preserve"> PAGEREF _Toc126793011 \h </w:instrText>
        </w:r>
        <w:r w:rsidR="00402204">
          <w:rPr>
            <w:webHidden/>
          </w:rPr>
        </w:r>
        <w:r w:rsidR="00402204">
          <w:rPr>
            <w:webHidden/>
          </w:rPr>
          <w:fldChar w:fldCharType="separate"/>
        </w:r>
        <w:r>
          <w:rPr>
            <w:webHidden/>
          </w:rPr>
          <w:t>109</w:t>
        </w:r>
        <w:r w:rsidR="00402204">
          <w:rPr>
            <w:webHidden/>
          </w:rPr>
          <w:fldChar w:fldCharType="end"/>
        </w:r>
      </w:hyperlink>
    </w:p>
    <w:p w14:paraId="73613087" w14:textId="77777777" w:rsidR="00402204" w:rsidRDefault="0061383D">
      <w:pPr>
        <w:pStyle w:val="Obsah1"/>
        <w:rPr>
          <w:rFonts w:asciiTheme="minorHAnsi" w:eastAsiaTheme="minorEastAsia" w:hAnsiTheme="minorHAnsi" w:cstheme="minorBidi"/>
          <w:b w:val="0"/>
          <w:caps w:val="0"/>
          <w:spacing w:val="0"/>
          <w:szCs w:val="22"/>
        </w:rPr>
      </w:pPr>
      <w:hyperlink w:anchor="_Toc126793012" w:history="1">
        <w:r w:rsidR="00402204" w:rsidRPr="00F425CA">
          <w:rPr>
            <w:rStyle w:val="Hypertextovodkaz"/>
          </w:rPr>
          <w:t>C.</w:t>
        </w:r>
        <w:r w:rsidR="00402204">
          <w:rPr>
            <w:rFonts w:asciiTheme="minorHAnsi" w:eastAsiaTheme="minorEastAsia" w:hAnsiTheme="minorHAnsi" w:cstheme="minorBidi"/>
            <w:b w:val="0"/>
            <w:caps w:val="0"/>
            <w:spacing w:val="0"/>
            <w:szCs w:val="22"/>
          </w:rPr>
          <w:tab/>
        </w:r>
        <w:r w:rsidR="00402204" w:rsidRPr="00F425CA">
          <w:rPr>
            <w:rStyle w:val="Hypertextovodkaz"/>
          </w:rPr>
          <w:t>Vyhodnocení vlivů na skutečnosti zjištěné v územně analytických podkladech</w:t>
        </w:r>
        <w:r w:rsidR="00402204">
          <w:rPr>
            <w:webHidden/>
          </w:rPr>
          <w:tab/>
        </w:r>
        <w:r w:rsidR="00402204">
          <w:rPr>
            <w:webHidden/>
          </w:rPr>
          <w:fldChar w:fldCharType="begin"/>
        </w:r>
        <w:r w:rsidR="00402204">
          <w:rPr>
            <w:webHidden/>
          </w:rPr>
          <w:instrText xml:space="preserve"> PAGEREF _Toc126793012 \h </w:instrText>
        </w:r>
        <w:r w:rsidR="00402204">
          <w:rPr>
            <w:webHidden/>
          </w:rPr>
        </w:r>
        <w:r w:rsidR="00402204">
          <w:rPr>
            <w:webHidden/>
          </w:rPr>
          <w:fldChar w:fldCharType="separate"/>
        </w:r>
        <w:r>
          <w:rPr>
            <w:webHidden/>
          </w:rPr>
          <w:t>110</w:t>
        </w:r>
        <w:r w:rsidR="00402204">
          <w:rPr>
            <w:webHidden/>
          </w:rPr>
          <w:fldChar w:fldCharType="end"/>
        </w:r>
      </w:hyperlink>
    </w:p>
    <w:p w14:paraId="728F8D93" w14:textId="77777777" w:rsidR="00402204" w:rsidRDefault="0061383D">
      <w:pPr>
        <w:pStyle w:val="Obsah2"/>
        <w:rPr>
          <w:rFonts w:asciiTheme="minorHAnsi" w:eastAsiaTheme="minorEastAsia" w:hAnsiTheme="minorHAnsi" w:cstheme="minorBidi"/>
          <w:caps w:val="0"/>
          <w:szCs w:val="22"/>
        </w:rPr>
      </w:pPr>
      <w:hyperlink w:anchor="_Toc126793013" w:history="1">
        <w:r w:rsidR="00402204" w:rsidRPr="00F425CA">
          <w:rPr>
            <w:rStyle w:val="Hypertextovodkaz"/>
          </w:rPr>
          <w:t>1.</w:t>
        </w:r>
        <w:r w:rsidR="00402204">
          <w:rPr>
            <w:rFonts w:asciiTheme="minorHAnsi" w:eastAsiaTheme="minorEastAsia" w:hAnsiTheme="minorHAnsi" w:cstheme="minorBidi"/>
            <w:caps w:val="0"/>
            <w:szCs w:val="22"/>
          </w:rPr>
          <w:tab/>
        </w:r>
        <w:r w:rsidR="00402204" w:rsidRPr="00F425CA">
          <w:rPr>
            <w:rStyle w:val="Hypertextovodkaz"/>
          </w:rPr>
          <w:t>Metodický přístup</w:t>
        </w:r>
        <w:r w:rsidR="00402204">
          <w:rPr>
            <w:webHidden/>
          </w:rPr>
          <w:tab/>
        </w:r>
        <w:r w:rsidR="00402204">
          <w:rPr>
            <w:webHidden/>
          </w:rPr>
          <w:fldChar w:fldCharType="begin"/>
        </w:r>
        <w:r w:rsidR="00402204">
          <w:rPr>
            <w:webHidden/>
          </w:rPr>
          <w:instrText xml:space="preserve"> PAGEREF _Toc126793013 \h </w:instrText>
        </w:r>
        <w:r w:rsidR="00402204">
          <w:rPr>
            <w:webHidden/>
          </w:rPr>
        </w:r>
        <w:r w:rsidR="00402204">
          <w:rPr>
            <w:webHidden/>
          </w:rPr>
          <w:fldChar w:fldCharType="separate"/>
        </w:r>
        <w:r>
          <w:rPr>
            <w:webHidden/>
          </w:rPr>
          <w:t>110</w:t>
        </w:r>
        <w:r w:rsidR="00402204">
          <w:rPr>
            <w:webHidden/>
          </w:rPr>
          <w:fldChar w:fldCharType="end"/>
        </w:r>
      </w:hyperlink>
    </w:p>
    <w:p w14:paraId="0837227D" w14:textId="77777777" w:rsidR="00402204" w:rsidRDefault="0061383D">
      <w:pPr>
        <w:pStyle w:val="Obsah2"/>
        <w:rPr>
          <w:rFonts w:asciiTheme="minorHAnsi" w:eastAsiaTheme="minorEastAsia" w:hAnsiTheme="minorHAnsi" w:cstheme="minorBidi"/>
          <w:caps w:val="0"/>
          <w:szCs w:val="22"/>
        </w:rPr>
      </w:pPr>
      <w:hyperlink w:anchor="_Toc126793014" w:history="1">
        <w:r w:rsidR="00402204" w:rsidRPr="00F425CA">
          <w:rPr>
            <w:rStyle w:val="Hypertextovodkaz"/>
          </w:rPr>
          <w:t>2.</w:t>
        </w:r>
        <w:r w:rsidR="00402204">
          <w:rPr>
            <w:rFonts w:asciiTheme="minorHAnsi" w:eastAsiaTheme="minorEastAsia" w:hAnsiTheme="minorHAnsi" w:cstheme="minorBidi"/>
            <w:caps w:val="0"/>
            <w:szCs w:val="22"/>
          </w:rPr>
          <w:tab/>
        </w:r>
        <w:r w:rsidR="00402204" w:rsidRPr="00F425CA">
          <w:rPr>
            <w:rStyle w:val="Hypertextovodkaz"/>
          </w:rPr>
          <w:t>vyhodnocení vlivů na vybrané skutečnosti ÚAP HMP</w:t>
        </w:r>
        <w:r w:rsidR="00402204">
          <w:rPr>
            <w:webHidden/>
          </w:rPr>
          <w:tab/>
        </w:r>
        <w:r w:rsidR="00402204">
          <w:rPr>
            <w:webHidden/>
          </w:rPr>
          <w:fldChar w:fldCharType="begin"/>
        </w:r>
        <w:r w:rsidR="00402204">
          <w:rPr>
            <w:webHidden/>
          </w:rPr>
          <w:instrText xml:space="preserve"> PAGEREF _Toc126793014 \h </w:instrText>
        </w:r>
        <w:r w:rsidR="00402204">
          <w:rPr>
            <w:webHidden/>
          </w:rPr>
        </w:r>
        <w:r w:rsidR="00402204">
          <w:rPr>
            <w:webHidden/>
          </w:rPr>
          <w:fldChar w:fldCharType="separate"/>
        </w:r>
        <w:r>
          <w:rPr>
            <w:webHidden/>
          </w:rPr>
          <w:t>114</w:t>
        </w:r>
        <w:r w:rsidR="00402204">
          <w:rPr>
            <w:webHidden/>
          </w:rPr>
          <w:fldChar w:fldCharType="end"/>
        </w:r>
      </w:hyperlink>
    </w:p>
    <w:p w14:paraId="4632C00B" w14:textId="77777777" w:rsidR="00402204" w:rsidRDefault="0061383D">
      <w:pPr>
        <w:pStyle w:val="Obsah1"/>
        <w:rPr>
          <w:rFonts w:asciiTheme="minorHAnsi" w:eastAsiaTheme="minorEastAsia" w:hAnsiTheme="minorHAnsi" w:cstheme="minorBidi"/>
          <w:b w:val="0"/>
          <w:caps w:val="0"/>
          <w:spacing w:val="0"/>
          <w:szCs w:val="22"/>
        </w:rPr>
      </w:pPr>
      <w:hyperlink w:anchor="_Toc126793015" w:history="1">
        <w:r w:rsidR="00402204" w:rsidRPr="00F425CA">
          <w:rPr>
            <w:rStyle w:val="Hypertextovodkaz"/>
          </w:rPr>
          <w:t>D.</w:t>
        </w:r>
        <w:r w:rsidR="00402204">
          <w:rPr>
            <w:rFonts w:asciiTheme="minorHAnsi" w:eastAsiaTheme="minorEastAsia" w:hAnsiTheme="minorHAnsi" w:cstheme="minorBidi"/>
            <w:b w:val="0"/>
            <w:caps w:val="0"/>
            <w:spacing w:val="0"/>
            <w:szCs w:val="22"/>
          </w:rPr>
          <w:tab/>
        </w:r>
        <w:r w:rsidR="00402204" w:rsidRPr="00F425CA">
          <w:rPr>
            <w:rStyle w:val="Hypertextovodkaz"/>
          </w:rPr>
          <w:t>Vyhodnocení vlivů na jiné skutečnosti nepodchycené v územně analytických podkladech</w:t>
        </w:r>
        <w:r w:rsidR="00402204">
          <w:rPr>
            <w:webHidden/>
          </w:rPr>
          <w:tab/>
        </w:r>
        <w:r w:rsidR="00402204">
          <w:rPr>
            <w:webHidden/>
          </w:rPr>
          <w:fldChar w:fldCharType="begin"/>
        </w:r>
        <w:r w:rsidR="00402204">
          <w:rPr>
            <w:webHidden/>
          </w:rPr>
          <w:instrText xml:space="preserve"> PAGEREF _Toc126793015 \h </w:instrText>
        </w:r>
        <w:r w:rsidR="00402204">
          <w:rPr>
            <w:webHidden/>
          </w:rPr>
        </w:r>
        <w:r w:rsidR="00402204">
          <w:rPr>
            <w:webHidden/>
          </w:rPr>
          <w:fldChar w:fldCharType="separate"/>
        </w:r>
        <w:r>
          <w:rPr>
            <w:webHidden/>
          </w:rPr>
          <w:t>116</w:t>
        </w:r>
        <w:r w:rsidR="00402204">
          <w:rPr>
            <w:webHidden/>
          </w:rPr>
          <w:fldChar w:fldCharType="end"/>
        </w:r>
      </w:hyperlink>
    </w:p>
    <w:p w14:paraId="23FE4D66" w14:textId="77777777" w:rsidR="00402204" w:rsidRDefault="0061383D">
      <w:pPr>
        <w:pStyle w:val="Obsah1"/>
        <w:rPr>
          <w:rFonts w:asciiTheme="minorHAnsi" w:eastAsiaTheme="minorEastAsia" w:hAnsiTheme="minorHAnsi" w:cstheme="minorBidi"/>
          <w:b w:val="0"/>
          <w:caps w:val="0"/>
          <w:spacing w:val="0"/>
          <w:szCs w:val="22"/>
        </w:rPr>
      </w:pPr>
      <w:hyperlink w:anchor="_Toc126793016" w:history="1">
        <w:r w:rsidR="00402204" w:rsidRPr="00F425CA">
          <w:rPr>
            <w:rStyle w:val="Hypertextovodkaz"/>
          </w:rPr>
          <w:t>E.</w:t>
        </w:r>
        <w:r w:rsidR="00402204">
          <w:rPr>
            <w:rFonts w:asciiTheme="minorHAnsi" w:eastAsiaTheme="minorEastAsia" w:hAnsiTheme="minorHAnsi" w:cstheme="minorBidi"/>
            <w:b w:val="0"/>
            <w:caps w:val="0"/>
            <w:spacing w:val="0"/>
            <w:szCs w:val="22"/>
          </w:rPr>
          <w:tab/>
        </w:r>
        <w:r w:rsidR="00402204" w:rsidRPr="00F425CA">
          <w:rPr>
            <w:rStyle w:val="Hypertextovodkaz"/>
          </w:rPr>
          <w:t>VYHODNOCENÍ PŘÍNOSU K NAPLNĚNÍ PRIORIT ÚZEMNÍHO PLÁNOVÁNÍ OBSAŽENÝCH V ZÚR HL. M. PRAHY</w:t>
        </w:r>
        <w:r w:rsidR="00402204">
          <w:rPr>
            <w:webHidden/>
          </w:rPr>
          <w:tab/>
        </w:r>
        <w:r w:rsidR="00402204">
          <w:rPr>
            <w:webHidden/>
          </w:rPr>
          <w:fldChar w:fldCharType="begin"/>
        </w:r>
        <w:r w:rsidR="00402204">
          <w:rPr>
            <w:webHidden/>
          </w:rPr>
          <w:instrText xml:space="preserve"> PAGEREF _Toc126793016 \h </w:instrText>
        </w:r>
        <w:r w:rsidR="00402204">
          <w:rPr>
            <w:webHidden/>
          </w:rPr>
        </w:r>
        <w:r w:rsidR="00402204">
          <w:rPr>
            <w:webHidden/>
          </w:rPr>
          <w:fldChar w:fldCharType="separate"/>
        </w:r>
        <w:r>
          <w:rPr>
            <w:webHidden/>
          </w:rPr>
          <w:t>117</w:t>
        </w:r>
        <w:r w:rsidR="00402204">
          <w:rPr>
            <w:webHidden/>
          </w:rPr>
          <w:fldChar w:fldCharType="end"/>
        </w:r>
      </w:hyperlink>
    </w:p>
    <w:p w14:paraId="6DEC0F01" w14:textId="77777777" w:rsidR="00402204" w:rsidRDefault="0061383D">
      <w:pPr>
        <w:pStyle w:val="Obsah2"/>
        <w:rPr>
          <w:rFonts w:asciiTheme="minorHAnsi" w:eastAsiaTheme="minorEastAsia" w:hAnsiTheme="minorHAnsi" w:cstheme="minorBidi"/>
          <w:caps w:val="0"/>
          <w:szCs w:val="22"/>
        </w:rPr>
      </w:pPr>
      <w:hyperlink w:anchor="_Toc126793017" w:history="1">
        <w:r w:rsidR="00402204" w:rsidRPr="00F425CA">
          <w:rPr>
            <w:rStyle w:val="Hypertextovodkaz"/>
          </w:rPr>
          <w:t>1.</w:t>
        </w:r>
        <w:r w:rsidR="00402204">
          <w:rPr>
            <w:rFonts w:asciiTheme="minorHAnsi" w:eastAsiaTheme="minorEastAsia" w:hAnsiTheme="minorHAnsi" w:cstheme="minorBidi"/>
            <w:caps w:val="0"/>
            <w:szCs w:val="22"/>
          </w:rPr>
          <w:tab/>
        </w:r>
        <w:r w:rsidR="00402204" w:rsidRPr="00F425CA">
          <w:rPr>
            <w:rStyle w:val="Hypertextovodkaz"/>
          </w:rPr>
          <w:t>východiska a Metodický přístup</w:t>
        </w:r>
        <w:r w:rsidR="00402204">
          <w:rPr>
            <w:webHidden/>
          </w:rPr>
          <w:tab/>
        </w:r>
        <w:r w:rsidR="00402204">
          <w:rPr>
            <w:webHidden/>
          </w:rPr>
          <w:fldChar w:fldCharType="begin"/>
        </w:r>
        <w:r w:rsidR="00402204">
          <w:rPr>
            <w:webHidden/>
          </w:rPr>
          <w:instrText xml:space="preserve"> PAGEREF _Toc126793017 \h </w:instrText>
        </w:r>
        <w:r w:rsidR="00402204">
          <w:rPr>
            <w:webHidden/>
          </w:rPr>
        </w:r>
        <w:r w:rsidR="00402204">
          <w:rPr>
            <w:webHidden/>
          </w:rPr>
          <w:fldChar w:fldCharType="separate"/>
        </w:r>
        <w:r>
          <w:rPr>
            <w:webHidden/>
          </w:rPr>
          <w:t>117</w:t>
        </w:r>
        <w:r w:rsidR="00402204">
          <w:rPr>
            <w:webHidden/>
          </w:rPr>
          <w:fldChar w:fldCharType="end"/>
        </w:r>
      </w:hyperlink>
    </w:p>
    <w:p w14:paraId="1408881C" w14:textId="77777777" w:rsidR="00402204" w:rsidRDefault="0061383D">
      <w:pPr>
        <w:pStyle w:val="Obsah2"/>
        <w:rPr>
          <w:rFonts w:asciiTheme="minorHAnsi" w:eastAsiaTheme="minorEastAsia" w:hAnsiTheme="minorHAnsi" w:cstheme="minorBidi"/>
          <w:caps w:val="0"/>
          <w:szCs w:val="22"/>
        </w:rPr>
      </w:pPr>
      <w:hyperlink w:anchor="_Toc126793018" w:history="1">
        <w:r w:rsidR="00402204" w:rsidRPr="00F425CA">
          <w:rPr>
            <w:rStyle w:val="Hypertextovodkaz"/>
          </w:rPr>
          <w:t>2.</w:t>
        </w:r>
        <w:r w:rsidR="00402204">
          <w:rPr>
            <w:rFonts w:asciiTheme="minorHAnsi" w:eastAsiaTheme="minorEastAsia" w:hAnsiTheme="minorHAnsi" w:cstheme="minorBidi"/>
            <w:caps w:val="0"/>
            <w:szCs w:val="22"/>
          </w:rPr>
          <w:tab/>
        </w:r>
        <w:r w:rsidR="00402204" w:rsidRPr="00F425CA">
          <w:rPr>
            <w:rStyle w:val="Hypertextovodkaz"/>
          </w:rPr>
          <w:t>Vyhodnocení PŘÍNOSU K NAPLNĚNÍ PRIORIT ÚZEMNÍHO PLÁNOVÁNÍ OBSAŽENÝCH V ZÚR HL. M. PRAHY</w:t>
        </w:r>
        <w:r w:rsidR="00402204">
          <w:rPr>
            <w:webHidden/>
          </w:rPr>
          <w:tab/>
        </w:r>
        <w:r w:rsidR="00402204">
          <w:rPr>
            <w:webHidden/>
          </w:rPr>
          <w:fldChar w:fldCharType="begin"/>
        </w:r>
        <w:r w:rsidR="00402204">
          <w:rPr>
            <w:webHidden/>
          </w:rPr>
          <w:instrText xml:space="preserve"> PAGEREF _Toc126793018 \h </w:instrText>
        </w:r>
        <w:r w:rsidR="00402204">
          <w:rPr>
            <w:webHidden/>
          </w:rPr>
        </w:r>
        <w:r w:rsidR="00402204">
          <w:rPr>
            <w:webHidden/>
          </w:rPr>
          <w:fldChar w:fldCharType="separate"/>
        </w:r>
        <w:r>
          <w:rPr>
            <w:webHidden/>
          </w:rPr>
          <w:t>118</w:t>
        </w:r>
        <w:r w:rsidR="00402204">
          <w:rPr>
            <w:webHidden/>
          </w:rPr>
          <w:fldChar w:fldCharType="end"/>
        </w:r>
      </w:hyperlink>
    </w:p>
    <w:p w14:paraId="265A5FA2" w14:textId="77777777" w:rsidR="00402204" w:rsidRDefault="0061383D">
      <w:pPr>
        <w:pStyle w:val="Obsah1"/>
        <w:rPr>
          <w:rFonts w:asciiTheme="minorHAnsi" w:eastAsiaTheme="minorEastAsia" w:hAnsiTheme="minorHAnsi" w:cstheme="minorBidi"/>
          <w:b w:val="0"/>
          <w:caps w:val="0"/>
          <w:spacing w:val="0"/>
          <w:szCs w:val="22"/>
        </w:rPr>
      </w:pPr>
      <w:hyperlink w:anchor="_Toc126793019" w:history="1">
        <w:r w:rsidR="00402204" w:rsidRPr="00F425CA">
          <w:rPr>
            <w:rStyle w:val="Hypertextovodkaz"/>
          </w:rPr>
          <w:t>F.</w:t>
        </w:r>
        <w:r w:rsidR="00402204">
          <w:rPr>
            <w:rFonts w:asciiTheme="minorHAnsi" w:eastAsiaTheme="minorEastAsia" w:hAnsiTheme="minorHAnsi" w:cstheme="minorBidi"/>
            <w:b w:val="0"/>
            <w:caps w:val="0"/>
            <w:spacing w:val="0"/>
            <w:szCs w:val="22"/>
          </w:rPr>
          <w:tab/>
        </w:r>
        <w:r w:rsidR="00402204" w:rsidRPr="00F425CA">
          <w:rPr>
            <w:rStyle w:val="Hypertextovodkaz"/>
          </w:rPr>
          <w:t xml:space="preserve">VYHODNOCENÍ VLIVŮ NA UDRŽITELNÝ ROZVOJ ÚZEMÍ </w:t>
        </w:r>
        <w:r w:rsidR="00402204" w:rsidRPr="00F425CA">
          <w:rPr>
            <w:rStyle w:val="Hypertextovodkaz"/>
          </w:rPr>
          <w:sym w:font="Symbol" w:char="F02D"/>
        </w:r>
        <w:r w:rsidR="00402204" w:rsidRPr="00F425CA">
          <w:rPr>
            <w:rStyle w:val="Hypertextovodkaz"/>
          </w:rPr>
          <w:t xml:space="preserve"> SHRNUTÍ</w:t>
        </w:r>
        <w:r w:rsidR="00402204">
          <w:rPr>
            <w:webHidden/>
          </w:rPr>
          <w:tab/>
        </w:r>
        <w:r w:rsidR="00402204">
          <w:rPr>
            <w:webHidden/>
          </w:rPr>
          <w:fldChar w:fldCharType="begin"/>
        </w:r>
        <w:r w:rsidR="00402204">
          <w:rPr>
            <w:webHidden/>
          </w:rPr>
          <w:instrText xml:space="preserve"> PAGEREF _Toc126793019 \h </w:instrText>
        </w:r>
        <w:r w:rsidR="00402204">
          <w:rPr>
            <w:webHidden/>
          </w:rPr>
        </w:r>
        <w:r w:rsidR="00402204">
          <w:rPr>
            <w:webHidden/>
          </w:rPr>
          <w:fldChar w:fldCharType="separate"/>
        </w:r>
        <w:r>
          <w:rPr>
            <w:webHidden/>
          </w:rPr>
          <w:t>120</w:t>
        </w:r>
        <w:r w:rsidR="00402204">
          <w:rPr>
            <w:webHidden/>
          </w:rPr>
          <w:fldChar w:fldCharType="end"/>
        </w:r>
      </w:hyperlink>
    </w:p>
    <w:p w14:paraId="74138BEF" w14:textId="77777777" w:rsidR="00402204" w:rsidRDefault="0061383D">
      <w:pPr>
        <w:pStyle w:val="Obsah1"/>
        <w:rPr>
          <w:rFonts w:asciiTheme="minorHAnsi" w:eastAsiaTheme="minorEastAsia" w:hAnsiTheme="minorHAnsi" w:cstheme="minorBidi"/>
          <w:b w:val="0"/>
          <w:caps w:val="0"/>
          <w:spacing w:val="0"/>
          <w:szCs w:val="22"/>
        </w:rPr>
      </w:pPr>
      <w:hyperlink w:anchor="_Toc126793020" w:history="1">
        <w:r w:rsidR="00402204" w:rsidRPr="00F425CA">
          <w:rPr>
            <w:rStyle w:val="Hypertextovodkaz"/>
          </w:rPr>
          <w:t>Seznam zkratek</w:t>
        </w:r>
        <w:r w:rsidR="00402204">
          <w:rPr>
            <w:webHidden/>
          </w:rPr>
          <w:tab/>
        </w:r>
        <w:r w:rsidR="00402204">
          <w:rPr>
            <w:webHidden/>
          </w:rPr>
          <w:fldChar w:fldCharType="begin"/>
        </w:r>
        <w:r w:rsidR="00402204">
          <w:rPr>
            <w:webHidden/>
          </w:rPr>
          <w:instrText xml:space="preserve"> PAGEREF _Toc126793020 \h </w:instrText>
        </w:r>
        <w:r w:rsidR="00402204">
          <w:rPr>
            <w:webHidden/>
          </w:rPr>
        </w:r>
        <w:r w:rsidR="00402204">
          <w:rPr>
            <w:webHidden/>
          </w:rPr>
          <w:fldChar w:fldCharType="separate"/>
        </w:r>
        <w:r>
          <w:rPr>
            <w:webHidden/>
          </w:rPr>
          <w:t>122</w:t>
        </w:r>
        <w:r w:rsidR="00402204">
          <w:rPr>
            <w:webHidden/>
          </w:rPr>
          <w:fldChar w:fldCharType="end"/>
        </w:r>
      </w:hyperlink>
    </w:p>
    <w:p w14:paraId="2CEC57F8" w14:textId="77777777" w:rsidR="00402204" w:rsidRDefault="0061383D">
      <w:pPr>
        <w:pStyle w:val="Obsah1"/>
        <w:rPr>
          <w:rFonts w:asciiTheme="minorHAnsi" w:eastAsiaTheme="minorEastAsia" w:hAnsiTheme="minorHAnsi" w:cstheme="minorBidi"/>
          <w:b w:val="0"/>
          <w:caps w:val="0"/>
          <w:spacing w:val="0"/>
          <w:szCs w:val="22"/>
        </w:rPr>
      </w:pPr>
      <w:hyperlink w:anchor="_Toc126793021" w:history="1">
        <w:r w:rsidR="00402204" w:rsidRPr="00F425CA">
          <w:rPr>
            <w:rStyle w:val="Hypertextovodkaz"/>
          </w:rPr>
          <w:t>Seznam použitých podkladů</w:t>
        </w:r>
        <w:r w:rsidR="00402204">
          <w:rPr>
            <w:webHidden/>
          </w:rPr>
          <w:tab/>
        </w:r>
        <w:r w:rsidR="00402204">
          <w:rPr>
            <w:webHidden/>
          </w:rPr>
          <w:fldChar w:fldCharType="begin"/>
        </w:r>
        <w:r w:rsidR="00402204">
          <w:rPr>
            <w:webHidden/>
          </w:rPr>
          <w:instrText xml:space="preserve"> PAGEREF _Toc126793021 \h </w:instrText>
        </w:r>
        <w:r w:rsidR="00402204">
          <w:rPr>
            <w:webHidden/>
          </w:rPr>
        </w:r>
        <w:r w:rsidR="00402204">
          <w:rPr>
            <w:webHidden/>
          </w:rPr>
          <w:fldChar w:fldCharType="separate"/>
        </w:r>
        <w:r>
          <w:rPr>
            <w:webHidden/>
          </w:rPr>
          <w:t>126</w:t>
        </w:r>
        <w:r w:rsidR="00402204">
          <w:rPr>
            <w:webHidden/>
          </w:rPr>
          <w:fldChar w:fldCharType="end"/>
        </w:r>
      </w:hyperlink>
    </w:p>
    <w:p w14:paraId="45902F9B" w14:textId="21AADB52" w:rsidR="006A7822" w:rsidRPr="008C1ACA" w:rsidRDefault="00114767" w:rsidP="004A7519">
      <w:r w:rsidRPr="008C1ACA">
        <w:fldChar w:fldCharType="end"/>
      </w:r>
    </w:p>
    <w:p w14:paraId="4FE10929" w14:textId="7002702C" w:rsidR="0038799D" w:rsidRPr="008C1ACA" w:rsidRDefault="0038799D" w:rsidP="0038799D">
      <w:pPr>
        <w:pStyle w:val="Podtitul"/>
      </w:pPr>
      <w:r w:rsidRPr="008C1ACA">
        <w:t>seznam tabulek</w:t>
      </w:r>
    </w:p>
    <w:p w14:paraId="0B522A3C" w14:textId="77777777" w:rsidR="00402204" w:rsidRPr="00402204" w:rsidRDefault="001658D1">
      <w:pPr>
        <w:pStyle w:val="Seznamobrzk"/>
        <w:tabs>
          <w:tab w:val="right" w:leader="dot" w:pos="9060"/>
        </w:tabs>
        <w:rPr>
          <w:rFonts w:asciiTheme="minorHAnsi" w:eastAsiaTheme="minorEastAsia" w:hAnsiTheme="minorHAnsi" w:cstheme="minorBidi"/>
          <w:i w:val="0"/>
          <w:noProof/>
          <w:szCs w:val="22"/>
        </w:rPr>
      </w:pPr>
      <w:r w:rsidRPr="008C1ACA">
        <w:fldChar w:fldCharType="begin"/>
      </w:r>
      <w:r w:rsidRPr="008C1ACA">
        <w:instrText xml:space="preserve"> TOC \h \z \c "Tabulka" </w:instrText>
      </w:r>
      <w:r w:rsidRPr="008C1ACA">
        <w:fldChar w:fldCharType="separate"/>
      </w:r>
      <w:hyperlink w:anchor="_Toc126793022" w:history="1">
        <w:r w:rsidR="00402204" w:rsidRPr="00402204">
          <w:rPr>
            <w:rStyle w:val="Hypertextovodkaz"/>
            <w:noProof/>
          </w:rPr>
          <w:t>Tabulka 1:Shrnutí obsahu změny ÚP hl. m. Prahy č. Z 3093/10</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_Toc126793022 \h </w:instrText>
        </w:r>
        <w:r w:rsidR="00402204" w:rsidRPr="00402204">
          <w:rPr>
            <w:noProof/>
            <w:webHidden/>
          </w:rPr>
        </w:r>
        <w:r w:rsidR="00402204" w:rsidRPr="00402204">
          <w:rPr>
            <w:noProof/>
            <w:webHidden/>
          </w:rPr>
          <w:fldChar w:fldCharType="separate"/>
        </w:r>
        <w:r w:rsidR="0061383D">
          <w:rPr>
            <w:noProof/>
            <w:webHidden/>
          </w:rPr>
          <w:t>1</w:t>
        </w:r>
        <w:r w:rsidR="00402204" w:rsidRPr="00402204">
          <w:rPr>
            <w:noProof/>
            <w:webHidden/>
          </w:rPr>
          <w:fldChar w:fldCharType="end"/>
        </w:r>
      </w:hyperlink>
    </w:p>
    <w:p w14:paraId="6A2B05DA"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23" w:history="1">
        <w:r w:rsidR="00402204" w:rsidRPr="00402204">
          <w:rPr>
            <w:rStyle w:val="Hypertextovodkaz"/>
            <w:noProof/>
          </w:rPr>
          <w:t>Tabulka 2: Souhrnná bilance ploch dle způsobu využití po změně č. Z 3093/10</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_Toc126793023 \h </w:instrText>
        </w:r>
        <w:r w:rsidR="00402204" w:rsidRPr="00402204">
          <w:rPr>
            <w:noProof/>
            <w:webHidden/>
          </w:rPr>
        </w:r>
        <w:r w:rsidR="00402204" w:rsidRPr="00402204">
          <w:rPr>
            <w:noProof/>
            <w:webHidden/>
          </w:rPr>
          <w:fldChar w:fldCharType="separate"/>
        </w:r>
        <w:r>
          <w:rPr>
            <w:noProof/>
            <w:webHidden/>
          </w:rPr>
          <w:t>8</w:t>
        </w:r>
        <w:r w:rsidR="00402204" w:rsidRPr="00402204">
          <w:rPr>
            <w:noProof/>
            <w:webHidden/>
          </w:rPr>
          <w:fldChar w:fldCharType="end"/>
        </w:r>
      </w:hyperlink>
    </w:p>
    <w:p w14:paraId="0F8C7608"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24" w:history="1">
        <w:r w:rsidR="00402204" w:rsidRPr="00402204">
          <w:rPr>
            <w:rStyle w:val="Hypertextovodkaz"/>
            <w:noProof/>
          </w:rPr>
          <w:t>Tabulka 3: Klasifikace vztahu změny č. Z 3093/10 k cílům ochrany ŽP</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_Toc126793024 \h </w:instrText>
        </w:r>
        <w:r w:rsidR="00402204" w:rsidRPr="00402204">
          <w:rPr>
            <w:noProof/>
            <w:webHidden/>
          </w:rPr>
        </w:r>
        <w:r w:rsidR="00402204" w:rsidRPr="00402204">
          <w:rPr>
            <w:noProof/>
            <w:webHidden/>
          </w:rPr>
          <w:fldChar w:fldCharType="separate"/>
        </w:r>
        <w:r>
          <w:rPr>
            <w:noProof/>
            <w:webHidden/>
          </w:rPr>
          <w:t>9</w:t>
        </w:r>
        <w:r w:rsidR="00402204" w:rsidRPr="00402204">
          <w:rPr>
            <w:noProof/>
            <w:webHidden/>
          </w:rPr>
          <w:fldChar w:fldCharType="end"/>
        </w:r>
      </w:hyperlink>
    </w:p>
    <w:p w14:paraId="1A98D1B9"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25" w:history="1">
        <w:r w:rsidR="00402204" w:rsidRPr="00402204">
          <w:rPr>
            <w:rStyle w:val="Hypertextovodkaz"/>
            <w:noProof/>
          </w:rPr>
          <w:t>Tabulka 4: Referenční rámec cílů ochrany životního prostředí pro změnu č. Z 3093/10</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_Toc126793025 \h </w:instrText>
        </w:r>
        <w:r w:rsidR="00402204" w:rsidRPr="00402204">
          <w:rPr>
            <w:noProof/>
            <w:webHidden/>
          </w:rPr>
        </w:r>
        <w:r w:rsidR="00402204" w:rsidRPr="00402204">
          <w:rPr>
            <w:noProof/>
            <w:webHidden/>
          </w:rPr>
          <w:fldChar w:fldCharType="separate"/>
        </w:r>
        <w:r>
          <w:rPr>
            <w:noProof/>
            <w:webHidden/>
          </w:rPr>
          <w:t>26</w:t>
        </w:r>
        <w:r w:rsidR="00402204" w:rsidRPr="00402204">
          <w:rPr>
            <w:noProof/>
            <w:webHidden/>
          </w:rPr>
          <w:fldChar w:fldCharType="end"/>
        </w:r>
      </w:hyperlink>
    </w:p>
    <w:p w14:paraId="73B25E40"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26" w:history="1">
        <w:r w:rsidR="00402204" w:rsidRPr="00402204">
          <w:rPr>
            <w:rStyle w:val="Hypertextovodkaz"/>
            <w:noProof/>
          </w:rPr>
          <w:t xml:space="preserve">Tabulka 5: </w:t>
        </w:r>
        <w:r w:rsidR="00402204" w:rsidRPr="00402204">
          <w:rPr>
            <w:rStyle w:val="Hypertextovodkaz"/>
            <w:rFonts w:eastAsia="Calibri"/>
            <w:noProof/>
          </w:rPr>
          <w:t>Průměrné hodnoty koncentrací za období 201</w:t>
        </w:r>
        <w:r w:rsidR="00402204" w:rsidRPr="00402204">
          <w:rPr>
            <w:rStyle w:val="Hypertextovodkaz"/>
            <w:noProof/>
          </w:rPr>
          <w:t>7</w:t>
        </w:r>
        <w:r w:rsidR="00402204" w:rsidRPr="00402204">
          <w:rPr>
            <w:rStyle w:val="Hypertextovodkaz"/>
            <w:rFonts w:eastAsia="Calibri"/>
            <w:noProof/>
          </w:rPr>
          <w:t xml:space="preserve"> – 20</w:t>
        </w:r>
        <w:r w:rsidR="00402204" w:rsidRPr="00402204">
          <w:rPr>
            <w:rStyle w:val="Hypertextovodkaz"/>
            <w:noProof/>
          </w:rPr>
          <w:t>21</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_Toc126793026 \h </w:instrText>
        </w:r>
        <w:r w:rsidR="00402204" w:rsidRPr="00402204">
          <w:rPr>
            <w:noProof/>
            <w:webHidden/>
          </w:rPr>
        </w:r>
        <w:r w:rsidR="00402204" w:rsidRPr="00402204">
          <w:rPr>
            <w:noProof/>
            <w:webHidden/>
          </w:rPr>
          <w:fldChar w:fldCharType="separate"/>
        </w:r>
        <w:r>
          <w:rPr>
            <w:noProof/>
            <w:webHidden/>
          </w:rPr>
          <w:t>29</w:t>
        </w:r>
        <w:r w:rsidR="00402204" w:rsidRPr="00402204">
          <w:rPr>
            <w:noProof/>
            <w:webHidden/>
          </w:rPr>
          <w:fldChar w:fldCharType="end"/>
        </w:r>
      </w:hyperlink>
    </w:p>
    <w:p w14:paraId="1CD6B85C"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27" w:history="1">
        <w:r w:rsidR="00402204" w:rsidRPr="00402204">
          <w:rPr>
            <w:rStyle w:val="Hypertextovodkaz"/>
            <w:noProof/>
          </w:rPr>
          <w:t>Tabulka 6: Klasifikace způsobu zapracování referenčních cílů ochrany ŽP do změny ÚP</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_Toc126793027 \h </w:instrText>
        </w:r>
        <w:r w:rsidR="00402204" w:rsidRPr="00402204">
          <w:rPr>
            <w:noProof/>
            <w:webHidden/>
          </w:rPr>
        </w:r>
        <w:r w:rsidR="00402204" w:rsidRPr="00402204">
          <w:rPr>
            <w:noProof/>
            <w:webHidden/>
          </w:rPr>
          <w:fldChar w:fldCharType="separate"/>
        </w:r>
        <w:r>
          <w:rPr>
            <w:noProof/>
            <w:webHidden/>
          </w:rPr>
          <w:t>57</w:t>
        </w:r>
        <w:r w:rsidR="00402204" w:rsidRPr="00402204">
          <w:rPr>
            <w:noProof/>
            <w:webHidden/>
          </w:rPr>
          <w:fldChar w:fldCharType="end"/>
        </w:r>
      </w:hyperlink>
    </w:p>
    <w:p w14:paraId="746B65AE"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28" w:history="1">
        <w:r w:rsidR="00402204" w:rsidRPr="00402204">
          <w:rPr>
            <w:rStyle w:val="Hypertextovodkaz"/>
            <w:noProof/>
          </w:rPr>
          <w:t>Tabulka 7: Zhodnocení způsobu zapracování referenčních cílů ochrany ŽP do změny č. Z 3093/10</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_Toc126793028 \h </w:instrText>
        </w:r>
        <w:r w:rsidR="00402204" w:rsidRPr="00402204">
          <w:rPr>
            <w:noProof/>
            <w:webHidden/>
          </w:rPr>
        </w:r>
        <w:r w:rsidR="00402204" w:rsidRPr="00402204">
          <w:rPr>
            <w:noProof/>
            <w:webHidden/>
          </w:rPr>
          <w:fldChar w:fldCharType="separate"/>
        </w:r>
        <w:r>
          <w:rPr>
            <w:noProof/>
            <w:webHidden/>
          </w:rPr>
          <w:t>57</w:t>
        </w:r>
        <w:r w:rsidR="00402204" w:rsidRPr="00402204">
          <w:rPr>
            <w:noProof/>
            <w:webHidden/>
          </w:rPr>
          <w:fldChar w:fldCharType="end"/>
        </w:r>
      </w:hyperlink>
    </w:p>
    <w:p w14:paraId="5728B042"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29" w:history="1">
        <w:r w:rsidR="00402204" w:rsidRPr="00402204">
          <w:rPr>
            <w:rStyle w:val="Hypertextovodkaz"/>
            <w:noProof/>
          </w:rPr>
          <w:t>Tabulka 8: Ukazatele pro sledování vlivů změny č. Z 3093/10 na životní prostředí</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_Toc126793029 \h </w:instrText>
        </w:r>
        <w:r w:rsidR="00402204" w:rsidRPr="00402204">
          <w:rPr>
            <w:noProof/>
            <w:webHidden/>
          </w:rPr>
        </w:r>
        <w:r w:rsidR="00402204" w:rsidRPr="00402204">
          <w:rPr>
            <w:noProof/>
            <w:webHidden/>
          </w:rPr>
          <w:fldChar w:fldCharType="separate"/>
        </w:r>
        <w:r>
          <w:rPr>
            <w:noProof/>
            <w:webHidden/>
          </w:rPr>
          <w:t>58</w:t>
        </w:r>
        <w:r w:rsidR="00402204" w:rsidRPr="00402204">
          <w:rPr>
            <w:noProof/>
            <w:webHidden/>
          </w:rPr>
          <w:fldChar w:fldCharType="end"/>
        </w:r>
      </w:hyperlink>
    </w:p>
    <w:p w14:paraId="4EFEAB1E"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30" w:history="1">
        <w:r w:rsidR="00402204" w:rsidRPr="00402204">
          <w:rPr>
            <w:rStyle w:val="Hypertextovodkaz"/>
            <w:noProof/>
          </w:rPr>
          <w:t>Tabulka 9: Vyhodnocení požadavků příslušného úřadu k posouzení změny č. Z 3093/10</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_Toc126793030 \h </w:instrText>
        </w:r>
        <w:r w:rsidR="00402204" w:rsidRPr="00402204">
          <w:rPr>
            <w:noProof/>
            <w:webHidden/>
          </w:rPr>
        </w:r>
        <w:r w:rsidR="00402204" w:rsidRPr="00402204">
          <w:rPr>
            <w:noProof/>
            <w:webHidden/>
          </w:rPr>
          <w:fldChar w:fldCharType="separate"/>
        </w:r>
        <w:r>
          <w:rPr>
            <w:noProof/>
            <w:webHidden/>
          </w:rPr>
          <w:t>65</w:t>
        </w:r>
        <w:r w:rsidR="00402204" w:rsidRPr="00402204">
          <w:rPr>
            <w:noProof/>
            <w:webHidden/>
          </w:rPr>
          <w:fldChar w:fldCharType="end"/>
        </w:r>
      </w:hyperlink>
    </w:p>
    <w:p w14:paraId="1AF78142"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31" w:history="1">
        <w:r w:rsidR="00402204" w:rsidRPr="00402204">
          <w:rPr>
            <w:rStyle w:val="Hypertextovodkaz"/>
            <w:noProof/>
          </w:rPr>
          <w:t xml:space="preserve">Tab 10 </w:t>
        </w:r>
        <w:r w:rsidR="00402204" w:rsidRPr="00402204">
          <w:rPr>
            <w:rStyle w:val="Hypertextovodkaz"/>
            <w:rFonts w:eastAsia="Calibri"/>
            <w:bCs/>
            <w:noProof/>
          </w:rPr>
          <w:t>Oblasti a principy udržitelného rozvoje dle ÚAP HMP 2020 z hlediska řešení ÚP hl. m. Prahy</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_Toc126793031 \h </w:instrText>
        </w:r>
        <w:r w:rsidR="00402204" w:rsidRPr="00402204">
          <w:rPr>
            <w:noProof/>
            <w:webHidden/>
          </w:rPr>
        </w:r>
        <w:r w:rsidR="00402204" w:rsidRPr="00402204">
          <w:rPr>
            <w:noProof/>
            <w:webHidden/>
          </w:rPr>
          <w:fldChar w:fldCharType="separate"/>
        </w:r>
        <w:r>
          <w:rPr>
            <w:noProof/>
            <w:webHidden/>
          </w:rPr>
          <w:t>110</w:t>
        </w:r>
        <w:r w:rsidR="00402204" w:rsidRPr="00402204">
          <w:rPr>
            <w:noProof/>
            <w:webHidden/>
          </w:rPr>
          <w:fldChar w:fldCharType="end"/>
        </w:r>
      </w:hyperlink>
    </w:p>
    <w:p w14:paraId="24266EE9"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32" w:history="1">
        <w:r w:rsidR="00402204" w:rsidRPr="00402204">
          <w:rPr>
            <w:rStyle w:val="Hypertextovodkaz"/>
            <w:noProof/>
          </w:rPr>
          <w:t xml:space="preserve">Tabulka 11 </w:t>
        </w:r>
        <w:r w:rsidR="00402204" w:rsidRPr="00402204">
          <w:rPr>
            <w:rStyle w:val="Hypertextovodkaz"/>
            <w:rFonts w:eastAsia="Calibri"/>
            <w:bCs/>
            <w:noProof/>
          </w:rPr>
          <w:t>Vyhodnocení vlivů změny č. Z 3093/10 na vybrané cíle udržitelného rozvoje dle ÚAP HMP 2020</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_Toc126793032 \h </w:instrText>
        </w:r>
        <w:r w:rsidR="00402204" w:rsidRPr="00402204">
          <w:rPr>
            <w:noProof/>
            <w:webHidden/>
          </w:rPr>
        </w:r>
        <w:r w:rsidR="00402204" w:rsidRPr="00402204">
          <w:rPr>
            <w:noProof/>
            <w:webHidden/>
          </w:rPr>
          <w:fldChar w:fldCharType="separate"/>
        </w:r>
        <w:r>
          <w:rPr>
            <w:noProof/>
            <w:webHidden/>
          </w:rPr>
          <w:t>114</w:t>
        </w:r>
        <w:r w:rsidR="00402204" w:rsidRPr="00402204">
          <w:rPr>
            <w:noProof/>
            <w:webHidden/>
          </w:rPr>
          <w:fldChar w:fldCharType="end"/>
        </w:r>
      </w:hyperlink>
    </w:p>
    <w:p w14:paraId="7179A161"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33" w:history="1">
        <w:r w:rsidR="00402204" w:rsidRPr="00402204">
          <w:rPr>
            <w:rStyle w:val="Hypertextovodkaz"/>
            <w:noProof/>
          </w:rPr>
          <w:t>Tabulka 12 Klasifikace míry souladu s prioritami platných ZÚR hl. m. Prahy</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_Toc126793033 \h </w:instrText>
        </w:r>
        <w:r w:rsidR="00402204" w:rsidRPr="00402204">
          <w:rPr>
            <w:noProof/>
            <w:webHidden/>
          </w:rPr>
        </w:r>
        <w:r w:rsidR="00402204" w:rsidRPr="00402204">
          <w:rPr>
            <w:noProof/>
            <w:webHidden/>
          </w:rPr>
          <w:fldChar w:fldCharType="separate"/>
        </w:r>
        <w:r>
          <w:rPr>
            <w:noProof/>
            <w:webHidden/>
          </w:rPr>
          <w:t>117</w:t>
        </w:r>
        <w:r w:rsidR="00402204" w:rsidRPr="00402204">
          <w:rPr>
            <w:noProof/>
            <w:webHidden/>
          </w:rPr>
          <w:fldChar w:fldCharType="end"/>
        </w:r>
      </w:hyperlink>
    </w:p>
    <w:p w14:paraId="6231040B" w14:textId="77777777" w:rsidR="00402204" w:rsidRP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34" w:history="1">
        <w:r w:rsidR="00402204" w:rsidRPr="00402204">
          <w:rPr>
            <w:rStyle w:val="Hypertextovodkaz"/>
            <w:noProof/>
          </w:rPr>
          <w:t xml:space="preserve">Tabulka 13 </w:t>
        </w:r>
        <w:r w:rsidR="00402204" w:rsidRPr="00402204">
          <w:rPr>
            <w:rStyle w:val="Hypertextovodkaz"/>
            <w:rFonts w:eastAsia="Calibri"/>
            <w:bCs/>
            <w:noProof/>
          </w:rPr>
          <w:t>Hodnocení přínosů změny č. Z 3093/10 k naplnění priorit územního plánování obsažených v ZÚR hl. m. Prahy</w:t>
        </w:r>
        <w:r w:rsidR="00402204" w:rsidRPr="00402204">
          <w:rPr>
            <w:noProof/>
            <w:webHidden/>
          </w:rPr>
          <w:tab/>
        </w:r>
        <w:r w:rsidR="00402204" w:rsidRPr="00402204">
          <w:rPr>
            <w:noProof/>
            <w:webHidden/>
          </w:rPr>
          <w:fldChar w:fldCharType="begin"/>
        </w:r>
        <w:r w:rsidR="00402204" w:rsidRPr="00402204">
          <w:rPr>
            <w:noProof/>
            <w:webHidden/>
          </w:rPr>
          <w:instrText xml:space="preserve"> PAGEREF _Toc126793034 \h </w:instrText>
        </w:r>
        <w:r w:rsidR="00402204" w:rsidRPr="00402204">
          <w:rPr>
            <w:noProof/>
            <w:webHidden/>
          </w:rPr>
        </w:r>
        <w:r w:rsidR="00402204" w:rsidRPr="00402204">
          <w:rPr>
            <w:noProof/>
            <w:webHidden/>
          </w:rPr>
          <w:fldChar w:fldCharType="separate"/>
        </w:r>
        <w:r>
          <w:rPr>
            <w:noProof/>
            <w:webHidden/>
          </w:rPr>
          <w:t>118</w:t>
        </w:r>
        <w:r w:rsidR="00402204" w:rsidRPr="00402204">
          <w:rPr>
            <w:noProof/>
            <w:webHidden/>
          </w:rPr>
          <w:fldChar w:fldCharType="end"/>
        </w:r>
      </w:hyperlink>
    </w:p>
    <w:p w14:paraId="159D2C56" w14:textId="77777777" w:rsidR="001658D1" w:rsidRPr="008C1ACA" w:rsidRDefault="001658D1" w:rsidP="00D23DA7">
      <w:r w:rsidRPr="008C1ACA">
        <w:fldChar w:fldCharType="end"/>
      </w:r>
    </w:p>
    <w:p w14:paraId="4C0B7D64" w14:textId="3E0924DB" w:rsidR="00E248A3" w:rsidRPr="008C1ACA" w:rsidRDefault="00792949" w:rsidP="00771B97">
      <w:pPr>
        <w:pStyle w:val="Podtitul"/>
      </w:pPr>
      <w:r w:rsidRPr="008C1ACA">
        <w:t>Seznam obrázků</w:t>
      </w:r>
    </w:p>
    <w:p w14:paraId="45E6A5E1" w14:textId="77777777" w:rsidR="00402204" w:rsidRDefault="00792949">
      <w:pPr>
        <w:pStyle w:val="Seznamobrzk"/>
        <w:tabs>
          <w:tab w:val="right" w:leader="dot" w:pos="9060"/>
        </w:tabs>
        <w:rPr>
          <w:rFonts w:asciiTheme="minorHAnsi" w:eastAsiaTheme="minorEastAsia" w:hAnsiTheme="minorHAnsi" w:cstheme="minorBidi"/>
          <w:i w:val="0"/>
          <w:noProof/>
          <w:szCs w:val="22"/>
        </w:rPr>
      </w:pPr>
      <w:r w:rsidRPr="008C1ACA">
        <w:fldChar w:fldCharType="begin"/>
      </w:r>
      <w:r w:rsidRPr="008C1ACA">
        <w:instrText xml:space="preserve"> TOC \h \z \c "Obrázek" </w:instrText>
      </w:r>
      <w:r w:rsidRPr="008C1ACA">
        <w:fldChar w:fldCharType="separate"/>
      </w:r>
      <w:hyperlink w:anchor="_Toc126793035" w:history="1">
        <w:r w:rsidR="00402204" w:rsidRPr="000951C2">
          <w:rPr>
            <w:rStyle w:val="Hypertextovodkaz"/>
            <w:noProof/>
          </w:rPr>
          <w:t>Obrázek 1: Vymezení plochy Z3093/10 nad leteckým snímkem</w:t>
        </w:r>
        <w:r w:rsidR="00402204">
          <w:rPr>
            <w:noProof/>
            <w:webHidden/>
          </w:rPr>
          <w:tab/>
        </w:r>
        <w:r w:rsidR="00402204">
          <w:rPr>
            <w:noProof/>
            <w:webHidden/>
          </w:rPr>
          <w:fldChar w:fldCharType="begin"/>
        </w:r>
        <w:r w:rsidR="00402204">
          <w:rPr>
            <w:noProof/>
            <w:webHidden/>
          </w:rPr>
          <w:instrText xml:space="preserve"> PAGEREF _Toc126793035 \h </w:instrText>
        </w:r>
        <w:r w:rsidR="00402204">
          <w:rPr>
            <w:noProof/>
            <w:webHidden/>
          </w:rPr>
        </w:r>
        <w:r w:rsidR="00402204">
          <w:rPr>
            <w:noProof/>
            <w:webHidden/>
          </w:rPr>
          <w:fldChar w:fldCharType="separate"/>
        </w:r>
        <w:r w:rsidR="0061383D">
          <w:rPr>
            <w:noProof/>
            <w:webHidden/>
          </w:rPr>
          <w:t>27</w:t>
        </w:r>
        <w:r w:rsidR="00402204">
          <w:rPr>
            <w:noProof/>
            <w:webHidden/>
          </w:rPr>
          <w:fldChar w:fldCharType="end"/>
        </w:r>
      </w:hyperlink>
    </w:p>
    <w:p w14:paraId="3C767F22" w14:textId="77777777" w:rsid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36" w:history="1">
        <w:r w:rsidR="00402204" w:rsidRPr="000951C2">
          <w:rPr>
            <w:rStyle w:val="Hypertextovodkaz"/>
            <w:noProof/>
          </w:rPr>
          <w:t>Obrázek 2: Pohled z parkoviště od ulice Lovosická</w:t>
        </w:r>
        <w:r w:rsidR="00402204">
          <w:rPr>
            <w:noProof/>
            <w:webHidden/>
          </w:rPr>
          <w:tab/>
        </w:r>
        <w:r w:rsidR="00402204">
          <w:rPr>
            <w:noProof/>
            <w:webHidden/>
          </w:rPr>
          <w:fldChar w:fldCharType="begin"/>
        </w:r>
        <w:r w:rsidR="00402204">
          <w:rPr>
            <w:noProof/>
            <w:webHidden/>
          </w:rPr>
          <w:instrText xml:space="preserve"> PAGEREF _Toc126793036 \h </w:instrText>
        </w:r>
        <w:r w:rsidR="00402204">
          <w:rPr>
            <w:noProof/>
            <w:webHidden/>
          </w:rPr>
        </w:r>
        <w:r w:rsidR="00402204">
          <w:rPr>
            <w:noProof/>
            <w:webHidden/>
          </w:rPr>
          <w:fldChar w:fldCharType="separate"/>
        </w:r>
        <w:r>
          <w:rPr>
            <w:noProof/>
            <w:webHidden/>
          </w:rPr>
          <w:t>27</w:t>
        </w:r>
        <w:r w:rsidR="00402204">
          <w:rPr>
            <w:noProof/>
            <w:webHidden/>
          </w:rPr>
          <w:fldChar w:fldCharType="end"/>
        </w:r>
      </w:hyperlink>
    </w:p>
    <w:p w14:paraId="28F7FF63" w14:textId="77777777" w:rsid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37" w:history="1">
        <w:r w:rsidR="00402204" w:rsidRPr="000951C2">
          <w:rPr>
            <w:rStyle w:val="Hypertextovodkaz"/>
            <w:noProof/>
          </w:rPr>
          <w:t>Obrázek 3: Veřejný prostor před poliklinikou Prosek</w:t>
        </w:r>
        <w:r w:rsidR="00402204">
          <w:rPr>
            <w:noProof/>
            <w:webHidden/>
          </w:rPr>
          <w:tab/>
        </w:r>
        <w:r w:rsidR="00402204">
          <w:rPr>
            <w:noProof/>
            <w:webHidden/>
          </w:rPr>
          <w:fldChar w:fldCharType="begin"/>
        </w:r>
        <w:r w:rsidR="00402204">
          <w:rPr>
            <w:noProof/>
            <w:webHidden/>
          </w:rPr>
          <w:instrText xml:space="preserve"> PAGEREF _Toc126793037 \h </w:instrText>
        </w:r>
        <w:r w:rsidR="00402204">
          <w:rPr>
            <w:noProof/>
            <w:webHidden/>
          </w:rPr>
        </w:r>
        <w:r w:rsidR="00402204">
          <w:rPr>
            <w:noProof/>
            <w:webHidden/>
          </w:rPr>
          <w:fldChar w:fldCharType="separate"/>
        </w:r>
        <w:r>
          <w:rPr>
            <w:noProof/>
            <w:webHidden/>
          </w:rPr>
          <w:t>28</w:t>
        </w:r>
        <w:r w:rsidR="00402204">
          <w:rPr>
            <w:noProof/>
            <w:webHidden/>
          </w:rPr>
          <w:fldChar w:fldCharType="end"/>
        </w:r>
      </w:hyperlink>
    </w:p>
    <w:p w14:paraId="4D0D501B" w14:textId="77777777" w:rsid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38" w:history="1">
        <w:r w:rsidR="00402204" w:rsidRPr="000951C2">
          <w:rPr>
            <w:rStyle w:val="Hypertextovodkaz"/>
            <w:noProof/>
          </w:rPr>
          <w:t>Obrázek 4: Objekt polikliniky Prosek</w:t>
        </w:r>
        <w:r w:rsidR="00402204">
          <w:rPr>
            <w:noProof/>
            <w:webHidden/>
          </w:rPr>
          <w:tab/>
        </w:r>
        <w:r w:rsidR="00402204">
          <w:rPr>
            <w:noProof/>
            <w:webHidden/>
          </w:rPr>
          <w:fldChar w:fldCharType="begin"/>
        </w:r>
        <w:r w:rsidR="00402204">
          <w:rPr>
            <w:noProof/>
            <w:webHidden/>
          </w:rPr>
          <w:instrText xml:space="preserve"> PAGEREF _Toc126793038 \h </w:instrText>
        </w:r>
        <w:r w:rsidR="00402204">
          <w:rPr>
            <w:noProof/>
            <w:webHidden/>
          </w:rPr>
        </w:r>
        <w:r w:rsidR="00402204">
          <w:rPr>
            <w:noProof/>
            <w:webHidden/>
          </w:rPr>
          <w:fldChar w:fldCharType="separate"/>
        </w:r>
        <w:r>
          <w:rPr>
            <w:noProof/>
            <w:webHidden/>
          </w:rPr>
          <w:t>28</w:t>
        </w:r>
        <w:r w:rsidR="00402204">
          <w:rPr>
            <w:noProof/>
            <w:webHidden/>
          </w:rPr>
          <w:fldChar w:fldCharType="end"/>
        </w:r>
      </w:hyperlink>
    </w:p>
    <w:p w14:paraId="12C6FF2B" w14:textId="6B01316A" w:rsid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39" w:history="1">
        <w:r w:rsidR="00402204" w:rsidRPr="000951C2">
          <w:rPr>
            <w:rStyle w:val="Hypertextovodkaz"/>
            <w:noProof/>
          </w:rPr>
          <w:t>Obrázek 5: Pohled z ulice Lovosické ke stanici metra Střížkov</w:t>
        </w:r>
        <w:r w:rsidR="00402204">
          <w:rPr>
            <w:noProof/>
            <w:webHidden/>
          </w:rPr>
          <w:tab/>
        </w:r>
        <w:r w:rsidR="00402204">
          <w:rPr>
            <w:noProof/>
            <w:webHidden/>
          </w:rPr>
          <w:fldChar w:fldCharType="begin"/>
        </w:r>
        <w:r w:rsidR="00402204">
          <w:rPr>
            <w:noProof/>
            <w:webHidden/>
          </w:rPr>
          <w:instrText xml:space="preserve"> PAGEREF _Toc126793039 \h </w:instrText>
        </w:r>
        <w:r w:rsidR="00402204">
          <w:rPr>
            <w:noProof/>
            <w:webHidden/>
          </w:rPr>
        </w:r>
        <w:r w:rsidR="00402204">
          <w:rPr>
            <w:noProof/>
            <w:webHidden/>
          </w:rPr>
          <w:fldChar w:fldCharType="separate"/>
        </w:r>
        <w:r>
          <w:rPr>
            <w:noProof/>
            <w:webHidden/>
          </w:rPr>
          <w:t>28</w:t>
        </w:r>
        <w:r w:rsidR="00402204">
          <w:rPr>
            <w:noProof/>
            <w:webHidden/>
          </w:rPr>
          <w:fldChar w:fldCharType="end"/>
        </w:r>
      </w:hyperlink>
    </w:p>
    <w:p w14:paraId="7737C28D" w14:textId="77777777" w:rsid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40" w:history="1">
        <w:r w:rsidR="00402204" w:rsidRPr="000951C2">
          <w:rPr>
            <w:rStyle w:val="Hypertextovodkaz"/>
            <w:noProof/>
          </w:rPr>
          <w:t>Obrázek 6: Hluk z automobilové dopravy v zájmovém území ve dne (rok 2016)</w:t>
        </w:r>
        <w:r w:rsidR="00402204">
          <w:rPr>
            <w:noProof/>
            <w:webHidden/>
          </w:rPr>
          <w:tab/>
        </w:r>
        <w:r w:rsidR="00402204">
          <w:rPr>
            <w:noProof/>
            <w:webHidden/>
          </w:rPr>
          <w:fldChar w:fldCharType="begin"/>
        </w:r>
        <w:r w:rsidR="00402204">
          <w:rPr>
            <w:noProof/>
            <w:webHidden/>
          </w:rPr>
          <w:instrText xml:space="preserve"> PAGEREF _Toc126793040 \h </w:instrText>
        </w:r>
        <w:r w:rsidR="00402204">
          <w:rPr>
            <w:noProof/>
            <w:webHidden/>
          </w:rPr>
        </w:r>
        <w:r w:rsidR="00402204">
          <w:rPr>
            <w:noProof/>
            <w:webHidden/>
          </w:rPr>
          <w:fldChar w:fldCharType="separate"/>
        </w:r>
        <w:r>
          <w:rPr>
            <w:noProof/>
            <w:webHidden/>
          </w:rPr>
          <w:t>31</w:t>
        </w:r>
        <w:r w:rsidR="00402204">
          <w:rPr>
            <w:noProof/>
            <w:webHidden/>
          </w:rPr>
          <w:fldChar w:fldCharType="end"/>
        </w:r>
      </w:hyperlink>
    </w:p>
    <w:p w14:paraId="312F8253" w14:textId="77777777" w:rsid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41" w:history="1">
        <w:r w:rsidR="00402204" w:rsidRPr="000951C2">
          <w:rPr>
            <w:rStyle w:val="Hypertextovodkaz"/>
            <w:noProof/>
          </w:rPr>
          <w:t>Obrázek 7: Hluk z automobilové dopravy v zájmovém území v noci (rok 2016)</w:t>
        </w:r>
        <w:r w:rsidR="00402204">
          <w:rPr>
            <w:noProof/>
            <w:webHidden/>
          </w:rPr>
          <w:tab/>
        </w:r>
        <w:r w:rsidR="00402204">
          <w:rPr>
            <w:noProof/>
            <w:webHidden/>
          </w:rPr>
          <w:fldChar w:fldCharType="begin"/>
        </w:r>
        <w:r w:rsidR="00402204">
          <w:rPr>
            <w:noProof/>
            <w:webHidden/>
          </w:rPr>
          <w:instrText xml:space="preserve"> PAGEREF _Toc126793041 \h </w:instrText>
        </w:r>
        <w:r w:rsidR="00402204">
          <w:rPr>
            <w:noProof/>
            <w:webHidden/>
          </w:rPr>
        </w:r>
        <w:r w:rsidR="00402204">
          <w:rPr>
            <w:noProof/>
            <w:webHidden/>
          </w:rPr>
          <w:fldChar w:fldCharType="separate"/>
        </w:r>
        <w:r>
          <w:rPr>
            <w:noProof/>
            <w:webHidden/>
          </w:rPr>
          <w:t>31</w:t>
        </w:r>
        <w:r w:rsidR="00402204">
          <w:rPr>
            <w:noProof/>
            <w:webHidden/>
          </w:rPr>
          <w:fldChar w:fldCharType="end"/>
        </w:r>
      </w:hyperlink>
    </w:p>
    <w:p w14:paraId="06A78199" w14:textId="77777777" w:rsid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42" w:history="1">
        <w:r w:rsidR="00402204" w:rsidRPr="000951C2">
          <w:rPr>
            <w:rStyle w:val="Hypertextovodkaz"/>
            <w:noProof/>
          </w:rPr>
          <w:t>Obrázek 8: Přehled pořizovaných změn ÚP hl. m. Prahy v širším zájmovém území změny č. Z 3093/10</w:t>
        </w:r>
        <w:r w:rsidR="00402204">
          <w:rPr>
            <w:noProof/>
            <w:webHidden/>
          </w:rPr>
          <w:tab/>
        </w:r>
        <w:r w:rsidR="00402204">
          <w:rPr>
            <w:noProof/>
            <w:webHidden/>
          </w:rPr>
          <w:fldChar w:fldCharType="begin"/>
        </w:r>
        <w:r w:rsidR="00402204">
          <w:rPr>
            <w:noProof/>
            <w:webHidden/>
          </w:rPr>
          <w:instrText xml:space="preserve"> PAGEREF _Toc126793042 \h </w:instrText>
        </w:r>
        <w:r w:rsidR="00402204">
          <w:rPr>
            <w:noProof/>
            <w:webHidden/>
          </w:rPr>
        </w:r>
        <w:r w:rsidR="00402204">
          <w:rPr>
            <w:noProof/>
            <w:webHidden/>
          </w:rPr>
          <w:fldChar w:fldCharType="separate"/>
        </w:r>
        <w:r>
          <w:rPr>
            <w:noProof/>
            <w:webHidden/>
          </w:rPr>
          <w:t>40</w:t>
        </w:r>
        <w:r w:rsidR="00402204">
          <w:rPr>
            <w:noProof/>
            <w:webHidden/>
          </w:rPr>
          <w:fldChar w:fldCharType="end"/>
        </w:r>
      </w:hyperlink>
    </w:p>
    <w:p w14:paraId="63237D15" w14:textId="77777777" w:rsid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43" w:history="1">
        <w:r w:rsidR="00402204" w:rsidRPr="000951C2">
          <w:rPr>
            <w:rStyle w:val="Hypertextovodkaz"/>
            <w:noProof/>
          </w:rPr>
          <w:t>Obrázek 9: Vztah navrhovaného řešení k celoměstskému systému zeleně</w:t>
        </w:r>
        <w:r w:rsidR="00402204">
          <w:rPr>
            <w:noProof/>
            <w:webHidden/>
          </w:rPr>
          <w:tab/>
        </w:r>
        <w:r w:rsidR="00402204">
          <w:rPr>
            <w:noProof/>
            <w:webHidden/>
          </w:rPr>
          <w:fldChar w:fldCharType="begin"/>
        </w:r>
        <w:r w:rsidR="00402204">
          <w:rPr>
            <w:noProof/>
            <w:webHidden/>
          </w:rPr>
          <w:instrText xml:space="preserve"> PAGEREF _Toc126793043 \h </w:instrText>
        </w:r>
        <w:r w:rsidR="00402204">
          <w:rPr>
            <w:noProof/>
            <w:webHidden/>
          </w:rPr>
        </w:r>
        <w:r w:rsidR="00402204">
          <w:rPr>
            <w:noProof/>
            <w:webHidden/>
          </w:rPr>
          <w:fldChar w:fldCharType="separate"/>
        </w:r>
        <w:r>
          <w:rPr>
            <w:noProof/>
            <w:webHidden/>
          </w:rPr>
          <w:t>48</w:t>
        </w:r>
        <w:r w:rsidR="00402204">
          <w:rPr>
            <w:noProof/>
            <w:webHidden/>
          </w:rPr>
          <w:fldChar w:fldCharType="end"/>
        </w:r>
      </w:hyperlink>
    </w:p>
    <w:p w14:paraId="638278CD" w14:textId="77777777" w:rsid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44" w:history="1">
        <w:r w:rsidR="00402204" w:rsidRPr="000951C2">
          <w:rPr>
            <w:rStyle w:val="Hypertextovodkaz"/>
            <w:noProof/>
          </w:rPr>
          <w:t>Obrázek 10: Širší zájmové území</w:t>
        </w:r>
        <w:r w:rsidR="00402204">
          <w:rPr>
            <w:noProof/>
            <w:webHidden/>
          </w:rPr>
          <w:tab/>
        </w:r>
        <w:r w:rsidR="00402204">
          <w:rPr>
            <w:noProof/>
            <w:webHidden/>
          </w:rPr>
          <w:fldChar w:fldCharType="begin"/>
        </w:r>
        <w:r w:rsidR="00402204">
          <w:rPr>
            <w:noProof/>
            <w:webHidden/>
          </w:rPr>
          <w:instrText xml:space="preserve"> PAGEREF _Toc126793044 \h </w:instrText>
        </w:r>
        <w:r w:rsidR="00402204">
          <w:rPr>
            <w:noProof/>
            <w:webHidden/>
          </w:rPr>
        </w:r>
        <w:r w:rsidR="00402204">
          <w:rPr>
            <w:noProof/>
            <w:webHidden/>
          </w:rPr>
          <w:fldChar w:fldCharType="separate"/>
        </w:r>
        <w:r>
          <w:rPr>
            <w:noProof/>
            <w:webHidden/>
          </w:rPr>
          <w:t>49</w:t>
        </w:r>
        <w:r w:rsidR="00402204">
          <w:rPr>
            <w:noProof/>
            <w:webHidden/>
          </w:rPr>
          <w:fldChar w:fldCharType="end"/>
        </w:r>
      </w:hyperlink>
    </w:p>
    <w:p w14:paraId="1F613913" w14:textId="77777777" w:rsidR="00402204" w:rsidRDefault="0061383D">
      <w:pPr>
        <w:pStyle w:val="Seznamobrzk"/>
        <w:tabs>
          <w:tab w:val="right" w:leader="dot" w:pos="9060"/>
        </w:tabs>
        <w:rPr>
          <w:rFonts w:asciiTheme="minorHAnsi" w:eastAsiaTheme="minorEastAsia" w:hAnsiTheme="minorHAnsi" w:cstheme="minorBidi"/>
          <w:i w:val="0"/>
          <w:noProof/>
          <w:szCs w:val="22"/>
        </w:rPr>
      </w:pPr>
      <w:hyperlink w:anchor="_Toc126793045" w:history="1">
        <w:r w:rsidR="00402204" w:rsidRPr="000951C2">
          <w:rPr>
            <w:rStyle w:val="Hypertextovodkaz"/>
            <w:noProof/>
          </w:rPr>
          <w:t>Obrázek 11: Podlažnost v zájmovém území</w:t>
        </w:r>
        <w:r w:rsidR="00402204">
          <w:rPr>
            <w:noProof/>
            <w:webHidden/>
          </w:rPr>
          <w:tab/>
        </w:r>
        <w:r w:rsidR="00402204">
          <w:rPr>
            <w:noProof/>
            <w:webHidden/>
          </w:rPr>
          <w:fldChar w:fldCharType="begin"/>
        </w:r>
        <w:r w:rsidR="00402204">
          <w:rPr>
            <w:noProof/>
            <w:webHidden/>
          </w:rPr>
          <w:instrText xml:space="preserve"> PAGEREF _Toc126793045 \h </w:instrText>
        </w:r>
        <w:r w:rsidR="00402204">
          <w:rPr>
            <w:noProof/>
            <w:webHidden/>
          </w:rPr>
        </w:r>
        <w:r w:rsidR="00402204">
          <w:rPr>
            <w:noProof/>
            <w:webHidden/>
          </w:rPr>
          <w:fldChar w:fldCharType="separate"/>
        </w:r>
        <w:r>
          <w:rPr>
            <w:noProof/>
            <w:webHidden/>
          </w:rPr>
          <w:t>49</w:t>
        </w:r>
        <w:r w:rsidR="00402204">
          <w:rPr>
            <w:noProof/>
            <w:webHidden/>
          </w:rPr>
          <w:fldChar w:fldCharType="end"/>
        </w:r>
      </w:hyperlink>
    </w:p>
    <w:p w14:paraId="0980859F" w14:textId="2E14F1CF" w:rsidR="00932E9A" w:rsidRPr="008C1ACA" w:rsidRDefault="00792949" w:rsidP="004A7519">
      <w:r w:rsidRPr="008C1ACA">
        <w:fldChar w:fldCharType="end"/>
      </w:r>
    </w:p>
    <w:p w14:paraId="278689A5" w14:textId="77777777" w:rsidR="008940E6" w:rsidRPr="008C1ACA" w:rsidRDefault="008940E6" w:rsidP="004A7519">
      <w:pPr>
        <w:sectPr w:rsidR="008940E6" w:rsidRPr="008C1ACA" w:rsidSect="00803BEE">
          <w:headerReference w:type="default" r:id="rId14"/>
          <w:footerReference w:type="even" r:id="rId15"/>
          <w:footerReference w:type="default" r:id="rId16"/>
          <w:pgSz w:w="11906" w:h="16838" w:code="9"/>
          <w:pgMar w:top="1418" w:right="1418" w:bottom="1418" w:left="1418" w:header="709" w:footer="709" w:gutter="0"/>
          <w:pgNumType w:start="1"/>
          <w:cols w:space="708"/>
        </w:sectPr>
      </w:pPr>
    </w:p>
    <w:p w14:paraId="28AFDB82" w14:textId="46269615" w:rsidR="003F50D8" w:rsidRPr="008C1ACA" w:rsidRDefault="00E248A3" w:rsidP="003F50D8">
      <w:pPr>
        <w:pStyle w:val="Nadpis0"/>
      </w:pPr>
      <w:bookmarkStart w:id="4" w:name="_Toc56002852"/>
      <w:bookmarkStart w:id="5" w:name="_Toc56005734"/>
      <w:bookmarkStart w:id="6" w:name="_Toc56006396"/>
      <w:bookmarkStart w:id="7" w:name="_Toc126792949"/>
      <w:r w:rsidRPr="008C1ACA">
        <w:t>A.</w:t>
      </w:r>
      <w:r w:rsidR="003F50D8" w:rsidRPr="008C1ACA">
        <w:tab/>
        <w:t>vyhodnocení vlivů na životní prostředí</w:t>
      </w:r>
      <w:r w:rsidR="008940E6" w:rsidRPr="008C1ACA">
        <w:br/>
      </w:r>
      <w:r w:rsidR="003F50D8" w:rsidRPr="008C1ACA">
        <w:t>dle přílohy stavebního zákona</w:t>
      </w:r>
      <w:bookmarkEnd w:id="4"/>
      <w:bookmarkEnd w:id="5"/>
      <w:bookmarkEnd w:id="6"/>
      <w:bookmarkEnd w:id="7"/>
    </w:p>
    <w:p w14:paraId="2C2DF079" w14:textId="77777777" w:rsidR="003F50D8" w:rsidRPr="008C1ACA" w:rsidRDefault="003F50D8" w:rsidP="003F50D8">
      <w:pPr>
        <w:rPr>
          <w:lang w:eastAsia="en-US"/>
        </w:rPr>
      </w:pPr>
    </w:p>
    <w:p w14:paraId="71F3B123" w14:textId="77777777" w:rsidR="003F50D8" w:rsidRPr="008C1ACA" w:rsidRDefault="003F50D8" w:rsidP="003F50D8">
      <w:pPr>
        <w:rPr>
          <w:lang w:eastAsia="en-US"/>
        </w:rPr>
      </w:pPr>
    </w:p>
    <w:p w14:paraId="44A9103A" w14:textId="1B37281F" w:rsidR="0063281B" w:rsidRPr="008C1ACA" w:rsidRDefault="003F50D8" w:rsidP="003F50D8">
      <w:pPr>
        <w:pStyle w:val="Nadpis1"/>
      </w:pPr>
      <w:bookmarkStart w:id="8" w:name="_Toc56002853"/>
      <w:bookmarkStart w:id="9" w:name="_Toc56005735"/>
      <w:bookmarkStart w:id="10" w:name="_Toc56006397"/>
      <w:bookmarkStart w:id="11" w:name="_Toc126792950"/>
      <w:r w:rsidRPr="008C1ACA">
        <w:t>1</w:t>
      </w:r>
      <w:r w:rsidR="00E248A3" w:rsidRPr="008C1ACA">
        <w:t>.</w:t>
      </w:r>
      <w:r w:rsidRPr="008C1ACA">
        <w:tab/>
      </w:r>
      <w:r w:rsidR="0063281B" w:rsidRPr="008C1ACA">
        <w:t xml:space="preserve">Stručné shrnutí obsahu a hlavních cílů </w:t>
      </w:r>
      <w:r w:rsidR="00BB1BAD" w:rsidRPr="008C1ACA">
        <w:t>Změny Ú</w:t>
      </w:r>
      <w:r w:rsidR="004A7519" w:rsidRPr="008C1ACA">
        <w:t>PD</w:t>
      </w:r>
      <w:r w:rsidR="006946A4" w:rsidRPr="008C1ACA">
        <w:t>, vztah</w:t>
      </w:r>
      <w:r w:rsidR="004A7519" w:rsidRPr="008C1ACA">
        <w:t xml:space="preserve"> </w:t>
      </w:r>
      <w:r w:rsidR="006946A4" w:rsidRPr="008C1ACA">
        <w:t>k jiným koncepcím</w:t>
      </w:r>
      <w:bookmarkEnd w:id="8"/>
      <w:bookmarkEnd w:id="9"/>
      <w:bookmarkEnd w:id="10"/>
      <w:bookmarkEnd w:id="11"/>
    </w:p>
    <w:p w14:paraId="0D7DD5CE" w14:textId="77777777" w:rsidR="00740334" w:rsidRPr="008C1ACA" w:rsidRDefault="00740334" w:rsidP="00740334">
      <w:pPr>
        <w:rPr>
          <w:lang w:eastAsia="en-US"/>
        </w:rPr>
      </w:pPr>
    </w:p>
    <w:p w14:paraId="4FA77BD2" w14:textId="050A27D4" w:rsidR="00D97E20" w:rsidRPr="008C1ACA" w:rsidRDefault="004A7519" w:rsidP="003F50D8">
      <w:pPr>
        <w:pStyle w:val="Nadpis2"/>
      </w:pPr>
      <w:bookmarkStart w:id="12" w:name="_Toc56002854"/>
      <w:bookmarkStart w:id="13" w:name="_Toc56005736"/>
      <w:bookmarkStart w:id="14" w:name="_Toc56006398"/>
      <w:bookmarkStart w:id="15" w:name="_Toc126792951"/>
      <w:r w:rsidRPr="008C1ACA">
        <w:t>1.1</w:t>
      </w:r>
      <w:r w:rsidRPr="008C1ACA">
        <w:tab/>
      </w:r>
      <w:r w:rsidR="003F50D8" w:rsidRPr="008C1ACA">
        <w:t>S</w:t>
      </w:r>
      <w:r w:rsidR="00D97E20" w:rsidRPr="008C1ACA">
        <w:t xml:space="preserve">hrnutí obsahu změny </w:t>
      </w:r>
      <w:r w:rsidRPr="008C1ACA">
        <w:t xml:space="preserve">ÚP </w:t>
      </w:r>
      <w:r w:rsidR="00322F20" w:rsidRPr="008C1ACA">
        <w:t xml:space="preserve">hl. m. Prahy </w:t>
      </w:r>
      <w:r w:rsidR="00114767" w:rsidRPr="008C1ACA">
        <w:t>č</w:t>
      </w:r>
      <w:r w:rsidRPr="008C1ACA">
        <w:t xml:space="preserve">. </w:t>
      </w:r>
      <w:r w:rsidR="00322F20" w:rsidRPr="008C1ACA">
        <w:t>Z</w:t>
      </w:r>
      <w:r w:rsidR="00194BD3" w:rsidRPr="008C1ACA">
        <w:t> </w:t>
      </w:r>
      <w:bookmarkEnd w:id="12"/>
      <w:bookmarkEnd w:id="13"/>
      <w:bookmarkEnd w:id="14"/>
      <w:r w:rsidR="00194BD3" w:rsidRPr="008C1ACA">
        <w:t>3093/10</w:t>
      </w:r>
      <w:bookmarkEnd w:id="15"/>
    </w:p>
    <w:p w14:paraId="26D98360" w14:textId="4883300A" w:rsidR="00727E69" w:rsidRPr="008C1ACA" w:rsidRDefault="007B5103" w:rsidP="007B5103">
      <w:pPr>
        <w:pStyle w:val="Titulek"/>
      </w:pPr>
      <w:bookmarkStart w:id="16" w:name="_Toc57837148"/>
      <w:bookmarkStart w:id="17" w:name="_Toc57837169"/>
      <w:bookmarkStart w:id="18" w:name="_Toc126793022"/>
      <w:r w:rsidRPr="008C1ACA">
        <w:t xml:space="preserve">Tabulka </w:t>
      </w:r>
      <w:r w:rsidR="00F7053C" w:rsidRPr="008C1ACA">
        <w:rPr>
          <w:noProof/>
        </w:rPr>
        <w:fldChar w:fldCharType="begin"/>
      </w:r>
      <w:r w:rsidR="00F7053C" w:rsidRPr="008C1ACA">
        <w:rPr>
          <w:noProof/>
        </w:rPr>
        <w:instrText xml:space="preserve"> SEQ Tabulka \* ARABIC </w:instrText>
      </w:r>
      <w:r w:rsidR="00F7053C" w:rsidRPr="008C1ACA">
        <w:rPr>
          <w:noProof/>
        </w:rPr>
        <w:fldChar w:fldCharType="separate"/>
      </w:r>
      <w:r w:rsidR="0061383D">
        <w:rPr>
          <w:noProof/>
        </w:rPr>
        <w:t>1</w:t>
      </w:r>
      <w:r w:rsidR="00F7053C" w:rsidRPr="008C1ACA">
        <w:rPr>
          <w:noProof/>
        </w:rPr>
        <w:fldChar w:fldCharType="end"/>
      </w:r>
      <w:r w:rsidRPr="008C1ACA">
        <w:t>:</w:t>
      </w:r>
      <w:r w:rsidR="00727E69" w:rsidRPr="008C1ACA">
        <w:t>Shrnutí obsahu změny ÚP hl. m. Prahy č. Z</w:t>
      </w:r>
      <w:r w:rsidR="00194BD3" w:rsidRPr="008C1ACA">
        <w:t> </w:t>
      </w:r>
      <w:bookmarkEnd w:id="16"/>
      <w:bookmarkEnd w:id="17"/>
      <w:r w:rsidR="00194BD3" w:rsidRPr="008C1ACA">
        <w:t>3093/10</w:t>
      </w:r>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2"/>
        <w:gridCol w:w="4728"/>
      </w:tblGrid>
      <w:tr w:rsidR="00EB13D7" w:rsidRPr="008C1ACA" w14:paraId="0740D726" w14:textId="77777777" w:rsidTr="0024085C">
        <w:trPr>
          <w:tblHeader/>
        </w:trPr>
        <w:tc>
          <w:tcPr>
            <w:tcW w:w="5000" w:type="pct"/>
            <w:gridSpan w:val="2"/>
            <w:shd w:val="clear" w:color="auto" w:fill="D9D9D9" w:themeFill="background1" w:themeFillShade="D9"/>
          </w:tcPr>
          <w:p w14:paraId="6746192E" w14:textId="5F60C5EA" w:rsidR="00546347" w:rsidRPr="008C1ACA" w:rsidRDefault="00546347" w:rsidP="00194BD3">
            <w:pPr>
              <w:pStyle w:val="Titulek"/>
            </w:pPr>
            <w:r w:rsidRPr="008C1ACA">
              <w:t>Z</w:t>
            </w:r>
            <w:r w:rsidR="005B5011" w:rsidRPr="008C1ACA">
              <w:t>měna č</w:t>
            </w:r>
            <w:r w:rsidRPr="008C1ACA">
              <w:t xml:space="preserve">. </w:t>
            </w:r>
            <w:r w:rsidR="00322F20" w:rsidRPr="008C1ACA">
              <w:t>Z</w:t>
            </w:r>
            <w:r w:rsidR="00194BD3" w:rsidRPr="008C1ACA">
              <w:t> 3093/10</w:t>
            </w:r>
          </w:p>
        </w:tc>
      </w:tr>
      <w:tr w:rsidR="00EB13D7" w:rsidRPr="008C1ACA" w14:paraId="373D8F16" w14:textId="77777777" w:rsidTr="0024085C">
        <w:tc>
          <w:tcPr>
            <w:tcW w:w="2391" w:type="pct"/>
          </w:tcPr>
          <w:p w14:paraId="5D8A93AF" w14:textId="0705633E" w:rsidR="0024085C" w:rsidRPr="008C1ACA" w:rsidRDefault="0024085C" w:rsidP="0024085C">
            <w:pPr>
              <w:pStyle w:val="Texttabulky-Bold"/>
            </w:pPr>
            <w:r w:rsidRPr="008C1ACA">
              <w:t>Městská část:</w:t>
            </w:r>
          </w:p>
        </w:tc>
        <w:tc>
          <w:tcPr>
            <w:tcW w:w="2609" w:type="pct"/>
            <w:vAlign w:val="center"/>
          </w:tcPr>
          <w:p w14:paraId="28509A56" w14:textId="6994704B" w:rsidR="0024085C" w:rsidRPr="008C1ACA" w:rsidRDefault="0024085C" w:rsidP="00194BD3">
            <w:pPr>
              <w:pStyle w:val="Texttabulky"/>
            </w:pPr>
            <w:r w:rsidRPr="008C1ACA">
              <w:t xml:space="preserve">Praha </w:t>
            </w:r>
            <w:r w:rsidR="00194BD3" w:rsidRPr="008C1ACA">
              <w:t>9</w:t>
            </w:r>
          </w:p>
        </w:tc>
      </w:tr>
      <w:tr w:rsidR="00D36832" w:rsidRPr="008C1ACA" w14:paraId="652F486D" w14:textId="77777777" w:rsidTr="0024085C">
        <w:tc>
          <w:tcPr>
            <w:tcW w:w="2391" w:type="pct"/>
          </w:tcPr>
          <w:p w14:paraId="4FA72186" w14:textId="74BCE569" w:rsidR="0024085C" w:rsidRPr="008C1ACA" w:rsidRDefault="0024085C" w:rsidP="0024085C">
            <w:pPr>
              <w:pStyle w:val="Texttabulky-Bold"/>
            </w:pPr>
            <w:r w:rsidRPr="008C1ACA">
              <w:t>Katastrální území:</w:t>
            </w:r>
          </w:p>
        </w:tc>
        <w:tc>
          <w:tcPr>
            <w:tcW w:w="2609" w:type="pct"/>
            <w:vAlign w:val="center"/>
          </w:tcPr>
          <w:p w14:paraId="59BDE60C" w14:textId="3BDCB260" w:rsidR="0024085C" w:rsidRPr="008C1ACA" w:rsidRDefault="00194BD3" w:rsidP="0024085C">
            <w:pPr>
              <w:pStyle w:val="Texttabulky"/>
            </w:pPr>
            <w:r w:rsidRPr="008C1ACA">
              <w:t>Střížkov</w:t>
            </w:r>
          </w:p>
        </w:tc>
      </w:tr>
      <w:tr w:rsidR="00D36832" w:rsidRPr="008C1ACA" w14:paraId="1566AF59" w14:textId="77777777" w:rsidTr="0024085C">
        <w:tc>
          <w:tcPr>
            <w:tcW w:w="2391" w:type="pct"/>
          </w:tcPr>
          <w:p w14:paraId="61FA7748" w14:textId="0DB9ED93" w:rsidR="0024085C" w:rsidRPr="008C1ACA" w:rsidRDefault="0024085C" w:rsidP="0024085C">
            <w:pPr>
              <w:pStyle w:val="Texttabulky-Bold"/>
            </w:pPr>
            <w:r w:rsidRPr="008C1ACA">
              <w:t xml:space="preserve">Parcelní číslo: </w:t>
            </w:r>
          </w:p>
        </w:tc>
        <w:tc>
          <w:tcPr>
            <w:tcW w:w="2609" w:type="pct"/>
            <w:vAlign w:val="center"/>
          </w:tcPr>
          <w:p w14:paraId="60BEDE65" w14:textId="40F61499" w:rsidR="0024085C" w:rsidRPr="008C1ACA" w:rsidRDefault="00194BD3" w:rsidP="0024085C">
            <w:pPr>
              <w:pStyle w:val="Texttabulky"/>
            </w:pPr>
            <w:r w:rsidRPr="008C1ACA">
              <w:t>515/104, 515/115, 515/25, 515/26, 515/27, 515/28, 515/29, 515/38, 515/39, 515/40, 515/43, 515/75, 515/76, 515/78, 515/79, 515/80, 515/81, 515/83, 515/95, 515/96, 515/97, 515/98, 515/99</w:t>
            </w:r>
          </w:p>
        </w:tc>
      </w:tr>
      <w:tr w:rsidR="00D36832" w:rsidRPr="008C1ACA" w14:paraId="7A3A3AED" w14:textId="77777777" w:rsidTr="0024085C">
        <w:tc>
          <w:tcPr>
            <w:tcW w:w="2391" w:type="pct"/>
          </w:tcPr>
          <w:p w14:paraId="1F6196F7" w14:textId="30DBE0C4" w:rsidR="0024085C" w:rsidRPr="008C1ACA" w:rsidRDefault="0024085C" w:rsidP="0024085C">
            <w:pPr>
              <w:pStyle w:val="Texttabulky-Bold"/>
            </w:pPr>
            <w:r w:rsidRPr="008C1ACA">
              <w:t>Hlavní cíl změny:</w:t>
            </w:r>
          </w:p>
        </w:tc>
        <w:tc>
          <w:tcPr>
            <w:tcW w:w="2609" w:type="pct"/>
            <w:vAlign w:val="center"/>
          </w:tcPr>
          <w:p w14:paraId="7DE94CF4" w14:textId="2AB727E7" w:rsidR="0024085C" w:rsidRPr="008C1ACA" w:rsidRDefault="0024085C" w:rsidP="0024085C">
            <w:pPr>
              <w:pStyle w:val="Texttabulky"/>
            </w:pPr>
            <w:r w:rsidRPr="008C1ACA">
              <w:t>změna funkčního využití ploch</w:t>
            </w:r>
          </w:p>
        </w:tc>
      </w:tr>
      <w:tr w:rsidR="00D36832" w:rsidRPr="008C1ACA" w14:paraId="1CB50BB4" w14:textId="77777777" w:rsidTr="0024085C">
        <w:tc>
          <w:tcPr>
            <w:tcW w:w="2391" w:type="pct"/>
          </w:tcPr>
          <w:p w14:paraId="26F393E7" w14:textId="77777777" w:rsidR="0024085C" w:rsidRPr="008C1ACA" w:rsidRDefault="0024085C" w:rsidP="0024085C">
            <w:pPr>
              <w:pStyle w:val="Texttabulky-Bold"/>
            </w:pPr>
            <w:r w:rsidRPr="008C1ACA">
              <w:t>Využití plochy dle platného ÚP HMP</w:t>
            </w:r>
          </w:p>
        </w:tc>
        <w:tc>
          <w:tcPr>
            <w:tcW w:w="2609" w:type="pct"/>
          </w:tcPr>
          <w:p w14:paraId="697DDDDB" w14:textId="77777777" w:rsidR="0024085C" w:rsidRPr="008C1ACA" w:rsidRDefault="0024085C" w:rsidP="0024085C">
            <w:pPr>
              <w:pStyle w:val="Texttabulky-Bold"/>
            </w:pPr>
            <w:r w:rsidRPr="008C1ACA">
              <w:t>Navrhovaná změna</w:t>
            </w:r>
          </w:p>
        </w:tc>
      </w:tr>
      <w:tr w:rsidR="00D36832" w:rsidRPr="008C1ACA" w14:paraId="7E6D20A6" w14:textId="77777777" w:rsidTr="0024085C">
        <w:tc>
          <w:tcPr>
            <w:tcW w:w="2391" w:type="pct"/>
          </w:tcPr>
          <w:p w14:paraId="688EB681" w14:textId="4475B6CD" w:rsidR="0024085C" w:rsidRPr="008C1ACA" w:rsidRDefault="005E595E" w:rsidP="0024085C">
            <w:pPr>
              <w:jc w:val="center"/>
            </w:pPr>
            <w:r w:rsidRPr="008C1ACA">
              <w:rPr>
                <w:noProof/>
              </w:rPr>
              <w:drawing>
                <wp:inline distT="0" distB="0" distL="0" distR="0" wp14:anchorId="72F2A033" wp14:editId="20954D2E">
                  <wp:extent cx="2457643" cy="164719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66813" cy="1653336"/>
                          </a:xfrm>
                          <a:prstGeom prst="rect">
                            <a:avLst/>
                          </a:prstGeom>
                        </pic:spPr>
                      </pic:pic>
                    </a:graphicData>
                  </a:graphic>
                </wp:inline>
              </w:drawing>
            </w:r>
          </w:p>
        </w:tc>
        <w:tc>
          <w:tcPr>
            <w:tcW w:w="2609" w:type="pct"/>
          </w:tcPr>
          <w:p w14:paraId="45FC62F5" w14:textId="1A7B03B0" w:rsidR="0024085C" w:rsidRPr="008C1ACA" w:rsidRDefault="005E595E" w:rsidP="004B5D37">
            <w:pPr>
              <w:jc w:val="center"/>
            </w:pPr>
            <w:r w:rsidRPr="008C1ACA">
              <w:rPr>
                <w:noProof/>
              </w:rPr>
              <w:drawing>
                <wp:inline distT="0" distB="0" distL="0" distR="0" wp14:anchorId="7C4949CE" wp14:editId="52EC9CC1">
                  <wp:extent cx="2418713" cy="1648800"/>
                  <wp:effectExtent l="0" t="0" r="1270" b="889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8068" t="3100" r="22597" b="3882"/>
                          <a:stretch/>
                        </pic:blipFill>
                        <pic:spPr bwMode="auto">
                          <a:xfrm>
                            <a:off x="0" y="0"/>
                            <a:ext cx="2418713" cy="1648800"/>
                          </a:xfrm>
                          <a:prstGeom prst="rect">
                            <a:avLst/>
                          </a:prstGeom>
                          <a:ln>
                            <a:noFill/>
                          </a:ln>
                          <a:extLst>
                            <a:ext uri="{53640926-AAD7-44D8-BBD7-CCE9431645EC}">
                              <a14:shadowObscured xmlns:a14="http://schemas.microsoft.com/office/drawing/2010/main"/>
                            </a:ext>
                          </a:extLst>
                        </pic:spPr>
                      </pic:pic>
                    </a:graphicData>
                  </a:graphic>
                </wp:inline>
              </w:drawing>
            </w:r>
          </w:p>
        </w:tc>
      </w:tr>
      <w:tr w:rsidR="00D36832" w:rsidRPr="008C1ACA" w14:paraId="474AF5FC" w14:textId="77777777" w:rsidTr="0024085C">
        <w:tc>
          <w:tcPr>
            <w:tcW w:w="2391" w:type="pct"/>
          </w:tcPr>
          <w:p w14:paraId="3B8A83BB" w14:textId="53C01297" w:rsidR="0024085C" w:rsidRPr="008C1ACA" w:rsidRDefault="00D038CC" w:rsidP="005E595E">
            <w:pPr>
              <w:pStyle w:val="Texttabulky"/>
              <w:rPr>
                <w:i/>
                <w:noProof/>
              </w:rPr>
            </w:pPr>
            <w:r w:rsidRPr="008C1ACA">
              <w:rPr>
                <w:i/>
                <w:noProof/>
              </w:rPr>
              <w:t>všeobecně smíšené s k</w:t>
            </w:r>
            <w:r w:rsidR="00E71CB0" w:rsidRPr="008C1ACA">
              <w:rPr>
                <w:i/>
                <w:noProof/>
              </w:rPr>
              <w:t xml:space="preserve">ódem míry vužití území E /SV-E/, </w:t>
            </w:r>
            <w:r w:rsidRPr="008C1ACA">
              <w:rPr>
                <w:i/>
                <w:noProof/>
              </w:rPr>
              <w:t>veřejné vybavení /VV/</w:t>
            </w:r>
            <w:r w:rsidR="00E71CB0" w:rsidRPr="008C1ACA">
              <w:rPr>
                <w:i/>
                <w:noProof/>
              </w:rPr>
              <w:t>,</w:t>
            </w:r>
            <w:r w:rsidRPr="008C1ACA">
              <w:rPr>
                <w:i/>
                <w:noProof/>
              </w:rPr>
              <w:t xml:space="preserve"> parky, historické zahrady a hřbitovy /ZP/</w:t>
            </w:r>
            <w:r w:rsidR="00E71CB0" w:rsidRPr="008C1ACA">
              <w:rPr>
                <w:i/>
                <w:noProof/>
              </w:rPr>
              <w:t>,</w:t>
            </w:r>
            <w:r w:rsidRPr="008C1ACA">
              <w:rPr>
                <w:i/>
                <w:noProof/>
              </w:rPr>
              <w:t xml:space="preserve"> zeleň mětská a krajinná /ZMK/</w:t>
            </w:r>
            <w:r w:rsidR="00E71CB0" w:rsidRPr="008C1ACA">
              <w:rPr>
                <w:i/>
                <w:noProof/>
              </w:rPr>
              <w:t>,</w:t>
            </w:r>
            <w:r w:rsidRPr="008C1ACA">
              <w:rPr>
                <w:i/>
                <w:noProof/>
              </w:rPr>
              <w:t xml:space="preserve"> celoměstský systém zeleně /CSZ/</w:t>
            </w:r>
          </w:p>
        </w:tc>
        <w:tc>
          <w:tcPr>
            <w:tcW w:w="2609" w:type="pct"/>
          </w:tcPr>
          <w:p w14:paraId="4BEC677D" w14:textId="0A960D51" w:rsidR="0024085C" w:rsidRPr="008C1ACA" w:rsidRDefault="00D038CC" w:rsidP="00BE44FB">
            <w:pPr>
              <w:pStyle w:val="Texttabulky"/>
              <w:rPr>
                <w:i/>
                <w:noProof/>
              </w:rPr>
            </w:pPr>
            <w:r w:rsidRPr="008C1ACA">
              <w:rPr>
                <w:i/>
                <w:noProof/>
              </w:rPr>
              <w:t>všeobecně smíšené s kódem míry využití území F /SV-F/</w:t>
            </w:r>
            <w:r w:rsidR="00E71CB0" w:rsidRPr="008C1ACA">
              <w:rPr>
                <w:i/>
                <w:noProof/>
              </w:rPr>
              <w:t>,</w:t>
            </w:r>
            <w:r w:rsidRPr="008C1ACA">
              <w:rPr>
                <w:i/>
                <w:noProof/>
              </w:rPr>
              <w:t xml:space="preserve"> zeleň městská a krajinná /ZMK/</w:t>
            </w:r>
          </w:p>
        </w:tc>
      </w:tr>
      <w:tr w:rsidR="00D36832" w:rsidRPr="008C1ACA" w14:paraId="34537ECC" w14:textId="77777777" w:rsidTr="002423D2">
        <w:trPr>
          <w:trHeight w:val="2231"/>
        </w:trPr>
        <w:tc>
          <w:tcPr>
            <w:tcW w:w="5000" w:type="pct"/>
            <w:gridSpan w:val="2"/>
          </w:tcPr>
          <w:p w14:paraId="21CB9AA4" w14:textId="59BBA8D6" w:rsidR="0024085C" w:rsidRPr="008C1ACA" w:rsidRDefault="0024085C" w:rsidP="0024085C">
            <w:pPr>
              <w:pStyle w:val="Texttabulky-Bold"/>
            </w:pPr>
            <w:r w:rsidRPr="008C1ACA">
              <w:rPr>
                <w:noProof/>
              </w:rPr>
              <w:t>Odůvodnění Změny č.</w:t>
            </w:r>
            <w:r w:rsidRPr="008C1ACA">
              <w:t xml:space="preserve"> </w:t>
            </w:r>
            <w:r w:rsidR="00707F06" w:rsidRPr="008C1ACA">
              <w:t>3093/10</w:t>
            </w:r>
          </w:p>
          <w:p w14:paraId="0743DD74" w14:textId="77777777" w:rsidR="00707F06" w:rsidRPr="008C1ACA" w:rsidRDefault="00707F06" w:rsidP="00707F06">
            <w:pPr>
              <w:pStyle w:val="Texttabulky"/>
            </w:pPr>
            <w:r w:rsidRPr="008C1ACA">
              <w:t>Návrh změny byl na základě schváleného zadání zpracován invariantně.</w:t>
            </w:r>
          </w:p>
          <w:p w14:paraId="51935B9E" w14:textId="77777777" w:rsidR="00707F06" w:rsidRPr="008C1ACA" w:rsidRDefault="00707F06" w:rsidP="00707F06">
            <w:pPr>
              <w:pStyle w:val="Texttabulky"/>
            </w:pPr>
            <w:r w:rsidRPr="008C1ACA">
              <w:t>Změna navrhuje plochy všeobecně smíšené s kódem míry využití území F /SV-F/ a zeleň městská a krajinná /ZMK/ na úkor stávajících ploch všeobecně smíšené s kódem míry využití území E /SV-E/, veřejné vybavení /VV/, parky, historické zahrady a hřbitovy /ZP/ a zeleň městská a krajinná /ZMK/.</w:t>
            </w:r>
          </w:p>
          <w:p w14:paraId="1D2EAA3F" w14:textId="77777777" w:rsidR="00707F06" w:rsidRPr="008C1ACA" w:rsidRDefault="00707F06" w:rsidP="00707F06">
            <w:pPr>
              <w:pStyle w:val="Texttabulky"/>
            </w:pPr>
            <w:r w:rsidRPr="008C1ACA">
              <w:t>Návrh změny vychází z podkladové studie „Podkladová studie změna č. Z 3093/10, k. ú. Střížkov“, zpracované Ing. arch. Lubošem Jírou (A. D. STUDIO) v listopadu 2019, která byla zohledněna v rozsahu řešeného území změny.</w:t>
            </w:r>
          </w:p>
          <w:p w14:paraId="2245F14E" w14:textId="77777777" w:rsidR="00707F06" w:rsidRPr="008C1ACA" w:rsidRDefault="00707F06" w:rsidP="00707F06">
            <w:pPr>
              <w:pStyle w:val="Texttabulky"/>
            </w:pPr>
            <w:r w:rsidRPr="008C1ACA">
              <w:t>Původním cílem změny bylo umožnit kompaktní zástavbu městského typu. Z ověřovací studie však vyplynula technická omezení bránící vzniku souvislejší uliční fronty podél Vysočanské a Lovosické ulice. Zejména se jedná o vedení tepelného napaječe 2 x DN 600 a dalších tepelných rozvodů menších dimenzí, zasahujících do stavebních bloků. Přeložku sítí studie vyhodnocuje jako nerentabilní. Návrh změny se proto omezuje na drobné zarovnání hranice zastavitelné plochy /SV/ podél Lovosické ulice (na úkor části stávající plochy /ZMK/), ponechávaje podél této ulice nezastavitelný pás území (plocha /ZMK/).</w:t>
            </w:r>
          </w:p>
          <w:p w14:paraId="7046FC93" w14:textId="77777777" w:rsidR="00707F06" w:rsidRPr="008C1ACA" w:rsidRDefault="00707F06" w:rsidP="00707F06">
            <w:pPr>
              <w:pStyle w:val="Texttabulky"/>
            </w:pPr>
            <w:r w:rsidRPr="008C1ACA">
              <w:t>Aby bylo možno území dopravně obsloužit z Lovosické ulice (pro tento účel původně založené), navrhuje se rozšířit plochu /ZMK/ na úkor části stávající plochy /ZP/. V ploše /ZMK/ je vedení ulic podmíněně přípustné.</w:t>
            </w:r>
          </w:p>
          <w:p w14:paraId="6E5478ED" w14:textId="77777777" w:rsidR="00707F06" w:rsidRPr="008C1ACA" w:rsidRDefault="00707F06" w:rsidP="00707F06">
            <w:pPr>
              <w:pStyle w:val="Texttabulky"/>
            </w:pPr>
            <w:r w:rsidRPr="008C1ACA">
              <w:t>Navrhovaná míra využití plochy /SV-F/ vychází z podkladové studie a odpovídá schválenému zadání změny.</w:t>
            </w:r>
          </w:p>
          <w:p w14:paraId="39B02119" w14:textId="77777777" w:rsidR="00707F06" w:rsidRPr="008C1ACA" w:rsidRDefault="00707F06" w:rsidP="00707F06">
            <w:pPr>
              <w:pStyle w:val="Texttabulky"/>
            </w:pPr>
            <w:r w:rsidRPr="008C1ACA">
              <w:t>Lokalita se nachází v zastavěném a zastavitelném i nezastavitelném území. Změnou dojde k mírnému rozšíření zastavitelného území.</w:t>
            </w:r>
          </w:p>
          <w:p w14:paraId="34F27F72" w14:textId="77777777" w:rsidR="00707F06" w:rsidRPr="008C1ACA" w:rsidRDefault="00707F06" w:rsidP="00707F06">
            <w:pPr>
              <w:pStyle w:val="Texttabulky"/>
            </w:pPr>
            <w:r w:rsidRPr="008C1ACA">
              <w:t>Změna nemění koncepci dopravní infrastruktury ani základní koncepci technické infrastruktury.</w:t>
            </w:r>
          </w:p>
          <w:p w14:paraId="505B1495" w14:textId="77777777" w:rsidR="00A155F7" w:rsidRPr="008C1ACA" w:rsidRDefault="00A155F7" w:rsidP="00A155F7">
            <w:pPr>
              <w:pStyle w:val="Texttabulky"/>
            </w:pPr>
            <w:r w:rsidRPr="008C1ACA">
              <w:t>Využití území je v jeho západní části omezeno trasami tepelného napaječe 2x DN 600. V ÚP vymezený vodovodní řad užitkové vody byl zrušen, tudíž neomezuje využití území pro navrhované účely. Radioreléové trasy, jejíchž koridory jsou znázorněny nad územím změny, byly zrušeny jejich provozovateli, přes lokalitu však vede několik radioreléových tras, které v ÚP nejsou znázorněny.</w:t>
            </w:r>
          </w:p>
          <w:p w14:paraId="3D8B67F9" w14:textId="77777777" w:rsidR="00707F06" w:rsidRPr="008C1ACA" w:rsidRDefault="00707F06" w:rsidP="00707F06">
            <w:pPr>
              <w:pStyle w:val="Texttabulky"/>
            </w:pPr>
            <w:r w:rsidRPr="008C1ACA">
              <w:t>Změna nemění základní koncepci občanského vybavení ani koncepci veřejných prostranství. K redukci ploch veřejného vybavení dochází na základě potřeb a dohod městské části s investory v území.</w:t>
            </w:r>
          </w:p>
          <w:p w14:paraId="28208C62" w14:textId="77777777" w:rsidR="00707F06" w:rsidRPr="008C1ACA" w:rsidRDefault="00707F06" w:rsidP="00707F06">
            <w:pPr>
              <w:pStyle w:val="Texttabulky"/>
            </w:pPr>
            <w:r w:rsidRPr="008C1ACA">
              <w:t>Změna nemění územní systém ekologické stability, ale mírně redukuje celoměstský systém zeleně.</w:t>
            </w:r>
          </w:p>
          <w:p w14:paraId="283FD823" w14:textId="03B645AD" w:rsidR="0024085C" w:rsidRPr="008C1ACA" w:rsidRDefault="00707F06" w:rsidP="00707F06">
            <w:pPr>
              <w:pStyle w:val="Texttabulky"/>
            </w:pPr>
            <w:r w:rsidRPr="008C1ACA">
              <w:t>Změna se netýká žádných dalších limitů ochrany přírody.</w:t>
            </w:r>
          </w:p>
        </w:tc>
      </w:tr>
      <w:tr w:rsidR="00707F06" w:rsidRPr="008C1ACA" w14:paraId="12ECA25B" w14:textId="77777777" w:rsidTr="002423D2">
        <w:trPr>
          <w:trHeight w:val="384"/>
        </w:trPr>
        <w:tc>
          <w:tcPr>
            <w:tcW w:w="5000" w:type="pct"/>
            <w:gridSpan w:val="2"/>
            <w:tcBorders>
              <w:bottom w:val="single" w:sz="4" w:space="0" w:color="auto"/>
            </w:tcBorders>
          </w:tcPr>
          <w:p w14:paraId="025F0918" w14:textId="5D739A73" w:rsidR="002423D2" w:rsidRPr="008C1ACA" w:rsidRDefault="002423D2" w:rsidP="002423D2">
            <w:pPr>
              <w:pStyle w:val="Texttabulky"/>
              <w:rPr>
                <w:noProof/>
              </w:rPr>
            </w:pPr>
            <w:r w:rsidRPr="008C1ACA">
              <w:rPr>
                <w:u w:val="single"/>
              </w:rPr>
              <w:t>Výměra měněných ploch dle jejich funkčního využití:</w:t>
            </w:r>
          </w:p>
        </w:tc>
      </w:tr>
      <w:tr w:rsidR="00D36832" w:rsidRPr="008C1ACA" w14:paraId="6E7A80D9" w14:textId="77777777" w:rsidTr="002423D2">
        <w:tc>
          <w:tcPr>
            <w:tcW w:w="2391" w:type="pct"/>
            <w:tcBorders>
              <w:bottom w:val="nil"/>
              <w:right w:val="nil"/>
            </w:tcBorders>
          </w:tcPr>
          <w:p w14:paraId="740634E3" w14:textId="33AC2E00" w:rsidR="00704C68" w:rsidRPr="008C1ACA" w:rsidRDefault="00707F06" w:rsidP="000A53E2">
            <w:pPr>
              <w:pStyle w:val="Texttabulky"/>
              <w:numPr>
                <w:ilvl w:val="0"/>
                <w:numId w:val="9"/>
              </w:numPr>
              <w:ind w:left="709" w:hanging="709"/>
            </w:pPr>
            <w:r w:rsidRPr="008C1ACA">
              <w:t>SV-F</w:t>
            </w:r>
          </w:p>
        </w:tc>
        <w:tc>
          <w:tcPr>
            <w:tcW w:w="2609" w:type="pct"/>
            <w:tcBorders>
              <w:left w:val="nil"/>
              <w:bottom w:val="nil"/>
            </w:tcBorders>
          </w:tcPr>
          <w:p w14:paraId="2D27E49F" w14:textId="681F0C8A" w:rsidR="00704C68" w:rsidRPr="008C1ACA" w:rsidRDefault="00707F06" w:rsidP="0024085C">
            <w:pPr>
              <w:pStyle w:val="Texttabulky"/>
              <w:rPr>
                <w:noProof/>
              </w:rPr>
            </w:pPr>
            <w:r w:rsidRPr="008C1ACA">
              <w:rPr>
                <w:noProof/>
              </w:rPr>
              <w:t>40 128</w:t>
            </w:r>
            <w:r w:rsidR="00704C68" w:rsidRPr="008C1ACA">
              <w:rPr>
                <w:noProof/>
              </w:rPr>
              <w:t xml:space="preserve"> m</w:t>
            </w:r>
            <w:r w:rsidR="00704C68" w:rsidRPr="008C1ACA">
              <w:rPr>
                <w:noProof/>
                <w:vertAlign w:val="superscript"/>
              </w:rPr>
              <w:t>2</w:t>
            </w:r>
          </w:p>
        </w:tc>
      </w:tr>
      <w:tr w:rsidR="00D36832" w:rsidRPr="008C1ACA" w14:paraId="6421BE52" w14:textId="77777777" w:rsidTr="002423D2">
        <w:tc>
          <w:tcPr>
            <w:tcW w:w="2391" w:type="pct"/>
            <w:tcBorders>
              <w:top w:val="nil"/>
              <w:bottom w:val="nil"/>
              <w:right w:val="nil"/>
            </w:tcBorders>
          </w:tcPr>
          <w:p w14:paraId="023427E9" w14:textId="56E99729" w:rsidR="0024085C" w:rsidRPr="008C1ACA" w:rsidRDefault="00704C68" w:rsidP="000A53E2">
            <w:pPr>
              <w:pStyle w:val="Texttabulky"/>
              <w:numPr>
                <w:ilvl w:val="0"/>
                <w:numId w:val="9"/>
              </w:numPr>
              <w:ind w:left="709" w:hanging="709"/>
              <w:rPr>
                <w:noProof/>
              </w:rPr>
            </w:pPr>
            <w:r w:rsidRPr="008C1ACA">
              <w:rPr>
                <w:noProof/>
              </w:rPr>
              <w:t>ZM</w:t>
            </w:r>
            <w:r w:rsidR="00707F06" w:rsidRPr="008C1ACA">
              <w:rPr>
                <w:noProof/>
              </w:rPr>
              <w:t>K</w:t>
            </w:r>
          </w:p>
        </w:tc>
        <w:tc>
          <w:tcPr>
            <w:tcW w:w="2609" w:type="pct"/>
            <w:tcBorders>
              <w:top w:val="nil"/>
              <w:left w:val="nil"/>
              <w:bottom w:val="nil"/>
            </w:tcBorders>
          </w:tcPr>
          <w:p w14:paraId="25EBDA48" w14:textId="57A5EEA7" w:rsidR="0024085C" w:rsidRPr="008C1ACA" w:rsidRDefault="00707F06" w:rsidP="0024085C">
            <w:pPr>
              <w:pStyle w:val="Texttabulky"/>
              <w:rPr>
                <w:noProof/>
              </w:rPr>
            </w:pPr>
            <w:r w:rsidRPr="008C1ACA">
              <w:rPr>
                <w:noProof/>
              </w:rPr>
              <w:t>1 029</w:t>
            </w:r>
            <w:r w:rsidR="0024085C" w:rsidRPr="008C1ACA">
              <w:rPr>
                <w:noProof/>
              </w:rPr>
              <w:t xml:space="preserve"> m</w:t>
            </w:r>
            <w:r w:rsidR="0024085C" w:rsidRPr="008C1ACA">
              <w:rPr>
                <w:noProof/>
                <w:vertAlign w:val="superscript"/>
              </w:rPr>
              <w:t>2</w:t>
            </w:r>
          </w:p>
        </w:tc>
      </w:tr>
      <w:tr w:rsidR="00D36832" w:rsidRPr="008C1ACA" w14:paraId="3B709DF1" w14:textId="77777777" w:rsidTr="002423D2">
        <w:tc>
          <w:tcPr>
            <w:tcW w:w="2391" w:type="pct"/>
            <w:tcBorders>
              <w:top w:val="nil"/>
              <w:bottom w:val="nil"/>
              <w:right w:val="nil"/>
            </w:tcBorders>
          </w:tcPr>
          <w:p w14:paraId="7D8F292D" w14:textId="77777777" w:rsidR="0024085C" w:rsidRPr="008C1ACA" w:rsidRDefault="0024085C" w:rsidP="000A53E2">
            <w:pPr>
              <w:pStyle w:val="Texttabulky"/>
              <w:numPr>
                <w:ilvl w:val="0"/>
                <w:numId w:val="9"/>
              </w:numPr>
              <w:ind w:left="709" w:hanging="709"/>
            </w:pPr>
            <w:r w:rsidRPr="008C1ACA">
              <w:t>Celková výměra měněných ploch</w:t>
            </w:r>
          </w:p>
        </w:tc>
        <w:tc>
          <w:tcPr>
            <w:tcW w:w="2609" w:type="pct"/>
            <w:tcBorders>
              <w:top w:val="nil"/>
              <w:left w:val="nil"/>
              <w:bottom w:val="nil"/>
            </w:tcBorders>
          </w:tcPr>
          <w:p w14:paraId="782B97EF" w14:textId="17C061DA" w:rsidR="0024085C" w:rsidRPr="008C1ACA" w:rsidRDefault="00707F06">
            <w:pPr>
              <w:pStyle w:val="Texttabulky"/>
              <w:rPr>
                <w:noProof/>
              </w:rPr>
            </w:pPr>
            <w:r w:rsidRPr="008C1ACA">
              <w:rPr>
                <w:noProof/>
              </w:rPr>
              <w:t xml:space="preserve">41 157 </w:t>
            </w:r>
            <w:r w:rsidR="0024085C" w:rsidRPr="008C1ACA">
              <w:rPr>
                <w:noProof/>
              </w:rPr>
              <w:t>m</w:t>
            </w:r>
            <w:r w:rsidR="0024085C" w:rsidRPr="008C1ACA">
              <w:rPr>
                <w:noProof/>
                <w:vertAlign w:val="superscript"/>
              </w:rPr>
              <w:t>2</w:t>
            </w:r>
          </w:p>
        </w:tc>
      </w:tr>
      <w:tr w:rsidR="004D685C" w:rsidRPr="008C1ACA" w14:paraId="71F126D7" w14:textId="77777777" w:rsidTr="002423D2">
        <w:tc>
          <w:tcPr>
            <w:tcW w:w="2391" w:type="pct"/>
            <w:tcBorders>
              <w:top w:val="nil"/>
              <w:bottom w:val="nil"/>
              <w:right w:val="nil"/>
            </w:tcBorders>
          </w:tcPr>
          <w:p w14:paraId="3E887F58" w14:textId="1F429B9F" w:rsidR="004D685C" w:rsidRPr="008C1ACA" w:rsidRDefault="004D685C" w:rsidP="008503CD">
            <w:pPr>
              <w:pStyle w:val="Texttabulky"/>
              <w:numPr>
                <w:ilvl w:val="0"/>
                <w:numId w:val="49"/>
              </w:numPr>
            </w:pPr>
            <w:r w:rsidRPr="008C1ACA">
              <w:t>Z toho zastavitelných ploch</w:t>
            </w:r>
          </w:p>
        </w:tc>
        <w:tc>
          <w:tcPr>
            <w:tcW w:w="2609" w:type="pct"/>
            <w:tcBorders>
              <w:top w:val="nil"/>
              <w:left w:val="nil"/>
              <w:bottom w:val="nil"/>
            </w:tcBorders>
          </w:tcPr>
          <w:p w14:paraId="158A33C7" w14:textId="47962B56" w:rsidR="004D685C" w:rsidRPr="008C1ACA" w:rsidRDefault="004D685C">
            <w:pPr>
              <w:pStyle w:val="Texttabulky"/>
              <w:rPr>
                <w:noProof/>
              </w:rPr>
            </w:pPr>
            <w:r w:rsidRPr="008C1ACA">
              <w:rPr>
                <w:noProof/>
              </w:rPr>
              <w:t>648 m</w:t>
            </w:r>
            <w:r w:rsidRPr="008C1ACA">
              <w:rPr>
                <w:noProof/>
                <w:vertAlign w:val="superscript"/>
              </w:rPr>
              <w:t>2</w:t>
            </w:r>
            <w:r w:rsidRPr="008C1ACA">
              <w:rPr>
                <w:noProof/>
              </w:rPr>
              <w:t xml:space="preserve"> (tj. 1,6 %)</w:t>
            </w:r>
          </w:p>
        </w:tc>
      </w:tr>
      <w:tr w:rsidR="00D36832" w:rsidRPr="008C1ACA" w14:paraId="25C69382" w14:textId="77777777" w:rsidTr="000E0906">
        <w:tc>
          <w:tcPr>
            <w:tcW w:w="2391" w:type="pct"/>
            <w:tcBorders>
              <w:bottom w:val="nil"/>
            </w:tcBorders>
          </w:tcPr>
          <w:p w14:paraId="6A67F29A" w14:textId="77777777" w:rsidR="0024085C" w:rsidRPr="008C1ACA" w:rsidRDefault="0024085C" w:rsidP="0024085C">
            <w:pPr>
              <w:pStyle w:val="Texttabulky-Bold"/>
            </w:pPr>
            <w:r w:rsidRPr="008C1ACA">
              <w:t>Regulativy pro vymezenou plochu dle platného ÚP HMP</w:t>
            </w:r>
          </w:p>
        </w:tc>
        <w:tc>
          <w:tcPr>
            <w:tcW w:w="2609" w:type="pct"/>
            <w:tcBorders>
              <w:bottom w:val="nil"/>
            </w:tcBorders>
          </w:tcPr>
          <w:p w14:paraId="30D2E5CC" w14:textId="762AF88A" w:rsidR="0024085C" w:rsidRPr="008C1ACA" w:rsidRDefault="0024085C" w:rsidP="008465DC">
            <w:pPr>
              <w:pStyle w:val="Texttabulky"/>
              <w:rPr>
                <w:b/>
              </w:rPr>
            </w:pPr>
            <w:r w:rsidRPr="008C1ACA">
              <w:rPr>
                <w:b/>
              </w:rPr>
              <w:t xml:space="preserve">Regulativy pro plochu dle návrhu Změny č. </w:t>
            </w:r>
            <w:r w:rsidR="008465DC" w:rsidRPr="008C1ACA">
              <w:rPr>
                <w:b/>
              </w:rPr>
              <w:t>3093/10</w:t>
            </w:r>
          </w:p>
        </w:tc>
      </w:tr>
      <w:tr w:rsidR="00D36832" w:rsidRPr="008C1ACA" w14:paraId="19109686" w14:textId="77777777" w:rsidTr="000E0906">
        <w:tc>
          <w:tcPr>
            <w:tcW w:w="2391" w:type="pct"/>
            <w:tcBorders>
              <w:top w:val="nil"/>
            </w:tcBorders>
          </w:tcPr>
          <w:p w14:paraId="1FB89B2D" w14:textId="77777777" w:rsidR="008465DC" w:rsidRPr="008C1ACA" w:rsidRDefault="008465DC" w:rsidP="008465DC">
            <w:pPr>
              <w:rPr>
                <w:rFonts w:asciiTheme="minorHAnsi" w:hAnsiTheme="minorHAnsi" w:cstheme="minorHAnsi"/>
                <w:i/>
                <w:sz w:val="20"/>
                <w:szCs w:val="20"/>
                <w:u w:val="single"/>
              </w:rPr>
            </w:pPr>
            <w:r w:rsidRPr="008C1ACA">
              <w:rPr>
                <w:rFonts w:asciiTheme="minorHAnsi" w:hAnsiTheme="minorHAnsi" w:cstheme="minorHAnsi"/>
                <w:sz w:val="20"/>
                <w:szCs w:val="20"/>
                <w:u w:val="single"/>
              </w:rPr>
              <w:t>Smíšené</w:t>
            </w:r>
          </w:p>
          <w:p w14:paraId="0825BF7A"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SV-E – všeobecně smíšené s kódem míry využití území</w:t>
            </w:r>
          </w:p>
          <w:p w14:paraId="2B2F72A7"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Hlavní využití:</w:t>
            </w:r>
          </w:p>
          <w:p w14:paraId="564E4782"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Plochy pro umístění polyfunkčních staveb nebo kombinaci monofunkčních staveb pro bydlení, obchod, administrativu, kulturu, veřejné vybavení, sport a služby, při zachování polyfunkčnosti území.</w:t>
            </w:r>
          </w:p>
          <w:p w14:paraId="141A3413"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Přípustné využití:</w:t>
            </w:r>
          </w:p>
          <w:p w14:paraId="4C4C7B51"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Polyfunkční stavby pro bydlení a občanské vybavení v souladu s hlavním využitím, s převažující funkcí od 2. nadzemního podlaží výše (např. bydlení či administrativa v případě vertikálního funkčního členění s obchodním parterem), obchodní zařízení s celkovou hrubou podlažní plochou nepřevyšující 8 000 m</w:t>
            </w:r>
            <w:r w:rsidRPr="008C1ACA">
              <w:rPr>
                <w:rFonts w:asciiTheme="minorHAnsi" w:hAnsiTheme="minorHAnsi" w:cstheme="minorHAnsi"/>
                <w:sz w:val="20"/>
                <w:szCs w:val="20"/>
                <w:vertAlign w:val="superscript"/>
              </w:rPr>
              <w:t>2</w:t>
            </w:r>
            <w:r w:rsidRPr="008C1ACA">
              <w:rPr>
                <w:rFonts w:asciiTheme="minorHAnsi" w:hAnsiTheme="minorHAnsi" w:cstheme="minorHAnsi"/>
                <w:sz w:val="20"/>
                <w:szCs w:val="20"/>
              </w:rPr>
              <w:t>, stavby pro administrativu, kulturní a zábavní zařízení, školy, školská a ostatní vzdělávací a vysokoškolská zařízení, mimoškolní zařízení pro děti a mládež, zdravotnická zařízení, zařízení sociálních služeb, zařízení veřejného stravování, ubytovací zařízení, církevní zařízení, stavby pro veřejnou správu, sportovní zařízení, drobná nerušící výroba a služby, hygienické stanice, veterinární zařízení v rámci polyfunkčních staveb a staveb pro bydlení, čerpací stanice pohonných hmot bez servisů a opraven jako nedílná část garáží a polyfunkčních objektů, stavby, zařízení a plochy pro provoz PID, malé sběrné dvory.</w:t>
            </w:r>
          </w:p>
          <w:p w14:paraId="2D23B808"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Drobné vodní plochy, zeleň, cyklistické stezky, pěší komunikace a prostory, komunikace vozidlové, plošná zařízení technické infrastruktury v nezbytně nutném rozsahu a liniová vedení technické infrastruktury.</w:t>
            </w:r>
          </w:p>
          <w:p w14:paraId="4E57CA12"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sz w:val="20"/>
                <w:szCs w:val="20"/>
              </w:rPr>
              <w:t>Parkovací a odstavné plochy, garáže.</w:t>
            </w:r>
          </w:p>
          <w:p w14:paraId="18EFF31A"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Podmíněně přípustné využití:</w:t>
            </w:r>
          </w:p>
          <w:p w14:paraId="484DE8C3"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Monofunkční stavby pro bydlení nebo občanské vybavení v souladu s hlavním využitím v odůvodněných případech, s přihlédnutím k charakteru veřejného prostranství a území definovanému v ÚAP. Víceúčelová zařízení pro kulturu, zábavu a sport, obchodní zařízení s celkovou hrubou podlažní plochou nepřevyšující 20 000 m</w:t>
            </w:r>
            <w:r w:rsidRPr="008C1ACA">
              <w:rPr>
                <w:rFonts w:asciiTheme="minorHAnsi" w:hAnsiTheme="minorHAnsi" w:cstheme="minorHAnsi"/>
                <w:sz w:val="20"/>
                <w:szCs w:val="20"/>
                <w:vertAlign w:val="superscript"/>
              </w:rPr>
              <w:t>2</w:t>
            </w:r>
            <w:r w:rsidRPr="008C1ACA">
              <w:rPr>
                <w:rFonts w:asciiTheme="minorHAnsi" w:hAnsiTheme="minorHAnsi" w:cstheme="minorHAnsi"/>
                <w:sz w:val="20"/>
                <w:szCs w:val="20"/>
              </w:rPr>
              <w:t>, zařízení záchranného bezpečnostního systému, veterinární zařízení, parkoviště P+R, čerpací stanice pohonných hmot, dvory pro údržbu pozemních komunikací, sběrné dvory, sběrny surovin, zahradnictví, stavby pro drobnou pěstitelskou činnost a chovatelství.</w:t>
            </w:r>
          </w:p>
          <w:p w14:paraId="6FE76325"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Pro podmíněně přípustné využití platí, že nedojde k znehodnocení nebo ohrožení využitelnosti dotčených pozemků.</w:t>
            </w:r>
          </w:p>
          <w:p w14:paraId="1AD36846"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Nepřípustné využití:</w:t>
            </w:r>
          </w:p>
          <w:p w14:paraId="3B53F336"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Nepřípustné je využití neslučitelné s hlavním a přípustným využitím, které je v rozporu s charakterem lokality a podmínkami a limity v ní stanovenými nebo je jiným způsobem v rozporu s cíli a úkoly územního plánování.</w:t>
            </w:r>
          </w:p>
          <w:p w14:paraId="1EA637C9" w14:textId="77777777" w:rsidR="008465DC" w:rsidRPr="008C1ACA" w:rsidRDefault="008465DC" w:rsidP="008465DC">
            <w:pPr>
              <w:rPr>
                <w:rFonts w:asciiTheme="minorHAnsi" w:hAnsiTheme="minorHAnsi" w:cstheme="minorHAnsi"/>
                <w:i/>
                <w:sz w:val="20"/>
                <w:szCs w:val="20"/>
              </w:rPr>
            </w:pPr>
          </w:p>
          <w:p w14:paraId="69B6D356"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u w:val="single"/>
              </w:rPr>
              <w:t>Veřejného vybavení</w:t>
            </w:r>
          </w:p>
          <w:p w14:paraId="25D688B9"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VV – veřejné vybavení</w:t>
            </w:r>
          </w:p>
          <w:p w14:paraId="3247EC10"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Hlavní využití:</w:t>
            </w:r>
          </w:p>
          <w:p w14:paraId="74FBDA47" w14:textId="469FA028"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Plochy sloužící pro umístění všech typů veřejného vybavení města, tj. zejména pro školství a</w:t>
            </w:r>
            <w:r w:rsidRPr="008C1ACA">
              <w:rPr>
                <w:rFonts w:asciiTheme="minorHAnsi" w:hAnsiTheme="minorHAnsi" w:cstheme="minorHAnsi"/>
                <w:i/>
                <w:sz w:val="20"/>
                <w:szCs w:val="20"/>
              </w:rPr>
              <w:t xml:space="preserve"> </w:t>
            </w:r>
            <w:r w:rsidRPr="008C1ACA">
              <w:rPr>
                <w:rFonts w:asciiTheme="minorHAnsi" w:hAnsiTheme="minorHAnsi" w:cstheme="minorHAnsi"/>
                <w:sz w:val="20"/>
                <w:szCs w:val="20"/>
              </w:rPr>
              <w:t>vzdělávání, zdravotnictví a sociální služby, veřejnou správu města a záchranný bezpečnostní</w:t>
            </w:r>
            <w:r w:rsidRPr="008C1ACA">
              <w:rPr>
                <w:rFonts w:asciiTheme="minorHAnsi" w:hAnsiTheme="minorHAnsi" w:cstheme="minorHAnsi"/>
                <w:i/>
                <w:sz w:val="20"/>
                <w:szCs w:val="20"/>
              </w:rPr>
              <w:t xml:space="preserve"> </w:t>
            </w:r>
            <w:r w:rsidRPr="008C1ACA">
              <w:rPr>
                <w:rFonts w:asciiTheme="minorHAnsi" w:hAnsiTheme="minorHAnsi" w:cstheme="minorHAnsi"/>
                <w:sz w:val="20"/>
                <w:szCs w:val="20"/>
              </w:rPr>
              <w:t>systém.</w:t>
            </w:r>
          </w:p>
          <w:p w14:paraId="7CF1D5B1"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Přípustné využití:</w:t>
            </w:r>
          </w:p>
          <w:p w14:paraId="649FE9E6" w14:textId="6254BF68"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Školy a školská zařízení, mimoškolní zařízení pro děti a mládež, zdravotnická zařízení, zařízení sociálních služeb, hygienické stanice, zařízení záchranného bezpečnostního systému, městské úřady, krematoria a obřadní síně, vysokoškolská zařízení.</w:t>
            </w:r>
          </w:p>
          <w:p w14:paraId="65DD0D78"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Sportovní zařízení, zařízení veřejného stravování, kulturní zařízení, kostely a modlitebny, nerušící služby, to vše související s hlavním využitím.</w:t>
            </w:r>
          </w:p>
          <w:p w14:paraId="6C5AAA87"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Drobné vodní plochy, zeleň, pěší komunikace a prostory, komunikace vozidlové, cyklistické stezky, plošná zařízení technické infrastruktury v nezbytně nutném rozsahu a liniová vedení technické infrastruktury.</w:t>
            </w:r>
          </w:p>
          <w:p w14:paraId="6D4CF97F"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Podmíněně přípustné využití:</w:t>
            </w:r>
          </w:p>
          <w:p w14:paraId="3D0C721A"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Ostatní vzdělávací a školská zařízení, nezapsaná v rejstříku MŠMT škol a školských zařízení, ve smyslu § 7 školského zákona.</w:t>
            </w:r>
          </w:p>
          <w:p w14:paraId="218217C1"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Zařízení sociálních služeb nad rámec zákona č. 108/2006 Sb., o sociálních službách.</w:t>
            </w:r>
          </w:p>
          <w:p w14:paraId="16D60575"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Pro uspokojení potřeb souvisejících s hlavním a přípustným využitím lze umístit: ubytovací zařízení, administrativní plochy, obchodní zařízení s celkovou hrubou podlažní plochou nepřevyšující 300 m</w:t>
            </w:r>
            <w:r w:rsidRPr="008C1ACA">
              <w:rPr>
                <w:rFonts w:asciiTheme="minorHAnsi" w:hAnsiTheme="minorHAnsi" w:cstheme="minorHAnsi"/>
                <w:sz w:val="20"/>
                <w:szCs w:val="20"/>
                <w:vertAlign w:val="superscript"/>
              </w:rPr>
              <w:t>2</w:t>
            </w:r>
            <w:r w:rsidRPr="008C1ACA">
              <w:rPr>
                <w:rFonts w:asciiTheme="minorHAnsi" w:hAnsiTheme="minorHAnsi" w:cstheme="minorHAnsi"/>
                <w:sz w:val="20"/>
                <w:szCs w:val="20"/>
              </w:rPr>
              <w:t>, čerpací stanice pohonných hmot bez servisů a opraven jako nedílná část garáží a polyfunkčních objektů, manipulační plochy, malé sběrné dvory, služební byty, parkovací a odstavné plochy, garáže. Dále lze umístit: stavby, zařízení a plochy pro provoz PID.</w:t>
            </w:r>
          </w:p>
          <w:p w14:paraId="2B9C11C7"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Pro podmíněně přípustné využití platí, že nedojde k znehodnocení nebo ohrožení využitelnosti dotčených pozemků.</w:t>
            </w:r>
          </w:p>
          <w:p w14:paraId="1D62C295"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Nepřípustné využití:</w:t>
            </w:r>
          </w:p>
          <w:p w14:paraId="70CF85F3"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Nepřípustné je využití neslučitelné s hlavním a přípustným využitím, které je v rozporu s charakterem lokality a s podmínkami a limity v ní stanovenými nebo je jiným způsobem v rozporu s cíli a úkoly územního plánování.</w:t>
            </w:r>
          </w:p>
          <w:p w14:paraId="6452A17A" w14:textId="77777777" w:rsidR="008465DC" w:rsidRPr="008C1ACA" w:rsidRDefault="008465DC" w:rsidP="008465DC">
            <w:pPr>
              <w:rPr>
                <w:rFonts w:asciiTheme="minorHAnsi" w:hAnsiTheme="minorHAnsi" w:cstheme="minorHAnsi"/>
                <w:i/>
                <w:sz w:val="20"/>
                <w:szCs w:val="20"/>
              </w:rPr>
            </w:pPr>
          </w:p>
          <w:p w14:paraId="5109BC3B"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u w:val="single"/>
              </w:rPr>
              <w:t>Krajinné a městské zeleně</w:t>
            </w:r>
          </w:p>
          <w:p w14:paraId="7D870762"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ZP – parky, historické zahrady, hřbitovy</w:t>
            </w:r>
          </w:p>
          <w:p w14:paraId="403346A5"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Hlavní využití:</w:t>
            </w:r>
          </w:p>
          <w:p w14:paraId="0A29EE27"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Parky a ostatní záměrně založené architektonicky ztvárněné plochy městské zeleně sloužící rekreaci; pohřebiště a pietní místa.</w:t>
            </w:r>
          </w:p>
          <w:p w14:paraId="05A20937"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Přípustné využití:</w:t>
            </w:r>
          </w:p>
          <w:p w14:paraId="34483B8D"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Parky, zahrady, sady a vinice, to vše na rostlém terénu; plochy určené pro pohřbívání, urnové háje, kolumbária, rozptylové louky.</w:t>
            </w:r>
          </w:p>
          <w:p w14:paraId="52216F61"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Drobné vodní plochy, pěší komunikace.</w:t>
            </w:r>
          </w:p>
          <w:p w14:paraId="67BAD04D"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Podmíněně přípustné využití:</w:t>
            </w:r>
          </w:p>
          <w:p w14:paraId="04D601AD"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Pro uspokojení potřeb souvisejících s hlavním a přípustným využitím lze umístit: komunikace účelové, technickou infrastrukturu.</w:t>
            </w:r>
          </w:p>
          <w:p w14:paraId="210B0C50"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Dětská hřiště, cyklistické stezky, jezdecké stezky.</w:t>
            </w:r>
          </w:p>
          <w:p w14:paraId="3FE410F6"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Zahradní restaurace, nekryté amfiteátry, hvězdárny, rozhledny, kostely, modlitebny, nekrytá sportovní zařízení bez vybavenosti, drobná zahradní architektura.</w:t>
            </w:r>
          </w:p>
          <w:p w14:paraId="2B6B742D" w14:textId="68B4AEFA"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Krematoria a obřadní síně.</w:t>
            </w:r>
          </w:p>
          <w:p w14:paraId="5454AEC6"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Obchodní zařízení s celkovou plochou nepřevyšující 200 m</w:t>
            </w:r>
            <w:r w:rsidRPr="008C1ACA">
              <w:rPr>
                <w:rFonts w:asciiTheme="minorHAnsi" w:hAnsiTheme="minorHAnsi" w:cstheme="minorHAnsi"/>
                <w:sz w:val="20"/>
                <w:szCs w:val="20"/>
                <w:vertAlign w:val="superscript"/>
              </w:rPr>
              <w:t>2</w:t>
            </w:r>
            <w:r w:rsidRPr="008C1ACA">
              <w:rPr>
                <w:rFonts w:asciiTheme="minorHAnsi" w:hAnsiTheme="minorHAnsi" w:cstheme="minorHAnsi"/>
                <w:sz w:val="20"/>
                <w:szCs w:val="20"/>
              </w:rPr>
              <w:t xml:space="preserve"> hrubé podlažní plochy a nerušící služby jako součást vybavení hřbitovů.</w:t>
            </w:r>
          </w:p>
          <w:p w14:paraId="4FC1C642"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Prostorově oddělené plochy určené pro pohřbívání zvířat v domácích zájmových chovech, bez možnosti spalování.</w:t>
            </w:r>
          </w:p>
          <w:p w14:paraId="57DFB422"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Stavby a zařízení pro provoz a údržbu, ostatní stavby související s hlavním a přípustným využitím. Liniová vedení technické infrastruktury vedená ve stávajících zpevněných komunikacích.</w:t>
            </w:r>
          </w:p>
          <w:p w14:paraId="3C0E543E"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Revitalizace vodních toků a ploch za účelem posílení přírodní a biologické funkce a přirozeného rozlivu.</w:t>
            </w:r>
          </w:p>
          <w:p w14:paraId="0CC2AAD7"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Využití přípustné v ostatních plochách uvnitř kategorie Krajinná a městská zeleň a Pěstební plochy – sady, zahrady a vinice, za podmínky, že s nimi posuzovaný pozemek vymezený v ploše ZP bezprostředně sousedí a že nebude omezeno hlavní a přípustné využití plochy ZP.</w:t>
            </w:r>
          </w:p>
          <w:p w14:paraId="2320A531"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Pro podmíněně přípustné využití platí, že nedojde k znehodnocení nebo ohrožení využitelnosti dotčených pozemků.</w:t>
            </w:r>
          </w:p>
          <w:p w14:paraId="366E0D49"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Nepřípustné využití:</w:t>
            </w:r>
          </w:p>
          <w:p w14:paraId="3700841C"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Nepřípustné je využití neslučitelné s hlavním a přípustným využitím, které je v rozporu s podmínkami a limity stanovenými v dané lokalitě nebo je jiným způsobem v rozporu s cíli a úkoly územního plánování.</w:t>
            </w:r>
          </w:p>
          <w:p w14:paraId="29D8F0CD" w14:textId="77777777" w:rsidR="008465DC" w:rsidRPr="008C1ACA" w:rsidRDefault="008465DC" w:rsidP="008465DC">
            <w:pPr>
              <w:rPr>
                <w:rFonts w:asciiTheme="minorHAnsi" w:hAnsiTheme="minorHAnsi" w:cstheme="minorHAnsi"/>
                <w:i/>
                <w:sz w:val="20"/>
                <w:szCs w:val="20"/>
              </w:rPr>
            </w:pPr>
          </w:p>
          <w:p w14:paraId="029ABF05"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u w:val="single"/>
              </w:rPr>
              <w:t>Krajinné a městské zeleně</w:t>
            </w:r>
          </w:p>
          <w:p w14:paraId="059ECE6E"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ZMK – zeleň městská a krajinná</w:t>
            </w:r>
          </w:p>
          <w:p w14:paraId="3861FA80"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Hlavní využití:</w:t>
            </w:r>
          </w:p>
          <w:p w14:paraId="21D3D53D"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Městská a krajinná zeleň s rekreačními aktivitami.</w:t>
            </w:r>
          </w:p>
          <w:p w14:paraId="1B5C9FE8" w14:textId="77777777" w:rsidR="00176981" w:rsidRDefault="00176981" w:rsidP="008465DC">
            <w:pPr>
              <w:rPr>
                <w:rFonts w:asciiTheme="minorHAnsi" w:hAnsiTheme="minorHAnsi" w:cstheme="minorHAnsi"/>
                <w:b/>
                <w:sz w:val="20"/>
                <w:szCs w:val="20"/>
              </w:rPr>
            </w:pPr>
          </w:p>
          <w:p w14:paraId="56A83A0F"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Přípustné využití:</w:t>
            </w:r>
          </w:p>
          <w:p w14:paraId="0EC8346F"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Krajinná zeleň, skupinové, rozptýlené či liniové porosty dřevin i bylin, záměrně založené plochy a linie zeleně (parkové pásy), pobytové louky.</w:t>
            </w:r>
          </w:p>
          <w:p w14:paraId="319037C7"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Nekrytá veřejně přístupná hřiště s přírodním povrchem bez vybavenosti stavebního charakteru, dětská hřiště, drobné vodní plochy, drobná zařízení sloužící pro obsluhu sportovní funkce vodních ploch, cyklistické stezky, jezdecké stezky, pěší komunikace a prostory a komunikace účelové, drobná zahradní architektura.</w:t>
            </w:r>
          </w:p>
          <w:p w14:paraId="04B8A2A4"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Podmíněně přípustné využití:</w:t>
            </w:r>
          </w:p>
          <w:p w14:paraId="3A441CC9"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Pro uspokojení potřeb souvisejících s hlavním a přípustným využitím lze umístit: parkovací a odstavné plochy.</w:t>
            </w:r>
          </w:p>
          <w:p w14:paraId="62110F21"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Dále lze umístit: zahradní restaurace, hvězdárny a rozhledny, záchranné stanice pro volně žijící živočichy.</w:t>
            </w:r>
          </w:p>
          <w:p w14:paraId="437E4319"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Komunikace vozidlové, technickou infrastrukturu, stavby a zařízení pro provoz PID, a to i nad rámec potřeb dané plochy za podmínky prokázání, že zájem vyjádřený potřebou umístit dopravní a technickou infrastrukturu převažuje nad ostatními veřejnými zájmy.</w:t>
            </w:r>
          </w:p>
          <w:p w14:paraId="5DE0F550"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Stavby a zařízení pro provoz a údržbu související s hlavním a přípustným využitím.</w:t>
            </w:r>
          </w:p>
          <w:p w14:paraId="1A2FF919"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Revitalizace vodních toků a ploch za účelem posílení přírodní a biologické funkce a přirozeného rozlivu.</w:t>
            </w:r>
          </w:p>
          <w:p w14:paraId="3D73F14D"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Přípustné využití v ostatních plochách uvnitř kategorie Krajinná a městská zeleň a Pěstební plochy – sady, zahrady a vinice, za podmínky, že s nimi posuzovaný pozemek bezprostředně sousedí.</w:t>
            </w:r>
          </w:p>
          <w:p w14:paraId="23FCD9D0"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Pro podmíněně přípustné využití platí, že nedojde k znehodnocení nebo ohrožení využitelnosti dotčených pozemků.</w:t>
            </w:r>
          </w:p>
          <w:p w14:paraId="363CB4F0" w14:textId="77777777" w:rsidR="008465DC" w:rsidRPr="008C1ACA" w:rsidRDefault="008465DC" w:rsidP="008465DC">
            <w:pPr>
              <w:rPr>
                <w:rFonts w:asciiTheme="minorHAnsi" w:hAnsiTheme="minorHAnsi" w:cstheme="minorHAnsi"/>
                <w:b/>
                <w:i/>
                <w:sz w:val="20"/>
                <w:szCs w:val="20"/>
              </w:rPr>
            </w:pPr>
            <w:r w:rsidRPr="008C1ACA">
              <w:rPr>
                <w:rFonts w:asciiTheme="minorHAnsi" w:hAnsiTheme="minorHAnsi" w:cstheme="minorHAnsi"/>
                <w:b/>
                <w:sz w:val="20"/>
                <w:szCs w:val="20"/>
              </w:rPr>
              <w:t>Nepřípustné využití:</w:t>
            </w:r>
          </w:p>
          <w:p w14:paraId="51F633C1"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Nepřípustné je využití neslučitelné s hlavním a přípustným využitím, které je v rozporu s podmínkami a limity stanovenými v dané lokalitě nebo je jiným způsobem v rozporu s cíli a úkoly územního plánování.</w:t>
            </w:r>
          </w:p>
          <w:p w14:paraId="6D2C4169" w14:textId="77777777" w:rsidR="008465DC" w:rsidRPr="008C1ACA" w:rsidRDefault="008465DC" w:rsidP="008465DC">
            <w:pPr>
              <w:rPr>
                <w:rFonts w:asciiTheme="minorHAnsi" w:hAnsiTheme="minorHAnsi" w:cstheme="minorHAnsi"/>
                <w:i/>
                <w:sz w:val="20"/>
                <w:szCs w:val="20"/>
              </w:rPr>
            </w:pPr>
          </w:p>
          <w:p w14:paraId="55D6523A" w14:textId="77777777" w:rsidR="008465DC" w:rsidRPr="008C1ACA" w:rsidRDefault="008465DC" w:rsidP="008465DC">
            <w:pPr>
              <w:rPr>
                <w:rFonts w:asciiTheme="minorHAnsi" w:hAnsiTheme="minorHAnsi" w:cstheme="minorHAnsi"/>
                <w:i/>
                <w:sz w:val="20"/>
                <w:szCs w:val="20"/>
                <w:u w:val="single"/>
              </w:rPr>
            </w:pPr>
            <w:r w:rsidRPr="008C1ACA">
              <w:rPr>
                <w:rFonts w:asciiTheme="minorHAnsi" w:hAnsiTheme="minorHAnsi" w:cstheme="minorHAnsi"/>
                <w:sz w:val="20"/>
                <w:szCs w:val="20"/>
                <w:u w:val="single"/>
              </w:rPr>
              <w:t>CSZ – celoměstský systém zeleně</w:t>
            </w:r>
          </w:p>
          <w:p w14:paraId="1A1D694B"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1. Na území města je vymezen celoměstský systém zeleně (CSZ) s cílem vytvořit a chránit ucelenou soustavu nezastavitelných ploch zeleně:</w:t>
            </w:r>
          </w:p>
          <w:p w14:paraId="755D1D23"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a) v zastavitelném území je CSZ založen zpravidla na stávajících vegetačních prvcích na rostlém terénu. Žádoucí je jejich propojení ve formě alejí nebo prostřednictvím zeleně na konstrukcích;</w:t>
            </w:r>
          </w:p>
          <w:p w14:paraId="1033BF14"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b) v nezastavitelném území je CSZ založen na plošně spojitém systému vegetačních prvků na rostlém terénu, využívajícím a doplňujícím stávající hodnotné prvky zeleně.</w:t>
            </w:r>
          </w:p>
          <w:p w14:paraId="2C362361"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2. V celoměstském systému zeleně je podmíněně přípustné umístění staveb v souladu s podmínkami dané plochy s rozdílným způsobem využití včetně staveb dopravní a technické infrastruktury za podmínky, že funkčnost CSZ nebude narušena, zejména že nedojde k významnému úbytku veřejně přístupných ploch zeleně v posuzované lokalitě.</w:t>
            </w:r>
          </w:p>
          <w:p w14:paraId="33F81429"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3. Při povolování využití ploch, stavební činnosti a stavebních opatření, staveb a zařízení v plochách krajinné a městské zeleně, ve kterých je plovoucí nebo pevnou značkou definováno odlišné využití [viz též oddíl 3, pododdíl 3b) odstavce (8) – (10)], musí být zachován dominantní podíl hlavního a přípustného využití, ve kterém je značka umístěna.</w:t>
            </w:r>
          </w:p>
          <w:p w14:paraId="4F2A2D27"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4. Umisťování vodní plochy a suché nádrže (poldru) do ploch krajinné a městské zeleně lze posoudit jako podmíněně přípustné v odlišné poloze a tvaru za podmínky zachování jejich účelu a odpovídajícího plošného rozsahu [(viz též oddíl 3, pododdíl 3b) odst. (13) ].</w:t>
            </w:r>
          </w:p>
          <w:p w14:paraId="20131D38"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5. V zastavitelných plochách, kde je plovoucí značkou ZP v kroužku vyjádřen požadavek umístit souvislou parkovou plochu uvnitř plochy s jiným způsobem využití, se takto umístěná plocha stává samostatnou plochou ZP - parkem, jehož plocha se nezapočítává do stanoveného koeficientu zeleně.</w:t>
            </w:r>
          </w:p>
          <w:p w14:paraId="18549DFA"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6. Velikost a tvar požadované parkové plochy závisí na celkové rozloze zastavitelné plochy, v níž je plovoucí značka umístěna:</w:t>
            </w:r>
          </w:p>
          <w:p w14:paraId="013D2EE1"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a) do rozlohy 3 ha zastavitelné plochy je požadováno umístění plochy ZP různorodého tvaru, není však definována její minimální plocha ani poměr stran,</w:t>
            </w:r>
          </w:p>
          <w:p w14:paraId="233C23EA" w14:textId="3CCA5CCA"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b) při rozloze 3 - 6 ha je požadována plocha 400 m</w:t>
            </w:r>
            <w:r w:rsidRPr="008C1ACA">
              <w:rPr>
                <w:rFonts w:asciiTheme="minorHAnsi" w:hAnsiTheme="minorHAnsi" w:cstheme="minorHAnsi"/>
                <w:sz w:val="20"/>
                <w:szCs w:val="20"/>
                <w:vertAlign w:val="superscript"/>
              </w:rPr>
              <w:t>2</w:t>
            </w:r>
            <w:r w:rsidRPr="008C1ACA">
              <w:rPr>
                <w:rFonts w:asciiTheme="minorHAnsi" w:hAnsiTheme="minorHAnsi" w:cstheme="minorHAnsi"/>
                <w:sz w:val="20"/>
                <w:szCs w:val="20"/>
              </w:rPr>
              <w:t xml:space="preserve"> při poměru stran plochy max. 1 : 2,</w:t>
            </w:r>
          </w:p>
          <w:p w14:paraId="41802B9F" w14:textId="69820A19"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c) při rozloze 6 - 9 ha je požadována plocha 1 600 m</w:t>
            </w:r>
            <w:r w:rsidRPr="008C1ACA">
              <w:rPr>
                <w:rFonts w:asciiTheme="minorHAnsi" w:hAnsiTheme="minorHAnsi" w:cstheme="minorHAnsi"/>
                <w:sz w:val="20"/>
                <w:szCs w:val="20"/>
                <w:vertAlign w:val="superscript"/>
              </w:rPr>
              <w:t>2</w:t>
            </w:r>
            <w:r w:rsidRPr="008C1ACA">
              <w:rPr>
                <w:rFonts w:asciiTheme="minorHAnsi" w:hAnsiTheme="minorHAnsi" w:cstheme="minorHAnsi"/>
                <w:sz w:val="20"/>
                <w:szCs w:val="20"/>
              </w:rPr>
              <w:t xml:space="preserve"> při poměru stran plochy</w:t>
            </w:r>
            <w:r w:rsidRPr="008C1ACA">
              <w:rPr>
                <w:rFonts w:asciiTheme="minorHAnsi" w:hAnsiTheme="minorHAnsi" w:cstheme="minorHAnsi"/>
                <w:i/>
                <w:sz w:val="20"/>
                <w:szCs w:val="20"/>
              </w:rPr>
              <w:t xml:space="preserve"> </w:t>
            </w:r>
            <w:r w:rsidRPr="008C1ACA">
              <w:rPr>
                <w:rFonts w:asciiTheme="minorHAnsi" w:hAnsiTheme="minorHAnsi" w:cstheme="minorHAnsi"/>
                <w:sz w:val="20"/>
                <w:szCs w:val="20"/>
              </w:rPr>
              <w:t>max. 1 : 2,</w:t>
            </w:r>
          </w:p>
          <w:p w14:paraId="6D165D28" w14:textId="77777777"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d) při rozloze 9 - 12 ha je požadována plocha min. 3 600 m</w:t>
            </w:r>
            <w:r w:rsidRPr="008C1ACA">
              <w:rPr>
                <w:rFonts w:asciiTheme="minorHAnsi" w:hAnsiTheme="minorHAnsi" w:cstheme="minorHAnsi"/>
                <w:sz w:val="20"/>
                <w:szCs w:val="20"/>
                <w:vertAlign w:val="superscript"/>
              </w:rPr>
              <w:t>2</w:t>
            </w:r>
            <w:r w:rsidRPr="008C1ACA">
              <w:rPr>
                <w:rFonts w:asciiTheme="minorHAnsi" w:hAnsiTheme="minorHAnsi" w:cstheme="minorHAnsi"/>
                <w:sz w:val="20"/>
                <w:szCs w:val="20"/>
              </w:rPr>
              <w:t>, kterou je přípustné rozdělit do dvou lokalit při poměru stran plochy různorodého tvaru max. 1 : 2 vzájemně provázaných parkovými pásy či stromořadími,</w:t>
            </w:r>
          </w:p>
          <w:p w14:paraId="0E00C50A" w14:textId="1747274B" w:rsidR="008465DC" w:rsidRPr="008C1ACA" w:rsidRDefault="008465DC" w:rsidP="008465DC">
            <w:pPr>
              <w:rPr>
                <w:rFonts w:asciiTheme="minorHAnsi" w:hAnsiTheme="minorHAnsi" w:cstheme="minorHAnsi"/>
                <w:i/>
                <w:sz w:val="20"/>
                <w:szCs w:val="20"/>
              </w:rPr>
            </w:pPr>
            <w:r w:rsidRPr="008C1ACA">
              <w:rPr>
                <w:rFonts w:asciiTheme="minorHAnsi" w:hAnsiTheme="minorHAnsi" w:cstheme="minorHAnsi"/>
                <w:sz w:val="20"/>
                <w:szCs w:val="20"/>
              </w:rPr>
              <w:t>e) při rozloze nad 12 ha je požadována plocha min. 6 400 m</w:t>
            </w:r>
            <w:r w:rsidRPr="008C1ACA">
              <w:rPr>
                <w:rFonts w:asciiTheme="minorHAnsi" w:hAnsiTheme="minorHAnsi" w:cstheme="minorHAnsi"/>
                <w:sz w:val="20"/>
                <w:szCs w:val="20"/>
                <w:vertAlign w:val="superscript"/>
              </w:rPr>
              <w:t>2</w:t>
            </w:r>
            <w:r w:rsidRPr="008C1ACA">
              <w:rPr>
                <w:rFonts w:asciiTheme="minorHAnsi" w:hAnsiTheme="minorHAnsi" w:cstheme="minorHAnsi"/>
                <w:sz w:val="20"/>
                <w:szCs w:val="20"/>
              </w:rPr>
              <w:t xml:space="preserve">, kterou je přípustné rozdělit do tří lokalit při poměru stran plochy různorodého tvaru max. </w:t>
            </w:r>
            <w:r w:rsidRPr="008C1ACA">
              <w:rPr>
                <w:rFonts w:asciiTheme="minorHAnsi" w:hAnsiTheme="minorHAnsi" w:cstheme="minorHAnsi"/>
                <w:sz w:val="20"/>
                <w:szCs w:val="20"/>
              </w:rPr>
              <w:br/>
              <w:t>1 : 2 vzájemně provázaných parkovými pásy či stromořadími.</w:t>
            </w:r>
          </w:p>
          <w:p w14:paraId="5BD724D8" w14:textId="4E93CDB3" w:rsidR="00CB2C32" w:rsidRPr="008C1ACA" w:rsidRDefault="008465DC" w:rsidP="008465DC">
            <w:pPr>
              <w:pStyle w:val="Texttabulkypedsazen"/>
            </w:pPr>
            <w:r w:rsidRPr="008C1ACA">
              <w:rPr>
                <w:rFonts w:asciiTheme="minorHAnsi" w:hAnsiTheme="minorHAnsi" w:cstheme="minorHAnsi"/>
                <w:szCs w:val="20"/>
              </w:rPr>
              <w:t>7. Využití související s vymezeným funkčním využitím v plochách ZP (parky, historické zahrady a hřbitovy) a plochách ZMK (městská a krajinná zeleň) je přípustné pouze jako součást celkové koncepce předmětné plochy realizované současně s jejich zakládáním, případně v rámci jejich rekonstrukcí.</w:t>
            </w:r>
          </w:p>
        </w:tc>
        <w:tc>
          <w:tcPr>
            <w:tcW w:w="2609" w:type="pct"/>
            <w:tcBorders>
              <w:top w:val="nil"/>
            </w:tcBorders>
          </w:tcPr>
          <w:p w14:paraId="29D5741C" w14:textId="77777777" w:rsidR="008465DC" w:rsidRPr="008C1ACA" w:rsidRDefault="008465DC" w:rsidP="008465DC">
            <w:pPr>
              <w:rPr>
                <w:i/>
                <w:sz w:val="20"/>
              </w:rPr>
            </w:pPr>
            <w:r w:rsidRPr="008C1ACA">
              <w:rPr>
                <w:sz w:val="20"/>
                <w:u w:val="single"/>
              </w:rPr>
              <w:t>Smíšené</w:t>
            </w:r>
          </w:p>
          <w:p w14:paraId="7CD41555" w14:textId="77777777" w:rsidR="008465DC" w:rsidRPr="008C1ACA" w:rsidRDefault="008465DC" w:rsidP="008465DC">
            <w:pPr>
              <w:rPr>
                <w:i/>
                <w:sz w:val="20"/>
              </w:rPr>
            </w:pPr>
            <w:r w:rsidRPr="008C1ACA">
              <w:rPr>
                <w:sz w:val="20"/>
              </w:rPr>
              <w:t>SV-F – všeobecně smíšené s kódem míry využití území F</w:t>
            </w:r>
          </w:p>
          <w:p w14:paraId="6F4362CD" w14:textId="77777777" w:rsidR="008465DC" w:rsidRPr="008C1ACA" w:rsidRDefault="008465DC" w:rsidP="008465DC">
            <w:pPr>
              <w:rPr>
                <w:b/>
                <w:i/>
                <w:sz w:val="20"/>
              </w:rPr>
            </w:pPr>
            <w:r w:rsidRPr="008C1ACA">
              <w:rPr>
                <w:b/>
                <w:sz w:val="20"/>
              </w:rPr>
              <w:t>Hlavní využití:</w:t>
            </w:r>
          </w:p>
          <w:p w14:paraId="0732354F" w14:textId="77777777" w:rsidR="008465DC" w:rsidRPr="008C1ACA" w:rsidRDefault="008465DC" w:rsidP="008465DC">
            <w:pPr>
              <w:rPr>
                <w:i/>
                <w:sz w:val="20"/>
              </w:rPr>
            </w:pPr>
            <w:r w:rsidRPr="008C1ACA">
              <w:rPr>
                <w:sz w:val="20"/>
              </w:rPr>
              <w:t>Plochy pro umístění polyfunkčních staveb nebo kombinaci monofunkčních staveb pro bydlení, obchod, administrativu, kulturu, veřejné vybavení, sport a služby, při zachování polyfunkčnosti území.</w:t>
            </w:r>
          </w:p>
          <w:p w14:paraId="2C33BB4B" w14:textId="77777777" w:rsidR="008465DC" w:rsidRPr="008C1ACA" w:rsidRDefault="008465DC" w:rsidP="008465DC">
            <w:pPr>
              <w:rPr>
                <w:b/>
                <w:i/>
                <w:sz w:val="20"/>
              </w:rPr>
            </w:pPr>
            <w:r w:rsidRPr="008C1ACA">
              <w:rPr>
                <w:b/>
                <w:sz w:val="20"/>
              </w:rPr>
              <w:t>Přípustné využití:</w:t>
            </w:r>
          </w:p>
          <w:p w14:paraId="57A4EA6F" w14:textId="178FA1F2" w:rsidR="008465DC" w:rsidRPr="008C1ACA" w:rsidRDefault="008465DC" w:rsidP="008465DC">
            <w:pPr>
              <w:rPr>
                <w:i/>
                <w:sz w:val="20"/>
              </w:rPr>
            </w:pPr>
            <w:r w:rsidRPr="008C1ACA">
              <w:rPr>
                <w:sz w:val="20"/>
              </w:rPr>
              <w:t>Polyfunkční stavby pr</w:t>
            </w:r>
            <w:r w:rsidR="00A51D10" w:rsidRPr="008C1ACA">
              <w:rPr>
                <w:sz w:val="20"/>
              </w:rPr>
              <w:t>o bydlení a občanské vybavení v </w:t>
            </w:r>
            <w:r w:rsidRPr="008C1ACA">
              <w:rPr>
                <w:sz w:val="20"/>
              </w:rPr>
              <w:t>souladu s hlavním využitím, s převažující funkcí od 2. nadzemního podlaží výše (např. bydlení či administrativa v případě vertikálního funkčního členění s obchodním parterem), obchodní zařízení s celkovou hrubou podlažní plochou nepřevyšující 8 000 m</w:t>
            </w:r>
            <w:r w:rsidRPr="008C1ACA">
              <w:rPr>
                <w:sz w:val="20"/>
                <w:vertAlign w:val="superscript"/>
              </w:rPr>
              <w:t>2</w:t>
            </w:r>
            <w:r w:rsidRPr="008C1ACA">
              <w:rPr>
                <w:sz w:val="20"/>
              </w:rPr>
              <w:t>, stavby pro administrativu, kulturní a záb</w:t>
            </w:r>
            <w:r w:rsidR="00A51D10" w:rsidRPr="008C1ACA">
              <w:rPr>
                <w:sz w:val="20"/>
              </w:rPr>
              <w:t>avní zařízení, školy, školská a </w:t>
            </w:r>
            <w:r w:rsidRPr="008C1ACA">
              <w:rPr>
                <w:sz w:val="20"/>
              </w:rPr>
              <w:t xml:space="preserve">ostatní vzdělávací a vysokoškolská zařízení, mimoškolní zařízení pro děti a mládež, zdravotnická zařízení, zařízení sociálních služeb, zařízení veřejného stravování, ubytovací zařízení, církevní zařízení, stavby pro veřejnou správu, sportovní zařízení, drobná nerušící výroba a </w:t>
            </w:r>
            <w:r w:rsidR="00A51D10" w:rsidRPr="008C1ACA">
              <w:rPr>
                <w:sz w:val="20"/>
              </w:rPr>
              <w:t> </w:t>
            </w:r>
            <w:r w:rsidRPr="008C1ACA">
              <w:rPr>
                <w:sz w:val="20"/>
              </w:rPr>
              <w:t>služby, hygienické stanice, veterinární zařízení v rámci polyfunkčních staveb a staveb pro bydlení, čerpací stanice pohonných hmot bez servisů a opraven jako nedílná část garáží a polyfunkčních objektů, stavby, zařízení a plochy pro provoz PID, malé sběrné dvory.</w:t>
            </w:r>
          </w:p>
          <w:p w14:paraId="6CC29B62" w14:textId="77777777" w:rsidR="008465DC" w:rsidRPr="008C1ACA" w:rsidRDefault="008465DC" w:rsidP="008465DC">
            <w:pPr>
              <w:rPr>
                <w:i/>
                <w:sz w:val="20"/>
              </w:rPr>
            </w:pPr>
            <w:r w:rsidRPr="008C1ACA">
              <w:rPr>
                <w:sz w:val="20"/>
              </w:rPr>
              <w:t>Drobné vodní plochy, zeleň, cyklistické stezky, pěší komunikace a prostory, komunikace vozidlové, plošná zařízení technické infrastruktury v nezbytně nutném rozsahu a liniová vedení technické infrastruktury.</w:t>
            </w:r>
          </w:p>
          <w:p w14:paraId="00CFF07F" w14:textId="77777777" w:rsidR="008465DC" w:rsidRPr="008C1ACA" w:rsidRDefault="008465DC" w:rsidP="008465DC">
            <w:pPr>
              <w:rPr>
                <w:rFonts w:ascii="UnitPro" w:hAnsi="UnitPro" w:cs="UnitPro"/>
                <w:b/>
                <w:i/>
                <w:sz w:val="20"/>
              </w:rPr>
            </w:pPr>
            <w:r w:rsidRPr="008C1ACA">
              <w:rPr>
                <w:sz w:val="20"/>
              </w:rPr>
              <w:t>Parkovací a odstavné plochy, garáže.</w:t>
            </w:r>
          </w:p>
          <w:p w14:paraId="4449EF36" w14:textId="77777777" w:rsidR="008465DC" w:rsidRPr="008C1ACA" w:rsidRDefault="008465DC" w:rsidP="008465DC">
            <w:pPr>
              <w:rPr>
                <w:b/>
                <w:i/>
                <w:sz w:val="20"/>
              </w:rPr>
            </w:pPr>
            <w:r w:rsidRPr="008C1ACA">
              <w:rPr>
                <w:b/>
                <w:sz w:val="20"/>
              </w:rPr>
              <w:t>Podmíněně přípustné využití:</w:t>
            </w:r>
          </w:p>
          <w:p w14:paraId="636AB180" w14:textId="77777777" w:rsidR="008465DC" w:rsidRPr="008C1ACA" w:rsidRDefault="008465DC" w:rsidP="008465DC">
            <w:pPr>
              <w:rPr>
                <w:i/>
                <w:sz w:val="20"/>
              </w:rPr>
            </w:pPr>
            <w:r w:rsidRPr="008C1ACA">
              <w:rPr>
                <w:sz w:val="20"/>
              </w:rPr>
              <w:t>Monofunkční stavby pro bydlení nebo občanské vybavení v souladu s hlavním využitím v odůvodněných případech, s přihlédnutím k charakteru veřejného prostranství a území definovanému v ÚAP. Víceúčelová zařízení pro kulturu, zábavu a sport, obchodní zařízení s celkovou hrubou podlažní plochou nepřevyšující 20 000 m</w:t>
            </w:r>
            <w:r w:rsidRPr="008C1ACA">
              <w:rPr>
                <w:sz w:val="20"/>
                <w:vertAlign w:val="superscript"/>
              </w:rPr>
              <w:t>2</w:t>
            </w:r>
            <w:r w:rsidRPr="008C1ACA">
              <w:rPr>
                <w:sz w:val="20"/>
              </w:rPr>
              <w:t>, zařízení záchranného bezpečnostního systému, veterinární zařízení, parkoviště P+R, čerpací stanice pohonných hmot, dvory pro údržbu pozemních komunikací, sběrné dvory, sběrny surovin, zahradnictví, stavby pro drobnou pěstitelskou činnost a chovatelství.</w:t>
            </w:r>
          </w:p>
          <w:p w14:paraId="0F285A5D" w14:textId="77777777" w:rsidR="008465DC" w:rsidRPr="008C1ACA" w:rsidRDefault="008465DC" w:rsidP="008465DC">
            <w:pPr>
              <w:rPr>
                <w:i/>
                <w:sz w:val="20"/>
              </w:rPr>
            </w:pPr>
            <w:r w:rsidRPr="008C1ACA">
              <w:rPr>
                <w:sz w:val="20"/>
              </w:rPr>
              <w:t>Pro podmíněně přípustné využití platí, že nedojde k znehodnocení nebo ohrožení využitelnosti dotčených pozemků.</w:t>
            </w:r>
          </w:p>
          <w:p w14:paraId="1A1F539D" w14:textId="77777777" w:rsidR="008465DC" w:rsidRPr="008C1ACA" w:rsidRDefault="008465DC" w:rsidP="008465DC">
            <w:pPr>
              <w:rPr>
                <w:b/>
                <w:i/>
                <w:sz w:val="20"/>
              </w:rPr>
            </w:pPr>
            <w:r w:rsidRPr="008C1ACA">
              <w:rPr>
                <w:b/>
                <w:sz w:val="20"/>
              </w:rPr>
              <w:t>Nepřípustné využití:</w:t>
            </w:r>
          </w:p>
          <w:p w14:paraId="3ED77FDB" w14:textId="77777777" w:rsidR="008465DC" w:rsidRPr="008C1ACA" w:rsidRDefault="008465DC" w:rsidP="008465DC">
            <w:pPr>
              <w:rPr>
                <w:i/>
                <w:sz w:val="20"/>
              </w:rPr>
            </w:pPr>
            <w:r w:rsidRPr="008C1ACA">
              <w:rPr>
                <w:sz w:val="20"/>
              </w:rPr>
              <w:t>Nepřípustné je využití neslučitelné s hlavním a přípustným využitím, které je v rozporu s charakterem lokality a podmínkami a limity v ní stanovenými nebo je jiným způsobem v rozporu s cíli a úkoly územního plánování.</w:t>
            </w:r>
          </w:p>
          <w:p w14:paraId="6C50DBE2" w14:textId="77777777" w:rsidR="008465DC" w:rsidRPr="008C1ACA" w:rsidRDefault="008465DC" w:rsidP="008465DC">
            <w:pPr>
              <w:rPr>
                <w:i/>
                <w:sz w:val="20"/>
              </w:rPr>
            </w:pPr>
          </w:p>
          <w:p w14:paraId="75105972" w14:textId="77777777" w:rsidR="008465DC" w:rsidRPr="008C1ACA" w:rsidRDefault="008465DC" w:rsidP="008465DC">
            <w:pPr>
              <w:rPr>
                <w:i/>
                <w:sz w:val="20"/>
              </w:rPr>
            </w:pPr>
            <w:r w:rsidRPr="008C1ACA">
              <w:rPr>
                <w:sz w:val="20"/>
                <w:u w:val="single"/>
              </w:rPr>
              <w:t>Krajinné a městské zeleně</w:t>
            </w:r>
          </w:p>
          <w:p w14:paraId="0F445D6F" w14:textId="77777777" w:rsidR="008465DC" w:rsidRPr="008C1ACA" w:rsidRDefault="008465DC" w:rsidP="008465DC">
            <w:pPr>
              <w:rPr>
                <w:i/>
                <w:sz w:val="20"/>
              </w:rPr>
            </w:pPr>
            <w:r w:rsidRPr="008C1ACA">
              <w:rPr>
                <w:sz w:val="20"/>
              </w:rPr>
              <w:t>ZMK – zeleň městská a krajinná</w:t>
            </w:r>
          </w:p>
          <w:p w14:paraId="4CC117E8" w14:textId="77777777" w:rsidR="008465DC" w:rsidRPr="008C1ACA" w:rsidRDefault="008465DC" w:rsidP="008465DC">
            <w:pPr>
              <w:rPr>
                <w:b/>
                <w:i/>
                <w:sz w:val="20"/>
              </w:rPr>
            </w:pPr>
            <w:r w:rsidRPr="008C1ACA">
              <w:rPr>
                <w:b/>
                <w:sz w:val="20"/>
              </w:rPr>
              <w:t>Hlavní využití:</w:t>
            </w:r>
          </w:p>
          <w:p w14:paraId="26BEFC0B" w14:textId="77777777" w:rsidR="008465DC" w:rsidRPr="008C1ACA" w:rsidRDefault="008465DC" w:rsidP="008465DC">
            <w:pPr>
              <w:rPr>
                <w:i/>
                <w:sz w:val="20"/>
              </w:rPr>
            </w:pPr>
            <w:r w:rsidRPr="008C1ACA">
              <w:rPr>
                <w:sz w:val="20"/>
              </w:rPr>
              <w:t>Městská a krajinná zeleň s rekreačními aktivitami.</w:t>
            </w:r>
          </w:p>
          <w:p w14:paraId="07D806E5" w14:textId="77777777" w:rsidR="008465DC" w:rsidRPr="008C1ACA" w:rsidRDefault="008465DC" w:rsidP="008465DC">
            <w:pPr>
              <w:rPr>
                <w:b/>
                <w:i/>
                <w:sz w:val="20"/>
              </w:rPr>
            </w:pPr>
            <w:r w:rsidRPr="008C1ACA">
              <w:rPr>
                <w:b/>
                <w:sz w:val="20"/>
              </w:rPr>
              <w:t>Přípustné využití:</w:t>
            </w:r>
          </w:p>
          <w:p w14:paraId="058D2AF4" w14:textId="77777777" w:rsidR="008465DC" w:rsidRPr="008C1ACA" w:rsidRDefault="008465DC" w:rsidP="008465DC">
            <w:pPr>
              <w:rPr>
                <w:i/>
                <w:sz w:val="20"/>
              </w:rPr>
            </w:pPr>
            <w:r w:rsidRPr="008C1ACA">
              <w:rPr>
                <w:sz w:val="20"/>
              </w:rPr>
              <w:t>Krajinná zeleň, skupinové, rozptýlené či liniové porosty dřevin i bylin, záměrně založené plochy a linie zeleně (parkové pásy), pobytové louky.</w:t>
            </w:r>
          </w:p>
          <w:p w14:paraId="13B5891E" w14:textId="77777777" w:rsidR="008465DC" w:rsidRPr="008C1ACA" w:rsidRDefault="008465DC" w:rsidP="008465DC">
            <w:pPr>
              <w:rPr>
                <w:i/>
                <w:sz w:val="20"/>
              </w:rPr>
            </w:pPr>
            <w:r w:rsidRPr="008C1ACA">
              <w:rPr>
                <w:sz w:val="20"/>
              </w:rPr>
              <w:t>Nekrytá veřejně přístupná hřiště s přírodním povrchem bez vybavenosti stavebního charakteru, dětská hřiště, drobné vodní plochy, drobná zařízení sloužící pro obsluhu sportovní funkce vodních ploch, cyklistické stezky, jezdecké stezky, pěší komunikace a prostory a komunikace účelové, drobná zahradní architektura.</w:t>
            </w:r>
          </w:p>
          <w:p w14:paraId="7A670631" w14:textId="77777777" w:rsidR="00176981" w:rsidRDefault="00176981" w:rsidP="008465DC">
            <w:pPr>
              <w:rPr>
                <w:b/>
                <w:sz w:val="20"/>
              </w:rPr>
            </w:pPr>
          </w:p>
          <w:p w14:paraId="5D658999" w14:textId="77777777" w:rsidR="00176981" w:rsidRDefault="00176981" w:rsidP="008465DC">
            <w:pPr>
              <w:rPr>
                <w:b/>
                <w:sz w:val="20"/>
              </w:rPr>
            </w:pPr>
          </w:p>
          <w:p w14:paraId="3659F966" w14:textId="77777777" w:rsidR="008465DC" w:rsidRPr="008C1ACA" w:rsidRDefault="008465DC" w:rsidP="008465DC">
            <w:pPr>
              <w:rPr>
                <w:b/>
                <w:i/>
                <w:sz w:val="20"/>
              </w:rPr>
            </w:pPr>
            <w:r w:rsidRPr="008C1ACA">
              <w:rPr>
                <w:b/>
                <w:sz w:val="20"/>
              </w:rPr>
              <w:t>Podmíněně přípustné využití:</w:t>
            </w:r>
          </w:p>
          <w:p w14:paraId="34C18C0E" w14:textId="77777777" w:rsidR="008465DC" w:rsidRPr="008C1ACA" w:rsidRDefault="008465DC" w:rsidP="008465DC">
            <w:pPr>
              <w:rPr>
                <w:i/>
                <w:sz w:val="20"/>
              </w:rPr>
            </w:pPr>
            <w:r w:rsidRPr="008C1ACA">
              <w:rPr>
                <w:sz w:val="20"/>
              </w:rPr>
              <w:t>Pro uspokojení potřeb souvisejících s hlavním a přípustným využitím lze umístit: parkovací a odstavné plochy.</w:t>
            </w:r>
          </w:p>
          <w:p w14:paraId="0026D24D" w14:textId="77777777" w:rsidR="008465DC" w:rsidRPr="008C1ACA" w:rsidRDefault="008465DC" w:rsidP="008465DC">
            <w:pPr>
              <w:rPr>
                <w:i/>
                <w:sz w:val="20"/>
              </w:rPr>
            </w:pPr>
            <w:r w:rsidRPr="008C1ACA">
              <w:rPr>
                <w:sz w:val="20"/>
              </w:rPr>
              <w:t>Dále lze umístit: zahradní restaurace, hvězdárny a rozhledny, záchranné stanice pro volně žijící živočichy.</w:t>
            </w:r>
          </w:p>
          <w:p w14:paraId="6C5E85F3" w14:textId="77777777" w:rsidR="008465DC" w:rsidRPr="008C1ACA" w:rsidRDefault="008465DC" w:rsidP="008465DC">
            <w:pPr>
              <w:rPr>
                <w:i/>
                <w:sz w:val="20"/>
              </w:rPr>
            </w:pPr>
            <w:r w:rsidRPr="008C1ACA">
              <w:rPr>
                <w:sz w:val="20"/>
              </w:rPr>
              <w:t>Komunikace vozidlové, technickou infrastrukturu, stavby a zařízení pro provoz PID, a to i nad rámec potřeb dané plochy za podmínky prokázání, že zájem vyjádřený potřebou umístit dopravní a technickou infrastrukturu převažuje nad ostatními veřejnými zájmy.</w:t>
            </w:r>
          </w:p>
          <w:p w14:paraId="01459B0B" w14:textId="77777777" w:rsidR="008465DC" w:rsidRPr="008C1ACA" w:rsidRDefault="008465DC" w:rsidP="008465DC">
            <w:pPr>
              <w:rPr>
                <w:i/>
                <w:sz w:val="20"/>
              </w:rPr>
            </w:pPr>
            <w:r w:rsidRPr="008C1ACA">
              <w:rPr>
                <w:sz w:val="20"/>
              </w:rPr>
              <w:t>Stavby a zařízení pro provoz a údržbu související s hlavním a přípustným využitím.</w:t>
            </w:r>
          </w:p>
          <w:p w14:paraId="665995BD" w14:textId="77777777" w:rsidR="008465DC" w:rsidRPr="008C1ACA" w:rsidRDefault="008465DC" w:rsidP="008465DC">
            <w:pPr>
              <w:rPr>
                <w:i/>
                <w:sz w:val="20"/>
              </w:rPr>
            </w:pPr>
            <w:r w:rsidRPr="008C1ACA">
              <w:rPr>
                <w:sz w:val="20"/>
              </w:rPr>
              <w:t>Revitalizace vodních toků a ploch za účelem posílení přírodní a biologické funkce a přirozeného rozlivu.</w:t>
            </w:r>
          </w:p>
          <w:p w14:paraId="15D25BF7" w14:textId="77777777" w:rsidR="008465DC" w:rsidRPr="008C1ACA" w:rsidRDefault="008465DC" w:rsidP="008465DC">
            <w:pPr>
              <w:rPr>
                <w:i/>
                <w:sz w:val="20"/>
              </w:rPr>
            </w:pPr>
            <w:r w:rsidRPr="008C1ACA">
              <w:rPr>
                <w:sz w:val="20"/>
              </w:rPr>
              <w:t>Přípustné využití v ostatních plochách uvnitř kategorie Krajinná a městská zeleň a Pěstební plochy – sady, zahrady a vinice, za podmínky, že s nimi posuzovaný pozemek bezprostředně sousedí.</w:t>
            </w:r>
          </w:p>
          <w:p w14:paraId="421ECBAD" w14:textId="77777777" w:rsidR="008465DC" w:rsidRPr="008C1ACA" w:rsidRDefault="008465DC" w:rsidP="008465DC">
            <w:pPr>
              <w:rPr>
                <w:i/>
                <w:sz w:val="20"/>
              </w:rPr>
            </w:pPr>
            <w:r w:rsidRPr="008C1ACA">
              <w:rPr>
                <w:sz w:val="20"/>
              </w:rPr>
              <w:t>Pro podmíněně přípustné využití platí, že nedojde k znehodnocení nebo ohrožení využitelnosti dotčených pozemků.</w:t>
            </w:r>
          </w:p>
          <w:p w14:paraId="3278877C" w14:textId="77777777" w:rsidR="008465DC" w:rsidRPr="008C1ACA" w:rsidRDefault="008465DC" w:rsidP="008465DC">
            <w:pPr>
              <w:rPr>
                <w:b/>
                <w:i/>
                <w:sz w:val="20"/>
              </w:rPr>
            </w:pPr>
            <w:r w:rsidRPr="008C1ACA">
              <w:rPr>
                <w:b/>
                <w:sz w:val="20"/>
              </w:rPr>
              <w:t>Nepřípustné využití:</w:t>
            </w:r>
          </w:p>
          <w:p w14:paraId="54F27F81" w14:textId="22A97FEB" w:rsidR="008465DC" w:rsidRPr="008C1ACA" w:rsidRDefault="008465DC" w:rsidP="008465DC">
            <w:pPr>
              <w:rPr>
                <w:i/>
                <w:sz w:val="20"/>
              </w:rPr>
            </w:pPr>
            <w:r w:rsidRPr="008C1ACA">
              <w:rPr>
                <w:sz w:val="20"/>
              </w:rPr>
              <w:t>Nepřípustné je využití neslučitelné s hlavním a přípustným využitím, které je v rozporu s podmínkami a limity stanovenými v dané lo</w:t>
            </w:r>
            <w:r w:rsidR="00A51D10" w:rsidRPr="008C1ACA">
              <w:rPr>
                <w:sz w:val="20"/>
              </w:rPr>
              <w:t>kalitě nebo je jiným způsobem v </w:t>
            </w:r>
            <w:r w:rsidRPr="008C1ACA">
              <w:rPr>
                <w:sz w:val="20"/>
              </w:rPr>
              <w:t>rozporu s cíli a úkoly územního plánování.</w:t>
            </w:r>
          </w:p>
          <w:p w14:paraId="2744E4F7" w14:textId="5B56BE75" w:rsidR="00EE39EA" w:rsidRPr="008C1ACA" w:rsidRDefault="00EE39EA" w:rsidP="008465DC">
            <w:pPr>
              <w:pStyle w:val="Texttabulky"/>
            </w:pPr>
          </w:p>
        </w:tc>
      </w:tr>
    </w:tbl>
    <w:p w14:paraId="7F3F3817" w14:textId="6AD5AE1A" w:rsidR="00315C1C" w:rsidRPr="008C1ACA" w:rsidRDefault="007B0AAC" w:rsidP="00315C1C">
      <w:r w:rsidRPr="008C1ACA">
        <w:t>Jako podklad pro změnu č. 3093/10 byla zpracována ú</w:t>
      </w:r>
      <w:r w:rsidR="00B16B1F" w:rsidRPr="008C1ACA">
        <w:t xml:space="preserve">zemní studie </w:t>
      </w:r>
      <w:r w:rsidR="008465DC" w:rsidRPr="008C1ACA">
        <w:t>(</w:t>
      </w:r>
      <w:r w:rsidRPr="008C1ACA">
        <w:t xml:space="preserve">Ing. arch. Luboš Jíra – </w:t>
      </w:r>
      <w:r w:rsidR="008465DC" w:rsidRPr="008C1ACA">
        <w:t>A.D. Studio</w:t>
      </w:r>
      <w:r w:rsidRPr="008C1ACA">
        <w:t>,</w:t>
      </w:r>
      <w:r w:rsidR="008465DC" w:rsidRPr="008C1ACA">
        <w:t xml:space="preserve"> 11/2019).</w:t>
      </w:r>
      <w:r w:rsidRPr="008C1ACA">
        <w:t xml:space="preserve"> </w:t>
      </w:r>
    </w:p>
    <w:p w14:paraId="49208F51" w14:textId="6C774A28" w:rsidR="000326E8" w:rsidRPr="008C1ACA" w:rsidRDefault="007B5103" w:rsidP="007B5103">
      <w:pPr>
        <w:pStyle w:val="Titulek"/>
      </w:pPr>
      <w:bookmarkStart w:id="19" w:name="_Toc57837149"/>
      <w:bookmarkStart w:id="20" w:name="_Toc57837170"/>
      <w:bookmarkStart w:id="21" w:name="_Toc126793023"/>
      <w:r w:rsidRPr="008C1ACA">
        <w:t xml:space="preserve">Tabulka </w:t>
      </w:r>
      <w:r w:rsidR="00F7053C" w:rsidRPr="008C1ACA">
        <w:rPr>
          <w:noProof/>
        </w:rPr>
        <w:fldChar w:fldCharType="begin"/>
      </w:r>
      <w:r w:rsidR="00F7053C" w:rsidRPr="008C1ACA">
        <w:rPr>
          <w:noProof/>
        </w:rPr>
        <w:instrText xml:space="preserve"> SEQ Tabulka \* ARABIC </w:instrText>
      </w:r>
      <w:r w:rsidR="00F7053C" w:rsidRPr="008C1ACA">
        <w:rPr>
          <w:noProof/>
        </w:rPr>
        <w:fldChar w:fldCharType="separate"/>
      </w:r>
      <w:r w:rsidR="0061383D">
        <w:rPr>
          <w:noProof/>
        </w:rPr>
        <w:t>2</w:t>
      </w:r>
      <w:r w:rsidR="00F7053C" w:rsidRPr="008C1ACA">
        <w:rPr>
          <w:noProof/>
        </w:rPr>
        <w:fldChar w:fldCharType="end"/>
      </w:r>
      <w:r w:rsidRPr="008C1ACA">
        <w:t xml:space="preserve">: </w:t>
      </w:r>
      <w:r w:rsidR="006E42FB" w:rsidRPr="008C1ACA">
        <w:t xml:space="preserve">Souhrnná bilance </w:t>
      </w:r>
      <w:r w:rsidR="000326E8" w:rsidRPr="008C1ACA">
        <w:t>ploch dle způsobu využití po změně č. Z</w:t>
      </w:r>
      <w:r w:rsidR="00854051" w:rsidRPr="008C1ACA">
        <w:t> </w:t>
      </w:r>
      <w:bookmarkEnd w:id="19"/>
      <w:bookmarkEnd w:id="20"/>
      <w:r w:rsidR="00854051" w:rsidRPr="008C1ACA">
        <w:t>3093/10</w:t>
      </w:r>
      <w:bookmarkEnd w:id="21"/>
    </w:p>
    <w:tbl>
      <w:tblPr>
        <w:tblW w:w="5000" w:type="pct"/>
        <w:jc w:val="center"/>
        <w:tblCellMar>
          <w:left w:w="70" w:type="dxa"/>
          <w:right w:w="70" w:type="dxa"/>
        </w:tblCellMar>
        <w:tblLook w:val="04A0" w:firstRow="1" w:lastRow="0" w:firstColumn="1" w:lastColumn="0" w:noHBand="0" w:noVBand="1"/>
      </w:tblPr>
      <w:tblGrid>
        <w:gridCol w:w="2761"/>
        <w:gridCol w:w="3291"/>
        <w:gridCol w:w="3008"/>
      </w:tblGrid>
      <w:tr w:rsidR="00D36832" w:rsidRPr="008C1ACA" w14:paraId="50E47DA5" w14:textId="77777777" w:rsidTr="006416E2">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0126EC4C" w14:textId="77777777" w:rsidR="000326E8" w:rsidRPr="008C1ACA" w:rsidRDefault="000326E8" w:rsidP="000326E8">
            <w:pPr>
              <w:pStyle w:val="Zhlavtabulky"/>
            </w:pPr>
            <w:r w:rsidRPr="008C1ACA">
              <w:t>Způsob využití</w:t>
            </w:r>
          </w:p>
        </w:tc>
        <w:tc>
          <w:tcPr>
            <w:tcW w:w="181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4D43D93B" w14:textId="77777777" w:rsidR="000326E8" w:rsidRPr="008C1ACA" w:rsidRDefault="000326E8" w:rsidP="000326E8">
            <w:pPr>
              <w:pStyle w:val="Zhlavtabulky"/>
            </w:pPr>
            <w:r w:rsidRPr="008C1ACA">
              <w:t>Přírůstek (+) /Úbytek (-) v m</w:t>
            </w:r>
            <w:r w:rsidRPr="008C1ACA">
              <w:rPr>
                <w:vertAlign w:val="superscript"/>
              </w:rPr>
              <w:t>2</w:t>
            </w:r>
          </w:p>
        </w:tc>
        <w:tc>
          <w:tcPr>
            <w:tcW w:w="166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3EF17A10" w14:textId="77777777" w:rsidR="000326E8" w:rsidRPr="008C1ACA" w:rsidRDefault="000326E8" w:rsidP="000326E8">
            <w:pPr>
              <w:pStyle w:val="Zhlavtabulky"/>
            </w:pPr>
            <w:r w:rsidRPr="008C1ACA">
              <w:t>Přírůstek (+) /Úbytek (-) v %</w:t>
            </w:r>
          </w:p>
        </w:tc>
      </w:tr>
      <w:tr w:rsidR="00854051" w:rsidRPr="008C1ACA" w14:paraId="6828C984" w14:textId="77777777" w:rsidTr="00E84E10">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507DE" w14:textId="07EC68DF" w:rsidR="00854051" w:rsidRPr="008C1ACA" w:rsidRDefault="00854051" w:rsidP="00854051">
            <w:pPr>
              <w:pStyle w:val="Texttabulky"/>
              <w:jc w:val="center"/>
            </w:pPr>
            <w:r w:rsidRPr="008C1ACA">
              <w:t>SV-</w:t>
            </w:r>
            <w:r w:rsidR="0028627D" w:rsidRPr="008C1ACA">
              <w:t>E</w:t>
            </w:r>
          </w:p>
        </w:tc>
        <w:tc>
          <w:tcPr>
            <w:tcW w:w="1816" w:type="pct"/>
            <w:tcBorders>
              <w:top w:val="single" w:sz="4" w:space="0" w:color="auto"/>
              <w:left w:val="single" w:sz="4" w:space="0" w:color="auto"/>
              <w:bottom w:val="single" w:sz="4" w:space="0" w:color="auto"/>
              <w:right w:val="single" w:sz="4" w:space="0" w:color="auto"/>
            </w:tcBorders>
            <w:shd w:val="clear" w:color="auto" w:fill="auto"/>
            <w:noWrap/>
          </w:tcPr>
          <w:p w14:paraId="03FBC331" w14:textId="681C4D50" w:rsidR="00854051" w:rsidRPr="008C1ACA" w:rsidRDefault="0028627D" w:rsidP="00854051">
            <w:pPr>
              <w:pStyle w:val="Texttabulky"/>
              <w:jc w:val="center"/>
            </w:pPr>
            <w:r w:rsidRPr="008C1ACA">
              <w:t>-26 716</w:t>
            </w:r>
          </w:p>
        </w:tc>
        <w:tc>
          <w:tcPr>
            <w:tcW w:w="1660" w:type="pct"/>
            <w:tcBorders>
              <w:top w:val="single" w:sz="4" w:space="0" w:color="auto"/>
              <w:left w:val="single" w:sz="4" w:space="0" w:color="auto"/>
              <w:bottom w:val="single" w:sz="4" w:space="0" w:color="auto"/>
              <w:right w:val="single" w:sz="4" w:space="0" w:color="auto"/>
            </w:tcBorders>
            <w:shd w:val="clear" w:color="auto" w:fill="auto"/>
            <w:noWrap/>
          </w:tcPr>
          <w:p w14:paraId="6C7BE5B9" w14:textId="5336B773" w:rsidR="00854051" w:rsidRPr="008C1ACA" w:rsidRDefault="0028627D" w:rsidP="00BB5659">
            <w:pPr>
              <w:pStyle w:val="Texttabulky"/>
              <w:jc w:val="center"/>
            </w:pPr>
            <w:r w:rsidRPr="008C1ACA">
              <w:t xml:space="preserve"> -6</w:t>
            </w:r>
            <w:r w:rsidR="00BB5659" w:rsidRPr="008C1ACA">
              <w:t>6</w:t>
            </w:r>
            <w:r w:rsidR="000947FE" w:rsidRPr="008C1ACA">
              <w:t xml:space="preserve"> </w:t>
            </w:r>
            <w:r w:rsidR="00854051" w:rsidRPr="008C1ACA">
              <w:t>%</w:t>
            </w:r>
          </w:p>
        </w:tc>
      </w:tr>
      <w:tr w:rsidR="0028627D" w:rsidRPr="008C1ACA" w14:paraId="26FD7361" w14:textId="77777777" w:rsidTr="00E84E10">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F49BD6" w14:textId="2A25E428" w:rsidR="0028627D" w:rsidRPr="008C1ACA" w:rsidRDefault="0028627D" w:rsidP="00854051">
            <w:pPr>
              <w:pStyle w:val="Texttabulky"/>
              <w:jc w:val="center"/>
            </w:pPr>
            <w:r w:rsidRPr="008C1ACA">
              <w:t>SV-F</w:t>
            </w:r>
          </w:p>
        </w:tc>
        <w:tc>
          <w:tcPr>
            <w:tcW w:w="1816" w:type="pct"/>
            <w:tcBorders>
              <w:top w:val="single" w:sz="4" w:space="0" w:color="auto"/>
              <w:left w:val="single" w:sz="4" w:space="0" w:color="auto"/>
              <w:bottom w:val="single" w:sz="4" w:space="0" w:color="auto"/>
              <w:right w:val="single" w:sz="4" w:space="0" w:color="auto"/>
            </w:tcBorders>
            <w:shd w:val="clear" w:color="auto" w:fill="auto"/>
            <w:noWrap/>
          </w:tcPr>
          <w:p w14:paraId="4B0B17F7" w14:textId="1486F731" w:rsidR="0028627D" w:rsidRPr="008C1ACA" w:rsidRDefault="00836F5A" w:rsidP="00854051">
            <w:pPr>
              <w:pStyle w:val="Texttabulky"/>
              <w:jc w:val="center"/>
            </w:pPr>
            <w:r w:rsidRPr="008C1ACA">
              <w:t>+</w:t>
            </w:r>
            <w:r w:rsidR="0028627D" w:rsidRPr="008C1ACA">
              <w:t>40 127</w:t>
            </w:r>
          </w:p>
        </w:tc>
        <w:tc>
          <w:tcPr>
            <w:tcW w:w="1660" w:type="pct"/>
            <w:tcBorders>
              <w:top w:val="single" w:sz="4" w:space="0" w:color="auto"/>
              <w:left w:val="single" w:sz="4" w:space="0" w:color="auto"/>
              <w:bottom w:val="single" w:sz="4" w:space="0" w:color="auto"/>
              <w:right w:val="single" w:sz="4" w:space="0" w:color="auto"/>
            </w:tcBorders>
            <w:shd w:val="clear" w:color="auto" w:fill="auto"/>
            <w:noWrap/>
          </w:tcPr>
          <w:p w14:paraId="03A3338E" w14:textId="775CD790" w:rsidR="0028627D" w:rsidRPr="008C1ACA" w:rsidRDefault="00836F5A" w:rsidP="00854051">
            <w:pPr>
              <w:pStyle w:val="Texttabulky"/>
              <w:jc w:val="center"/>
            </w:pPr>
            <w:r w:rsidRPr="008C1ACA">
              <w:t>+</w:t>
            </w:r>
            <w:r w:rsidR="00BB5659" w:rsidRPr="008C1ACA">
              <w:t>99</w:t>
            </w:r>
            <w:r w:rsidR="0028627D" w:rsidRPr="008C1ACA">
              <w:t xml:space="preserve"> %</w:t>
            </w:r>
          </w:p>
        </w:tc>
      </w:tr>
      <w:tr w:rsidR="00854051" w:rsidRPr="008C1ACA" w14:paraId="1BE05A2D" w14:textId="77777777" w:rsidTr="00E84E10">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C7A896" w14:textId="79DF4DF6" w:rsidR="00854051" w:rsidRPr="008C1ACA" w:rsidRDefault="00854051" w:rsidP="00854051">
            <w:pPr>
              <w:pStyle w:val="Texttabulky"/>
              <w:jc w:val="center"/>
            </w:pPr>
            <w:r w:rsidRPr="008C1ACA">
              <w:t>VV</w:t>
            </w:r>
          </w:p>
        </w:tc>
        <w:tc>
          <w:tcPr>
            <w:tcW w:w="1816" w:type="pct"/>
            <w:tcBorders>
              <w:top w:val="single" w:sz="4" w:space="0" w:color="auto"/>
              <w:left w:val="single" w:sz="4" w:space="0" w:color="auto"/>
              <w:bottom w:val="single" w:sz="4" w:space="0" w:color="auto"/>
              <w:right w:val="single" w:sz="4" w:space="0" w:color="auto"/>
            </w:tcBorders>
            <w:shd w:val="clear" w:color="auto" w:fill="auto"/>
            <w:noWrap/>
          </w:tcPr>
          <w:p w14:paraId="299B8851" w14:textId="3ABEB27F" w:rsidR="00854051" w:rsidRPr="008C1ACA" w:rsidRDefault="000947FE" w:rsidP="00854051">
            <w:pPr>
              <w:pStyle w:val="Texttabulky"/>
              <w:jc w:val="center"/>
            </w:pPr>
            <w:r w:rsidRPr="008C1ACA">
              <w:t>-12 763</w:t>
            </w:r>
          </w:p>
        </w:tc>
        <w:tc>
          <w:tcPr>
            <w:tcW w:w="1660" w:type="pct"/>
            <w:tcBorders>
              <w:top w:val="single" w:sz="4" w:space="0" w:color="auto"/>
              <w:left w:val="single" w:sz="4" w:space="0" w:color="auto"/>
              <w:bottom w:val="single" w:sz="4" w:space="0" w:color="auto"/>
              <w:right w:val="single" w:sz="4" w:space="0" w:color="auto"/>
            </w:tcBorders>
            <w:shd w:val="clear" w:color="auto" w:fill="auto"/>
            <w:noWrap/>
          </w:tcPr>
          <w:p w14:paraId="4EC94EC9" w14:textId="518236A0" w:rsidR="00854051" w:rsidRPr="008C1ACA" w:rsidRDefault="000947FE" w:rsidP="00BB5659">
            <w:pPr>
              <w:pStyle w:val="Texttabulky"/>
              <w:jc w:val="center"/>
            </w:pPr>
            <w:r w:rsidRPr="008C1ACA">
              <w:t>-</w:t>
            </w:r>
            <w:r w:rsidR="00BB5659" w:rsidRPr="008C1ACA">
              <w:t>31</w:t>
            </w:r>
            <w:r w:rsidRPr="008C1ACA">
              <w:t xml:space="preserve"> %</w:t>
            </w:r>
          </w:p>
        </w:tc>
      </w:tr>
      <w:tr w:rsidR="00854051" w:rsidRPr="008C1ACA" w14:paraId="7280D561" w14:textId="77777777" w:rsidTr="00E84E10">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2A7649" w14:textId="00AA20AE" w:rsidR="00854051" w:rsidRPr="008C1ACA" w:rsidRDefault="00854051" w:rsidP="00854051">
            <w:pPr>
              <w:pStyle w:val="Texttabulky"/>
              <w:jc w:val="center"/>
            </w:pPr>
            <w:r w:rsidRPr="008C1ACA">
              <w:t>ZMK</w:t>
            </w:r>
          </w:p>
        </w:tc>
        <w:tc>
          <w:tcPr>
            <w:tcW w:w="1816" w:type="pct"/>
            <w:tcBorders>
              <w:top w:val="single" w:sz="4" w:space="0" w:color="auto"/>
              <w:left w:val="single" w:sz="4" w:space="0" w:color="auto"/>
              <w:bottom w:val="single" w:sz="4" w:space="0" w:color="auto"/>
              <w:right w:val="single" w:sz="4" w:space="0" w:color="auto"/>
            </w:tcBorders>
            <w:shd w:val="clear" w:color="auto" w:fill="auto"/>
            <w:noWrap/>
          </w:tcPr>
          <w:p w14:paraId="1A0897BA" w14:textId="18C5CD2C" w:rsidR="00854051" w:rsidRPr="008C1ACA" w:rsidRDefault="00836F5A" w:rsidP="00854051">
            <w:pPr>
              <w:pStyle w:val="Texttabulky"/>
              <w:jc w:val="center"/>
            </w:pPr>
            <w:r w:rsidRPr="008C1ACA">
              <w:t>+</w:t>
            </w:r>
            <w:r w:rsidR="000947FE" w:rsidRPr="008C1ACA">
              <w:t>381</w:t>
            </w:r>
          </w:p>
        </w:tc>
        <w:tc>
          <w:tcPr>
            <w:tcW w:w="1660" w:type="pct"/>
            <w:tcBorders>
              <w:top w:val="single" w:sz="4" w:space="0" w:color="auto"/>
              <w:left w:val="single" w:sz="4" w:space="0" w:color="auto"/>
              <w:bottom w:val="single" w:sz="4" w:space="0" w:color="auto"/>
              <w:right w:val="single" w:sz="4" w:space="0" w:color="auto"/>
            </w:tcBorders>
            <w:shd w:val="clear" w:color="auto" w:fill="auto"/>
            <w:noWrap/>
          </w:tcPr>
          <w:p w14:paraId="56B17FCE" w14:textId="3FC6B390" w:rsidR="00854051" w:rsidRPr="008C1ACA" w:rsidRDefault="00836F5A" w:rsidP="00854051">
            <w:pPr>
              <w:pStyle w:val="Texttabulky"/>
              <w:jc w:val="center"/>
            </w:pPr>
            <w:r w:rsidRPr="008C1ACA">
              <w:t>+</w:t>
            </w:r>
            <w:r w:rsidR="000947FE" w:rsidRPr="008C1ACA">
              <w:t xml:space="preserve">1 </w:t>
            </w:r>
            <w:r w:rsidR="00854051" w:rsidRPr="008C1ACA">
              <w:t>%</w:t>
            </w:r>
          </w:p>
        </w:tc>
      </w:tr>
      <w:tr w:rsidR="00854051" w:rsidRPr="008C1ACA" w14:paraId="040CFE48" w14:textId="77777777" w:rsidTr="00E84E10">
        <w:trPr>
          <w:trHeight w:val="288"/>
          <w:jc w:val="center"/>
        </w:trPr>
        <w:tc>
          <w:tcPr>
            <w:tcW w:w="152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06AE0" w14:textId="3B4FE8DB" w:rsidR="00854051" w:rsidRPr="008C1ACA" w:rsidRDefault="000947FE" w:rsidP="00854051">
            <w:pPr>
              <w:pStyle w:val="Texttabulky"/>
              <w:jc w:val="center"/>
            </w:pPr>
            <w:r w:rsidRPr="008C1ACA">
              <w:t>ZP</w:t>
            </w:r>
          </w:p>
        </w:tc>
        <w:tc>
          <w:tcPr>
            <w:tcW w:w="1816" w:type="pct"/>
            <w:tcBorders>
              <w:top w:val="single" w:sz="4" w:space="0" w:color="auto"/>
              <w:left w:val="single" w:sz="4" w:space="0" w:color="auto"/>
              <w:bottom w:val="single" w:sz="4" w:space="0" w:color="auto"/>
              <w:right w:val="single" w:sz="4" w:space="0" w:color="auto"/>
            </w:tcBorders>
            <w:shd w:val="clear" w:color="auto" w:fill="auto"/>
            <w:noWrap/>
          </w:tcPr>
          <w:p w14:paraId="01A0CC2D" w14:textId="5B37B7E9" w:rsidR="00854051" w:rsidRPr="008C1ACA" w:rsidRDefault="000947FE" w:rsidP="00854051">
            <w:pPr>
              <w:pStyle w:val="Texttabulky"/>
              <w:jc w:val="center"/>
            </w:pPr>
            <w:r w:rsidRPr="008C1ACA">
              <w:t>-1 029</w:t>
            </w:r>
          </w:p>
        </w:tc>
        <w:tc>
          <w:tcPr>
            <w:tcW w:w="1660" w:type="pct"/>
            <w:tcBorders>
              <w:top w:val="single" w:sz="4" w:space="0" w:color="auto"/>
              <w:left w:val="single" w:sz="4" w:space="0" w:color="auto"/>
              <w:bottom w:val="single" w:sz="4" w:space="0" w:color="auto"/>
              <w:right w:val="single" w:sz="4" w:space="0" w:color="auto"/>
            </w:tcBorders>
            <w:shd w:val="clear" w:color="auto" w:fill="auto"/>
            <w:noWrap/>
          </w:tcPr>
          <w:p w14:paraId="10C581B0" w14:textId="58C891B0" w:rsidR="00854051" w:rsidRPr="008C1ACA" w:rsidRDefault="00D623CE" w:rsidP="00854051">
            <w:pPr>
              <w:pStyle w:val="Texttabulky"/>
              <w:jc w:val="center"/>
            </w:pPr>
            <w:r w:rsidRPr="008C1ACA">
              <w:t>-</w:t>
            </w:r>
            <w:r w:rsidR="000947FE" w:rsidRPr="008C1ACA">
              <w:t xml:space="preserve">3 </w:t>
            </w:r>
            <w:r w:rsidR="00854051" w:rsidRPr="008C1ACA">
              <w:t>%</w:t>
            </w:r>
          </w:p>
        </w:tc>
      </w:tr>
    </w:tbl>
    <w:p w14:paraId="7C7CB957" w14:textId="77777777" w:rsidR="006E42FB" w:rsidRPr="008C1ACA" w:rsidRDefault="006E42FB" w:rsidP="00315C1C"/>
    <w:p w14:paraId="3757C77D" w14:textId="165D2D72" w:rsidR="00D97E20" w:rsidRPr="008C1ACA" w:rsidRDefault="00557358" w:rsidP="003F50D8">
      <w:pPr>
        <w:pStyle w:val="Nadpis2"/>
      </w:pPr>
      <w:bookmarkStart w:id="22" w:name="_Toc56002855"/>
      <w:bookmarkStart w:id="23" w:name="_Toc56005737"/>
      <w:bookmarkStart w:id="24" w:name="_Toc56006399"/>
      <w:bookmarkStart w:id="25" w:name="_Toc126792952"/>
      <w:r w:rsidRPr="008C1ACA">
        <w:t>1.2</w:t>
      </w:r>
      <w:r w:rsidRPr="008C1ACA">
        <w:tab/>
      </w:r>
      <w:r w:rsidR="00D97E20" w:rsidRPr="008C1ACA">
        <w:t xml:space="preserve">Vztah změny </w:t>
      </w:r>
      <w:r w:rsidR="00322F20" w:rsidRPr="008C1ACA">
        <w:t>ÚP hl. m. Prahy č. Z</w:t>
      </w:r>
      <w:r w:rsidR="00667363" w:rsidRPr="008C1ACA">
        <w:t> 3093/10</w:t>
      </w:r>
      <w:r w:rsidR="00322F20" w:rsidRPr="008C1ACA">
        <w:t xml:space="preserve"> </w:t>
      </w:r>
      <w:r w:rsidR="00D97E20" w:rsidRPr="008C1ACA">
        <w:t>k jiným koncepcím</w:t>
      </w:r>
      <w:bookmarkEnd w:id="22"/>
      <w:bookmarkEnd w:id="23"/>
      <w:bookmarkEnd w:id="24"/>
      <w:bookmarkEnd w:id="25"/>
    </w:p>
    <w:p w14:paraId="7295F547" w14:textId="3B48CB99" w:rsidR="00EB13D7" w:rsidRPr="008C1ACA" w:rsidRDefault="00EB13D7" w:rsidP="00EB13D7">
      <w:r w:rsidRPr="008C1ACA">
        <w:t>Pro účely vyhodnocení míry vztahu ke Změně č. 3093/10 byla provedena analýza relevantních celostátních a republikových koncepcí z hlediska jejich vztahu k obsahu řešení posuzované změny platného ÚP hl. m. Prahy. S ohledem na jednoznačně definovaný obsah jednotlivých změn a jejich v zásadě „dílčí charakter“, který nemění celkovou koncepci platného ÚP hl. m. Prahy, je prosté vyjádření existence či neexistence vztahu k ostatním koncepčním a strategickým dokumentům pouze prvním, víceméně formálním krokem, na který musí navázat podrobnější analýza vazeb posuzované změny vůči požadavkům, prioritám nebo cílům ochrany životního prostředí obsaženým v těchto dokumentech.</w:t>
      </w:r>
    </w:p>
    <w:p w14:paraId="7DEF9B67" w14:textId="77777777" w:rsidR="00EB13D7" w:rsidRPr="008C1ACA" w:rsidRDefault="00EB13D7" w:rsidP="00EB13D7">
      <w:r w:rsidRPr="008C1ACA">
        <w:t>Po „linii stavebního zákona</w:t>
      </w:r>
      <w:r w:rsidRPr="008C1ACA">
        <w:rPr>
          <w:rStyle w:val="Znakapoznpodarou"/>
        </w:rPr>
        <w:footnoteReference w:id="1"/>
      </w:r>
      <w:r w:rsidRPr="008C1ACA">
        <w:t xml:space="preserve">“ má změna ÚP </w:t>
      </w:r>
      <w:r w:rsidRPr="008C1ACA">
        <w:rPr>
          <w:b/>
        </w:rPr>
        <w:t>silný a přímý vztah</w:t>
      </w:r>
      <w:r w:rsidRPr="008C1ACA">
        <w:t xml:space="preserve"> k platné Politice územního rozvoje ČR ve znění Aktualizací č. 1, 2, 3, 4 a 5 (dále jen „PÚR ČR)“ a Zásadám územního rozvoje hl. m Prahy ve znění Aktualizací č. 1. 2, 3, 4, 6, 7, 9 a 11, (dále jen ZÚR hl. m. Prahy“). Tyto koncepce jsou pro územní plány a jejich změny závazné ve smyslu ust. § 31 odst. 4 a § 36 odst. 5 ve spojení s § 43 odst. 3 stavebního zákona. Vztah k ostatním oborovým či průřezovým dokumentům, pokud existuje, je nutně pouze </w:t>
      </w:r>
      <w:r w:rsidRPr="008C1ACA">
        <w:rPr>
          <w:b/>
        </w:rPr>
        <w:t>nepřímý</w:t>
      </w:r>
      <w:r w:rsidRPr="008C1ACA">
        <w:t>, neboť k jejich naplňování mohou posuzované změny ÚP hl. m. Prahy přispět pouze v rozsahu svých kompetencí definovaných §§ 18 a 19 ve spojení s § 43 stavebního zákona.</w:t>
      </w:r>
    </w:p>
    <w:p w14:paraId="5301E918" w14:textId="4B6F3B48" w:rsidR="00176981" w:rsidRDefault="00176981">
      <w:pPr>
        <w:tabs>
          <w:tab w:val="clear" w:pos="851"/>
        </w:tabs>
        <w:spacing w:after="60"/>
      </w:pPr>
      <w:r>
        <w:br w:type="page"/>
      </w:r>
    </w:p>
    <w:p w14:paraId="246D7AD3" w14:textId="77777777" w:rsidR="00C75644" w:rsidRPr="008C1ACA" w:rsidRDefault="00C75644" w:rsidP="00771B97">
      <w:pPr>
        <w:pStyle w:val="Nadpis1"/>
        <w:keepNext/>
      </w:pPr>
      <w:bookmarkStart w:id="26" w:name="_Toc56002856"/>
      <w:bookmarkStart w:id="27" w:name="_Toc56005738"/>
      <w:bookmarkStart w:id="28" w:name="_Toc56006400"/>
      <w:bookmarkStart w:id="29" w:name="_Toc126792953"/>
      <w:r w:rsidRPr="008C1ACA">
        <w:t>2.</w:t>
      </w:r>
      <w:r w:rsidRPr="008C1ACA">
        <w:tab/>
        <w:t>Zhodnocení vztahu změny ÚPD k cílům ochrany</w:t>
      </w:r>
      <w:r w:rsidRPr="008C1ACA">
        <w:br/>
        <w:t>životního prostředí přijatým na vnitrostátní úrovni</w:t>
      </w:r>
      <w:bookmarkEnd w:id="26"/>
      <w:bookmarkEnd w:id="27"/>
      <w:bookmarkEnd w:id="28"/>
      <w:bookmarkEnd w:id="29"/>
    </w:p>
    <w:p w14:paraId="5AB73AB7" w14:textId="77777777" w:rsidR="006E42FB" w:rsidRPr="008C1ACA" w:rsidRDefault="006E42FB" w:rsidP="00557358"/>
    <w:p w14:paraId="69A6329F" w14:textId="53E3B472" w:rsidR="00EB13D7" w:rsidRPr="008C1ACA" w:rsidRDefault="00EB13D7" w:rsidP="00EB13D7">
      <w:bookmarkStart w:id="30" w:name="_Ref57631030"/>
      <w:bookmarkStart w:id="31" w:name="_Toc57837150"/>
      <w:bookmarkStart w:id="32" w:name="_Toc57837171"/>
      <w:r w:rsidRPr="008C1ACA">
        <w:t>Na základě „vymezení problematiky“ v předchozí kap. 1.2 je obsahem této kapitoly identifikace vztahu změny 3093/10, resp. „obsahu jejího řešení“ k požadavkům, prioritám a cílům ochrany životního prostředí přijatým na vnitrostátní úrovni, přičemž pro účely tohoto hodnocení zahrnuje tato úroveň aktuální koncepční a strategické dokumenty platné pro území ČR, resp. území hl. m. Prahy. Termín „</w:t>
      </w:r>
      <w:r w:rsidRPr="008C1ACA">
        <w:rPr>
          <w:b/>
        </w:rPr>
        <w:t>obsah řešení změny</w:t>
      </w:r>
      <w:r w:rsidRPr="008C1ACA">
        <w:t>“ zahrnuje navrhované změny ve způsobu využití konkrétních ploch a jejich rozsah a význam v kontextu území hl. m. Prahy.</w:t>
      </w:r>
    </w:p>
    <w:p w14:paraId="27F0F75F" w14:textId="77777777" w:rsidR="00EB13D7" w:rsidRPr="008C1ACA" w:rsidRDefault="00EB13D7" w:rsidP="00EB13D7">
      <w:r w:rsidRPr="008C1ACA">
        <w:t>Na podkladě této analýzy je z cílů, u kterých identifikována nejsilnější vazba k posuzované změně ÚP (tzn. na úrovni „2“ nebo „3“), vytvořen tzv. „</w:t>
      </w:r>
      <w:r w:rsidRPr="008C1ACA">
        <w:rPr>
          <w:i/>
        </w:rPr>
        <w:t>referenční rámec cílů ochrany životního prostředí</w:t>
      </w:r>
      <w:r w:rsidRPr="008C1ACA">
        <w:t>“ vůči kterému je řešení této změny hodnoceno v rámci kap. 9 této části dokumentace.</w:t>
      </w:r>
    </w:p>
    <w:p w14:paraId="624EC9C8" w14:textId="77777777" w:rsidR="00EB13D7" w:rsidRPr="008C1ACA" w:rsidRDefault="00EB13D7" w:rsidP="00EB13D7">
      <w:r w:rsidRPr="008C1ACA">
        <w:t>Pro hodnocení míry (významnosti) vzájemných vztahů byla použita stupnice definovaná v následující tabulce.</w:t>
      </w:r>
    </w:p>
    <w:p w14:paraId="600A8BF9" w14:textId="1AB30902" w:rsidR="00727E69" w:rsidRPr="008C1ACA" w:rsidRDefault="007B5103" w:rsidP="007B5103">
      <w:pPr>
        <w:pStyle w:val="Titulek"/>
      </w:pPr>
      <w:bookmarkStart w:id="33" w:name="_Toc126793024"/>
      <w:bookmarkEnd w:id="30"/>
      <w:r w:rsidRPr="008C1ACA">
        <w:t xml:space="preserve">Tabulka </w:t>
      </w:r>
      <w:r w:rsidR="00F7053C" w:rsidRPr="008C1ACA">
        <w:rPr>
          <w:noProof/>
        </w:rPr>
        <w:fldChar w:fldCharType="begin"/>
      </w:r>
      <w:r w:rsidR="00F7053C" w:rsidRPr="008C1ACA">
        <w:rPr>
          <w:noProof/>
        </w:rPr>
        <w:instrText xml:space="preserve"> SEQ Tabulka \* ARABIC </w:instrText>
      </w:r>
      <w:r w:rsidR="00F7053C" w:rsidRPr="008C1ACA">
        <w:rPr>
          <w:noProof/>
        </w:rPr>
        <w:fldChar w:fldCharType="separate"/>
      </w:r>
      <w:r w:rsidR="0061383D">
        <w:rPr>
          <w:noProof/>
        </w:rPr>
        <w:t>3</w:t>
      </w:r>
      <w:r w:rsidR="00F7053C" w:rsidRPr="008C1ACA">
        <w:rPr>
          <w:noProof/>
        </w:rPr>
        <w:fldChar w:fldCharType="end"/>
      </w:r>
      <w:r w:rsidRPr="008C1ACA">
        <w:t xml:space="preserve">: </w:t>
      </w:r>
      <w:r w:rsidR="006E42FB" w:rsidRPr="008C1ACA">
        <w:t>Klasifikace vztahu změny č. Z</w:t>
      </w:r>
      <w:r w:rsidRPr="008C1ACA">
        <w:t xml:space="preserve"> 3093/10 </w:t>
      </w:r>
      <w:r w:rsidR="006E42FB" w:rsidRPr="008C1ACA">
        <w:t>k cílům ochrany ŽP</w:t>
      </w:r>
      <w:bookmarkEnd w:id="31"/>
      <w:bookmarkEnd w:id="32"/>
      <w:bookmarkEnd w:id="33"/>
      <w:r w:rsidR="006E42FB" w:rsidRPr="008C1AC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567"/>
        <w:gridCol w:w="2265"/>
        <w:gridCol w:w="6228"/>
      </w:tblGrid>
      <w:tr w:rsidR="007B5103" w:rsidRPr="008C1ACA" w14:paraId="6F624B86" w14:textId="77777777" w:rsidTr="00176981">
        <w:trPr>
          <w:cantSplit/>
          <w:tblHeader/>
          <w:jc w:val="center"/>
        </w:trPr>
        <w:tc>
          <w:tcPr>
            <w:tcW w:w="313" w:type="pct"/>
            <w:shd w:val="clear" w:color="auto" w:fill="FFC000"/>
            <w:vAlign w:val="center"/>
          </w:tcPr>
          <w:p w14:paraId="4E37F239" w14:textId="77777777" w:rsidR="007B5103" w:rsidRPr="008C1ACA" w:rsidRDefault="007B5103" w:rsidP="00176981">
            <w:pPr>
              <w:pStyle w:val="Texttabulky"/>
              <w:spacing w:after="0"/>
              <w:jc w:val="center"/>
              <w:rPr>
                <w:b/>
              </w:rPr>
            </w:pPr>
            <w:r w:rsidRPr="008C1ACA">
              <w:rPr>
                <w:b/>
              </w:rPr>
              <w:t>3</w:t>
            </w:r>
          </w:p>
        </w:tc>
        <w:tc>
          <w:tcPr>
            <w:tcW w:w="1250" w:type="pct"/>
            <w:shd w:val="clear" w:color="auto" w:fill="FFC000"/>
            <w:vAlign w:val="center"/>
          </w:tcPr>
          <w:p w14:paraId="53544315" w14:textId="77777777" w:rsidR="007B5103" w:rsidRPr="008C1ACA" w:rsidRDefault="007B5103" w:rsidP="00176981">
            <w:pPr>
              <w:pStyle w:val="Texttabulky"/>
              <w:spacing w:after="0"/>
              <w:rPr>
                <w:b/>
              </w:rPr>
            </w:pPr>
            <w:r w:rsidRPr="008C1ACA">
              <w:rPr>
                <w:b/>
              </w:rPr>
              <w:t>velmi silný (přímý) vztah</w:t>
            </w:r>
          </w:p>
        </w:tc>
        <w:tc>
          <w:tcPr>
            <w:tcW w:w="3437" w:type="pct"/>
            <w:vAlign w:val="center"/>
          </w:tcPr>
          <w:p w14:paraId="629E5651" w14:textId="77777777" w:rsidR="007B5103" w:rsidRPr="008C1ACA" w:rsidRDefault="007B5103" w:rsidP="00176981">
            <w:pPr>
              <w:pStyle w:val="Texttabulky"/>
              <w:spacing w:after="0"/>
            </w:pPr>
            <w:r w:rsidRPr="008C1ACA">
              <w:t xml:space="preserve">Koncepce ve vztahu ke změně ÚP hl. m. Prahy obsahuje požadavky, priority nebo cíle s konkrétně definovaným územním nárokem, který vyžaduje (ukládá) posuzované změně ÚP vymezení konkrétní plochy. </w:t>
            </w:r>
          </w:p>
        </w:tc>
      </w:tr>
      <w:tr w:rsidR="007B5103" w:rsidRPr="008C1ACA" w14:paraId="0C7C062E" w14:textId="77777777" w:rsidTr="00176981">
        <w:trPr>
          <w:cantSplit/>
          <w:tblHeader/>
          <w:jc w:val="center"/>
        </w:trPr>
        <w:tc>
          <w:tcPr>
            <w:tcW w:w="313" w:type="pct"/>
            <w:shd w:val="clear" w:color="auto" w:fill="95B3D7" w:themeFill="accent1" w:themeFillTint="99"/>
            <w:vAlign w:val="center"/>
          </w:tcPr>
          <w:p w14:paraId="28F83550" w14:textId="77777777" w:rsidR="007B5103" w:rsidRPr="008C1ACA" w:rsidRDefault="007B5103" w:rsidP="00176981">
            <w:pPr>
              <w:pStyle w:val="Texttabulky"/>
              <w:spacing w:after="0"/>
              <w:jc w:val="center"/>
              <w:rPr>
                <w:b/>
              </w:rPr>
            </w:pPr>
            <w:r w:rsidRPr="008C1ACA">
              <w:rPr>
                <w:b/>
              </w:rPr>
              <w:t>2</w:t>
            </w:r>
          </w:p>
        </w:tc>
        <w:tc>
          <w:tcPr>
            <w:tcW w:w="1250" w:type="pct"/>
            <w:shd w:val="clear" w:color="auto" w:fill="95B3D7" w:themeFill="accent1" w:themeFillTint="99"/>
            <w:vAlign w:val="center"/>
          </w:tcPr>
          <w:p w14:paraId="55220B9D" w14:textId="77777777" w:rsidR="007B5103" w:rsidRPr="008C1ACA" w:rsidRDefault="007B5103" w:rsidP="00176981">
            <w:pPr>
              <w:pStyle w:val="Texttabulky"/>
              <w:spacing w:after="0"/>
              <w:rPr>
                <w:b/>
              </w:rPr>
            </w:pPr>
            <w:r w:rsidRPr="008C1ACA">
              <w:rPr>
                <w:b/>
              </w:rPr>
              <w:t>silný (přímý) vztah</w:t>
            </w:r>
          </w:p>
        </w:tc>
        <w:tc>
          <w:tcPr>
            <w:tcW w:w="3437" w:type="pct"/>
            <w:vAlign w:val="center"/>
          </w:tcPr>
          <w:p w14:paraId="16245FCD" w14:textId="77777777" w:rsidR="007B5103" w:rsidRPr="008C1ACA" w:rsidRDefault="007B5103" w:rsidP="00176981">
            <w:pPr>
              <w:pStyle w:val="Texttabulky"/>
              <w:spacing w:after="0"/>
            </w:pPr>
            <w:r w:rsidRPr="008C1ACA">
              <w:t>Koncepce ve vztahu ke změně ÚP hl. m. Prahy obsahuje požadavky, priority nebo cíle bez definovaných územních nároků, které jsou pro řešení posuzovaných změn ÚP závazné a řešení posuzované změny ÚP s tímto řešením přímo obsahově souvisí nebo změna ÚP může významným způsobem přispět k naplněné (zajištění, dosažení) daného cíle.</w:t>
            </w:r>
          </w:p>
        </w:tc>
      </w:tr>
      <w:tr w:rsidR="007B5103" w:rsidRPr="008C1ACA" w14:paraId="554AF479" w14:textId="77777777" w:rsidTr="00176981">
        <w:trPr>
          <w:cantSplit/>
          <w:tblHeader/>
          <w:jc w:val="center"/>
        </w:trPr>
        <w:tc>
          <w:tcPr>
            <w:tcW w:w="313" w:type="pct"/>
            <w:shd w:val="clear" w:color="auto" w:fill="EAF1DD" w:themeFill="accent3" w:themeFillTint="33"/>
            <w:vAlign w:val="center"/>
          </w:tcPr>
          <w:p w14:paraId="0D05C9DD" w14:textId="77777777" w:rsidR="007B5103" w:rsidRPr="008C1ACA" w:rsidRDefault="007B5103" w:rsidP="00176981">
            <w:pPr>
              <w:pStyle w:val="Texttabulky"/>
              <w:spacing w:after="0"/>
              <w:jc w:val="center"/>
              <w:rPr>
                <w:b/>
              </w:rPr>
            </w:pPr>
            <w:r w:rsidRPr="008C1ACA">
              <w:rPr>
                <w:b/>
              </w:rPr>
              <w:t>1</w:t>
            </w:r>
          </w:p>
        </w:tc>
        <w:tc>
          <w:tcPr>
            <w:tcW w:w="1250" w:type="pct"/>
            <w:shd w:val="clear" w:color="auto" w:fill="EAF1DD" w:themeFill="accent3" w:themeFillTint="33"/>
            <w:vAlign w:val="center"/>
          </w:tcPr>
          <w:p w14:paraId="321DCAC6" w14:textId="77777777" w:rsidR="007B5103" w:rsidRPr="008C1ACA" w:rsidRDefault="007B5103" w:rsidP="00176981">
            <w:pPr>
              <w:pStyle w:val="Texttabulky"/>
              <w:spacing w:after="0"/>
              <w:rPr>
                <w:b/>
              </w:rPr>
            </w:pPr>
            <w:r w:rsidRPr="008C1ACA">
              <w:rPr>
                <w:b/>
              </w:rPr>
              <w:t>slabý nebo nepřímý vztah</w:t>
            </w:r>
          </w:p>
        </w:tc>
        <w:tc>
          <w:tcPr>
            <w:tcW w:w="3437" w:type="pct"/>
            <w:vAlign w:val="center"/>
          </w:tcPr>
          <w:p w14:paraId="3BF8DD34" w14:textId="77777777" w:rsidR="007B5103" w:rsidRPr="008C1ACA" w:rsidRDefault="007B5103" w:rsidP="00176981">
            <w:pPr>
              <w:pStyle w:val="Texttabulky"/>
              <w:spacing w:after="0"/>
            </w:pPr>
            <w:r w:rsidRPr="008C1ACA">
              <w:t>Koncepce ve vztahu ke změně ÚP hl. m. Prahy obsahuje požadavky, priority nebo cíle, které jsou pro řešení posuzovaných změn ÚP závazné ovšem bez přímé obsahové souvislosti s řešením posuzované změny ÚP nebo k jejichž naplnění (zajištění, dosažení) může řešení posuzované změny ÚP nepřímo nebo dílčím způsobem přispět.</w:t>
            </w:r>
          </w:p>
        </w:tc>
      </w:tr>
      <w:tr w:rsidR="007B5103" w:rsidRPr="008C1ACA" w14:paraId="59925893" w14:textId="77777777" w:rsidTr="00176981">
        <w:trPr>
          <w:cantSplit/>
          <w:tblHeader/>
          <w:jc w:val="center"/>
        </w:trPr>
        <w:tc>
          <w:tcPr>
            <w:tcW w:w="313" w:type="pct"/>
            <w:vAlign w:val="center"/>
          </w:tcPr>
          <w:p w14:paraId="3791A4F8" w14:textId="77777777" w:rsidR="007B5103" w:rsidRPr="008C1ACA" w:rsidRDefault="007B5103" w:rsidP="00176981">
            <w:pPr>
              <w:pStyle w:val="Texttabulky"/>
              <w:spacing w:after="0"/>
              <w:jc w:val="center"/>
              <w:rPr>
                <w:b/>
              </w:rPr>
            </w:pPr>
            <w:r w:rsidRPr="008C1ACA">
              <w:rPr>
                <w:b/>
              </w:rPr>
              <w:t>0</w:t>
            </w:r>
          </w:p>
        </w:tc>
        <w:tc>
          <w:tcPr>
            <w:tcW w:w="1250" w:type="pct"/>
            <w:vAlign w:val="center"/>
          </w:tcPr>
          <w:p w14:paraId="69727DDB" w14:textId="77777777" w:rsidR="007B5103" w:rsidRPr="008C1ACA" w:rsidRDefault="007B5103" w:rsidP="00176981">
            <w:pPr>
              <w:pStyle w:val="Texttabulky"/>
              <w:spacing w:after="0"/>
              <w:rPr>
                <w:b/>
              </w:rPr>
            </w:pPr>
            <w:r w:rsidRPr="008C1ACA">
              <w:rPr>
                <w:b/>
              </w:rPr>
              <w:t>bez vztahu</w:t>
            </w:r>
          </w:p>
        </w:tc>
        <w:tc>
          <w:tcPr>
            <w:tcW w:w="3437" w:type="pct"/>
            <w:vAlign w:val="center"/>
          </w:tcPr>
          <w:p w14:paraId="68532A80" w14:textId="77777777" w:rsidR="007B5103" w:rsidRPr="008C1ACA" w:rsidRDefault="007B5103" w:rsidP="00176981">
            <w:pPr>
              <w:pStyle w:val="Texttabulky"/>
              <w:spacing w:after="0"/>
            </w:pPr>
            <w:r w:rsidRPr="008C1ACA">
              <w:t>Koncepce ve vztahu ke změně ÚP hl. m. Prahy neobsahuje požadavky, priority nebo cíle, které jsou pro řešení posuzovaných změn ÚP závazné nebo k jejichž naplnění (zajištění, dosažení) může řešení posuzované změny ÚP nepřímo nebo dílčím způsobem přispět.</w:t>
            </w:r>
          </w:p>
        </w:tc>
      </w:tr>
    </w:tbl>
    <w:p w14:paraId="6F172D0F" w14:textId="77777777" w:rsidR="00807016" w:rsidRPr="008C1ACA" w:rsidRDefault="00807016" w:rsidP="00807016"/>
    <w:p w14:paraId="67287A01" w14:textId="07C06F5B" w:rsidR="00807016" w:rsidRPr="008C1ACA" w:rsidRDefault="00807016" w:rsidP="00807016">
      <w:pPr>
        <w:pStyle w:val="Nadpis2"/>
      </w:pPr>
      <w:bookmarkStart w:id="34" w:name="_Toc126792954"/>
      <w:r w:rsidRPr="008C1ACA">
        <w:t>2.1</w:t>
      </w:r>
      <w:r w:rsidRPr="008C1ACA">
        <w:tab/>
        <w:t>Národní koncepce a strategie</w:t>
      </w:r>
      <w:bookmarkEnd w:id="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7B5103" w:rsidRPr="008C1ACA" w14:paraId="1FBCAB0A" w14:textId="77777777" w:rsidTr="00176981">
        <w:trPr>
          <w:trHeight w:val="738"/>
          <w:tblHeader/>
          <w:jc w:val="center"/>
        </w:trPr>
        <w:tc>
          <w:tcPr>
            <w:tcW w:w="4339" w:type="pct"/>
            <w:vAlign w:val="center"/>
          </w:tcPr>
          <w:p w14:paraId="313664AD" w14:textId="77777777" w:rsidR="007B5103" w:rsidRPr="008C1ACA" w:rsidRDefault="007B5103" w:rsidP="00176981">
            <w:pPr>
              <w:pStyle w:val="Zhlavtabulky2"/>
              <w:spacing w:after="0"/>
            </w:pPr>
            <w:r w:rsidRPr="008C1ACA">
              <w:t>Politika územního rozvoje ČR, ve znění aktualizace č. 1, 2, 3, 4 a 5 (2021)</w:t>
            </w:r>
          </w:p>
        </w:tc>
        <w:tc>
          <w:tcPr>
            <w:tcW w:w="661" w:type="pct"/>
            <w:vAlign w:val="center"/>
          </w:tcPr>
          <w:p w14:paraId="0EC1112D" w14:textId="77777777" w:rsidR="007B5103" w:rsidRPr="008C1ACA" w:rsidRDefault="007B5103" w:rsidP="00176981">
            <w:pPr>
              <w:pStyle w:val="Zhlavtabulky2"/>
              <w:spacing w:after="0"/>
            </w:pPr>
            <w:r w:rsidRPr="008C1ACA">
              <w:t>Hodnocení vzájemných vazeb</w:t>
            </w:r>
          </w:p>
        </w:tc>
      </w:tr>
      <w:tr w:rsidR="00A15AC5" w:rsidRPr="008C1ACA" w14:paraId="36713EC6" w14:textId="77777777" w:rsidTr="00176981">
        <w:trPr>
          <w:jc w:val="center"/>
        </w:trPr>
        <w:tc>
          <w:tcPr>
            <w:tcW w:w="4339" w:type="pct"/>
            <w:vAlign w:val="center"/>
          </w:tcPr>
          <w:p w14:paraId="23FA613F" w14:textId="7BDCF433" w:rsidR="007B5103" w:rsidRPr="008C1ACA" w:rsidRDefault="007B5103" w:rsidP="00176981">
            <w:pPr>
              <w:pStyle w:val="Texttabulkypedsazen"/>
              <w:spacing w:after="0"/>
            </w:pPr>
            <w:r w:rsidRPr="008C1ACA">
              <w:t xml:space="preserve">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w:t>
            </w:r>
            <w:r w:rsidR="005C371A" w:rsidRPr="008C1ACA">
              <w:t>kultu</w:t>
            </w:r>
            <w:r w:rsidRPr="008C1ACA">
              <w:t>rní, přírodní a užitné hodnoty</w:t>
            </w:r>
          </w:p>
        </w:tc>
        <w:tc>
          <w:tcPr>
            <w:tcW w:w="661" w:type="pct"/>
            <w:shd w:val="clear" w:color="auto" w:fill="EAF1DD" w:themeFill="accent3" w:themeFillTint="33"/>
            <w:vAlign w:val="center"/>
          </w:tcPr>
          <w:p w14:paraId="577173B8" w14:textId="38410AD9" w:rsidR="007B5103" w:rsidRPr="008C1ACA" w:rsidRDefault="00A15AC5" w:rsidP="00176981">
            <w:pPr>
              <w:pStyle w:val="Texttabulky-sted"/>
              <w:spacing w:after="0"/>
              <w:rPr>
                <w:rFonts w:ascii="Arial" w:hAnsi="Arial" w:cs="Arial"/>
                <w:sz w:val="18"/>
              </w:rPr>
            </w:pPr>
            <w:r w:rsidRPr="008C1ACA">
              <w:rPr>
                <w:rFonts w:ascii="Arial" w:hAnsi="Arial" w:cs="Arial"/>
                <w:sz w:val="18"/>
              </w:rPr>
              <w:t>1</w:t>
            </w:r>
          </w:p>
        </w:tc>
      </w:tr>
      <w:tr w:rsidR="007B5103" w:rsidRPr="008C1ACA" w14:paraId="0C1F5408" w14:textId="77777777" w:rsidTr="00176981">
        <w:trPr>
          <w:jc w:val="center"/>
        </w:trPr>
        <w:tc>
          <w:tcPr>
            <w:tcW w:w="4339" w:type="pct"/>
            <w:shd w:val="clear" w:color="auto" w:fill="auto"/>
            <w:vAlign w:val="center"/>
          </w:tcPr>
          <w:p w14:paraId="3181FF1B" w14:textId="77777777" w:rsidR="007B5103" w:rsidRPr="008C1ACA" w:rsidRDefault="007B5103" w:rsidP="00176981">
            <w:pPr>
              <w:pStyle w:val="Texttabulkypedsazen"/>
              <w:spacing w:after="0"/>
            </w:pPr>
            <w:r w:rsidRPr="008C1ACA">
              <w:t>14a) Při plánování rozvoje venkovských území a oblastí dbát na rozvoj primárního sektoru při zohlednění ochrany kvalitní zemědělské, především orné půdy a ekologických funkcí krajiny.</w:t>
            </w:r>
          </w:p>
        </w:tc>
        <w:tc>
          <w:tcPr>
            <w:tcW w:w="661" w:type="pct"/>
            <w:shd w:val="clear" w:color="auto" w:fill="auto"/>
            <w:vAlign w:val="center"/>
          </w:tcPr>
          <w:p w14:paraId="63248C18" w14:textId="77777777" w:rsidR="007B5103" w:rsidRPr="008C1ACA" w:rsidRDefault="007B5103" w:rsidP="00176981">
            <w:pPr>
              <w:pStyle w:val="Texttabulky-sted"/>
              <w:spacing w:after="0"/>
              <w:rPr>
                <w:rFonts w:ascii="Arial" w:hAnsi="Arial" w:cs="Arial"/>
                <w:sz w:val="18"/>
              </w:rPr>
            </w:pPr>
            <w:r w:rsidRPr="008C1ACA">
              <w:rPr>
                <w:rFonts w:ascii="Arial" w:hAnsi="Arial" w:cs="Arial"/>
                <w:sz w:val="18"/>
              </w:rPr>
              <w:t>0</w:t>
            </w:r>
          </w:p>
        </w:tc>
      </w:tr>
      <w:tr w:rsidR="007B5103" w:rsidRPr="008C1ACA" w14:paraId="6CC95B31" w14:textId="77777777" w:rsidTr="00176981">
        <w:trPr>
          <w:jc w:val="center"/>
        </w:trPr>
        <w:tc>
          <w:tcPr>
            <w:tcW w:w="4339" w:type="pct"/>
            <w:shd w:val="clear" w:color="auto" w:fill="auto"/>
            <w:vAlign w:val="center"/>
          </w:tcPr>
          <w:p w14:paraId="28E76C2F" w14:textId="77777777" w:rsidR="007B5103" w:rsidRPr="008C1ACA" w:rsidRDefault="007B5103" w:rsidP="00176981">
            <w:pPr>
              <w:pStyle w:val="Texttabulkypedsazen"/>
              <w:spacing w:after="0"/>
            </w:pPr>
            <w:r w:rsidRPr="008C1ACA">
              <w:t>15) Předcházet při změnách nebo vytváření urbánního prostředí prostorově sociální segregaci s negativními vlivy na sociální soudržnost obyvatel.</w:t>
            </w:r>
          </w:p>
        </w:tc>
        <w:tc>
          <w:tcPr>
            <w:tcW w:w="661" w:type="pct"/>
            <w:shd w:val="clear" w:color="auto" w:fill="auto"/>
            <w:vAlign w:val="center"/>
          </w:tcPr>
          <w:p w14:paraId="512E002B" w14:textId="77777777" w:rsidR="007B5103" w:rsidRPr="008C1ACA" w:rsidRDefault="007B5103" w:rsidP="00176981">
            <w:pPr>
              <w:pStyle w:val="Texttabulky-sted"/>
              <w:spacing w:after="0"/>
            </w:pPr>
            <w:r w:rsidRPr="008C1ACA">
              <w:t>0</w:t>
            </w:r>
          </w:p>
        </w:tc>
      </w:tr>
      <w:tr w:rsidR="007B5103" w:rsidRPr="008C1ACA" w14:paraId="27EBAF7D" w14:textId="77777777" w:rsidTr="00176981">
        <w:trPr>
          <w:jc w:val="center"/>
        </w:trPr>
        <w:tc>
          <w:tcPr>
            <w:tcW w:w="4339" w:type="pct"/>
            <w:shd w:val="clear" w:color="auto" w:fill="auto"/>
            <w:vAlign w:val="center"/>
          </w:tcPr>
          <w:p w14:paraId="03BC6462" w14:textId="77777777" w:rsidR="007B5103" w:rsidRPr="008C1ACA" w:rsidRDefault="007B5103" w:rsidP="00176981">
            <w:pPr>
              <w:pStyle w:val="Texttabulkypedsazen"/>
              <w:spacing w:after="0"/>
            </w:pPr>
            <w:r w:rsidRPr="008C1ACA">
              <w:t>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tc>
        <w:tc>
          <w:tcPr>
            <w:tcW w:w="661" w:type="pct"/>
            <w:shd w:val="clear" w:color="auto" w:fill="C6D9F1" w:themeFill="text2" w:themeFillTint="33"/>
            <w:vAlign w:val="center"/>
          </w:tcPr>
          <w:p w14:paraId="6D63C78F" w14:textId="77777777" w:rsidR="007B5103" w:rsidRPr="008C1ACA" w:rsidRDefault="007B5103" w:rsidP="00176981">
            <w:pPr>
              <w:pStyle w:val="Texttabulky-sted"/>
              <w:spacing w:after="0"/>
            </w:pPr>
            <w:r w:rsidRPr="008C1ACA">
              <w:t>2</w:t>
            </w:r>
          </w:p>
        </w:tc>
      </w:tr>
      <w:tr w:rsidR="007B5103" w:rsidRPr="008C1ACA" w14:paraId="68ABBAFC" w14:textId="77777777" w:rsidTr="00176981">
        <w:trPr>
          <w:jc w:val="center"/>
        </w:trPr>
        <w:tc>
          <w:tcPr>
            <w:tcW w:w="4339" w:type="pct"/>
            <w:shd w:val="clear" w:color="auto" w:fill="auto"/>
            <w:vAlign w:val="center"/>
          </w:tcPr>
          <w:p w14:paraId="17B80FAD" w14:textId="77777777" w:rsidR="007B5103" w:rsidRPr="008C1ACA" w:rsidRDefault="007B5103" w:rsidP="00176981">
            <w:pPr>
              <w:pStyle w:val="Texttabulkypedsazen"/>
              <w:spacing w:after="0"/>
            </w:pPr>
            <w:r w:rsidRPr="008C1ACA">
              <w:t>17) Vytvářet v území podmínky k odstraňování důsledků hospodářských změn lokalizací zastavitelných ploch pro vytváření pracovních příležitostí zejména v hospodářsky problémových regionech a napomoci tak řešení problémů v těchto územích.</w:t>
            </w:r>
          </w:p>
        </w:tc>
        <w:tc>
          <w:tcPr>
            <w:tcW w:w="661" w:type="pct"/>
            <w:shd w:val="clear" w:color="auto" w:fill="auto"/>
            <w:vAlign w:val="center"/>
          </w:tcPr>
          <w:p w14:paraId="0B3E1B58" w14:textId="77777777" w:rsidR="007B5103" w:rsidRPr="008C1ACA" w:rsidRDefault="007B5103" w:rsidP="00176981">
            <w:pPr>
              <w:pStyle w:val="Texttabulky-sted"/>
              <w:spacing w:after="0"/>
            </w:pPr>
            <w:r w:rsidRPr="008C1ACA">
              <w:t>0</w:t>
            </w:r>
          </w:p>
        </w:tc>
      </w:tr>
      <w:tr w:rsidR="007B5103" w:rsidRPr="008C1ACA" w14:paraId="68E27EF1" w14:textId="77777777" w:rsidTr="00176981">
        <w:trPr>
          <w:jc w:val="center"/>
        </w:trPr>
        <w:tc>
          <w:tcPr>
            <w:tcW w:w="4339" w:type="pct"/>
            <w:shd w:val="clear" w:color="auto" w:fill="auto"/>
            <w:vAlign w:val="center"/>
          </w:tcPr>
          <w:p w14:paraId="1F314258" w14:textId="77777777" w:rsidR="007B5103" w:rsidRPr="008C1ACA" w:rsidRDefault="007B5103" w:rsidP="00176981">
            <w:pPr>
              <w:pStyle w:val="Texttabulkypedsazen"/>
              <w:spacing w:after="0"/>
            </w:pPr>
            <w:r w:rsidRPr="008C1ACA">
              <w:t>18) Podporovat vyvážený a polycentrický rozvoj sídelní struktury. Vytvářet územní předpoklady pro posílení vazeb mezi městskými a venkovskými oblastmi s ohledem na jejich rozdílnost z hlediska přírodního, krajinného, urbanistického i hospodářského prostředí.</w:t>
            </w:r>
          </w:p>
        </w:tc>
        <w:tc>
          <w:tcPr>
            <w:tcW w:w="661" w:type="pct"/>
            <w:shd w:val="clear" w:color="auto" w:fill="auto"/>
            <w:vAlign w:val="center"/>
          </w:tcPr>
          <w:p w14:paraId="3FCAF9EB" w14:textId="77777777" w:rsidR="007B5103" w:rsidRPr="008C1ACA" w:rsidRDefault="007B5103" w:rsidP="00176981">
            <w:pPr>
              <w:pStyle w:val="Texttabulky-sted"/>
              <w:spacing w:after="0"/>
            </w:pPr>
            <w:r w:rsidRPr="008C1ACA">
              <w:t>0</w:t>
            </w:r>
          </w:p>
        </w:tc>
      </w:tr>
      <w:tr w:rsidR="007B5103" w:rsidRPr="008C1ACA" w14:paraId="420BA6FD" w14:textId="77777777" w:rsidTr="00176981">
        <w:trPr>
          <w:jc w:val="center"/>
        </w:trPr>
        <w:tc>
          <w:tcPr>
            <w:tcW w:w="4339" w:type="pct"/>
            <w:shd w:val="clear" w:color="auto" w:fill="FFFFFF" w:themeFill="background1"/>
            <w:vAlign w:val="center"/>
          </w:tcPr>
          <w:p w14:paraId="542CC3D5" w14:textId="77777777" w:rsidR="007B5103" w:rsidRPr="008C1ACA" w:rsidRDefault="007B5103" w:rsidP="00176981">
            <w:pPr>
              <w:pStyle w:val="Texttabulkypedsazen"/>
              <w:spacing w:after="0"/>
            </w:pPr>
            <w:r w:rsidRPr="008C1ACA">
              <w:t>19) Vytvářet předpoklady pro rozvoj, využití potenciálu a polyfunkční využívání opuštěných areálů a ploch (tzv. brownfields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tc>
        <w:tc>
          <w:tcPr>
            <w:tcW w:w="661" w:type="pct"/>
            <w:shd w:val="clear" w:color="auto" w:fill="FFFFFF" w:themeFill="background1"/>
            <w:vAlign w:val="center"/>
          </w:tcPr>
          <w:p w14:paraId="5461ABE1" w14:textId="77777777" w:rsidR="007B5103" w:rsidRPr="008C1ACA" w:rsidRDefault="007B5103" w:rsidP="00176981">
            <w:pPr>
              <w:pStyle w:val="Texttabulky-sted"/>
              <w:spacing w:after="0"/>
            </w:pPr>
            <w:r w:rsidRPr="008C1ACA">
              <w:t>0</w:t>
            </w:r>
          </w:p>
        </w:tc>
      </w:tr>
      <w:tr w:rsidR="00A15AC5" w:rsidRPr="008C1ACA" w14:paraId="162F348A" w14:textId="77777777" w:rsidTr="00176981">
        <w:trPr>
          <w:jc w:val="center"/>
        </w:trPr>
        <w:tc>
          <w:tcPr>
            <w:tcW w:w="4339" w:type="pct"/>
            <w:shd w:val="clear" w:color="auto" w:fill="auto"/>
            <w:vAlign w:val="center"/>
          </w:tcPr>
          <w:p w14:paraId="5411FFFE" w14:textId="77777777" w:rsidR="007B5103" w:rsidRPr="008C1ACA" w:rsidRDefault="007B5103" w:rsidP="00176981">
            <w:pPr>
              <w:pStyle w:val="Texttabulkypedsazen"/>
              <w:spacing w:after="0"/>
            </w:pPr>
            <w:r w:rsidRPr="008C1ACA">
              <w:t>20) Rozvojové záměry, které mohou významně ovlivnit charakter krajiny, umísťovat do co nejméně konfliktních lokalit a následně podporovat potřebná kompenzační opatření. S ohledem na to při územně plánovací činnosti, pokud je to možné a odůvodněné,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charakteristiky a typy krajiny a vytvářet podmínky pro využití přírodních zdrojů.</w:t>
            </w:r>
          </w:p>
        </w:tc>
        <w:tc>
          <w:tcPr>
            <w:tcW w:w="661" w:type="pct"/>
            <w:shd w:val="clear" w:color="auto" w:fill="EAF1DD" w:themeFill="accent3" w:themeFillTint="33"/>
            <w:vAlign w:val="center"/>
          </w:tcPr>
          <w:p w14:paraId="51968312" w14:textId="60F85A78" w:rsidR="007B5103" w:rsidRPr="008C1ACA" w:rsidRDefault="00A15AC5" w:rsidP="00176981">
            <w:pPr>
              <w:pStyle w:val="Texttabulky-sted"/>
              <w:spacing w:after="0"/>
            </w:pPr>
            <w:r w:rsidRPr="008C1ACA">
              <w:t>1</w:t>
            </w:r>
          </w:p>
        </w:tc>
      </w:tr>
      <w:tr w:rsidR="007B5103" w:rsidRPr="008C1ACA" w14:paraId="40F372EE" w14:textId="77777777" w:rsidTr="00176981">
        <w:trPr>
          <w:jc w:val="center"/>
        </w:trPr>
        <w:tc>
          <w:tcPr>
            <w:tcW w:w="4339" w:type="pct"/>
            <w:shd w:val="clear" w:color="auto" w:fill="auto"/>
            <w:vAlign w:val="center"/>
          </w:tcPr>
          <w:p w14:paraId="2BFF544C" w14:textId="77777777" w:rsidR="007B5103" w:rsidRPr="008C1ACA" w:rsidRDefault="007B5103" w:rsidP="00176981">
            <w:pPr>
              <w:pStyle w:val="Texttabulkypedsazen"/>
              <w:spacing w:after="0"/>
            </w:pPr>
            <w:r w:rsidRPr="008C1ACA">
              <w:t>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w:t>
            </w:r>
          </w:p>
        </w:tc>
        <w:tc>
          <w:tcPr>
            <w:tcW w:w="661" w:type="pct"/>
            <w:shd w:val="clear" w:color="auto" w:fill="auto"/>
            <w:vAlign w:val="center"/>
          </w:tcPr>
          <w:p w14:paraId="7D51A9FE" w14:textId="77777777" w:rsidR="007B5103" w:rsidRPr="008C1ACA" w:rsidRDefault="007B5103" w:rsidP="00176981">
            <w:pPr>
              <w:pStyle w:val="Texttabulky-sted"/>
              <w:spacing w:after="0"/>
            </w:pPr>
            <w:r w:rsidRPr="008C1ACA">
              <w:t>0</w:t>
            </w:r>
          </w:p>
        </w:tc>
      </w:tr>
      <w:tr w:rsidR="007B5103" w:rsidRPr="008C1ACA" w14:paraId="586799FA" w14:textId="77777777" w:rsidTr="00176981">
        <w:trPr>
          <w:jc w:val="center"/>
        </w:trPr>
        <w:tc>
          <w:tcPr>
            <w:tcW w:w="4339" w:type="pct"/>
            <w:shd w:val="clear" w:color="auto" w:fill="auto"/>
            <w:vAlign w:val="center"/>
          </w:tcPr>
          <w:p w14:paraId="568CDF77" w14:textId="77777777" w:rsidR="007B5103" w:rsidRPr="008C1ACA" w:rsidRDefault="007B5103" w:rsidP="00176981">
            <w:pPr>
              <w:pStyle w:val="Texttabulkypedsazen"/>
              <w:spacing w:after="0"/>
            </w:pPr>
            <w:r w:rsidRPr="008C1ACA">
              <w:t>21) Vymezit a chránit ve spolupráci s dotčenými obcemi před zastavěním pozemky nezbytné pro vytvoření souvislých ploch veřejně přístupné zeleně (zelené pásy) v rozvojových oblastech a v rozvojových osách a ve specifických oblastech, na jejichž území je krajina negativně poznamenána lidskou činností, s využitím její přirozené obnovy; cílem je zachování souvislých pásů nezastavěného území v bezprostředním okolí velkých měst, způsobilých pro nenáročné formy krátkodobé rekreace a dále pro vznik a rozvoj lesních porostů a zachování prostupnosti krajiny.</w:t>
            </w:r>
          </w:p>
        </w:tc>
        <w:tc>
          <w:tcPr>
            <w:tcW w:w="661" w:type="pct"/>
            <w:shd w:val="clear" w:color="auto" w:fill="auto"/>
            <w:vAlign w:val="center"/>
          </w:tcPr>
          <w:p w14:paraId="7565AB40" w14:textId="77777777" w:rsidR="007B5103" w:rsidRPr="008C1ACA" w:rsidRDefault="007B5103" w:rsidP="00176981">
            <w:pPr>
              <w:pStyle w:val="Texttabulky-sted"/>
              <w:spacing w:after="0"/>
            </w:pPr>
            <w:r w:rsidRPr="008C1ACA">
              <w:t>0</w:t>
            </w:r>
          </w:p>
        </w:tc>
      </w:tr>
      <w:tr w:rsidR="007B5103" w:rsidRPr="008C1ACA" w14:paraId="7159C8B4" w14:textId="77777777" w:rsidTr="00176981">
        <w:trPr>
          <w:jc w:val="center"/>
        </w:trPr>
        <w:tc>
          <w:tcPr>
            <w:tcW w:w="4339" w:type="pct"/>
            <w:shd w:val="clear" w:color="auto" w:fill="auto"/>
            <w:vAlign w:val="center"/>
          </w:tcPr>
          <w:p w14:paraId="198B0309" w14:textId="77777777" w:rsidR="007B5103" w:rsidRPr="008C1ACA" w:rsidRDefault="007B5103" w:rsidP="00176981">
            <w:pPr>
              <w:pStyle w:val="Texttabulkypedsazen"/>
              <w:keepNext/>
              <w:spacing w:after="0"/>
            </w:pPr>
            <w:r w:rsidRPr="008C1ACA">
              <w:t>22) Vytvářet podmínky pro rozvoj a využití předpokladů území pro různé formy udržitelného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hipo).</w:t>
            </w:r>
          </w:p>
        </w:tc>
        <w:tc>
          <w:tcPr>
            <w:tcW w:w="661" w:type="pct"/>
            <w:shd w:val="clear" w:color="auto" w:fill="auto"/>
            <w:vAlign w:val="center"/>
          </w:tcPr>
          <w:p w14:paraId="05002360" w14:textId="77777777" w:rsidR="007B5103" w:rsidRPr="008C1ACA" w:rsidRDefault="007B5103" w:rsidP="00176981">
            <w:pPr>
              <w:pStyle w:val="Texttabulky-sted"/>
              <w:keepNext/>
              <w:spacing w:after="0"/>
            </w:pPr>
            <w:r w:rsidRPr="008C1ACA">
              <w:t>0</w:t>
            </w:r>
          </w:p>
        </w:tc>
      </w:tr>
      <w:tr w:rsidR="007B5103" w:rsidRPr="008C1ACA" w14:paraId="620F21C9" w14:textId="77777777" w:rsidTr="00176981">
        <w:trPr>
          <w:jc w:val="center"/>
        </w:trPr>
        <w:tc>
          <w:tcPr>
            <w:tcW w:w="4339" w:type="pct"/>
            <w:vAlign w:val="center"/>
          </w:tcPr>
          <w:p w14:paraId="1C758F63" w14:textId="77777777" w:rsidR="007B5103" w:rsidRPr="008C1ACA" w:rsidRDefault="007B5103" w:rsidP="00176981">
            <w:pPr>
              <w:pStyle w:val="Texttabulkypedsazen"/>
              <w:spacing w:after="0"/>
            </w:pPr>
            <w:r w:rsidRPr="008C1ACA">
              <w:t>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tc>
        <w:tc>
          <w:tcPr>
            <w:tcW w:w="661" w:type="pct"/>
            <w:shd w:val="clear" w:color="auto" w:fill="auto"/>
            <w:vAlign w:val="center"/>
          </w:tcPr>
          <w:p w14:paraId="650A9551" w14:textId="77777777" w:rsidR="007B5103" w:rsidRPr="008C1ACA" w:rsidRDefault="007B5103" w:rsidP="00176981">
            <w:pPr>
              <w:pStyle w:val="Texttabulky-sted"/>
              <w:spacing w:after="0"/>
            </w:pPr>
            <w:r w:rsidRPr="008C1ACA">
              <w:t>0</w:t>
            </w:r>
          </w:p>
        </w:tc>
      </w:tr>
      <w:tr w:rsidR="007B5103" w:rsidRPr="008C1ACA" w14:paraId="4D2CAC75" w14:textId="77777777" w:rsidTr="00176981">
        <w:trPr>
          <w:jc w:val="center"/>
        </w:trPr>
        <w:tc>
          <w:tcPr>
            <w:tcW w:w="4339" w:type="pct"/>
            <w:vAlign w:val="center"/>
          </w:tcPr>
          <w:p w14:paraId="7990024B" w14:textId="77777777" w:rsidR="007B5103" w:rsidRPr="008C1ACA" w:rsidRDefault="007B5103" w:rsidP="00176981">
            <w:pPr>
              <w:pStyle w:val="Texttabulkypedsazen"/>
              <w:spacing w:after="0"/>
            </w:pPr>
            <w:r w:rsidRPr="008C1ACA">
              <w:t>24) Vytvářet podmínky pro zlepšování dostupnosti území rozšiřováním a zkvalitňováním dopravní infrastruktury s ohledem na potřeby veřejné dopravy a požadavky ochrany veřejného zdraví, zejména uvnitř rozvojových oblastí a rozvojových os. Možnosti nové výstavby je třeba dostatečnou veřejnou infrastrukturou přímo podmínit.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p>
        </w:tc>
        <w:tc>
          <w:tcPr>
            <w:tcW w:w="661" w:type="pct"/>
            <w:shd w:val="clear" w:color="auto" w:fill="auto"/>
            <w:vAlign w:val="center"/>
          </w:tcPr>
          <w:p w14:paraId="24B4F521" w14:textId="77777777" w:rsidR="007B5103" w:rsidRPr="008C1ACA" w:rsidRDefault="007B5103" w:rsidP="00176981">
            <w:pPr>
              <w:pStyle w:val="Texttabulky-sted"/>
              <w:spacing w:after="0"/>
            </w:pPr>
            <w:r w:rsidRPr="008C1ACA">
              <w:t>0</w:t>
            </w:r>
          </w:p>
        </w:tc>
      </w:tr>
      <w:tr w:rsidR="007B5103" w:rsidRPr="008C1ACA" w14:paraId="0A078426" w14:textId="77777777" w:rsidTr="00176981">
        <w:trPr>
          <w:trHeight w:val="1089"/>
          <w:jc w:val="center"/>
        </w:trPr>
        <w:tc>
          <w:tcPr>
            <w:tcW w:w="4339" w:type="pct"/>
            <w:vAlign w:val="center"/>
          </w:tcPr>
          <w:p w14:paraId="45E0EA8E" w14:textId="77777777" w:rsidR="007B5103" w:rsidRPr="008C1ACA" w:rsidRDefault="007B5103" w:rsidP="00176981">
            <w:pPr>
              <w:pStyle w:val="Texttabulkypedsazen"/>
              <w:spacing w:after="0"/>
            </w:pPr>
            <w:r w:rsidRPr="008C1ACA">
              <w:t>24a)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tc>
        <w:tc>
          <w:tcPr>
            <w:tcW w:w="661" w:type="pct"/>
            <w:shd w:val="clear" w:color="auto" w:fill="auto"/>
            <w:vAlign w:val="center"/>
          </w:tcPr>
          <w:p w14:paraId="6093328F" w14:textId="77777777" w:rsidR="007B5103" w:rsidRPr="008C1ACA" w:rsidRDefault="007B5103" w:rsidP="00176981">
            <w:pPr>
              <w:pStyle w:val="Texttabulky-sted"/>
              <w:spacing w:after="0"/>
            </w:pPr>
            <w:r w:rsidRPr="008C1ACA">
              <w:t>0</w:t>
            </w:r>
          </w:p>
        </w:tc>
      </w:tr>
      <w:tr w:rsidR="007B5103" w:rsidRPr="008C1ACA" w14:paraId="42BF0639" w14:textId="77777777" w:rsidTr="00176981">
        <w:trPr>
          <w:jc w:val="center"/>
        </w:trPr>
        <w:tc>
          <w:tcPr>
            <w:tcW w:w="4339" w:type="pct"/>
            <w:vAlign w:val="center"/>
          </w:tcPr>
          <w:p w14:paraId="5D65645E" w14:textId="77777777" w:rsidR="007B5103" w:rsidRPr="008C1ACA" w:rsidRDefault="007B5103" w:rsidP="00176981">
            <w:pPr>
              <w:pStyle w:val="Texttabulkypedsazen"/>
              <w:spacing w:after="0"/>
            </w:pPr>
            <w:r w:rsidRPr="008C1ACA">
              <w:t>25) Vytvářet podmínky pro preventivní ochranu území a obyvatelstva před potenciálními riziky a přírodními katastrofami v území (záplavy, sesuvy půdy, eroze, sucho atd.) s cílem minimalizovat rozsah případných škod. Zejména zajistit 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 a kulturní krajinu jako alternativy k umělé akumulaci vod. V zastavěných územích a zastavitelných plochách vytvářet podmínky pro zadržování, vsakování i využívání dešťových vod jako zdroje vody a s cílem zmírňování účinků povodní.</w:t>
            </w:r>
          </w:p>
        </w:tc>
        <w:tc>
          <w:tcPr>
            <w:tcW w:w="661" w:type="pct"/>
            <w:shd w:val="clear" w:color="auto" w:fill="FFFFFF" w:themeFill="background1"/>
            <w:vAlign w:val="center"/>
          </w:tcPr>
          <w:p w14:paraId="15C85DB1" w14:textId="77777777" w:rsidR="007B5103" w:rsidRPr="008C1ACA" w:rsidRDefault="007B5103" w:rsidP="00176981">
            <w:pPr>
              <w:pStyle w:val="Texttabulky-sted"/>
              <w:spacing w:after="0"/>
            </w:pPr>
            <w:r w:rsidRPr="008C1ACA">
              <w:t>0</w:t>
            </w:r>
          </w:p>
        </w:tc>
      </w:tr>
      <w:tr w:rsidR="007B5103" w:rsidRPr="008C1ACA" w14:paraId="13CF2AD1" w14:textId="77777777" w:rsidTr="00176981">
        <w:trPr>
          <w:jc w:val="center"/>
        </w:trPr>
        <w:tc>
          <w:tcPr>
            <w:tcW w:w="4339" w:type="pct"/>
            <w:vAlign w:val="center"/>
          </w:tcPr>
          <w:p w14:paraId="355E9804" w14:textId="77777777" w:rsidR="007B5103" w:rsidRPr="008C1ACA" w:rsidRDefault="007B5103" w:rsidP="00176981">
            <w:pPr>
              <w:pStyle w:val="Texttabulkypedsazen"/>
              <w:spacing w:after="0"/>
            </w:pPr>
            <w:r w:rsidRPr="008C1ACA">
              <w:t>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p>
        </w:tc>
        <w:tc>
          <w:tcPr>
            <w:tcW w:w="661" w:type="pct"/>
            <w:shd w:val="clear" w:color="auto" w:fill="FFFFFF" w:themeFill="background1"/>
            <w:vAlign w:val="center"/>
          </w:tcPr>
          <w:p w14:paraId="08FAAD18" w14:textId="77777777" w:rsidR="007B5103" w:rsidRPr="008C1ACA" w:rsidRDefault="007B5103" w:rsidP="00176981">
            <w:pPr>
              <w:pStyle w:val="Texttabulky-sted"/>
              <w:spacing w:after="0"/>
              <w:rPr>
                <w:highlight w:val="yellow"/>
              </w:rPr>
            </w:pPr>
            <w:r w:rsidRPr="008C1ACA">
              <w:t>0</w:t>
            </w:r>
          </w:p>
        </w:tc>
      </w:tr>
      <w:tr w:rsidR="007B5103" w:rsidRPr="008C1ACA" w14:paraId="04C7E332" w14:textId="77777777" w:rsidTr="00176981">
        <w:trPr>
          <w:trHeight w:val="2846"/>
          <w:jc w:val="center"/>
        </w:trPr>
        <w:tc>
          <w:tcPr>
            <w:tcW w:w="4339" w:type="pct"/>
            <w:vAlign w:val="center"/>
          </w:tcPr>
          <w:p w14:paraId="0DAA5724" w14:textId="77777777" w:rsidR="007B5103" w:rsidRPr="008C1ACA" w:rsidRDefault="007B5103" w:rsidP="00176981">
            <w:pPr>
              <w:pStyle w:val="Texttabulkypedsazen"/>
              <w:spacing w:after="0"/>
            </w:pPr>
            <w:r w:rsidRPr="008C1ACA">
              <w:t xml:space="preserve">27) Vytvářet podmínky pro koordinované umísťování veřejné infrastruktury v území a její rozvoj a tím podporovat její účelné využívání v rámci sídelní 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 </w:t>
            </w:r>
          </w:p>
          <w:p w14:paraId="5ADDB0EE" w14:textId="77777777" w:rsidR="007B5103" w:rsidRPr="008C1ACA" w:rsidRDefault="007B5103" w:rsidP="00176981">
            <w:pPr>
              <w:pStyle w:val="Texttabulkypedsazen"/>
              <w:spacing w:after="0"/>
            </w:pPr>
            <w:r w:rsidRPr="008C1ACA">
              <w:t>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w:t>
            </w:r>
            <w:r w:rsidRPr="008C1ACA">
              <w:rPr>
                <w:b/>
              </w:rPr>
              <w:t>k</w:t>
            </w:r>
            <w:r w:rsidRPr="008C1ACA">
              <w:t>lady hospodářského rozvoje ve všech regionech</w:t>
            </w:r>
          </w:p>
        </w:tc>
        <w:tc>
          <w:tcPr>
            <w:tcW w:w="661" w:type="pct"/>
            <w:shd w:val="clear" w:color="auto" w:fill="auto"/>
            <w:vAlign w:val="center"/>
          </w:tcPr>
          <w:p w14:paraId="05D984CA" w14:textId="77777777" w:rsidR="007B5103" w:rsidRPr="008C1ACA" w:rsidRDefault="007B5103" w:rsidP="00176981">
            <w:pPr>
              <w:pStyle w:val="Texttabulky-sted"/>
              <w:spacing w:after="0"/>
            </w:pPr>
            <w:r w:rsidRPr="008C1ACA">
              <w:t>0</w:t>
            </w:r>
          </w:p>
        </w:tc>
      </w:tr>
      <w:tr w:rsidR="00A15AC5" w:rsidRPr="008C1ACA" w14:paraId="7F0051BD" w14:textId="77777777" w:rsidTr="00176981">
        <w:trPr>
          <w:jc w:val="center"/>
        </w:trPr>
        <w:tc>
          <w:tcPr>
            <w:tcW w:w="4339" w:type="pct"/>
            <w:shd w:val="clear" w:color="auto" w:fill="auto"/>
            <w:vAlign w:val="center"/>
          </w:tcPr>
          <w:p w14:paraId="0363B648" w14:textId="77777777" w:rsidR="007B5103" w:rsidRPr="008C1ACA" w:rsidRDefault="007B5103" w:rsidP="00176981">
            <w:pPr>
              <w:pStyle w:val="Texttabulkypedsazen"/>
              <w:spacing w:after="0"/>
            </w:pPr>
            <w:r w:rsidRPr="008C1ACA">
              <w:t>28) Pro zajištění kvality života obyvatel zohledňovat nároky dalšího vývoje území, požadovat jeho řešení ve všech potřebných dlouhodobých souvislostech, včetně nároků na veřejnou infrastrukturu. Návrh a ochranu kvalitních městských prostorů a veřejné infrastruktury je nutné řešit ve spolupráci veřejného i soukromého sektoru s veřejností.</w:t>
            </w:r>
          </w:p>
        </w:tc>
        <w:tc>
          <w:tcPr>
            <w:tcW w:w="661" w:type="pct"/>
            <w:shd w:val="clear" w:color="auto" w:fill="C6D9F1" w:themeFill="text2" w:themeFillTint="33"/>
            <w:vAlign w:val="center"/>
          </w:tcPr>
          <w:p w14:paraId="235495B7" w14:textId="2DC3EEF6" w:rsidR="007B5103" w:rsidRPr="008C1ACA" w:rsidRDefault="00A15AC5" w:rsidP="00176981">
            <w:pPr>
              <w:pStyle w:val="Texttabulky-sted"/>
              <w:spacing w:after="0"/>
            </w:pPr>
            <w:r w:rsidRPr="008C1ACA">
              <w:t>2</w:t>
            </w:r>
          </w:p>
        </w:tc>
      </w:tr>
      <w:tr w:rsidR="007B5103" w:rsidRPr="008C1ACA" w14:paraId="6CA8D58B" w14:textId="77777777" w:rsidTr="00176981">
        <w:trPr>
          <w:jc w:val="center"/>
        </w:trPr>
        <w:tc>
          <w:tcPr>
            <w:tcW w:w="4339" w:type="pct"/>
            <w:shd w:val="clear" w:color="auto" w:fill="auto"/>
            <w:vAlign w:val="center"/>
          </w:tcPr>
          <w:p w14:paraId="4A4CABB5" w14:textId="77777777" w:rsidR="007B5103" w:rsidRPr="008C1ACA" w:rsidRDefault="007B5103" w:rsidP="00176981">
            <w:pPr>
              <w:pStyle w:val="Texttabulkypedsazen"/>
              <w:spacing w:after="0"/>
            </w:pPr>
            <w:r w:rsidRPr="008C1ACA">
              <w:t>29) Zvláštní pozornost věnovat návaznosti různých druhů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w:t>
            </w:r>
          </w:p>
        </w:tc>
        <w:tc>
          <w:tcPr>
            <w:tcW w:w="661" w:type="pct"/>
            <w:shd w:val="clear" w:color="auto" w:fill="auto"/>
            <w:vAlign w:val="center"/>
          </w:tcPr>
          <w:p w14:paraId="7A6415E4" w14:textId="77777777" w:rsidR="007B5103" w:rsidRPr="008C1ACA" w:rsidRDefault="007B5103" w:rsidP="00176981">
            <w:pPr>
              <w:pStyle w:val="Texttabulky-sted"/>
              <w:spacing w:after="0"/>
            </w:pPr>
            <w:r w:rsidRPr="008C1ACA">
              <w:t>0</w:t>
            </w:r>
          </w:p>
        </w:tc>
      </w:tr>
      <w:tr w:rsidR="007B5103" w:rsidRPr="008C1ACA" w14:paraId="5EE2F528" w14:textId="77777777" w:rsidTr="00176981">
        <w:trPr>
          <w:jc w:val="center"/>
        </w:trPr>
        <w:tc>
          <w:tcPr>
            <w:tcW w:w="4339" w:type="pct"/>
            <w:shd w:val="clear" w:color="auto" w:fill="auto"/>
            <w:vAlign w:val="center"/>
          </w:tcPr>
          <w:p w14:paraId="2415304E" w14:textId="77777777" w:rsidR="007B5103" w:rsidRPr="008C1ACA" w:rsidRDefault="007B5103" w:rsidP="00176981">
            <w:pPr>
              <w:pStyle w:val="Texttabulkypedsazen"/>
              <w:spacing w:after="0"/>
            </w:pPr>
            <w:r w:rsidRPr="008C1ACA">
              <w:t>30) Úroveň technické infrastruktury, zejména dodávku vody a zpracování odpadních vod je nutno koncipovat tak, aby splňovala požadavky na vysokou kvalitu života v současnosti i v budoucnosti.</w:t>
            </w:r>
          </w:p>
        </w:tc>
        <w:tc>
          <w:tcPr>
            <w:tcW w:w="661" w:type="pct"/>
            <w:shd w:val="clear" w:color="auto" w:fill="auto"/>
            <w:vAlign w:val="center"/>
          </w:tcPr>
          <w:p w14:paraId="5BEAEF16" w14:textId="77777777" w:rsidR="007B5103" w:rsidRPr="008C1ACA" w:rsidRDefault="007B5103" w:rsidP="00176981">
            <w:pPr>
              <w:pStyle w:val="Texttabulky-sted"/>
              <w:spacing w:after="0"/>
            </w:pPr>
            <w:r w:rsidRPr="008C1ACA">
              <w:t>0</w:t>
            </w:r>
          </w:p>
        </w:tc>
      </w:tr>
      <w:tr w:rsidR="007B5103" w:rsidRPr="008C1ACA" w14:paraId="74F625D2" w14:textId="77777777" w:rsidTr="00176981">
        <w:trPr>
          <w:jc w:val="center"/>
        </w:trPr>
        <w:tc>
          <w:tcPr>
            <w:tcW w:w="4339" w:type="pct"/>
            <w:shd w:val="clear" w:color="auto" w:fill="auto"/>
            <w:vAlign w:val="center"/>
          </w:tcPr>
          <w:p w14:paraId="43E3FB63" w14:textId="77777777" w:rsidR="007B5103" w:rsidRPr="008C1ACA" w:rsidRDefault="007B5103" w:rsidP="00176981">
            <w:pPr>
              <w:pStyle w:val="Texttabulkypedsazen"/>
              <w:spacing w:after="0"/>
            </w:pPr>
            <w:r w:rsidRPr="008C1ACA">
              <w:t>31) Vytvářet územní podmínky pro rozvoj decentralizované, efektivní a bezpečné výroby energie z obnovitelných zdrojů, šetrné k životnímu prostředí, s cílem minimalizace jejich negativních vlivů a rizik při respektování přednosti zajištění bezpečného zásobování území energiemi.</w:t>
            </w:r>
          </w:p>
        </w:tc>
        <w:tc>
          <w:tcPr>
            <w:tcW w:w="661" w:type="pct"/>
            <w:shd w:val="clear" w:color="auto" w:fill="auto"/>
            <w:vAlign w:val="center"/>
          </w:tcPr>
          <w:p w14:paraId="1C2FE879" w14:textId="77777777" w:rsidR="007B5103" w:rsidRPr="008C1ACA" w:rsidRDefault="007B5103" w:rsidP="00176981">
            <w:pPr>
              <w:pStyle w:val="Texttabulky-sted"/>
              <w:spacing w:after="0"/>
            </w:pPr>
            <w:r w:rsidRPr="008C1ACA">
              <w:t>0</w:t>
            </w:r>
          </w:p>
        </w:tc>
      </w:tr>
    </w:tbl>
    <w:p w14:paraId="3E6BEFEE"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7B5103" w:rsidRPr="008C1ACA" w14:paraId="469A9EB1" w14:textId="77777777" w:rsidTr="007B5103">
        <w:trPr>
          <w:tblHeader/>
          <w:jc w:val="center"/>
        </w:trPr>
        <w:tc>
          <w:tcPr>
            <w:tcW w:w="4339" w:type="pct"/>
            <w:vAlign w:val="center"/>
          </w:tcPr>
          <w:p w14:paraId="4DE05D38" w14:textId="77777777" w:rsidR="007B5103" w:rsidRPr="008C1ACA" w:rsidRDefault="007B5103" w:rsidP="007B5103">
            <w:pPr>
              <w:pStyle w:val="Zhlavtabulky2"/>
            </w:pPr>
            <w:r w:rsidRPr="008C1ACA">
              <w:t>Strategický rámec ČR 2030 (2017)</w:t>
            </w:r>
          </w:p>
        </w:tc>
        <w:tc>
          <w:tcPr>
            <w:tcW w:w="661" w:type="pct"/>
            <w:vAlign w:val="center"/>
          </w:tcPr>
          <w:p w14:paraId="33650C6E" w14:textId="77777777" w:rsidR="007B5103" w:rsidRPr="008C1ACA" w:rsidRDefault="007B5103" w:rsidP="007B5103">
            <w:pPr>
              <w:pStyle w:val="Zhlavtabulky2"/>
            </w:pPr>
            <w:r w:rsidRPr="008C1ACA">
              <w:t>Hodnocení vzájemných vazeb</w:t>
            </w:r>
          </w:p>
        </w:tc>
      </w:tr>
      <w:tr w:rsidR="007B5103" w:rsidRPr="008C1ACA" w14:paraId="1D9E76A6" w14:textId="77777777" w:rsidTr="007B5103">
        <w:trPr>
          <w:trHeight w:val="1676"/>
          <w:jc w:val="center"/>
        </w:trPr>
        <w:tc>
          <w:tcPr>
            <w:tcW w:w="4339" w:type="pct"/>
            <w:vAlign w:val="center"/>
          </w:tcPr>
          <w:p w14:paraId="34C6D820" w14:textId="77777777" w:rsidR="007B5103" w:rsidRPr="008C1ACA" w:rsidRDefault="007B5103" w:rsidP="007B5103">
            <w:pPr>
              <w:pStyle w:val="Texttabulky"/>
              <w:rPr>
                <w:szCs w:val="20"/>
              </w:rPr>
            </w:pPr>
            <w:r w:rsidRPr="008C1ACA">
              <w:rPr>
                <w:szCs w:val="20"/>
              </w:rPr>
              <w:t>Cíl 6. Zajistit všem dostupnost vody a sanitačních zařízení pro všechny a udržitelné hospodaření s nimi, zejména:</w:t>
            </w:r>
          </w:p>
          <w:p w14:paraId="4B5E05B6" w14:textId="77777777" w:rsidR="007B5103" w:rsidRPr="008C1ACA" w:rsidRDefault="007B5103" w:rsidP="007B5103">
            <w:pPr>
              <w:pStyle w:val="Texttabulky"/>
              <w:numPr>
                <w:ilvl w:val="0"/>
                <w:numId w:val="12"/>
              </w:numPr>
              <w:tabs>
                <w:tab w:val="clear" w:pos="454"/>
                <w:tab w:val="left" w:pos="357"/>
              </w:tabs>
              <w:rPr>
                <w:szCs w:val="20"/>
              </w:rPr>
            </w:pPr>
            <w:r w:rsidRPr="008C1ACA">
              <w:rPr>
                <w:szCs w:val="20"/>
              </w:rPr>
              <w:t>Do roku 2030 zlepšit kvalitu vody snížením jejího znečišťování, zamezením vyhazování odpadů do vody a minimalizací vypouštění nebezpečných chemických látek do vody, snížit na polovinu podíl znečistěných odpadních vod a podstatně zvýšit recyklaci a bezpečné opětovné využívání vody v celosvětovém měřítku.</w:t>
            </w:r>
          </w:p>
          <w:p w14:paraId="710DF8E5" w14:textId="77777777" w:rsidR="007B5103" w:rsidRPr="008C1ACA" w:rsidRDefault="007B5103" w:rsidP="007B5103">
            <w:pPr>
              <w:pStyle w:val="Texttabulky"/>
              <w:numPr>
                <w:ilvl w:val="0"/>
                <w:numId w:val="12"/>
              </w:numPr>
              <w:tabs>
                <w:tab w:val="clear" w:pos="454"/>
                <w:tab w:val="left" w:pos="357"/>
              </w:tabs>
              <w:rPr>
                <w:szCs w:val="20"/>
              </w:rPr>
            </w:pPr>
            <w:r w:rsidRPr="008C1ACA">
              <w:rPr>
                <w:szCs w:val="20"/>
              </w:rPr>
              <w:t>Do roku 2020 zajistit ochranu a obnovu ekosystémů související s vodou, včetně hor, lesů, mokřad, řek, zvodní a jezer.</w:t>
            </w:r>
          </w:p>
        </w:tc>
        <w:tc>
          <w:tcPr>
            <w:tcW w:w="661" w:type="pct"/>
            <w:shd w:val="clear" w:color="auto" w:fill="FFFFFF" w:themeFill="background1"/>
            <w:vAlign w:val="center"/>
          </w:tcPr>
          <w:p w14:paraId="40126AF8" w14:textId="77777777" w:rsidR="007B5103" w:rsidRPr="008C1ACA" w:rsidRDefault="007B5103" w:rsidP="007B5103">
            <w:pPr>
              <w:pStyle w:val="Texttabulky-sted"/>
              <w:rPr>
                <w:szCs w:val="20"/>
              </w:rPr>
            </w:pPr>
            <w:r w:rsidRPr="008C1ACA">
              <w:rPr>
                <w:szCs w:val="20"/>
              </w:rPr>
              <w:t>0</w:t>
            </w:r>
          </w:p>
        </w:tc>
      </w:tr>
      <w:tr w:rsidR="007B5103" w:rsidRPr="008C1ACA" w14:paraId="6BD7308B" w14:textId="77777777" w:rsidTr="007B5103">
        <w:trPr>
          <w:trHeight w:val="1252"/>
          <w:jc w:val="center"/>
        </w:trPr>
        <w:tc>
          <w:tcPr>
            <w:tcW w:w="4339" w:type="pct"/>
            <w:shd w:val="clear" w:color="auto" w:fill="auto"/>
            <w:vAlign w:val="center"/>
          </w:tcPr>
          <w:p w14:paraId="633A8DE0" w14:textId="77777777" w:rsidR="007B5103" w:rsidRPr="008C1ACA" w:rsidRDefault="007B5103" w:rsidP="007B5103">
            <w:pPr>
              <w:pStyle w:val="Texttabulky"/>
              <w:rPr>
                <w:szCs w:val="20"/>
              </w:rPr>
            </w:pPr>
            <w:r w:rsidRPr="008C1ACA">
              <w:rPr>
                <w:szCs w:val="20"/>
              </w:rPr>
              <w:t>Cíl 7. Zajistit přístup k cenově dostupným, spolehlivým, udržitelným a moderním zdrojům energie pro všechny, zejména:</w:t>
            </w:r>
          </w:p>
          <w:p w14:paraId="5861C6D4" w14:textId="77777777" w:rsidR="007B5103" w:rsidRPr="008C1ACA" w:rsidRDefault="007B5103" w:rsidP="007B5103">
            <w:pPr>
              <w:pStyle w:val="Texttabulky"/>
              <w:numPr>
                <w:ilvl w:val="0"/>
                <w:numId w:val="13"/>
              </w:numPr>
              <w:tabs>
                <w:tab w:val="clear" w:pos="454"/>
                <w:tab w:val="left" w:pos="357"/>
              </w:tabs>
              <w:rPr>
                <w:szCs w:val="20"/>
              </w:rPr>
            </w:pPr>
            <w:r w:rsidRPr="008C1ACA">
              <w:rPr>
                <w:szCs w:val="20"/>
              </w:rPr>
              <w:t>Do roku 2030 zlepšit mezinárodní spolupráci ve zpřístupňování výzkumu a technologií čisté energie, včetně energie z obnovitelných zdrojů, energetické účinnosti a pokročilých a čistších technologií fosilních paliv; podporovat investice do energetické infrastruktury a technologií čisté energie.</w:t>
            </w:r>
          </w:p>
        </w:tc>
        <w:tc>
          <w:tcPr>
            <w:tcW w:w="661" w:type="pct"/>
            <w:shd w:val="clear" w:color="auto" w:fill="auto"/>
            <w:vAlign w:val="center"/>
          </w:tcPr>
          <w:p w14:paraId="3A15A7E8" w14:textId="77777777" w:rsidR="007B5103" w:rsidRPr="008C1ACA" w:rsidRDefault="007B5103" w:rsidP="007B5103">
            <w:pPr>
              <w:pStyle w:val="Texttabulky-sted"/>
              <w:rPr>
                <w:szCs w:val="20"/>
              </w:rPr>
            </w:pPr>
            <w:r w:rsidRPr="008C1ACA">
              <w:rPr>
                <w:szCs w:val="20"/>
              </w:rPr>
              <w:t>0</w:t>
            </w:r>
          </w:p>
        </w:tc>
      </w:tr>
      <w:tr w:rsidR="007B5103" w:rsidRPr="008C1ACA" w14:paraId="230251CD" w14:textId="77777777" w:rsidTr="007B5103">
        <w:trPr>
          <w:trHeight w:val="1580"/>
          <w:jc w:val="center"/>
        </w:trPr>
        <w:tc>
          <w:tcPr>
            <w:tcW w:w="4339" w:type="pct"/>
            <w:shd w:val="clear" w:color="auto" w:fill="auto"/>
            <w:vAlign w:val="center"/>
          </w:tcPr>
          <w:p w14:paraId="396E265A" w14:textId="77777777" w:rsidR="007B5103" w:rsidRPr="008C1ACA" w:rsidRDefault="007B5103" w:rsidP="007B5103">
            <w:pPr>
              <w:pStyle w:val="Texttabulky"/>
              <w:rPr>
                <w:szCs w:val="20"/>
              </w:rPr>
            </w:pPr>
            <w:r w:rsidRPr="008C1ACA">
              <w:rPr>
                <w:szCs w:val="20"/>
              </w:rPr>
              <w:t>Cíl 11. Vytvořit inkluzivní, bezpečná, odolná a udržitelná města a obce, zejména:</w:t>
            </w:r>
          </w:p>
          <w:p w14:paraId="51C22D3A" w14:textId="77777777" w:rsidR="007B5103" w:rsidRPr="008C1ACA" w:rsidRDefault="007B5103" w:rsidP="007B5103">
            <w:pPr>
              <w:pStyle w:val="Texttabulky"/>
              <w:numPr>
                <w:ilvl w:val="0"/>
                <w:numId w:val="14"/>
              </w:numPr>
              <w:tabs>
                <w:tab w:val="clear" w:pos="454"/>
                <w:tab w:val="left" w:pos="357"/>
              </w:tabs>
              <w:rPr>
                <w:szCs w:val="20"/>
              </w:rPr>
            </w:pPr>
            <w:r w:rsidRPr="008C1ACA">
              <w:rPr>
                <w:szCs w:val="20"/>
              </w:rPr>
              <w:t>Zlepšit úsilí na ochranu a záchranu světového kulturního a přírodního dědictví.</w:t>
            </w:r>
          </w:p>
          <w:p w14:paraId="214DDE71" w14:textId="77777777" w:rsidR="007B5103" w:rsidRPr="008C1ACA" w:rsidRDefault="007B5103" w:rsidP="007B5103">
            <w:pPr>
              <w:pStyle w:val="Texttabulky"/>
              <w:numPr>
                <w:ilvl w:val="0"/>
                <w:numId w:val="14"/>
              </w:numPr>
              <w:tabs>
                <w:tab w:val="clear" w:pos="454"/>
                <w:tab w:val="left" w:pos="357"/>
              </w:tabs>
              <w:rPr>
                <w:szCs w:val="20"/>
              </w:rPr>
            </w:pPr>
            <w:r w:rsidRPr="008C1ACA">
              <w:rPr>
                <w:szCs w:val="20"/>
              </w:rPr>
              <w:t>Do roku 2030 snížit nepříznivý dopad životního prostředí měst na jejich obyvatele, zejména zaměřením pozornosti na kvalitu ovzduší a nakládání s komunálním i jiným odpadem.</w:t>
            </w:r>
          </w:p>
        </w:tc>
        <w:tc>
          <w:tcPr>
            <w:tcW w:w="661" w:type="pct"/>
            <w:shd w:val="clear" w:color="auto" w:fill="auto"/>
            <w:vAlign w:val="center"/>
          </w:tcPr>
          <w:p w14:paraId="435B5CC2" w14:textId="77777777" w:rsidR="007B5103" w:rsidRPr="008C1ACA" w:rsidRDefault="007B5103" w:rsidP="007B5103">
            <w:pPr>
              <w:pStyle w:val="Texttabulky-sted"/>
              <w:rPr>
                <w:szCs w:val="20"/>
              </w:rPr>
            </w:pPr>
            <w:r w:rsidRPr="008C1ACA">
              <w:rPr>
                <w:szCs w:val="20"/>
              </w:rPr>
              <w:t>0</w:t>
            </w:r>
          </w:p>
        </w:tc>
      </w:tr>
      <w:tr w:rsidR="007B5103" w:rsidRPr="008C1ACA" w14:paraId="7CB07721" w14:textId="77777777" w:rsidTr="007B5103">
        <w:trPr>
          <w:trHeight w:val="1059"/>
          <w:jc w:val="center"/>
        </w:trPr>
        <w:tc>
          <w:tcPr>
            <w:tcW w:w="4339" w:type="pct"/>
            <w:vAlign w:val="center"/>
          </w:tcPr>
          <w:p w14:paraId="2B08D85A" w14:textId="77777777" w:rsidR="007B5103" w:rsidRPr="008C1ACA" w:rsidRDefault="007B5103" w:rsidP="007B5103">
            <w:pPr>
              <w:pStyle w:val="Texttabulky"/>
              <w:rPr>
                <w:szCs w:val="20"/>
              </w:rPr>
            </w:pPr>
            <w:r w:rsidRPr="008C1ACA">
              <w:rPr>
                <w:szCs w:val="20"/>
              </w:rPr>
              <w:t>Cíl13. Přijmout bezodkladná opatření k boji se změnou klimatu a zvládání jejích důsledků, zejména:</w:t>
            </w:r>
          </w:p>
          <w:p w14:paraId="0D60B4FD" w14:textId="77777777" w:rsidR="007B5103" w:rsidRPr="008C1ACA" w:rsidRDefault="007B5103" w:rsidP="007B5103">
            <w:pPr>
              <w:pStyle w:val="Texttabulky"/>
              <w:numPr>
                <w:ilvl w:val="0"/>
                <w:numId w:val="15"/>
              </w:numPr>
              <w:tabs>
                <w:tab w:val="clear" w:pos="454"/>
                <w:tab w:val="left" w:pos="357"/>
              </w:tabs>
              <w:rPr>
                <w:szCs w:val="20"/>
              </w:rPr>
            </w:pPr>
            <w:r w:rsidRPr="008C1ACA">
              <w:rPr>
                <w:szCs w:val="20"/>
              </w:rPr>
              <w:t>Ve všech zemích zvýšit odolnost a schopnost adaptace na nebezpečí související s klimatem a přírodními pohromami.</w:t>
            </w:r>
          </w:p>
          <w:p w14:paraId="520BFB8A" w14:textId="77777777" w:rsidR="007B5103" w:rsidRPr="008C1ACA" w:rsidRDefault="007B5103" w:rsidP="007B5103">
            <w:pPr>
              <w:pStyle w:val="Texttabulky"/>
              <w:numPr>
                <w:ilvl w:val="0"/>
                <w:numId w:val="15"/>
              </w:numPr>
              <w:tabs>
                <w:tab w:val="clear" w:pos="454"/>
                <w:tab w:val="left" w:pos="357"/>
              </w:tabs>
              <w:rPr>
                <w:szCs w:val="20"/>
              </w:rPr>
            </w:pPr>
            <w:r w:rsidRPr="008C1ACA">
              <w:rPr>
                <w:szCs w:val="20"/>
              </w:rPr>
              <w:t>Začlenit opatření v oblasti změny klimatu do národních politik, strategií a plánování.</w:t>
            </w:r>
          </w:p>
        </w:tc>
        <w:tc>
          <w:tcPr>
            <w:tcW w:w="661" w:type="pct"/>
            <w:shd w:val="clear" w:color="auto" w:fill="auto"/>
            <w:vAlign w:val="center"/>
          </w:tcPr>
          <w:p w14:paraId="30BDCEBA" w14:textId="77777777" w:rsidR="007B5103" w:rsidRPr="008C1ACA" w:rsidRDefault="007B5103" w:rsidP="007B5103">
            <w:pPr>
              <w:pStyle w:val="Texttabulky-sted"/>
              <w:rPr>
                <w:szCs w:val="20"/>
              </w:rPr>
            </w:pPr>
            <w:r w:rsidRPr="008C1ACA">
              <w:rPr>
                <w:szCs w:val="20"/>
              </w:rPr>
              <w:t>0</w:t>
            </w:r>
          </w:p>
        </w:tc>
      </w:tr>
      <w:tr w:rsidR="007B5103" w:rsidRPr="008C1ACA" w14:paraId="4221D632" w14:textId="77777777" w:rsidTr="007B5103">
        <w:trPr>
          <w:trHeight w:val="833"/>
          <w:jc w:val="center"/>
        </w:trPr>
        <w:tc>
          <w:tcPr>
            <w:tcW w:w="4339" w:type="pct"/>
            <w:vAlign w:val="center"/>
          </w:tcPr>
          <w:p w14:paraId="18D72AB8" w14:textId="77777777" w:rsidR="007B5103" w:rsidRPr="008C1ACA" w:rsidRDefault="007B5103" w:rsidP="007B5103">
            <w:pPr>
              <w:pStyle w:val="Texttabulky"/>
              <w:keepNext/>
              <w:rPr>
                <w:szCs w:val="20"/>
              </w:rPr>
            </w:pPr>
            <w:r w:rsidRPr="008C1ACA">
              <w:rPr>
                <w:szCs w:val="20"/>
              </w:rPr>
              <w:t>Cíl 15. Chránit, obnovovat a podporovat udržitelné využívání suchozemských ekosystémů, udržitelně hospodařit s lesy, potírat rozšiřování pouští, zastavit a následně zvrátit degradaci půdy a zastavit úbytek biodiverzity, zejména:</w:t>
            </w:r>
          </w:p>
          <w:p w14:paraId="118EA6E5" w14:textId="77777777" w:rsidR="007B5103" w:rsidRPr="008C1ACA" w:rsidRDefault="007B5103" w:rsidP="007B5103">
            <w:pPr>
              <w:pStyle w:val="Texttabulky"/>
              <w:keepNext/>
              <w:numPr>
                <w:ilvl w:val="0"/>
                <w:numId w:val="16"/>
              </w:numPr>
              <w:tabs>
                <w:tab w:val="clear" w:pos="454"/>
                <w:tab w:val="left" w:pos="357"/>
              </w:tabs>
              <w:rPr>
                <w:szCs w:val="20"/>
              </w:rPr>
            </w:pPr>
            <w:r w:rsidRPr="008C1ACA">
              <w:rPr>
                <w:szCs w:val="20"/>
              </w:rPr>
              <w:t>Do roku 2020 zajistit ochranu, obnovu a udržitelné využívání suchozemských a vnitrozemských sladkovodních ekosystémů a jejich služeb, zejména lesů, mokřadů, hor a suchých oblastí, v souladu se závazky z mezinárodních dohod.</w:t>
            </w:r>
          </w:p>
          <w:p w14:paraId="28A54EB3" w14:textId="77777777" w:rsidR="007B5103" w:rsidRPr="008C1ACA" w:rsidRDefault="007B5103" w:rsidP="007B5103">
            <w:pPr>
              <w:pStyle w:val="Texttabulky"/>
              <w:keepNext/>
              <w:numPr>
                <w:ilvl w:val="0"/>
                <w:numId w:val="16"/>
              </w:numPr>
              <w:tabs>
                <w:tab w:val="clear" w:pos="454"/>
                <w:tab w:val="left" w:pos="357"/>
              </w:tabs>
              <w:rPr>
                <w:szCs w:val="20"/>
              </w:rPr>
            </w:pPr>
            <w:r w:rsidRPr="008C1ACA">
              <w:rPr>
                <w:szCs w:val="20"/>
              </w:rPr>
              <w:t>Do roku 2020 podpořit zavádění udržitelného hospodaření se všemi typy lesů, zastavit odlesňování, obnovit zničené lesy a podstatně zvýšit zalesňování a obnovu lesů na celém světě.</w:t>
            </w:r>
          </w:p>
          <w:p w14:paraId="68C8E2A5" w14:textId="77777777" w:rsidR="007B5103" w:rsidRPr="008C1ACA" w:rsidRDefault="007B5103" w:rsidP="007B5103">
            <w:pPr>
              <w:pStyle w:val="Texttabulky"/>
              <w:keepNext/>
              <w:numPr>
                <w:ilvl w:val="0"/>
                <w:numId w:val="16"/>
              </w:numPr>
              <w:tabs>
                <w:tab w:val="clear" w:pos="454"/>
                <w:tab w:val="left" w:pos="357"/>
              </w:tabs>
              <w:rPr>
                <w:szCs w:val="20"/>
              </w:rPr>
            </w:pPr>
            <w:r w:rsidRPr="008C1ACA">
              <w:rPr>
                <w:szCs w:val="20"/>
              </w:rPr>
              <w:t>Přijmout neodkladná a výrazná opatření na snižování degradace přirozeného prostředí, zastavit ztrátu biodiverzity a do roku 2020 chránit a zabraňovat vyhynutí ohrožených druhů.</w:t>
            </w:r>
          </w:p>
        </w:tc>
        <w:tc>
          <w:tcPr>
            <w:tcW w:w="661" w:type="pct"/>
            <w:shd w:val="clear" w:color="auto" w:fill="auto"/>
            <w:vAlign w:val="center"/>
          </w:tcPr>
          <w:p w14:paraId="7DABC7ED" w14:textId="77777777" w:rsidR="007B5103" w:rsidRPr="008C1ACA" w:rsidRDefault="007B5103" w:rsidP="007B5103">
            <w:pPr>
              <w:pStyle w:val="Texttabulky-sted"/>
              <w:keepNext/>
              <w:rPr>
                <w:szCs w:val="20"/>
              </w:rPr>
            </w:pPr>
            <w:r w:rsidRPr="008C1ACA">
              <w:rPr>
                <w:szCs w:val="20"/>
              </w:rPr>
              <w:t>0</w:t>
            </w:r>
          </w:p>
        </w:tc>
      </w:tr>
    </w:tbl>
    <w:p w14:paraId="272302D3"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A15AC5" w:rsidRPr="008C1ACA" w14:paraId="699C4E0D" w14:textId="77777777" w:rsidTr="007B5103">
        <w:trPr>
          <w:tblHeader/>
          <w:jc w:val="center"/>
        </w:trPr>
        <w:tc>
          <w:tcPr>
            <w:tcW w:w="4300" w:type="pct"/>
            <w:shd w:val="clear" w:color="auto" w:fill="auto"/>
            <w:vAlign w:val="center"/>
          </w:tcPr>
          <w:p w14:paraId="20F4ACA7" w14:textId="77777777" w:rsidR="007B5103" w:rsidRPr="008C1ACA" w:rsidRDefault="007B5103" w:rsidP="007B5103">
            <w:pPr>
              <w:pStyle w:val="Zhlavtabulky2"/>
            </w:pPr>
            <w:r w:rsidRPr="008C1ACA">
              <w:t>Implementační plán Strategického rámce Česká republika 2030 (2018)</w:t>
            </w:r>
          </w:p>
        </w:tc>
        <w:tc>
          <w:tcPr>
            <w:tcW w:w="700" w:type="pct"/>
            <w:shd w:val="clear" w:color="auto" w:fill="auto"/>
            <w:vAlign w:val="center"/>
          </w:tcPr>
          <w:p w14:paraId="65903DB6" w14:textId="77777777" w:rsidR="007B5103" w:rsidRPr="008C1ACA" w:rsidRDefault="007B5103" w:rsidP="007B5103">
            <w:pPr>
              <w:pStyle w:val="Zhlavtabulky2"/>
            </w:pPr>
            <w:r w:rsidRPr="008C1ACA">
              <w:t>Hodnocení vzájemných vazeb</w:t>
            </w:r>
          </w:p>
        </w:tc>
      </w:tr>
      <w:tr w:rsidR="00A15AC5" w:rsidRPr="008C1ACA" w14:paraId="7D6E5E2C" w14:textId="77777777" w:rsidTr="007B5103">
        <w:trPr>
          <w:jc w:val="center"/>
        </w:trPr>
        <w:tc>
          <w:tcPr>
            <w:tcW w:w="4300" w:type="pct"/>
            <w:shd w:val="clear" w:color="auto" w:fill="auto"/>
            <w:vAlign w:val="center"/>
          </w:tcPr>
          <w:p w14:paraId="2C6B27E2" w14:textId="3B3FEF69" w:rsidR="007B5103" w:rsidRPr="008C1ACA" w:rsidRDefault="007B5103" w:rsidP="007B5103">
            <w:pPr>
              <w:pStyle w:val="Texttabulkypedsazen"/>
              <w:ind w:left="284" w:hanging="284"/>
            </w:pPr>
            <w:r w:rsidRPr="008C1ACA">
              <w:t>5.</w:t>
            </w:r>
            <w:r w:rsidR="001658D1" w:rsidRPr="008C1ACA">
              <w:t xml:space="preserve"> </w:t>
            </w:r>
            <w:r w:rsidRPr="008C1ACA">
              <w:t>Zdraví všech skupin obyvatel se zlepšuje</w:t>
            </w:r>
          </w:p>
        </w:tc>
        <w:tc>
          <w:tcPr>
            <w:tcW w:w="700" w:type="pct"/>
            <w:shd w:val="clear" w:color="auto" w:fill="auto"/>
            <w:vAlign w:val="center"/>
          </w:tcPr>
          <w:p w14:paraId="25E5D6CE" w14:textId="77777777" w:rsidR="007B5103" w:rsidRPr="008C1ACA" w:rsidRDefault="007B5103" w:rsidP="007B5103">
            <w:pPr>
              <w:pStyle w:val="Texttabulky-sted"/>
            </w:pPr>
            <w:r w:rsidRPr="008C1ACA">
              <w:t>0</w:t>
            </w:r>
          </w:p>
        </w:tc>
      </w:tr>
      <w:tr w:rsidR="00A15AC5" w:rsidRPr="008C1ACA" w14:paraId="4C2C228B" w14:textId="77777777" w:rsidTr="007B5103">
        <w:trPr>
          <w:jc w:val="center"/>
        </w:trPr>
        <w:tc>
          <w:tcPr>
            <w:tcW w:w="4300" w:type="pct"/>
            <w:shd w:val="clear" w:color="auto" w:fill="auto"/>
            <w:vAlign w:val="center"/>
          </w:tcPr>
          <w:p w14:paraId="0E1FA6D0" w14:textId="3DDF4BA1" w:rsidR="007B5103" w:rsidRPr="008C1ACA" w:rsidRDefault="007B5103" w:rsidP="007B5103">
            <w:pPr>
              <w:pStyle w:val="Texttabulkypedsazen"/>
              <w:ind w:left="284" w:hanging="284"/>
            </w:pPr>
            <w:r w:rsidRPr="008C1ACA">
              <w:t>9.</w:t>
            </w:r>
            <w:r w:rsidR="001658D1" w:rsidRPr="008C1ACA">
              <w:t xml:space="preserve"> </w:t>
            </w:r>
            <w:r w:rsidRPr="008C1ACA">
              <w:t>Přírodní zdroje jsou využívány co nejefektivněji a nejšetrněji tak, aby se minimalizovaly externí náklady, které jejich spotřeba působí.</w:t>
            </w:r>
          </w:p>
        </w:tc>
        <w:tc>
          <w:tcPr>
            <w:tcW w:w="700" w:type="pct"/>
            <w:shd w:val="clear" w:color="auto" w:fill="auto"/>
            <w:vAlign w:val="center"/>
          </w:tcPr>
          <w:p w14:paraId="6F4F3188" w14:textId="77777777" w:rsidR="007B5103" w:rsidRPr="008C1ACA" w:rsidRDefault="007B5103" w:rsidP="007B5103">
            <w:pPr>
              <w:pStyle w:val="Texttabulky-sted"/>
            </w:pPr>
            <w:r w:rsidRPr="008C1ACA">
              <w:t>0</w:t>
            </w:r>
          </w:p>
        </w:tc>
      </w:tr>
      <w:tr w:rsidR="00A15AC5" w:rsidRPr="008C1ACA" w14:paraId="5B9667C8" w14:textId="77777777" w:rsidTr="007B5103">
        <w:trPr>
          <w:jc w:val="center"/>
        </w:trPr>
        <w:tc>
          <w:tcPr>
            <w:tcW w:w="4300" w:type="pct"/>
            <w:shd w:val="clear" w:color="auto" w:fill="auto"/>
            <w:vAlign w:val="center"/>
          </w:tcPr>
          <w:p w14:paraId="54361D50" w14:textId="77777777" w:rsidR="007B5103" w:rsidRPr="008C1ACA" w:rsidRDefault="007B5103" w:rsidP="007B5103">
            <w:pPr>
              <w:pStyle w:val="Texttabulkypedsazen"/>
              <w:ind w:left="284" w:hanging="284"/>
            </w:pPr>
            <w:r w:rsidRPr="008C1ACA">
              <w:t>12. Krajina ČR je pojímána jako komplexní ekosystém a ekosystémové služby poskytují vhodný rámec pro rozvoj lidské společnosti</w:t>
            </w:r>
          </w:p>
        </w:tc>
        <w:tc>
          <w:tcPr>
            <w:tcW w:w="700" w:type="pct"/>
            <w:shd w:val="clear" w:color="auto" w:fill="auto"/>
            <w:vAlign w:val="center"/>
          </w:tcPr>
          <w:p w14:paraId="3B0F78B4" w14:textId="77777777" w:rsidR="007B5103" w:rsidRPr="008C1ACA" w:rsidRDefault="007B5103" w:rsidP="007B5103">
            <w:pPr>
              <w:pStyle w:val="Texttabulky-sted"/>
            </w:pPr>
            <w:r w:rsidRPr="008C1ACA">
              <w:t>0</w:t>
            </w:r>
          </w:p>
        </w:tc>
      </w:tr>
      <w:tr w:rsidR="00A15AC5" w:rsidRPr="008C1ACA" w14:paraId="31CE026D" w14:textId="77777777" w:rsidTr="007B5103">
        <w:trPr>
          <w:jc w:val="center"/>
        </w:trPr>
        <w:tc>
          <w:tcPr>
            <w:tcW w:w="4300" w:type="pct"/>
            <w:shd w:val="clear" w:color="auto" w:fill="auto"/>
            <w:vAlign w:val="center"/>
          </w:tcPr>
          <w:p w14:paraId="34184E0E" w14:textId="77777777" w:rsidR="007B5103" w:rsidRPr="008C1ACA" w:rsidRDefault="007B5103" w:rsidP="007B5103">
            <w:pPr>
              <w:pStyle w:val="Texttabulkypedsazen"/>
              <w:ind w:left="284" w:hanging="284"/>
            </w:pPr>
            <w:r w:rsidRPr="008C1ACA">
              <w:t>13. Česká krajina je pestrá a dochází k obnově biologické rozmanitosti</w:t>
            </w:r>
          </w:p>
        </w:tc>
        <w:tc>
          <w:tcPr>
            <w:tcW w:w="700" w:type="pct"/>
            <w:shd w:val="clear" w:color="auto" w:fill="auto"/>
            <w:vAlign w:val="center"/>
          </w:tcPr>
          <w:p w14:paraId="2377463B" w14:textId="77777777" w:rsidR="007B5103" w:rsidRPr="008C1ACA" w:rsidRDefault="007B5103" w:rsidP="007B5103">
            <w:pPr>
              <w:pStyle w:val="Texttabulky-sted"/>
            </w:pPr>
            <w:r w:rsidRPr="008C1ACA">
              <w:t>0</w:t>
            </w:r>
          </w:p>
        </w:tc>
      </w:tr>
      <w:tr w:rsidR="00A15AC5" w:rsidRPr="008C1ACA" w14:paraId="708FE9E6" w14:textId="77777777" w:rsidTr="00A15AC5">
        <w:trPr>
          <w:jc w:val="center"/>
        </w:trPr>
        <w:tc>
          <w:tcPr>
            <w:tcW w:w="4300" w:type="pct"/>
            <w:shd w:val="clear" w:color="auto" w:fill="auto"/>
            <w:vAlign w:val="center"/>
          </w:tcPr>
          <w:p w14:paraId="473FE3E4" w14:textId="77777777" w:rsidR="007B5103" w:rsidRPr="008C1ACA" w:rsidRDefault="007B5103" w:rsidP="007B5103">
            <w:pPr>
              <w:pStyle w:val="Texttabulkypedsazen"/>
              <w:ind w:left="284" w:hanging="284"/>
            </w:pPr>
            <w:r w:rsidRPr="008C1ACA">
              <w:t>14. Krajina je adaptována na změnu klimatu a její struktura napomáhá zadržování vody</w:t>
            </w:r>
          </w:p>
        </w:tc>
        <w:tc>
          <w:tcPr>
            <w:tcW w:w="700" w:type="pct"/>
            <w:shd w:val="clear" w:color="auto" w:fill="FFFFFF" w:themeFill="background1"/>
            <w:vAlign w:val="center"/>
          </w:tcPr>
          <w:p w14:paraId="791688ED" w14:textId="59FD58FE" w:rsidR="007B5103" w:rsidRPr="008C1ACA" w:rsidRDefault="00A15AC5" w:rsidP="007B5103">
            <w:pPr>
              <w:pStyle w:val="Texttabulky-sted"/>
            </w:pPr>
            <w:r w:rsidRPr="008C1ACA">
              <w:t>0</w:t>
            </w:r>
          </w:p>
        </w:tc>
      </w:tr>
      <w:tr w:rsidR="00A15AC5" w:rsidRPr="008C1ACA" w14:paraId="5DCF4460" w14:textId="77777777" w:rsidTr="007B5103">
        <w:trPr>
          <w:jc w:val="center"/>
        </w:trPr>
        <w:tc>
          <w:tcPr>
            <w:tcW w:w="4300" w:type="pct"/>
            <w:shd w:val="clear" w:color="auto" w:fill="auto"/>
            <w:vAlign w:val="center"/>
          </w:tcPr>
          <w:p w14:paraId="5C0D1BDB" w14:textId="77777777" w:rsidR="007B5103" w:rsidRPr="008C1ACA" w:rsidRDefault="007B5103" w:rsidP="007B5103">
            <w:pPr>
              <w:pStyle w:val="Texttabulkypedsazen"/>
              <w:ind w:left="284" w:hanging="284"/>
            </w:pPr>
            <w:r w:rsidRPr="008C1ACA">
              <w:t>15. Půdy jsou chráněny před degradací a potenciál krajiny je v maximální možné míře využíván k zachycování a ukládání uhlíku</w:t>
            </w:r>
          </w:p>
        </w:tc>
        <w:tc>
          <w:tcPr>
            <w:tcW w:w="700" w:type="pct"/>
            <w:shd w:val="clear" w:color="auto" w:fill="FFFFFF" w:themeFill="background1"/>
            <w:vAlign w:val="center"/>
          </w:tcPr>
          <w:p w14:paraId="7DF291C6" w14:textId="77777777" w:rsidR="007B5103" w:rsidRPr="008C1ACA" w:rsidRDefault="007B5103" w:rsidP="007B5103">
            <w:pPr>
              <w:pStyle w:val="Texttabulky-sted"/>
            </w:pPr>
            <w:r w:rsidRPr="008C1ACA">
              <w:t>0</w:t>
            </w:r>
          </w:p>
        </w:tc>
      </w:tr>
      <w:tr w:rsidR="00A15AC5" w:rsidRPr="008C1ACA" w14:paraId="02DC9508" w14:textId="77777777" w:rsidTr="007B5103">
        <w:trPr>
          <w:jc w:val="center"/>
        </w:trPr>
        <w:tc>
          <w:tcPr>
            <w:tcW w:w="4300" w:type="pct"/>
            <w:vAlign w:val="center"/>
          </w:tcPr>
          <w:p w14:paraId="737F02FE" w14:textId="77777777" w:rsidR="007B5103" w:rsidRPr="008C1ACA" w:rsidRDefault="007B5103" w:rsidP="007B5103">
            <w:pPr>
              <w:pStyle w:val="Texttabulkypedsazen"/>
              <w:ind w:left="284" w:hanging="284"/>
            </w:pPr>
            <w:r w:rsidRPr="008C1ACA">
              <w:t>18. Kvalitní urbánní rozvoj sídelních útvarů je zajištěn.</w:t>
            </w:r>
          </w:p>
        </w:tc>
        <w:tc>
          <w:tcPr>
            <w:tcW w:w="700" w:type="pct"/>
            <w:shd w:val="clear" w:color="auto" w:fill="EAF1DD" w:themeFill="accent3" w:themeFillTint="33"/>
            <w:vAlign w:val="center"/>
          </w:tcPr>
          <w:p w14:paraId="6AA2CE98" w14:textId="77777777" w:rsidR="007B5103" w:rsidRPr="008C1ACA" w:rsidRDefault="007B5103" w:rsidP="007B5103">
            <w:pPr>
              <w:pStyle w:val="Texttabulky-sted"/>
            </w:pPr>
            <w:r w:rsidRPr="008C1ACA">
              <w:t>1</w:t>
            </w:r>
          </w:p>
        </w:tc>
      </w:tr>
      <w:tr w:rsidR="00A15AC5" w:rsidRPr="008C1ACA" w14:paraId="1E19AF01" w14:textId="77777777" w:rsidTr="007B5103">
        <w:trPr>
          <w:jc w:val="center"/>
        </w:trPr>
        <w:tc>
          <w:tcPr>
            <w:tcW w:w="4300" w:type="pct"/>
            <w:vAlign w:val="center"/>
          </w:tcPr>
          <w:p w14:paraId="634E1864" w14:textId="77777777" w:rsidR="007B5103" w:rsidRPr="008C1ACA" w:rsidRDefault="007B5103" w:rsidP="007B5103">
            <w:pPr>
              <w:pStyle w:val="Texttabulkypedsazen"/>
              <w:ind w:left="284" w:hanging="284"/>
            </w:pPr>
            <w:r w:rsidRPr="008C1ACA">
              <w:t>19. Města a obce omezila emise skleníkových plynů a adaptovala se na negativní dopady změny klimatu.</w:t>
            </w:r>
          </w:p>
        </w:tc>
        <w:tc>
          <w:tcPr>
            <w:tcW w:w="700" w:type="pct"/>
            <w:vAlign w:val="center"/>
          </w:tcPr>
          <w:p w14:paraId="460A8EEB" w14:textId="77777777" w:rsidR="007B5103" w:rsidRPr="008C1ACA" w:rsidRDefault="007B5103" w:rsidP="007B5103">
            <w:pPr>
              <w:pStyle w:val="Texttabulky-sted"/>
            </w:pPr>
            <w:r w:rsidRPr="008C1ACA">
              <w:t>0</w:t>
            </w:r>
          </w:p>
        </w:tc>
      </w:tr>
    </w:tbl>
    <w:p w14:paraId="0450B8E8"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3"/>
        <w:gridCol w:w="1197"/>
      </w:tblGrid>
      <w:tr w:rsidR="007B5103" w:rsidRPr="008C1ACA" w14:paraId="58269844" w14:textId="77777777" w:rsidTr="007B5103">
        <w:trPr>
          <w:tblHeader/>
          <w:jc w:val="center"/>
        </w:trPr>
        <w:tc>
          <w:tcPr>
            <w:tcW w:w="4400" w:type="pct"/>
            <w:vAlign w:val="center"/>
          </w:tcPr>
          <w:p w14:paraId="27D244BF" w14:textId="77777777" w:rsidR="007B5103" w:rsidRPr="008C1ACA" w:rsidRDefault="007B5103" w:rsidP="007B5103">
            <w:pPr>
              <w:pStyle w:val="Zhlavtabulky2"/>
            </w:pPr>
            <w:r w:rsidRPr="008C1ACA">
              <w:t>Politika ochrany klimatu v ČR (2017)</w:t>
            </w:r>
          </w:p>
        </w:tc>
        <w:tc>
          <w:tcPr>
            <w:tcW w:w="600" w:type="pct"/>
            <w:vAlign w:val="center"/>
          </w:tcPr>
          <w:p w14:paraId="48A40A29" w14:textId="77777777" w:rsidR="007B5103" w:rsidRPr="008C1ACA" w:rsidRDefault="007B5103" w:rsidP="007B5103">
            <w:pPr>
              <w:pStyle w:val="Zhlavtabulky2"/>
            </w:pPr>
            <w:r w:rsidRPr="008C1ACA">
              <w:t>Hodnocení vzájemných vazeb</w:t>
            </w:r>
          </w:p>
        </w:tc>
      </w:tr>
      <w:tr w:rsidR="007B5103" w:rsidRPr="008C1ACA" w14:paraId="5DD02A7E" w14:textId="77777777" w:rsidTr="007B5103">
        <w:trPr>
          <w:trHeight w:val="1040"/>
          <w:jc w:val="center"/>
        </w:trPr>
        <w:tc>
          <w:tcPr>
            <w:tcW w:w="4400" w:type="pct"/>
            <w:vAlign w:val="center"/>
          </w:tcPr>
          <w:p w14:paraId="5BAC4C95" w14:textId="77777777" w:rsidR="007B5103" w:rsidRPr="008C1ACA" w:rsidRDefault="007B5103" w:rsidP="007B5103">
            <w:pPr>
              <w:pStyle w:val="Texttabulky"/>
              <w:rPr>
                <w:szCs w:val="20"/>
              </w:rPr>
            </w:pPr>
            <w:r w:rsidRPr="008C1ACA">
              <w:rPr>
                <w:szCs w:val="20"/>
              </w:rPr>
              <w:t>Hlavním cílem Politiky je stanovit vhodný mix nákladově efektivních opatření a nástrojů v klíčových sektorech, které povedou k dosažení cílů ČR v oblasti snižování emisí skleníkových plynů následovně:</w:t>
            </w:r>
          </w:p>
          <w:p w14:paraId="7C02CED6" w14:textId="77777777" w:rsidR="007B5103" w:rsidRPr="008C1ACA" w:rsidRDefault="007B5103" w:rsidP="007B5103">
            <w:pPr>
              <w:pStyle w:val="Texttabulky"/>
              <w:numPr>
                <w:ilvl w:val="0"/>
                <w:numId w:val="17"/>
              </w:numPr>
              <w:tabs>
                <w:tab w:val="clear" w:pos="454"/>
                <w:tab w:val="left" w:pos="357"/>
              </w:tabs>
              <w:rPr>
                <w:szCs w:val="20"/>
              </w:rPr>
            </w:pPr>
            <w:r w:rsidRPr="008C1ACA">
              <w:rPr>
                <w:szCs w:val="20"/>
              </w:rPr>
              <w:t>snížit emise ČR do roku 2020 alespoň o 32 Mt CO</w:t>
            </w:r>
            <w:r w:rsidRPr="008C1ACA">
              <w:rPr>
                <w:szCs w:val="20"/>
                <w:vertAlign w:val="subscript"/>
              </w:rPr>
              <w:t>2</w:t>
            </w:r>
            <w:r w:rsidRPr="008C1ACA">
              <w:rPr>
                <w:szCs w:val="20"/>
              </w:rPr>
              <w:t>ekv v orovnání s rokem 2005;</w:t>
            </w:r>
          </w:p>
          <w:p w14:paraId="12C5D85D" w14:textId="77777777" w:rsidR="007B5103" w:rsidRPr="008C1ACA" w:rsidRDefault="007B5103" w:rsidP="007B5103">
            <w:pPr>
              <w:pStyle w:val="Texttabulky"/>
              <w:numPr>
                <w:ilvl w:val="0"/>
                <w:numId w:val="17"/>
              </w:numPr>
              <w:tabs>
                <w:tab w:val="clear" w:pos="454"/>
                <w:tab w:val="left" w:pos="357"/>
              </w:tabs>
              <w:rPr>
                <w:szCs w:val="20"/>
              </w:rPr>
            </w:pPr>
            <w:r w:rsidRPr="008C1ACA">
              <w:rPr>
                <w:szCs w:val="20"/>
              </w:rPr>
              <w:t>snížit emise ČR do roku 2030 alespoň o 44 Mt CO</w:t>
            </w:r>
            <w:r w:rsidRPr="008C1ACA">
              <w:rPr>
                <w:szCs w:val="20"/>
                <w:vertAlign w:val="subscript"/>
              </w:rPr>
              <w:t>2</w:t>
            </w:r>
            <w:r w:rsidRPr="008C1ACA">
              <w:rPr>
                <w:szCs w:val="20"/>
              </w:rPr>
              <w:t>ekv v porovnání s rokem 2005.</w:t>
            </w:r>
          </w:p>
        </w:tc>
        <w:tc>
          <w:tcPr>
            <w:tcW w:w="600" w:type="pct"/>
            <w:vAlign w:val="center"/>
          </w:tcPr>
          <w:p w14:paraId="4B0A1B8F" w14:textId="77777777" w:rsidR="007B5103" w:rsidRPr="008C1ACA" w:rsidRDefault="007B5103" w:rsidP="007B5103">
            <w:pPr>
              <w:pStyle w:val="Texttabulky-sted"/>
              <w:rPr>
                <w:szCs w:val="20"/>
              </w:rPr>
            </w:pPr>
            <w:r w:rsidRPr="008C1ACA">
              <w:rPr>
                <w:szCs w:val="20"/>
              </w:rPr>
              <w:t>0</w:t>
            </w:r>
          </w:p>
        </w:tc>
      </w:tr>
      <w:tr w:rsidR="007B5103" w:rsidRPr="008C1ACA" w14:paraId="30182268" w14:textId="77777777" w:rsidTr="007B5103">
        <w:trPr>
          <w:trHeight w:val="646"/>
          <w:jc w:val="center"/>
        </w:trPr>
        <w:tc>
          <w:tcPr>
            <w:tcW w:w="4400" w:type="pct"/>
            <w:vAlign w:val="center"/>
          </w:tcPr>
          <w:p w14:paraId="15FB130B" w14:textId="77777777" w:rsidR="007B5103" w:rsidRPr="008C1ACA" w:rsidRDefault="007B5103" w:rsidP="007B5103">
            <w:pPr>
              <w:pStyle w:val="Texttabulky"/>
              <w:keepNext/>
              <w:rPr>
                <w:szCs w:val="20"/>
              </w:rPr>
            </w:pPr>
            <w:r w:rsidRPr="008C1ACA">
              <w:rPr>
                <w:szCs w:val="20"/>
              </w:rPr>
              <w:t>Dlouhodobé indikativní cíle Politiky ochrany klimatu v ČR</w:t>
            </w:r>
          </w:p>
          <w:p w14:paraId="5C165CB8" w14:textId="77777777" w:rsidR="007B5103" w:rsidRPr="008C1ACA" w:rsidRDefault="007B5103" w:rsidP="007B5103">
            <w:pPr>
              <w:pStyle w:val="Texttabulky"/>
              <w:keepNext/>
              <w:numPr>
                <w:ilvl w:val="0"/>
                <w:numId w:val="18"/>
              </w:numPr>
              <w:tabs>
                <w:tab w:val="clear" w:pos="454"/>
                <w:tab w:val="left" w:pos="357"/>
              </w:tabs>
              <w:rPr>
                <w:szCs w:val="20"/>
              </w:rPr>
            </w:pPr>
            <w:r w:rsidRPr="008C1ACA">
              <w:rPr>
                <w:szCs w:val="20"/>
              </w:rPr>
              <w:t>směřovat k indikativní úrovni 70 Mt Co</w:t>
            </w:r>
            <w:r w:rsidRPr="008C1ACA">
              <w:rPr>
                <w:szCs w:val="20"/>
                <w:vertAlign w:val="subscript"/>
              </w:rPr>
              <w:t>2</w:t>
            </w:r>
            <w:r w:rsidRPr="008C1ACA">
              <w:rPr>
                <w:szCs w:val="20"/>
              </w:rPr>
              <w:t>ekv vypouštěných emisí v roce 2040;</w:t>
            </w:r>
          </w:p>
          <w:p w14:paraId="60EFE2DF" w14:textId="77777777" w:rsidR="007B5103" w:rsidRPr="008C1ACA" w:rsidRDefault="007B5103" w:rsidP="007B5103">
            <w:pPr>
              <w:pStyle w:val="Texttabulky"/>
              <w:keepNext/>
              <w:numPr>
                <w:ilvl w:val="0"/>
                <w:numId w:val="18"/>
              </w:numPr>
              <w:tabs>
                <w:tab w:val="clear" w:pos="454"/>
                <w:tab w:val="left" w:pos="357"/>
              </w:tabs>
              <w:rPr>
                <w:szCs w:val="20"/>
              </w:rPr>
            </w:pPr>
            <w:r w:rsidRPr="008C1ACA">
              <w:rPr>
                <w:szCs w:val="20"/>
              </w:rPr>
              <w:t>směřovat k indikativní úrovni 39 Mt Co</w:t>
            </w:r>
            <w:r w:rsidRPr="008C1ACA">
              <w:rPr>
                <w:szCs w:val="20"/>
                <w:vertAlign w:val="subscript"/>
              </w:rPr>
              <w:t>2</w:t>
            </w:r>
            <w:r w:rsidRPr="008C1ACA">
              <w:rPr>
                <w:szCs w:val="20"/>
              </w:rPr>
              <w:t>ekv vypouštěných emisí v roce 2050.</w:t>
            </w:r>
          </w:p>
        </w:tc>
        <w:tc>
          <w:tcPr>
            <w:tcW w:w="600" w:type="pct"/>
            <w:vAlign w:val="center"/>
          </w:tcPr>
          <w:p w14:paraId="6DDF71A8" w14:textId="77777777" w:rsidR="007B5103" w:rsidRPr="008C1ACA" w:rsidRDefault="007B5103" w:rsidP="007B5103">
            <w:pPr>
              <w:pStyle w:val="Texttabulky-sted"/>
              <w:keepNext/>
              <w:rPr>
                <w:szCs w:val="20"/>
              </w:rPr>
            </w:pPr>
            <w:r w:rsidRPr="008C1ACA">
              <w:rPr>
                <w:szCs w:val="20"/>
              </w:rPr>
              <w:t>0</w:t>
            </w:r>
          </w:p>
        </w:tc>
      </w:tr>
    </w:tbl>
    <w:p w14:paraId="1F27E8A0" w14:textId="77777777" w:rsidR="007B5103" w:rsidRPr="008C1ACA" w:rsidRDefault="007B5103" w:rsidP="0031185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7B5103" w:rsidRPr="008C1ACA" w14:paraId="16EFA9AD" w14:textId="77777777" w:rsidTr="00D23DA7">
        <w:trPr>
          <w:tblHeader/>
        </w:trPr>
        <w:tc>
          <w:tcPr>
            <w:tcW w:w="4339" w:type="pct"/>
            <w:vAlign w:val="center"/>
          </w:tcPr>
          <w:p w14:paraId="5914082F" w14:textId="77777777" w:rsidR="007B5103" w:rsidRPr="008C1ACA" w:rsidRDefault="007B5103" w:rsidP="00D23DA7">
            <w:pPr>
              <w:pStyle w:val="Zhlavtabulky2"/>
              <w:rPr>
                <w:szCs w:val="20"/>
              </w:rPr>
            </w:pPr>
            <w:r w:rsidRPr="008C1ACA">
              <w:rPr>
                <w:szCs w:val="20"/>
              </w:rPr>
              <w:t xml:space="preserve">Státní politika životního prostředí ČR pro období 2030 s výhledem do 2050, </w:t>
            </w:r>
            <w:r w:rsidRPr="008C1ACA">
              <w:rPr>
                <w:szCs w:val="20"/>
              </w:rPr>
              <w:br/>
              <w:t>(2020)</w:t>
            </w:r>
          </w:p>
        </w:tc>
        <w:tc>
          <w:tcPr>
            <w:tcW w:w="661" w:type="pct"/>
          </w:tcPr>
          <w:p w14:paraId="708AC68B" w14:textId="77777777" w:rsidR="007B5103" w:rsidRPr="008C1ACA" w:rsidRDefault="007B5103" w:rsidP="007B5103">
            <w:pPr>
              <w:pStyle w:val="Zhlavtabulky2"/>
              <w:rPr>
                <w:szCs w:val="20"/>
              </w:rPr>
            </w:pPr>
            <w:r w:rsidRPr="008C1ACA">
              <w:rPr>
                <w:szCs w:val="20"/>
              </w:rPr>
              <w:t>Hodnocení vzájemných vazeb</w:t>
            </w:r>
          </w:p>
        </w:tc>
      </w:tr>
      <w:tr w:rsidR="007B5103" w:rsidRPr="008C1ACA" w14:paraId="1736A745" w14:textId="77777777" w:rsidTr="007B5103">
        <w:tc>
          <w:tcPr>
            <w:tcW w:w="4339" w:type="pct"/>
          </w:tcPr>
          <w:p w14:paraId="034D09F9" w14:textId="77777777" w:rsidR="007B5103" w:rsidRPr="008C1ACA" w:rsidRDefault="007B5103" w:rsidP="007B5103">
            <w:pPr>
              <w:pStyle w:val="Texttabulky"/>
              <w:rPr>
                <w:szCs w:val="20"/>
              </w:rPr>
            </w:pPr>
            <w:r w:rsidRPr="008C1ACA">
              <w:t>Dostupnost vody je zajištěna a její jakost se zlepšuje.</w:t>
            </w:r>
          </w:p>
        </w:tc>
        <w:tc>
          <w:tcPr>
            <w:tcW w:w="661" w:type="pct"/>
            <w:shd w:val="clear" w:color="auto" w:fill="FFFFFF" w:themeFill="background1"/>
          </w:tcPr>
          <w:p w14:paraId="3D844ACE" w14:textId="77777777" w:rsidR="007B5103" w:rsidRPr="008C1ACA" w:rsidRDefault="007B5103" w:rsidP="007B5103">
            <w:pPr>
              <w:pStyle w:val="Texttabulky-sted"/>
              <w:rPr>
                <w:szCs w:val="20"/>
              </w:rPr>
            </w:pPr>
            <w:r w:rsidRPr="008C1ACA">
              <w:rPr>
                <w:szCs w:val="20"/>
              </w:rPr>
              <w:t>0</w:t>
            </w:r>
          </w:p>
        </w:tc>
      </w:tr>
      <w:tr w:rsidR="007B5103" w:rsidRPr="008C1ACA" w14:paraId="74320779" w14:textId="77777777" w:rsidTr="007B5103">
        <w:tc>
          <w:tcPr>
            <w:tcW w:w="4339" w:type="pct"/>
          </w:tcPr>
          <w:p w14:paraId="26BBB1CC" w14:textId="77777777" w:rsidR="007B5103" w:rsidRPr="008C1ACA" w:rsidRDefault="007B5103" w:rsidP="007B5103">
            <w:pPr>
              <w:pStyle w:val="Texttabulky"/>
              <w:rPr>
                <w:szCs w:val="20"/>
              </w:rPr>
            </w:pPr>
            <w:r w:rsidRPr="008C1ACA">
              <w:t>Kvalita ovzduší se zlepšuje.</w:t>
            </w:r>
          </w:p>
        </w:tc>
        <w:tc>
          <w:tcPr>
            <w:tcW w:w="661" w:type="pct"/>
            <w:shd w:val="clear" w:color="auto" w:fill="FFFFFF" w:themeFill="background1"/>
          </w:tcPr>
          <w:p w14:paraId="09A0ADA3" w14:textId="77777777" w:rsidR="007B5103" w:rsidRPr="008C1ACA" w:rsidRDefault="007B5103" w:rsidP="007B5103">
            <w:pPr>
              <w:pStyle w:val="Texttabulky-sted"/>
              <w:rPr>
                <w:szCs w:val="20"/>
              </w:rPr>
            </w:pPr>
            <w:r w:rsidRPr="008C1ACA">
              <w:rPr>
                <w:szCs w:val="20"/>
              </w:rPr>
              <w:t>0</w:t>
            </w:r>
          </w:p>
        </w:tc>
      </w:tr>
      <w:tr w:rsidR="007B5103" w:rsidRPr="008C1ACA" w14:paraId="1DFBC91C" w14:textId="77777777" w:rsidTr="007B5103">
        <w:tc>
          <w:tcPr>
            <w:tcW w:w="4339" w:type="pct"/>
          </w:tcPr>
          <w:p w14:paraId="3E55B52D" w14:textId="77777777" w:rsidR="007B5103" w:rsidRPr="008C1ACA" w:rsidRDefault="007B5103" w:rsidP="007B5103">
            <w:pPr>
              <w:pStyle w:val="Texttabulky"/>
              <w:rPr>
                <w:szCs w:val="20"/>
              </w:rPr>
            </w:pPr>
            <w:r w:rsidRPr="008C1ACA">
              <w:t>Expozice obyvatel a životního prostředí nebezpečným chemickým látkám se snižuje.</w:t>
            </w:r>
          </w:p>
        </w:tc>
        <w:tc>
          <w:tcPr>
            <w:tcW w:w="661" w:type="pct"/>
            <w:shd w:val="clear" w:color="auto" w:fill="auto"/>
          </w:tcPr>
          <w:p w14:paraId="791461E0" w14:textId="77777777" w:rsidR="007B5103" w:rsidRPr="008C1ACA" w:rsidRDefault="007B5103" w:rsidP="007B5103">
            <w:pPr>
              <w:pStyle w:val="Texttabulky-sted"/>
              <w:rPr>
                <w:szCs w:val="20"/>
              </w:rPr>
            </w:pPr>
            <w:r w:rsidRPr="008C1ACA">
              <w:rPr>
                <w:szCs w:val="20"/>
              </w:rPr>
              <w:t>0</w:t>
            </w:r>
          </w:p>
        </w:tc>
      </w:tr>
      <w:tr w:rsidR="007B5103" w:rsidRPr="008C1ACA" w14:paraId="4541D978" w14:textId="77777777" w:rsidTr="007B5103">
        <w:tc>
          <w:tcPr>
            <w:tcW w:w="4339" w:type="pct"/>
          </w:tcPr>
          <w:p w14:paraId="5F5EFF07" w14:textId="77777777" w:rsidR="007B5103" w:rsidRPr="008C1ACA" w:rsidRDefault="007B5103" w:rsidP="007B5103">
            <w:pPr>
              <w:pStyle w:val="Texttabulky"/>
              <w:rPr>
                <w:szCs w:val="20"/>
              </w:rPr>
            </w:pPr>
            <w:r w:rsidRPr="008C1ACA">
              <w:t>Hluková zátěž a světelné znečištění se snižují</w:t>
            </w:r>
          </w:p>
        </w:tc>
        <w:tc>
          <w:tcPr>
            <w:tcW w:w="661" w:type="pct"/>
            <w:shd w:val="clear" w:color="auto" w:fill="FFFFFF" w:themeFill="background1"/>
          </w:tcPr>
          <w:p w14:paraId="5A6A90CC" w14:textId="77777777" w:rsidR="007B5103" w:rsidRPr="008C1ACA" w:rsidRDefault="007B5103" w:rsidP="007B5103">
            <w:pPr>
              <w:pStyle w:val="Texttabulky-sted"/>
              <w:rPr>
                <w:szCs w:val="20"/>
              </w:rPr>
            </w:pPr>
            <w:r w:rsidRPr="008C1ACA">
              <w:rPr>
                <w:szCs w:val="20"/>
              </w:rPr>
              <w:t>0</w:t>
            </w:r>
          </w:p>
        </w:tc>
      </w:tr>
      <w:tr w:rsidR="007B5103" w:rsidRPr="008C1ACA" w14:paraId="6C082F3C" w14:textId="77777777" w:rsidTr="007B5103">
        <w:tc>
          <w:tcPr>
            <w:tcW w:w="4339" w:type="pct"/>
          </w:tcPr>
          <w:p w14:paraId="0A40B800" w14:textId="77777777" w:rsidR="007B5103" w:rsidRPr="008C1ACA" w:rsidRDefault="007B5103" w:rsidP="007B5103">
            <w:pPr>
              <w:pStyle w:val="Texttabulky"/>
              <w:rPr>
                <w:szCs w:val="20"/>
              </w:rPr>
            </w:pPr>
            <w:r w:rsidRPr="008C1ACA">
              <w:t>Připravenost a resilience společnosti vůči mimořádným událostem a krizovým situacím se zvyšuje.</w:t>
            </w:r>
          </w:p>
        </w:tc>
        <w:tc>
          <w:tcPr>
            <w:tcW w:w="661" w:type="pct"/>
            <w:shd w:val="clear" w:color="auto" w:fill="FFFFFF" w:themeFill="background1"/>
          </w:tcPr>
          <w:p w14:paraId="6FDF7E96" w14:textId="77777777" w:rsidR="007B5103" w:rsidRPr="008C1ACA" w:rsidRDefault="007B5103" w:rsidP="007B5103">
            <w:pPr>
              <w:pStyle w:val="Texttabulky-sted"/>
              <w:rPr>
                <w:szCs w:val="20"/>
              </w:rPr>
            </w:pPr>
            <w:r w:rsidRPr="008C1ACA">
              <w:rPr>
                <w:szCs w:val="20"/>
              </w:rPr>
              <w:t>0</w:t>
            </w:r>
          </w:p>
        </w:tc>
      </w:tr>
      <w:tr w:rsidR="007B5103" w:rsidRPr="008C1ACA" w14:paraId="6BB2437B" w14:textId="77777777" w:rsidTr="007B5103">
        <w:tc>
          <w:tcPr>
            <w:tcW w:w="4339" w:type="pct"/>
          </w:tcPr>
          <w:p w14:paraId="1108FC9F" w14:textId="77777777" w:rsidR="007B5103" w:rsidRPr="008C1ACA" w:rsidRDefault="007B5103" w:rsidP="007B5103">
            <w:pPr>
              <w:pStyle w:val="Texttabulky"/>
              <w:rPr>
                <w:szCs w:val="20"/>
              </w:rPr>
            </w:pPr>
            <w:r w:rsidRPr="008C1ACA">
              <w:t>Adaptovaná sídla umožňují kvalitní a bezpečný život obyvatel.</w:t>
            </w:r>
          </w:p>
        </w:tc>
        <w:tc>
          <w:tcPr>
            <w:tcW w:w="661" w:type="pct"/>
            <w:shd w:val="clear" w:color="auto" w:fill="FFFFFF" w:themeFill="background1"/>
          </w:tcPr>
          <w:p w14:paraId="20D021ED" w14:textId="77777777" w:rsidR="007B5103" w:rsidRPr="008C1ACA" w:rsidRDefault="007B5103" w:rsidP="007B5103">
            <w:pPr>
              <w:pStyle w:val="Texttabulky-sted"/>
              <w:rPr>
                <w:szCs w:val="20"/>
              </w:rPr>
            </w:pPr>
            <w:r w:rsidRPr="008C1ACA">
              <w:rPr>
                <w:szCs w:val="20"/>
              </w:rPr>
              <w:t>0</w:t>
            </w:r>
          </w:p>
        </w:tc>
      </w:tr>
      <w:tr w:rsidR="007B5103" w:rsidRPr="008C1ACA" w14:paraId="733952B1" w14:textId="77777777" w:rsidTr="007B5103">
        <w:tc>
          <w:tcPr>
            <w:tcW w:w="4339" w:type="pct"/>
          </w:tcPr>
          <w:p w14:paraId="30D3C357" w14:textId="77777777" w:rsidR="007B5103" w:rsidRPr="008C1ACA" w:rsidRDefault="007B5103" w:rsidP="007B5103">
            <w:pPr>
              <w:pStyle w:val="Texttabulky"/>
              <w:rPr>
                <w:szCs w:val="20"/>
              </w:rPr>
            </w:pPr>
            <w:r w:rsidRPr="008C1ACA">
              <w:t>Emise skleníkových plynů jsou snižovány.</w:t>
            </w:r>
          </w:p>
        </w:tc>
        <w:tc>
          <w:tcPr>
            <w:tcW w:w="661" w:type="pct"/>
            <w:shd w:val="clear" w:color="auto" w:fill="FFFFFF" w:themeFill="background1"/>
          </w:tcPr>
          <w:p w14:paraId="46F9AB9C" w14:textId="77777777" w:rsidR="007B5103" w:rsidRPr="008C1ACA" w:rsidRDefault="007B5103" w:rsidP="007B5103">
            <w:pPr>
              <w:pStyle w:val="Texttabulky-sted"/>
              <w:rPr>
                <w:szCs w:val="20"/>
              </w:rPr>
            </w:pPr>
            <w:r w:rsidRPr="008C1ACA">
              <w:rPr>
                <w:szCs w:val="20"/>
              </w:rPr>
              <w:t>0</w:t>
            </w:r>
          </w:p>
        </w:tc>
      </w:tr>
      <w:tr w:rsidR="007B5103" w:rsidRPr="008C1ACA" w14:paraId="2315B0A8" w14:textId="77777777" w:rsidTr="007B5103">
        <w:tc>
          <w:tcPr>
            <w:tcW w:w="4339" w:type="pct"/>
          </w:tcPr>
          <w:p w14:paraId="79263407" w14:textId="77777777" w:rsidR="007B5103" w:rsidRPr="008C1ACA" w:rsidRDefault="007B5103" w:rsidP="007B5103">
            <w:pPr>
              <w:pStyle w:val="Texttabulky"/>
              <w:rPr>
                <w:szCs w:val="20"/>
              </w:rPr>
            </w:pPr>
            <w:r w:rsidRPr="008C1ACA">
              <w:t>Oběhové hospodářství zaručuje hospodárné nakládání se surovinami, výrobky a odpady v ČR.</w:t>
            </w:r>
          </w:p>
        </w:tc>
        <w:tc>
          <w:tcPr>
            <w:tcW w:w="661" w:type="pct"/>
            <w:shd w:val="clear" w:color="auto" w:fill="FFFFFF" w:themeFill="background1"/>
          </w:tcPr>
          <w:p w14:paraId="49A6E7C1" w14:textId="77777777" w:rsidR="007B5103" w:rsidRPr="008C1ACA" w:rsidRDefault="007B5103" w:rsidP="007B5103">
            <w:pPr>
              <w:pStyle w:val="Texttabulky-sted"/>
              <w:rPr>
                <w:szCs w:val="20"/>
              </w:rPr>
            </w:pPr>
            <w:r w:rsidRPr="008C1ACA">
              <w:rPr>
                <w:szCs w:val="20"/>
              </w:rPr>
              <w:t>0</w:t>
            </w:r>
          </w:p>
        </w:tc>
      </w:tr>
      <w:tr w:rsidR="007B5103" w:rsidRPr="008C1ACA" w14:paraId="33C30F8E" w14:textId="77777777" w:rsidTr="007B5103">
        <w:tc>
          <w:tcPr>
            <w:tcW w:w="4339" w:type="pct"/>
          </w:tcPr>
          <w:p w14:paraId="1226D2D5" w14:textId="77777777" w:rsidR="007B5103" w:rsidRPr="008C1ACA" w:rsidRDefault="007B5103" w:rsidP="007B5103">
            <w:pPr>
              <w:pStyle w:val="Texttabulky"/>
              <w:rPr>
                <w:szCs w:val="20"/>
              </w:rPr>
            </w:pPr>
            <w:r w:rsidRPr="008C1ACA">
              <w:t>Ekologická stabilita krajiny je obnovena, hospodaření v krajině je dlouhodobě udržitelné a reaguje na změnu klimatu.</w:t>
            </w:r>
          </w:p>
        </w:tc>
        <w:tc>
          <w:tcPr>
            <w:tcW w:w="661" w:type="pct"/>
            <w:shd w:val="clear" w:color="auto" w:fill="auto"/>
          </w:tcPr>
          <w:p w14:paraId="7672F8E3" w14:textId="77777777" w:rsidR="007B5103" w:rsidRPr="008C1ACA" w:rsidRDefault="007B5103" w:rsidP="007B5103">
            <w:pPr>
              <w:pStyle w:val="Texttabulky-sted"/>
              <w:rPr>
                <w:szCs w:val="20"/>
              </w:rPr>
            </w:pPr>
            <w:r w:rsidRPr="008C1ACA">
              <w:rPr>
                <w:szCs w:val="20"/>
              </w:rPr>
              <w:t>0</w:t>
            </w:r>
          </w:p>
        </w:tc>
      </w:tr>
      <w:tr w:rsidR="007B5103" w:rsidRPr="008C1ACA" w14:paraId="2B288F75" w14:textId="77777777" w:rsidTr="007B5103">
        <w:tc>
          <w:tcPr>
            <w:tcW w:w="4339" w:type="pct"/>
          </w:tcPr>
          <w:p w14:paraId="5D38946C" w14:textId="77777777" w:rsidR="007B5103" w:rsidRPr="008C1ACA" w:rsidRDefault="007B5103" w:rsidP="007B5103">
            <w:pPr>
              <w:pStyle w:val="Texttabulky"/>
              <w:rPr>
                <w:szCs w:val="20"/>
              </w:rPr>
            </w:pPr>
            <w:r w:rsidRPr="008C1ACA">
              <w:t>Biologická rozmanitost je zachovávána v mezích tlaku změny klimatu.</w:t>
            </w:r>
          </w:p>
        </w:tc>
        <w:tc>
          <w:tcPr>
            <w:tcW w:w="661" w:type="pct"/>
            <w:shd w:val="clear" w:color="auto" w:fill="auto"/>
          </w:tcPr>
          <w:p w14:paraId="5EA2EB45" w14:textId="77777777" w:rsidR="007B5103" w:rsidRPr="008C1ACA" w:rsidRDefault="007B5103" w:rsidP="007B5103">
            <w:pPr>
              <w:pStyle w:val="Texttabulky-sted"/>
              <w:rPr>
                <w:szCs w:val="20"/>
              </w:rPr>
            </w:pPr>
            <w:r w:rsidRPr="008C1ACA">
              <w:rPr>
                <w:szCs w:val="20"/>
              </w:rPr>
              <w:t>0</w:t>
            </w:r>
          </w:p>
        </w:tc>
      </w:tr>
    </w:tbl>
    <w:p w14:paraId="4E1449BA" w14:textId="53F930C7" w:rsidR="008C1ACA" w:rsidRDefault="008C1ACA"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8C1ACA" w:rsidRPr="008C1ACA" w14:paraId="3793170A" w14:textId="77777777" w:rsidTr="008C1ACA">
        <w:trPr>
          <w:tblHeader/>
          <w:jc w:val="center"/>
        </w:trPr>
        <w:tc>
          <w:tcPr>
            <w:tcW w:w="4339" w:type="pct"/>
            <w:tcBorders>
              <w:bottom w:val="single" w:sz="4" w:space="0" w:color="auto"/>
            </w:tcBorders>
            <w:vAlign w:val="center"/>
          </w:tcPr>
          <w:p w14:paraId="7B5D56AF" w14:textId="77777777" w:rsidR="007B5103" w:rsidRPr="008C1ACA" w:rsidRDefault="007B5103" w:rsidP="007B5103">
            <w:pPr>
              <w:pStyle w:val="Zhlavtabulky2"/>
            </w:pPr>
            <w:r w:rsidRPr="008C1ACA">
              <w:t>Strategie ochrany biologické rozmanitosti ČR 2016-2025 (2016)</w:t>
            </w:r>
          </w:p>
        </w:tc>
        <w:tc>
          <w:tcPr>
            <w:tcW w:w="661" w:type="pct"/>
            <w:tcBorders>
              <w:bottom w:val="single" w:sz="4" w:space="0" w:color="auto"/>
            </w:tcBorders>
            <w:vAlign w:val="center"/>
          </w:tcPr>
          <w:p w14:paraId="46D369EA" w14:textId="77777777" w:rsidR="007B5103" w:rsidRPr="008C1ACA" w:rsidRDefault="007B5103" w:rsidP="007B5103">
            <w:pPr>
              <w:pStyle w:val="Zhlavtabulky2"/>
            </w:pPr>
            <w:r w:rsidRPr="008C1ACA">
              <w:t>Hodnocení vzájemných vazeb</w:t>
            </w:r>
          </w:p>
        </w:tc>
      </w:tr>
      <w:tr w:rsidR="008C1ACA" w:rsidRPr="008C1ACA" w14:paraId="48E7264E" w14:textId="77777777" w:rsidTr="008C1ACA">
        <w:trPr>
          <w:trHeight w:val="537"/>
          <w:jc w:val="center"/>
        </w:trPr>
        <w:tc>
          <w:tcPr>
            <w:tcW w:w="4339" w:type="pct"/>
            <w:tcBorders>
              <w:bottom w:val="nil"/>
            </w:tcBorders>
            <w:vAlign w:val="center"/>
          </w:tcPr>
          <w:p w14:paraId="20E7BD17" w14:textId="77777777" w:rsidR="007B5103" w:rsidRPr="008C1ACA" w:rsidRDefault="007B5103" w:rsidP="007B5103">
            <w:pPr>
              <w:pStyle w:val="Texttabulky"/>
            </w:pPr>
            <w:r w:rsidRPr="008C1ACA">
              <w:t>Priorita 2: Dlouhodobě prosperující biodiverzita a ochrana přírodních procesů (vybrané cíle):</w:t>
            </w:r>
          </w:p>
        </w:tc>
        <w:tc>
          <w:tcPr>
            <w:tcW w:w="661" w:type="pct"/>
            <w:tcBorders>
              <w:bottom w:val="nil"/>
            </w:tcBorders>
            <w:shd w:val="clear" w:color="auto" w:fill="FFFFFF" w:themeFill="background1"/>
            <w:vAlign w:val="center"/>
          </w:tcPr>
          <w:p w14:paraId="754DE8C1" w14:textId="77777777" w:rsidR="007B5103" w:rsidRPr="008C1ACA" w:rsidRDefault="007B5103" w:rsidP="007B5103">
            <w:pPr>
              <w:pStyle w:val="Texttabulky-sted"/>
            </w:pPr>
          </w:p>
        </w:tc>
      </w:tr>
      <w:tr w:rsidR="008C1ACA" w:rsidRPr="008C1ACA" w14:paraId="6594F343" w14:textId="77777777" w:rsidTr="008C1ACA">
        <w:trPr>
          <w:trHeight w:val="338"/>
          <w:jc w:val="center"/>
        </w:trPr>
        <w:tc>
          <w:tcPr>
            <w:tcW w:w="4339" w:type="pct"/>
            <w:tcBorders>
              <w:top w:val="nil"/>
              <w:bottom w:val="dashed" w:sz="4" w:space="0" w:color="auto"/>
            </w:tcBorders>
            <w:vAlign w:val="center"/>
          </w:tcPr>
          <w:p w14:paraId="66B55148" w14:textId="77777777" w:rsidR="007B5103" w:rsidRPr="008C1ACA" w:rsidRDefault="007B5103" w:rsidP="0054610C">
            <w:pPr>
              <w:pStyle w:val="Texttabulky"/>
              <w:numPr>
                <w:ilvl w:val="0"/>
                <w:numId w:val="31"/>
              </w:numPr>
            </w:pPr>
            <w:r w:rsidRPr="008C1ACA">
              <w:t>Omezit šíření stávajících invazních druhů</w:t>
            </w:r>
          </w:p>
        </w:tc>
        <w:tc>
          <w:tcPr>
            <w:tcW w:w="661" w:type="pct"/>
            <w:tcBorders>
              <w:top w:val="nil"/>
              <w:bottom w:val="dashed" w:sz="4" w:space="0" w:color="auto"/>
            </w:tcBorders>
            <w:shd w:val="clear" w:color="auto" w:fill="FFFFFF" w:themeFill="background1"/>
            <w:vAlign w:val="center"/>
          </w:tcPr>
          <w:p w14:paraId="54FC13EB" w14:textId="77777777" w:rsidR="007B5103" w:rsidRPr="008C1ACA" w:rsidRDefault="007B5103" w:rsidP="007B5103">
            <w:pPr>
              <w:pStyle w:val="Texttabulky-sted"/>
            </w:pPr>
            <w:r w:rsidRPr="008C1ACA">
              <w:t>0</w:t>
            </w:r>
          </w:p>
        </w:tc>
      </w:tr>
      <w:tr w:rsidR="008C1ACA" w:rsidRPr="008C1ACA" w14:paraId="76D59745" w14:textId="77777777" w:rsidTr="008C1ACA">
        <w:trPr>
          <w:trHeight w:val="338"/>
          <w:jc w:val="center"/>
        </w:trPr>
        <w:tc>
          <w:tcPr>
            <w:tcW w:w="4339" w:type="pct"/>
            <w:tcBorders>
              <w:top w:val="dashed" w:sz="4" w:space="0" w:color="auto"/>
              <w:bottom w:val="dashed" w:sz="4" w:space="0" w:color="auto"/>
            </w:tcBorders>
            <w:vAlign w:val="center"/>
          </w:tcPr>
          <w:p w14:paraId="1E4549D4" w14:textId="77777777" w:rsidR="007B5103" w:rsidRPr="008C1ACA" w:rsidRDefault="007B5103" w:rsidP="0054610C">
            <w:pPr>
              <w:pStyle w:val="Texttabulky"/>
              <w:numPr>
                <w:ilvl w:val="0"/>
                <w:numId w:val="31"/>
              </w:numPr>
            </w:pPr>
            <w:r w:rsidRPr="008C1ACA">
              <w:t>Zabránit či utlumit rozšíření nových invazních druhů</w:t>
            </w:r>
          </w:p>
        </w:tc>
        <w:tc>
          <w:tcPr>
            <w:tcW w:w="661" w:type="pct"/>
            <w:tcBorders>
              <w:top w:val="dashed" w:sz="4" w:space="0" w:color="auto"/>
              <w:bottom w:val="dashed" w:sz="4" w:space="0" w:color="auto"/>
            </w:tcBorders>
            <w:shd w:val="clear" w:color="auto" w:fill="FFFFFF" w:themeFill="background1"/>
            <w:vAlign w:val="center"/>
          </w:tcPr>
          <w:p w14:paraId="632E007D" w14:textId="77777777" w:rsidR="007B5103" w:rsidRPr="008C1ACA" w:rsidRDefault="007B5103" w:rsidP="007B5103">
            <w:pPr>
              <w:pStyle w:val="Texttabulky-sted"/>
            </w:pPr>
            <w:r w:rsidRPr="008C1ACA">
              <w:t>0</w:t>
            </w:r>
          </w:p>
        </w:tc>
      </w:tr>
      <w:tr w:rsidR="008C1ACA" w:rsidRPr="008C1ACA" w14:paraId="61C27B45" w14:textId="77777777" w:rsidTr="008C1ACA">
        <w:trPr>
          <w:trHeight w:val="432"/>
          <w:jc w:val="center"/>
        </w:trPr>
        <w:tc>
          <w:tcPr>
            <w:tcW w:w="4339" w:type="pct"/>
            <w:tcBorders>
              <w:top w:val="dashed" w:sz="4" w:space="0" w:color="auto"/>
              <w:bottom w:val="dashed" w:sz="4" w:space="0" w:color="auto"/>
            </w:tcBorders>
            <w:vAlign w:val="center"/>
          </w:tcPr>
          <w:p w14:paraId="7B19266D" w14:textId="77777777" w:rsidR="007B5103" w:rsidRPr="008C1ACA" w:rsidRDefault="007B5103" w:rsidP="0054610C">
            <w:pPr>
              <w:pStyle w:val="Texttabulky"/>
              <w:numPr>
                <w:ilvl w:val="0"/>
                <w:numId w:val="31"/>
              </w:numPr>
            </w:pPr>
            <w:r w:rsidRPr="008C1ACA">
              <w:t>Stanovit prioritní druhy a oblasti pro regulaci invazních druhů</w:t>
            </w:r>
          </w:p>
        </w:tc>
        <w:tc>
          <w:tcPr>
            <w:tcW w:w="661" w:type="pct"/>
            <w:tcBorders>
              <w:top w:val="dashed" w:sz="4" w:space="0" w:color="auto"/>
              <w:bottom w:val="dashed" w:sz="4" w:space="0" w:color="auto"/>
            </w:tcBorders>
            <w:shd w:val="clear" w:color="auto" w:fill="FFFFFF" w:themeFill="background1"/>
            <w:vAlign w:val="center"/>
          </w:tcPr>
          <w:p w14:paraId="0EE42740" w14:textId="77777777" w:rsidR="007B5103" w:rsidRPr="008C1ACA" w:rsidRDefault="007B5103" w:rsidP="007B5103">
            <w:pPr>
              <w:pStyle w:val="Texttabulky-sted"/>
            </w:pPr>
            <w:r w:rsidRPr="008C1ACA">
              <w:t>0</w:t>
            </w:r>
          </w:p>
        </w:tc>
      </w:tr>
      <w:tr w:rsidR="008C1ACA" w:rsidRPr="008C1ACA" w14:paraId="5F500750" w14:textId="77777777" w:rsidTr="008C1ACA">
        <w:trPr>
          <w:trHeight w:val="396"/>
          <w:jc w:val="center"/>
        </w:trPr>
        <w:tc>
          <w:tcPr>
            <w:tcW w:w="4339" w:type="pct"/>
            <w:tcBorders>
              <w:top w:val="dashed" w:sz="4" w:space="0" w:color="auto"/>
              <w:bottom w:val="dashed" w:sz="4" w:space="0" w:color="auto"/>
            </w:tcBorders>
            <w:shd w:val="clear" w:color="auto" w:fill="FFFFFF" w:themeFill="background1"/>
            <w:vAlign w:val="center"/>
          </w:tcPr>
          <w:p w14:paraId="7CFFE8AB" w14:textId="77777777" w:rsidR="007B5103" w:rsidRPr="008C1ACA" w:rsidRDefault="007B5103" w:rsidP="0054610C">
            <w:pPr>
              <w:pStyle w:val="Texttabulky"/>
              <w:numPr>
                <w:ilvl w:val="0"/>
                <w:numId w:val="31"/>
              </w:numPr>
            </w:pPr>
            <w:r w:rsidRPr="008C1ACA">
              <w:t>Zachovat či zvýšit rozlohu přírodních stanovišť</w:t>
            </w:r>
          </w:p>
        </w:tc>
        <w:tc>
          <w:tcPr>
            <w:tcW w:w="661" w:type="pct"/>
            <w:tcBorders>
              <w:top w:val="dashed" w:sz="4" w:space="0" w:color="auto"/>
              <w:bottom w:val="dashed" w:sz="4" w:space="0" w:color="auto"/>
            </w:tcBorders>
            <w:shd w:val="clear" w:color="auto" w:fill="FFFFFF" w:themeFill="background1"/>
            <w:vAlign w:val="center"/>
          </w:tcPr>
          <w:p w14:paraId="008DE9D3" w14:textId="28020CDB" w:rsidR="007B5103" w:rsidRPr="008C1ACA" w:rsidRDefault="00A15AC5" w:rsidP="007B5103">
            <w:pPr>
              <w:pStyle w:val="Texttabulky-sted"/>
            </w:pPr>
            <w:r w:rsidRPr="008C1ACA">
              <w:t>0</w:t>
            </w:r>
          </w:p>
        </w:tc>
      </w:tr>
      <w:tr w:rsidR="008C1ACA" w:rsidRPr="008C1ACA" w14:paraId="321D4F42" w14:textId="77777777" w:rsidTr="008C1ACA">
        <w:trPr>
          <w:trHeight w:val="396"/>
          <w:jc w:val="center"/>
        </w:trPr>
        <w:tc>
          <w:tcPr>
            <w:tcW w:w="4339" w:type="pct"/>
            <w:tcBorders>
              <w:top w:val="dashed" w:sz="4" w:space="0" w:color="auto"/>
              <w:bottom w:val="dashed" w:sz="4" w:space="0" w:color="auto"/>
            </w:tcBorders>
            <w:vAlign w:val="center"/>
          </w:tcPr>
          <w:p w14:paraId="1C3562BB" w14:textId="77777777" w:rsidR="007B5103" w:rsidRPr="008C1ACA" w:rsidRDefault="007B5103" w:rsidP="0054610C">
            <w:pPr>
              <w:pStyle w:val="Texttabulky"/>
              <w:numPr>
                <w:ilvl w:val="0"/>
                <w:numId w:val="31"/>
              </w:numPr>
            </w:pPr>
            <w:r w:rsidRPr="008C1ACA">
              <w:t>Regulovat cílené využívání nevhodných druhů</w:t>
            </w:r>
          </w:p>
        </w:tc>
        <w:tc>
          <w:tcPr>
            <w:tcW w:w="661" w:type="pct"/>
            <w:tcBorders>
              <w:top w:val="dashed" w:sz="4" w:space="0" w:color="auto"/>
              <w:bottom w:val="dashed" w:sz="4" w:space="0" w:color="auto"/>
            </w:tcBorders>
            <w:shd w:val="clear" w:color="auto" w:fill="FFFFFF" w:themeFill="background1"/>
            <w:vAlign w:val="center"/>
          </w:tcPr>
          <w:p w14:paraId="471956A2" w14:textId="77777777" w:rsidR="007B5103" w:rsidRPr="008C1ACA" w:rsidRDefault="007B5103" w:rsidP="007B5103">
            <w:pPr>
              <w:pStyle w:val="Texttabulky-sted"/>
            </w:pPr>
            <w:r w:rsidRPr="008C1ACA">
              <w:t>0</w:t>
            </w:r>
          </w:p>
        </w:tc>
      </w:tr>
      <w:tr w:rsidR="008C1ACA" w:rsidRPr="008C1ACA" w14:paraId="7334D349" w14:textId="77777777" w:rsidTr="008C1ACA">
        <w:trPr>
          <w:trHeight w:val="324"/>
          <w:jc w:val="center"/>
        </w:trPr>
        <w:tc>
          <w:tcPr>
            <w:tcW w:w="4339" w:type="pct"/>
            <w:tcBorders>
              <w:top w:val="dashed" w:sz="4" w:space="0" w:color="auto"/>
              <w:bottom w:val="dashed" w:sz="4" w:space="0" w:color="auto"/>
            </w:tcBorders>
            <w:vAlign w:val="center"/>
          </w:tcPr>
          <w:p w14:paraId="2976589E" w14:textId="77777777" w:rsidR="007B5103" w:rsidRPr="008C1ACA" w:rsidRDefault="007B5103" w:rsidP="0054610C">
            <w:pPr>
              <w:pStyle w:val="Texttabulky"/>
              <w:numPr>
                <w:ilvl w:val="0"/>
                <w:numId w:val="31"/>
              </w:numPr>
            </w:pPr>
            <w:r w:rsidRPr="008C1ACA">
              <w:t>Zajistit ochranu přírodních procesů</w:t>
            </w:r>
          </w:p>
        </w:tc>
        <w:tc>
          <w:tcPr>
            <w:tcW w:w="661" w:type="pct"/>
            <w:tcBorders>
              <w:top w:val="dashed" w:sz="4" w:space="0" w:color="auto"/>
              <w:bottom w:val="dashed" w:sz="4" w:space="0" w:color="auto"/>
            </w:tcBorders>
            <w:shd w:val="clear" w:color="auto" w:fill="FFFFFF" w:themeFill="background1"/>
            <w:vAlign w:val="center"/>
          </w:tcPr>
          <w:p w14:paraId="3C325D5F" w14:textId="3942C304" w:rsidR="007B5103" w:rsidRPr="008C1ACA" w:rsidRDefault="00A15AC5" w:rsidP="007B5103">
            <w:pPr>
              <w:pStyle w:val="Texttabulky-sted"/>
            </w:pPr>
            <w:r w:rsidRPr="008C1ACA">
              <w:t>0</w:t>
            </w:r>
          </w:p>
        </w:tc>
      </w:tr>
      <w:tr w:rsidR="008C1ACA" w:rsidRPr="008C1ACA" w14:paraId="20E65796" w14:textId="77777777" w:rsidTr="008C1ACA">
        <w:trPr>
          <w:trHeight w:val="473"/>
          <w:jc w:val="center"/>
        </w:trPr>
        <w:tc>
          <w:tcPr>
            <w:tcW w:w="4339" w:type="pct"/>
            <w:tcBorders>
              <w:top w:val="dashed" w:sz="4" w:space="0" w:color="auto"/>
              <w:bottom w:val="dashed" w:sz="4" w:space="0" w:color="auto"/>
            </w:tcBorders>
            <w:vAlign w:val="center"/>
          </w:tcPr>
          <w:p w14:paraId="4C9A8630" w14:textId="77777777" w:rsidR="007B5103" w:rsidRPr="008C1ACA" w:rsidRDefault="007B5103" w:rsidP="0054610C">
            <w:pPr>
              <w:pStyle w:val="Texttabulky"/>
              <w:numPr>
                <w:ilvl w:val="0"/>
                <w:numId w:val="31"/>
              </w:numPr>
            </w:pPr>
            <w:r w:rsidRPr="008C1ACA">
              <w:t>Omezit rozšiřování zástavby do volné krajiny</w:t>
            </w:r>
          </w:p>
        </w:tc>
        <w:tc>
          <w:tcPr>
            <w:tcW w:w="661" w:type="pct"/>
            <w:tcBorders>
              <w:top w:val="dashed" w:sz="4" w:space="0" w:color="auto"/>
              <w:bottom w:val="dashed" w:sz="4" w:space="0" w:color="auto"/>
            </w:tcBorders>
            <w:shd w:val="clear" w:color="auto" w:fill="FFFFFF" w:themeFill="background1"/>
            <w:vAlign w:val="center"/>
          </w:tcPr>
          <w:p w14:paraId="5F1AC437" w14:textId="00A96B42" w:rsidR="007B5103" w:rsidRPr="008C1ACA" w:rsidRDefault="00A15AC5" w:rsidP="007B5103">
            <w:pPr>
              <w:pStyle w:val="Texttabulky-sted"/>
            </w:pPr>
            <w:r w:rsidRPr="008C1ACA">
              <w:t>0</w:t>
            </w:r>
          </w:p>
        </w:tc>
      </w:tr>
      <w:tr w:rsidR="008C1ACA" w:rsidRPr="008C1ACA" w14:paraId="41CBF689" w14:textId="77777777" w:rsidTr="008C1ACA">
        <w:trPr>
          <w:trHeight w:val="480"/>
          <w:jc w:val="center"/>
        </w:trPr>
        <w:tc>
          <w:tcPr>
            <w:tcW w:w="4339" w:type="pct"/>
            <w:tcBorders>
              <w:top w:val="dashed" w:sz="4" w:space="0" w:color="auto"/>
              <w:bottom w:val="dashed" w:sz="4" w:space="0" w:color="auto"/>
            </w:tcBorders>
            <w:shd w:val="clear" w:color="auto" w:fill="FFFFFF" w:themeFill="background1"/>
            <w:vAlign w:val="center"/>
          </w:tcPr>
          <w:p w14:paraId="3FBAD4A8" w14:textId="77777777" w:rsidR="007B5103" w:rsidRPr="008C1ACA" w:rsidRDefault="007B5103" w:rsidP="0054610C">
            <w:pPr>
              <w:pStyle w:val="Texttabulky"/>
              <w:numPr>
                <w:ilvl w:val="0"/>
                <w:numId w:val="31"/>
              </w:numPr>
            </w:pPr>
            <w:r w:rsidRPr="008C1ACA">
              <w:t>Zlepšovat strukturu krajiny</w:t>
            </w:r>
          </w:p>
        </w:tc>
        <w:tc>
          <w:tcPr>
            <w:tcW w:w="661" w:type="pct"/>
            <w:tcBorders>
              <w:top w:val="dashed" w:sz="4" w:space="0" w:color="auto"/>
              <w:bottom w:val="dashed" w:sz="4" w:space="0" w:color="auto"/>
            </w:tcBorders>
            <w:shd w:val="clear" w:color="auto" w:fill="FFFFFF" w:themeFill="background1"/>
            <w:vAlign w:val="center"/>
          </w:tcPr>
          <w:p w14:paraId="7D7D0F96" w14:textId="6DDCBF12" w:rsidR="007B5103" w:rsidRPr="008C1ACA" w:rsidRDefault="00A15AC5" w:rsidP="007B5103">
            <w:pPr>
              <w:pStyle w:val="Texttabulky-sted"/>
            </w:pPr>
            <w:r w:rsidRPr="008C1ACA">
              <w:t>0</w:t>
            </w:r>
          </w:p>
        </w:tc>
      </w:tr>
      <w:tr w:rsidR="008C1ACA" w:rsidRPr="008C1ACA" w14:paraId="260551E5" w14:textId="77777777" w:rsidTr="008C1ACA">
        <w:trPr>
          <w:trHeight w:val="509"/>
          <w:jc w:val="center"/>
        </w:trPr>
        <w:tc>
          <w:tcPr>
            <w:tcW w:w="4339" w:type="pct"/>
            <w:tcBorders>
              <w:top w:val="dashed" w:sz="4" w:space="0" w:color="auto"/>
              <w:bottom w:val="dashed" w:sz="4" w:space="0" w:color="auto"/>
            </w:tcBorders>
            <w:shd w:val="clear" w:color="auto" w:fill="FFFFFF" w:themeFill="background1"/>
            <w:vAlign w:val="center"/>
          </w:tcPr>
          <w:p w14:paraId="48BDC826" w14:textId="77777777" w:rsidR="007B5103" w:rsidRPr="008C1ACA" w:rsidRDefault="007B5103" w:rsidP="0054610C">
            <w:pPr>
              <w:pStyle w:val="Texttabulky"/>
              <w:numPr>
                <w:ilvl w:val="0"/>
                <w:numId w:val="31"/>
              </w:numPr>
            </w:pPr>
            <w:r w:rsidRPr="008C1ACA">
              <w:t>Zlepšovat prostupnost krajiny pro biotu</w:t>
            </w:r>
          </w:p>
        </w:tc>
        <w:tc>
          <w:tcPr>
            <w:tcW w:w="661" w:type="pct"/>
            <w:tcBorders>
              <w:top w:val="dashed" w:sz="4" w:space="0" w:color="auto"/>
              <w:bottom w:val="dashed" w:sz="4" w:space="0" w:color="auto"/>
            </w:tcBorders>
            <w:shd w:val="clear" w:color="auto" w:fill="FFFFFF" w:themeFill="background1"/>
            <w:vAlign w:val="center"/>
          </w:tcPr>
          <w:p w14:paraId="33B4469A" w14:textId="77777777" w:rsidR="007B5103" w:rsidRPr="008C1ACA" w:rsidRDefault="007B5103" w:rsidP="007B5103">
            <w:pPr>
              <w:pStyle w:val="Texttabulky-sted"/>
            </w:pPr>
            <w:r w:rsidRPr="008C1ACA">
              <w:t>0</w:t>
            </w:r>
          </w:p>
        </w:tc>
      </w:tr>
      <w:tr w:rsidR="008C1ACA" w:rsidRPr="008C1ACA" w14:paraId="234EB3C3" w14:textId="77777777" w:rsidTr="008C1ACA">
        <w:trPr>
          <w:trHeight w:val="577"/>
          <w:jc w:val="center"/>
        </w:trPr>
        <w:tc>
          <w:tcPr>
            <w:tcW w:w="4339" w:type="pct"/>
            <w:tcBorders>
              <w:top w:val="dashed" w:sz="4" w:space="0" w:color="auto"/>
              <w:bottom w:val="single" w:sz="4" w:space="0" w:color="auto"/>
            </w:tcBorders>
            <w:vAlign w:val="center"/>
          </w:tcPr>
          <w:p w14:paraId="352390C3" w14:textId="77777777" w:rsidR="007B5103" w:rsidRPr="008C1ACA" w:rsidRDefault="007B5103" w:rsidP="007B5103">
            <w:pPr>
              <w:pStyle w:val="Texttabulky"/>
              <w:numPr>
                <w:ilvl w:val="0"/>
                <w:numId w:val="19"/>
              </w:numPr>
              <w:tabs>
                <w:tab w:val="left" w:pos="357"/>
              </w:tabs>
            </w:pPr>
            <w:r w:rsidRPr="008C1ACA">
              <w:t>Posílit biodiverzitu ve městech</w:t>
            </w:r>
          </w:p>
        </w:tc>
        <w:tc>
          <w:tcPr>
            <w:tcW w:w="661" w:type="pct"/>
            <w:tcBorders>
              <w:top w:val="dashed" w:sz="4" w:space="0" w:color="auto"/>
              <w:bottom w:val="single" w:sz="4" w:space="0" w:color="auto"/>
            </w:tcBorders>
            <w:shd w:val="clear" w:color="auto" w:fill="EAF1DD" w:themeFill="accent3" w:themeFillTint="33"/>
            <w:vAlign w:val="center"/>
          </w:tcPr>
          <w:p w14:paraId="30756920" w14:textId="77777777" w:rsidR="007B5103" w:rsidRPr="008C1ACA" w:rsidRDefault="007B5103" w:rsidP="007B5103">
            <w:pPr>
              <w:pStyle w:val="Texttabulky-sted"/>
            </w:pPr>
            <w:r w:rsidRPr="008C1ACA">
              <w:t>1</w:t>
            </w:r>
          </w:p>
        </w:tc>
      </w:tr>
      <w:tr w:rsidR="008C1ACA" w:rsidRPr="008C1ACA" w14:paraId="21A63A7D" w14:textId="77777777" w:rsidTr="008C1ACA">
        <w:trPr>
          <w:trHeight w:val="367"/>
          <w:jc w:val="center"/>
        </w:trPr>
        <w:tc>
          <w:tcPr>
            <w:tcW w:w="4339" w:type="pct"/>
            <w:tcBorders>
              <w:bottom w:val="nil"/>
            </w:tcBorders>
            <w:vAlign w:val="center"/>
          </w:tcPr>
          <w:p w14:paraId="1D531017" w14:textId="77777777" w:rsidR="007B5103" w:rsidRPr="008C1ACA" w:rsidRDefault="007B5103" w:rsidP="007B5103">
            <w:pPr>
              <w:pStyle w:val="Texttabulky"/>
            </w:pPr>
            <w:r w:rsidRPr="008C1ACA">
              <w:t>Priorita č. 3: Šetrné využívání přírodních zdrojů (vybrané cíle):</w:t>
            </w:r>
          </w:p>
        </w:tc>
        <w:tc>
          <w:tcPr>
            <w:tcW w:w="661" w:type="pct"/>
            <w:tcBorders>
              <w:bottom w:val="nil"/>
            </w:tcBorders>
            <w:shd w:val="clear" w:color="auto" w:fill="auto"/>
            <w:vAlign w:val="center"/>
          </w:tcPr>
          <w:p w14:paraId="169D0A70" w14:textId="77777777" w:rsidR="007B5103" w:rsidRPr="008C1ACA" w:rsidRDefault="007B5103" w:rsidP="007B5103">
            <w:pPr>
              <w:pStyle w:val="Texttabulky-sted"/>
            </w:pPr>
          </w:p>
        </w:tc>
      </w:tr>
      <w:tr w:rsidR="008C1ACA" w:rsidRPr="008C1ACA" w14:paraId="79490F10" w14:textId="77777777" w:rsidTr="008C1ACA">
        <w:trPr>
          <w:trHeight w:val="340"/>
          <w:jc w:val="center"/>
        </w:trPr>
        <w:tc>
          <w:tcPr>
            <w:tcW w:w="4339" w:type="pct"/>
            <w:tcBorders>
              <w:top w:val="nil"/>
              <w:bottom w:val="dashed" w:sz="4" w:space="0" w:color="auto"/>
            </w:tcBorders>
            <w:shd w:val="clear" w:color="auto" w:fill="auto"/>
            <w:vAlign w:val="center"/>
          </w:tcPr>
          <w:p w14:paraId="011E920C" w14:textId="77777777" w:rsidR="007B5103" w:rsidRPr="008C1ACA" w:rsidRDefault="007B5103" w:rsidP="007B5103">
            <w:pPr>
              <w:pStyle w:val="Texttabulky"/>
              <w:numPr>
                <w:ilvl w:val="0"/>
                <w:numId w:val="19"/>
              </w:numPr>
              <w:tabs>
                <w:tab w:val="clear" w:pos="454"/>
                <w:tab w:val="left" w:pos="357"/>
              </w:tabs>
            </w:pPr>
            <w:r w:rsidRPr="008C1ACA">
              <w:t>Omezit eutrofizaci a intenzitu hospodaření v krajině</w:t>
            </w:r>
          </w:p>
        </w:tc>
        <w:tc>
          <w:tcPr>
            <w:tcW w:w="661" w:type="pct"/>
            <w:tcBorders>
              <w:top w:val="nil"/>
              <w:bottom w:val="dashed" w:sz="4" w:space="0" w:color="auto"/>
            </w:tcBorders>
            <w:shd w:val="clear" w:color="auto" w:fill="FFFFFF" w:themeFill="background1"/>
            <w:vAlign w:val="center"/>
          </w:tcPr>
          <w:p w14:paraId="0CD59886" w14:textId="77777777" w:rsidR="007B5103" w:rsidRPr="008C1ACA" w:rsidRDefault="007B5103" w:rsidP="007B5103">
            <w:pPr>
              <w:pStyle w:val="Texttabulky-sted"/>
            </w:pPr>
            <w:r w:rsidRPr="008C1ACA">
              <w:t>0</w:t>
            </w:r>
          </w:p>
        </w:tc>
      </w:tr>
      <w:tr w:rsidR="008C1ACA" w:rsidRPr="008C1ACA" w14:paraId="6D40A2C1" w14:textId="77777777" w:rsidTr="008C1ACA">
        <w:trPr>
          <w:trHeight w:val="340"/>
          <w:jc w:val="center"/>
        </w:trPr>
        <w:tc>
          <w:tcPr>
            <w:tcW w:w="4339" w:type="pct"/>
            <w:tcBorders>
              <w:top w:val="dashed" w:sz="4" w:space="0" w:color="auto"/>
              <w:bottom w:val="dashed" w:sz="4" w:space="0" w:color="auto"/>
            </w:tcBorders>
            <w:shd w:val="clear" w:color="auto" w:fill="auto"/>
            <w:vAlign w:val="center"/>
          </w:tcPr>
          <w:p w14:paraId="02D3E1F9" w14:textId="77777777" w:rsidR="007B5103" w:rsidRPr="008C1ACA" w:rsidRDefault="007B5103" w:rsidP="007B5103">
            <w:pPr>
              <w:pStyle w:val="Texttabulky"/>
              <w:numPr>
                <w:ilvl w:val="0"/>
                <w:numId w:val="19"/>
              </w:numPr>
              <w:tabs>
                <w:tab w:val="clear" w:pos="454"/>
                <w:tab w:val="left" w:pos="357"/>
              </w:tabs>
            </w:pPr>
            <w:r w:rsidRPr="008C1ACA">
              <w:t>Zajistit udržitelné využívání lesa</w:t>
            </w:r>
          </w:p>
        </w:tc>
        <w:tc>
          <w:tcPr>
            <w:tcW w:w="661" w:type="pct"/>
            <w:tcBorders>
              <w:top w:val="dashed" w:sz="4" w:space="0" w:color="auto"/>
              <w:bottom w:val="dashed" w:sz="4" w:space="0" w:color="auto"/>
            </w:tcBorders>
            <w:shd w:val="clear" w:color="auto" w:fill="FFFFFF" w:themeFill="background1"/>
            <w:vAlign w:val="center"/>
          </w:tcPr>
          <w:p w14:paraId="1590C0C9" w14:textId="4E299A8A" w:rsidR="007B5103" w:rsidRPr="008C1ACA" w:rsidRDefault="007B5103" w:rsidP="007B5103">
            <w:pPr>
              <w:pStyle w:val="Texttabulky-sted"/>
            </w:pPr>
          </w:p>
        </w:tc>
      </w:tr>
      <w:tr w:rsidR="008C1ACA" w:rsidRPr="008C1ACA" w14:paraId="27B70842" w14:textId="77777777" w:rsidTr="008C1ACA">
        <w:trPr>
          <w:trHeight w:val="340"/>
          <w:jc w:val="center"/>
        </w:trPr>
        <w:tc>
          <w:tcPr>
            <w:tcW w:w="4339" w:type="pct"/>
            <w:tcBorders>
              <w:top w:val="dashed" w:sz="4" w:space="0" w:color="auto"/>
              <w:bottom w:val="dashed" w:sz="4" w:space="0" w:color="auto"/>
            </w:tcBorders>
            <w:shd w:val="clear" w:color="auto" w:fill="auto"/>
            <w:vAlign w:val="center"/>
          </w:tcPr>
          <w:p w14:paraId="63B0BEBF" w14:textId="77777777" w:rsidR="007B5103" w:rsidRPr="008C1ACA" w:rsidRDefault="007B5103" w:rsidP="007B5103">
            <w:pPr>
              <w:pStyle w:val="Texttabulky"/>
              <w:numPr>
                <w:ilvl w:val="0"/>
                <w:numId w:val="19"/>
              </w:numPr>
              <w:tabs>
                <w:tab w:val="clear" w:pos="454"/>
                <w:tab w:val="left" w:pos="357"/>
              </w:tabs>
            </w:pPr>
            <w:r w:rsidRPr="008C1ACA">
              <w:t>Pečovat o příznivý stav půd a vod v lesích</w:t>
            </w:r>
          </w:p>
        </w:tc>
        <w:tc>
          <w:tcPr>
            <w:tcW w:w="661" w:type="pct"/>
            <w:tcBorders>
              <w:top w:val="dashed" w:sz="4" w:space="0" w:color="auto"/>
              <w:bottom w:val="dashed" w:sz="4" w:space="0" w:color="auto"/>
            </w:tcBorders>
            <w:shd w:val="clear" w:color="auto" w:fill="FFFFFF" w:themeFill="background1"/>
            <w:vAlign w:val="center"/>
          </w:tcPr>
          <w:p w14:paraId="0E929050" w14:textId="77777777" w:rsidR="007B5103" w:rsidRPr="008C1ACA" w:rsidRDefault="007B5103" w:rsidP="007B5103">
            <w:pPr>
              <w:pStyle w:val="Texttabulky-sted"/>
            </w:pPr>
            <w:r w:rsidRPr="008C1ACA">
              <w:t>0</w:t>
            </w:r>
          </w:p>
        </w:tc>
      </w:tr>
      <w:tr w:rsidR="008C1ACA" w:rsidRPr="008C1ACA" w14:paraId="529E532E" w14:textId="77777777" w:rsidTr="008C1ACA">
        <w:trPr>
          <w:trHeight w:val="340"/>
          <w:jc w:val="center"/>
        </w:trPr>
        <w:tc>
          <w:tcPr>
            <w:tcW w:w="4339" w:type="pct"/>
            <w:tcBorders>
              <w:top w:val="dashed" w:sz="4" w:space="0" w:color="auto"/>
              <w:bottom w:val="dashed" w:sz="4" w:space="0" w:color="auto"/>
            </w:tcBorders>
            <w:vAlign w:val="center"/>
          </w:tcPr>
          <w:p w14:paraId="33C4927C" w14:textId="77777777" w:rsidR="007B5103" w:rsidRPr="008C1ACA" w:rsidRDefault="007B5103" w:rsidP="007B5103">
            <w:pPr>
              <w:pStyle w:val="Texttabulky"/>
              <w:numPr>
                <w:ilvl w:val="0"/>
                <w:numId w:val="19"/>
              </w:numPr>
              <w:tabs>
                <w:tab w:val="clear" w:pos="454"/>
                <w:tab w:val="left" w:pos="357"/>
              </w:tabs>
            </w:pPr>
            <w:r w:rsidRPr="008C1ACA">
              <w:t>Omezit znečištění a zlepšit fyzikálně-chemickou kvalitu vody</w:t>
            </w:r>
          </w:p>
        </w:tc>
        <w:tc>
          <w:tcPr>
            <w:tcW w:w="661" w:type="pct"/>
            <w:tcBorders>
              <w:top w:val="dashed" w:sz="4" w:space="0" w:color="auto"/>
              <w:bottom w:val="dashed" w:sz="4" w:space="0" w:color="auto"/>
            </w:tcBorders>
            <w:shd w:val="clear" w:color="auto" w:fill="FFFFFF" w:themeFill="background1"/>
            <w:vAlign w:val="center"/>
          </w:tcPr>
          <w:p w14:paraId="173475F7" w14:textId="77777777" w:rsidR="007B5103" w:rsidRPr="008C1ACA" w:rsidRDefault="007B5103" w:rsidP="007B5103">
            <w:pPr>
              <w:pStyle w:val="Texttabulky-sted"/>
            </w:pPr>
            <w:r w:rsidRPr="008C1ACA">
              <w:t>0</w:t>
            </w:r>
          </w:p>
        </w:tc>
      </w:tr>
      <w:tr w:rsidR="008C1ACA" w:rsidRPr="008C1ACA" w14:paraId="022D85A3" w14:textId="77777777" w:rsidTr="008C1ACA">
        <w:trPr>
          <w:trHeight w:val="340"/>
          <w:jc w:val="center"/>
        </w:trPr>
        <w:tc>
          <w:tcPr>
            <w:tcW w:w="4339" w:type="pct"/>
            <w:tcBorders>
              <w:top w:val="dashed" w:sz="4" w:space="0" w:color="auto"/>
              <w:bottom w:val="dashed" w:sz="4" w:space="0" w:color="auto"/>
            </w:tcBorders>
            <w:shd w:val="clear" w:color="auto" w:fill="auto"/>
            <w:vAlign w:val="center"/>
          </w:tcPr>
          <w:p w14:paraId="1EE9EC5F" w14:textId="77777777" w:rsidR="007B5103" w:rsidRPr="008C1ACA" w:rsidRDefault="007B5103" w:rsidP="007B5103">
            <w:pPr>
              <w:pStyle w:val="Texttabulky"/>
              <w:numPr>
                <w:ilvl w:val="0"/>
                <w:numId w:val="19"/>
              </w:numPr>
              <w:tabs>
                <w:tab w:val="clear" w:pos="454"/>
                <w:tab w:val="left" w:pos="357"/>
              </w:tabs>
            </w:pPr>
            <w:r w:rsidRPr="008C1ACA">
              <w:t>Obnovovat krajinné prvky, zajistit průchodnost a ekologicky udržitelný hydrologický režim vodních toků</w:t>
            </w:r>
          </w:p>
        </w:tc>
        <w:tc>
          <w:tcPr>
            <w:tcW w:w="661" w:type="pct"/>
            <w:tcBorders>
              <w:top w:val="dashed" w:sz="4" w:space="0" w:color="auto"/>
              <w:bottom w:val="dashed" w:sz="4" w:space="0" w:color="auto"/>
            </w:tcBorders>
            <w:shd w:val="clear" w:color="auto" w:fill="FFFFFF" w:themeFill="background1"/>
            <w:vAlign w:val="center"/>
          </w:tcPr>
          <w:p w14:paraId="0F1DB821" w14:textId="77777777" w:rsidR="007B5103" w:rsidRPr="008C1ACA" w:rsidRDefault="007B5103" w:rsidP="007B5103">
            <w:pPr>
              <w:pStyle w:val="Texttabulky-sted"/>
            </w:pPr>
            <w:r w:rsidRPr="008C1ACA">
              <w:t>0</w:t>
            </w:r>
          </w:p>
        </w:tc>
      </w:tr>
      <w:tr w:rsidR="008C1ACA" w:rsidRPr="008C1ACA" w14:paraId="4FA8E407" w14:textId="77777777" w:rsidTr="008C1ACA">
        <w:trPr>
          <w:trHeight w:val="340"/>
          <w:jc w:val="center"/>
        </w:trPr>
        <w:tc>
          <w:tcPr>
            <w:tcW w:w="4339" w:type="pct"/>
            <w:tcBorders>
              <w:top w:val="dashed" w:sz="4" w:space="0" w:color="auto"/>
              <w:bottom w:val="dashed" w:sz="4" w:space="0" w:color="auto"/>
            </w:tcBorders>
            <w:vAlign w:val="center"/>
          </w:tcPr>
          <w:p w14:paraId="276C61CF" w14:textId="77777777" w:rsidR="007B5103" w:rsidRPr="008C1ACA" w:rsidRDefault="007B5103" w:rsidP="007B5103">
            <w:pPr>
              <w:pStyle w:val="Texttabulky"/>
              <w:numPr>
                <w:ilvl w:val="0"/>
                <w:numId w:val="19"/>
              </w:numPr>
              <w:tabs>
                <w:tab w:val="clear" w:pos="454"/>
                <w:tab w:val="left" w:pos="357"/>
              </w:tabs>
            </w:pPr>
            <w:r w:rsidRPr="008C1ACA">
              <w:t>Obnovovat krajinné prvky, zajistit průchodnost vodních toků</w:t>
            </w:r>
          </w:p>
        </w:tc>
        <w:tc>
          <w:tcPr>
            <w:tcW w:w="661" w:type="pct"/>
            <w:tcBorders>
              <w:top w:val="dashed" w:sz="4" w:space="0" w:color="auto"/>
              <w:bottom w:val="dashed" w:sz="4" w:space="0" w:color="auto"/>
            </w:tcBorders>
            <w:shd w:val="clear" w:color="auto" w:fill="FFFFFF" w:themeFill="background1"/>
            <w:vAlign w:val="center"/>
          </w:tcPr>
          <w:p w14:paraId="03F10065" w14:textId="77777777" w:rsidR="007B5103" w:rsidRPr="008C1ACA" w:rsidRDefault="007B5103" w:rsidP="007B5103">
            <w:pPr>
              <w:pStyle w:val="Texttabulky-sted"/>
            </w:pPr>
            <w:r w:rsidRPr="008C1ACA">
              <w:t>0</w:t>
            </w:r>
          </w:p>
        </w:tc>
      </w:tr>
      <w:tr w:rsidR="008C1ACA" w:rsidRPr="008C1ACA" w14:paraId="3761F7F4" w14:textId="77777777" w:rsidTr="008C1ACA">
        <w:trPr>
          <w:trHeight w:val="340"/>
          <w:jc w:val="center"/>
        </w:trPr>
        <w:tc>
          <w:tcPr>
            <w:tcW w:w="4339" w:type="pct"/>
            <w:tcBorders>
              <w:top w:val="dashed" w:sz="4" w:space="0" w:color="auto"/>
              <w:bottom w:val="dashed" w:sz="4" w:space="0" w:color="auto"/>
            </w:tcBorders>
            <w:vAlign w:val="center"/>
          </w:tcPr>
          <w:p w14:paraId="1D40C95F" w14:textId="77777777" w:rsidR="007B5103" w:rsidRPr="008C1ACA" w:rsidRDefault="007B5103" w:rsidP="007B5103">
            <w:pPr>
              <w:pStyle w:val="Texttabulky"/>
              <w:numPr>
                <w:ilvl w:val="0"/>
                <w:numId w:val="19"/>
              </w:numPr>
              <w:tabs>
                <w:tab w:val="clear" w:pos="454"/>
                <w:tab w:val="left" w:pos="357"/>
              </w:tabs>
            </w:pPr>
            <w:r w:rsidRPr="008C1ACA">
              <w:t>Zvýšit retenční schopnosti krajiny</w:t>
            </w:r>
          </w:p>
        </w:tc>
        <w:tc>
          <w:tcPr>
            <w:tcW w:w="661" w:type="pct"/>
            <w:tcBorders>
              <w:top w:val="dashed" w:sz="4" w:space="0" w:color="auto"/>
              <w:bottom w:val="dashed" w:sz="4" w:space="0" w:color="auto"/>
            </w:tcBorders>
            <w:shd w:val="clear" w:color="auto" w:fill="EAF1DD" w:themeFill="accent3" w:themeFillTint="33"/>
            <w:vAlign w:val="center"/>
          </w:tcPr>
          <w:p w14:paraId="5979F968" w14:textId="77777777" w:rsidR="007B5103" w:rsidRPr="008C1ACA" w:rsidRDefault="007B5103" w:rsidP="007B5103">
            <w:pPr>
              <w:pStyle w:val="Texttabulky-sted"/>
            </w:pPr>
            <w:r w:rsidRPr="008C1ACA">
              <w:t>1</w:t>
            </w:r>
          </w:p>
        </w:tc>
      </w:tr>
      <w:tr w:rsidR="008C1ACA" w:rsidRPr="008C1ACA" w14:paraId="1BA8BF06" w14:textId="77777777" w:rsidTr="008C1ACA">
        <w:trPr>
          <w:trHeight w:val="340"/>
          <w:jc w:val="center"/>
        </w:trPr>
        <w:tc>
          <w:tcPr>
            <w:tcW w:w="4339" w:type="pct"/>
            <w:tcBorders>
              <w:top w:val="dashed" w:sz="4" w:space="0" w:color="auto"/>
              <w:bottom w:val="dashed" w:sz="4" w:space="0" w:color="auto"/>
            </w:tcBorders>
            <w:shd w:val="clear" w:color="auto" w:fill="auto"/>
            <w:vAlign w:val="center"/>
          </w:tcPr>
          <w:p w14:paraId="44721811" w14:textId="77777777" w:rsidR="007B5103" w:rsidRPr="008C1ACA" w:rsidRDefault="007B5103" w:rsidP="007B5103">
            <w:pPr>
              <w:pStyle w:val="Texttabulky"/>
              <w:numPr>
                <w:ilvl w:val="0"/>
                <w:numId w:val="19"/>
              </w:numPr>
              <w:tabs>
                <w:tab w:val="clear" w:pos="454"/>
                <w:tab w:val="left" w:pos="357"/>
              </w:tabs>
            </w:pPr>
            <w:r w:rsidRPr="008C1ACA">
              <w:t>Snížit riziko vodní a větrné eroze a zvýšit obsah organické hmoty v půdě</w:t>
            </w:r>
          </w:p>
        </w:tc>
        <w:tc>
          <w:tcPr>
            <w:tcW w:w="661" w:type="pct"/>
            <w:tcBorders>
              <w:top w:val="dashed" w:sz="4" w:space="0" w:color="auto"/>
              <w:bottom w:val="dashed" w:sz="4" w:space="0" w:color="auto"/>
            </w:tcBorders>
            <w:shd w:val="clear" w:color="auto" w:fill="FFFFFF" w:themeFill="background1"/>
            <w:vAlign w:val="center"/>
          </w:tcPr>
          <w:p w14:paraId="68122881" w14:textId="77777777" w:rsidR="007B5103" w:rsidRPr="008C1ACA" w:rsidRDefault="007B5103" w:rsidP="007B5103">
            <w:pPr>
              <w:pStyle w:val="Texttabulky-sted"/>
            </w:pPr>
            <w:r w:rsidRPr="008C1ACA">
              <w:t>0</w:t>
            </w:r>
          </w:p>
        </w:tc>
      </w:tr>
      <w:tr w:rsidR="008C1ACA" w:rsidRPr="008C1ACA" w14:paraId="23A833A0" w14:textId="77777777" w:rsidTr="008C1ACA">
        <w:trPr>
          <w:trHeight w:val="340"/>
          <w:jc w:val="center"/>
        </w:trPr>
        <w:tc>
          <w:tcPr>
            <w:tcW w:w="4339" w:type="pct"/>
            <w:tcBorders>
              <w:top w:val="dashed" w:sz="4" w:space="0" w:color="auto"/>
              <w:bottom w:val="dashed" w:sz="4" w:space="0" w:color="auto"/>
            </w:tcBorders>
            <w:vAlign w:val="center"/>
          </w:tcPr>
          <w:p w14:paraId="33B4FAB5" w14:textId="77777777" w:rsidR="007B5103" w:rsidRPr="008C1ACA" w:rsidRDefault="007B5103" w:rsidP="007B5103">
            <w:pPr>
              <w:pStyle w:val="Texttabulky"/>
              <w:numPr>
                <w:ilvl w:val="0"/>
                <w:numId w:val="19"/>
              </w:numPr>
              <w:tabs>
                <w:tab w:val="clear" w:pos="454"/>
                <w:tab w:val="left" w:pos="357"/>
              </w:tabs>
            </w:pPr>
            <w:r w:rsidRPr="008C1ACA">
              <w:t>Omezit negativní vlivy suburbanizace na ekologickou stabilitu krajiny</w:t>
            </w:r>
          </w:p>
        </w:tc>
        <w:tc>
          <w:tcPr>
            <w:tcW w:w="661" w:type="pct"/>
            <w:tcBorders>
              <w:top w:val="dashed" w:sz="4" w:space="0" w:color="auto"/>
              <w:bottom w:val="dashed" w:sz="4" w:space="0" w:color="auto"/>
            </w:tcBorders>
            <w:shd w:val="clear" w:color="auto" w:fill="FFFFFF" w:themeFill="background1"/>
            <w:vAlign w:val="center"/>
          </w:tcPr>
          <w:p w14:paraId="4102CE11" w14:textId="288695B2" w:rsidR="007B5103" w:rsidRPr="008C1ACA" w:rsidRDefault="00A15AC5" w:rsidP="007B5103">
            <w:pPr>
              <w:pStyle w:val="Texttabulky-sted"/>
            </w:pPr>
            <w:r w:rsidRPr="008C1ACA">
              <w:t>0</w:t>
            </w:r>
          </w:p>
        </w:tc>
      </w:tr>
      <w:tr w:rsidR="008C1ACA" w:rsidRPr="008C1ACA" w14:paraId="2D4270F8" w14:textId="77777777" w:rsidTr="008C1ACA">
        <w:trPr>
          <w:trHeight w:val="340"/>
          <w:jc w:val="center"/>
        </w:trPr>
        <w:tc>
          <w:tcPr>
            <w:tcW w:w="4339" w:type="pct"/>
            <w:tcBorders>
              <w:top w:val="dashed" w:sz="4" w:space="0" w:color="auto"/>
              <w:bottom w:val="dashed" w:sz="4" w:space="0" w:color="auto"/>
            </w:tcBorders>
            <w:vAlign w:val="center"/>
          </w:tcPr>
          <w:p w14:paraId="06D1459D" w14:textId="77777777" w:rsidR="007B5103" w:rsidRPr="008C1ACA" w:rsidRDefault="007B5103" w:rsidP="007B5103">
            <w:pPr>
              <w:pStyle w:val="Texttabulky"/>
              <w:numPr>
                <w:ilvl w:val="0"/>
                <w:numId w:val="19"/>
              </w:numPr>
              <w:tabs>
                <w:tab w:val="clear" w:pos="454"/>
                <w:tab w:val="left" w:pos="357"/>
              </w:tabs>
            </w:pPr>
            <w:r w:rsidRPr="008C1ACA">
              <w:t>Zlepšit režim ochrany významných krajinných prvků</w:t>
            </w:r>
          </w:p>
        </w:tc>
        <w:tc>
          <w:tcPr>
            <w:tcW w:w="661" w:type="pct"/>
            <w:tcBorders>
              <w:top w:val="dashed" w:sz="4" w:space="0" w:color="auto"/>
              <w:bottom w:val="dashed" w:sz="4" w:space="0" w:color="auto"/>
            </w:tcBorders>
            <w:shd w:val="clear" w:color="auto" w:fill="FFFFFF" w:themeFill="background1"/>
            <w:vAlign w:val="center"/>
          </w:tcPr>
          <w:p w14:paraId="25684C43" w14:textId="7F71E002" w:rsidR="007B5103" w:rsidRPr="008C1ACA" w:rsidRDefault="00A15AC5" w:rsidP="007B5103">
            <w:pPr>
              <w:pStyle w:val="Texttabulky-sted"/>
            </w:pPr>
            <w:r w:rsidRPr="008C1ACA">
              <w:t>0</w:t>
            </w:r>
          </w:p>
        </w:tc>
      </w:tr>
      <w:tr w:rsidR="008C1ACA" w:rsidRPr="008C1ACA" w14:paraId="5D041356" w14:textId="77777777" w:rsidTr="008C1ACA">
        <w:trPr>
          <w:trHeight w:val="340"/>
          <w:jc w:val="center"/>
        </w:trPr>
        <w:tc>
          <w:tcPr>
            <w:tcW w:w="4339" w:type="pct"/>
            <w:tcBorders>
              <w:top w:val="dashed" w:sz="4" w:space="0" w:color="auto"/>
            </w:tcBorders>
            <w:shd w:val="clear" w:color="auto" w:fill="auto"/>
            <w:vAlign w:val="center"/>
          </w:tcPr>
          <w:p w14:paraId="68F4B0A2" w14:textId="77777777" w:rsidR="007B5103" w:rsidRPr="008C1ACA" w:rsidRDefault="007B5103" w:rsidP="007B5103">
            <w:pPr>
              <w:pStyle w:val="Texttabulky"/>
              <w:numPr>
                <w:ilvl w:val="0"/>
                <w:numId w:val="20"/>
              </w:numPr>
              <w:tabs>
                <w:tab w:val="clear" w:pos="454"/>
                <w:tab w:val="left" w:pos="357"/>
              </w:tabs>
            </w:pPr>
            <w:r w:rsidRPr="008C1ACA">
              <w:t>Zvýšit propojenost krajiny</w:t>
            </w:r>
          </w:p>
        </w:tc>
        <w:tc>
          <w:tcPr>
            <w:tcW w:w="661" w:type="pct"/>
            <w:tcBorders>
              <w:top w:val="dashed" w:sz="4" w:space="0" w:color="auto"/>
            </w:tcBorders>
            <w:shd w:val="clear" w:color="auto" w:fill="FFFFFF" w:themeFill="background1"/>
            <w:vAlign w:val="center"/>
          </w:tcPr>
          <w:p w14:paraId="0E292F31" w14:textId="77777777" w:rsidR="007B5103" w:rsidRPr="008C1ACA" w:rsidRDefault="007B5103" w:rsidP="007B5103">
            <w:pPr>
              <w:pStyle w:val="Texttabulky-sted"/>
            </w:pPr>
            <w:r w:rsidRPr="008C1ACA">
              <w:t>0</w:t>
            </w:r>
          </w:p>
        </w:tc>
      </w:tr>
    </w:tbl>
    <w:p w14:paraId="0066AE5A"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5"/>
        <w:gridCol w:w="1245"/>
      </w:tblGrid>
      <w:tr w:rsidR="007B5103" w:rsidRPr="008C1ACA" w14:paraId="0584D22E" w14:textId="77777777" w:rsidTr="007B5103">
        <w:trPr>
          <w:tblHeader/>
          <w:jc w:val="center"/>
        </w:trPr>
        <w:tc>
          <w:tcPr>
            <w:tcW w:w="4313" w:type="pct"/>
            <w:vAlign w:val="center"/>
          </w:tcPr>
          <w:p w14:paraId="7E3B5994" w14:textId="77777777" w:rsidR="007B5103" w:rsidRPr="008C1ACA" w:rsidRDefault="007B5103" w:rsidP="007B5103">
            <w:pPr>
              <w:pStyle w:val="Zhlavtabulky2"/>
            </w:pPr>
            <w:r w:rsidRPr="008C1ACA">
              <w:t xml:space="preserve">Státní program ochrany přírody a krajiny ČR pro období 2020 – 2025 (2020) </w:t>
            </w:r>
          </w:p>
        </w:tc>
        <w:tc>
          <w:tcPr>
            <w:tcW w:w="687" w:type="pct"/>
            <w:shd w:val="clear" w:color="auto" w:fill="auto"/>
            <w:vAlign w:val="center"/>
          </w:tcPr>
          <w:p w14:paraId="45E88D62" w14:textId="77777777" w:rsidR="007B5103" w:rsidRPr="008C1ACA" w:rsidRDefault="007B5103" w:rsidP="007B5103">
            <w:pPr>
              <w:pStyle w:val="Zhlavtabulky2"/>
            </w:pPr>
            <w:r w:rsidRPr="008C1ACA">
              <w:t>Hodnocení vzájemných vazeb</w:t>
            </w:r>
          </w:p>
        </w:tc>
      </w:tr>
      <w:tr w:rsidR="007B5103" w:rsidRPr="008C1ACA" w14:paraId="6D6A1A63" w14:textId="77777777" w:rsidTr="007B5103">
        <w:trPr>
          <w:jc w:val="center"/>
        </w:trPr>
        <w:tc>
          <w:tcPr>
            <w:tcW w:w="4313" w:type="pct"/>
            <w:vAlign w:val="center"/>
          </w:tcPr>
          <w:p w14:paraId="537FDF90" w14:textId="77777777" w:rsidR="007B5103" w:rsidRPr="008C1ACA" w:rsidRDefault="007B5103" w:rsidP="007B5103">
            <w:pPr>
              <w:pStyle w:val="Texttabulky"/>
            </w:pPr>
            <w:r w:rsidRPr="008C1ACA">
              <w:t>Zvýšit množství příležitostí a zlepšit podmínky pro kontakt lidí s přírodou a krajinou</w:t>
            </w:r>
          </w:p>
        </w:tc>
        <w:tc>
          <w:tcPr>
            <w:tcW w:w="687" w:type="pct"/>
            <w:shd w:val="clear" w:color="auto" w:fill="auto"/>
            <w:vAlign w:val="center"/>
          </w:tcPr>
          <w:p w14:paraId="6BB081A2" w14:textId="77777777" w:rsidR="007B5103" w:rsidRPr="008C1ACA" w:rsidRDefault="007B5103" w:rsidP="007B5103">
            <w:pPr>
              <w:pStyle w:val="Texttabulky-sted"/>
            </w:pPr>
            <w:r w:rsidRPr="008C1ACA">
              <w:t>0</w:t>
            </w:r>
          </w:p>
        </w:tc>
      </w:tr>
      <w:tr w:rsidR="007B5103" w:rsidRPr="008C1ACA" w14:paraId="7810295E" w14:textId="77777777" w:rsidTr="007B5103">
        <w:trPr>
          <w:jc w:val="center"/>
        </w:trPr>
        <w:tc>
          <w:tcPr>
            <w:tcW w:w="4313" w:type="pct"/>
            <w:vAlign w:val="center"/>
          </w:tcPr>
          <w:p w14:paraId="1A832F98" w14:textId="77777777" w:rsidR="007B5103" w:rsidRPr="008C1ACA" w:rsidRDefault="007B5103" w:rsidP="007B5103">
            <w:pPr>
              <w:pStyle w:val="Texttabulky"/>
            </w:pPr>
            <w:r w:rsidRPr="008C1ACA">
              <w:t>Získat podporu vlastníků a uživatelů pozemků pro ochranu přírody a krajiny</w:t>
            </w:r>
          </w:p>
        </w:tc>
        <w:tc>
          <w:tcPr>
            <w:tcW w:w="687" w:type="pct"/>
            <w:shd w:val="clear" w:color="auto" w:fill="auto"/>
            <w:vAlign w:val="center"/>
          </w:tcPr>
          <w:p w14:paraId="35C595CA" w14:textId="77777777" w:rsidR="007B5103" w:rsidRPr="008C1ACA" w:rsidRDefault="007B5103" w:rsidP="007B5103">
            <w:pPr>
              <w:pStyle w:val="Texttabulky-sted"/>
            </w:pPr>
            <w:r w:rsidRPr="008C1ACA">
              <w:t>0</w:t>
            </w:r>
          </w:p>
        </w:tc>
      </w:tr>
    </w:tbl>
    <w:p w14:paraId="1F0FE3D3"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7B5103" w:rsidRPr="008C1ACA" w14:paraId="54C5DF83" w14:textId="77777777" w:rsidTr="00176981">
        <w:trPr>
          <w:tblHeader/>
          <w:jc w:val="center"/>
        </w:trPr>
        <w:tc>
          <w:tcPr>
            <w:tcW w:w="4339" w:type="pct"/>
            <w:tcBorders>
              <w:bottom w:val="single" w:sz="4" w:space="0" w:color="auto"/>
            </w:tcBorders>
            <w:vAlign w:val="center"/>
          </w:tcPr>
          <w:p w14:paraId="0DBD56BE" w14:textId="77777777" w:rsidR="007B5103" w:rsidRPr="008C1ACA" w:rsidRDefault="007B5103" w:rsidP="007B5103">
            <w:pPr>
              <w:pStyle w:val="Zhlavtabulky2"/>
            </w:pPr>
            <w:r w:rsidRPr="008C1ACA">
              <w:t>Aktualizace národního programu snižování emisí ČR (2019)</w:t>
            </w:r>
          </w:p>
        </w:tc>
        <w:tc>
          <w:tcPr>
            <w:tcW w:w="661" w:type="pct"/>
            <w:tcBorders>
              <w:bottom w:val="single" w:sz="4" w:space="0" w:color="auto"/>
            </w:tcBorders>
            <w:vAlign w:val="center"/>
          </w:tcPr>
          <w:p w14:paraId="33B57E95" w14:textId="77777777" w:rsidR="007B5103" w:rsidRPr="008C1ACA" w:rsidRDefault="007B5103" w:rsidP="007B5103">
            <w:pPr>
              <w:pStyle w:val="Zhlavtabulky2"/>
            </w:pPr>
            <w:r w:rsidRPr="008C1ACA">
              <w:t>Hodnocení vzájemných vazeb</w:t>
            </w:r>
          </w:p>
        </w:tc>
      </w:tr>
      <w:tr w:rsidR="007B5103" w:rsidRPr="008C1ACA" w14:paraId="55AB3816" w14:textId="77777777" w:rsidTr="00176981">
        <w:trPr>
          <w:trHeight w:val="348"/>
          <w:jc w:val="center"/>
        </w:trPr>
        <w:tc>
          <w:tcPr>
            <w:tcW w:w="4339" w:type="pct"/>
            <w:tcBorders>
              <w:bottom w:val="nil"/>
            </w:tcBorders>
            <w:vAlign w:val="center"/>
          </w:tcPr>
          <w:p w14:paraId="461C8612" w14:textId="77777777" w:rsidR="007B5103" w:rsidRPr="008C1ACA" w:rsidRDefault="007B5103" w:rsidP="007B5103">
            <w:pPr>
              <w:pStyle w:val="Texttabulky"/>
            </w:pPr>
            <w:r w:rsidRPr="008C1ACA">
              <w:t>Hlavní specifické cíle:</w:t>
            </w:r>
          </w:p>
        </w:tc>
        <w:tc>
          <w:tcPr>
            <w:tcW w:w="661" w:type="pct"/>
            <w:tcBorders>
              <w:bottom w:val="nil"/>
            </w:tcBorders>
            <w:vAlign w:val="center"/>
          </w:tcPr>
          <w:p w14:paraId="4F504671" w14:textId="77777777" w:rsidR="007B5103" w:rsidRPr="008C1ACA" w:rsidRDefault="007B5103" w:rsidP="007B5103">
            <w:pPr>
              <w:pStyle w:val="Texttabulky-sted"/>
            </w:pPr>
          </w:p>
        </w:tc>
      </w:tr>
      <w:tr w:rsidR="007B5103" w:rsidRPr="008C1ACA" w14:paraId="6818714C" w14:textId="77777777" w:rsidTr="00176981">
        <w:trPr>
          <w:trHeight w:val="828"/>
          <w:jc w:val="center"/>
        </w:trPr>
        <w:tc>
          <w:tcPr>
            <w:tcW w:w="4339" w:type="pct"/>
            <w:tcBorders>
              <w:top w:val="nil"/>
              <w:bottom w:val="dashed" w:sz="4" w:space="0" w:color="auto"/>
            </w:tcBorders>
            <w:vAlign w:val="center"/>
          </w:tcPr>
          <w:p w14:paraId="2493986F" w14:textId="77777777" w:rsidR="007B5103" w:rsidRPr="008C1ACA" w:rsidRDefault="007B5103" w:rsidP="007B5103">
            <w:pPr>
              <w:pStyle w:val="Texttabulky"/>
              <w:numPr>
                <w:ilvl w:val="0"/>
                <w:numId w:val="21"/>
              </w:numPr>
              <w:tabs>
                <w:tab w:val="left" w:pos="357"/>
              </w:tabs>
            </w:pPr>
            <w:r w:rsidRPr="008C1ACA">
              <w:t>Plnění národních závazků ke snížení emisí stanovených pro roky 2020, 2025 a 2030 v souladu se směrnicí Evropského parlamentu a Rady (EU) 2016/2284 ze dne 14. prosince 2016 o snížení národních emisí některých látek znečišťujících ovzduší</w:t>
            </w:r>
          </w:p>
        </w:tc>
        <w:tc>
          <w:tcPr>
            <w:tcW w:w="661" w:type="pct"/>
            <w:tcBorders>
              <w:top w:val="nil"/>
              <w:bottom w:val="dashed" w:sz="4" w:space="0" w:color="auto"/>
            </w:tcBorders>
            <w:vAlign w:val="center"/>
          </w:tcPr>
          <w:p w14:paraId="4D4B9824" w14:textId="77777777" w:rsidR="007B5103" w:rsidRPr="008C1ACA" w:rsidRDefault="007B5103" w:rsidP="007B5103">
            <w:pPr>
              <w:pStyle w:val="Texttabulky-sted"/>
            </w:pPr>
            <w:r w:rsidRPr="008C1ACA">
              <w:t>0</w:t>
            </w:r>
          </w:p>
        </w:tc>
      </w:tr>
      <w:tr w:rsidR="007B5103" w:rsidRPr="008C1ACA" w14:paraId="0BE4A6FC" w14:textId="77777777" w:rsidTr="00176981">
        <w:trPr>
          <w:trHeight w:val="444"/>
          <w:jc w:val="center"/>
        </w:trPr>
        <w:tc>
          <w:tcPr>
            <w:tcW w:w="4339" w:type="pct"/>
            <w:tcBorders>
              <w:top w:val="dashed" w:sz="4" w:space="0" w:color="auto"/>
            </w:tcBorders>
            <w:vAlign w:val="center"/>
          </w:tcPr>
          <w:p w14:paraId="0CBF50BF" w14:textId="77777777" w:rsidR="007B5103" w:rsidRPr="008C1ACA" w:rsidRDefault="007B5103" w:rsidP="007B5103">
            <w:pPr>
              <w:pStyle w:val="Texttabulky"/>
              <w:numPr>
                <w:ilvl w:val="0"/>
                <w:numId w:val="21"/>
              </w:numPr>
              <w:tabs>
                <w:tab w:val="left" w:pos="357"/>
              </w:tabs>
            </w:pPr>
            <w:r w:rsidRPr="008C1ACA">
              <w:t>Dosažení národního cíle snížení expozice pro suspendované částice PM</w:t>
            </w:r>
            <w:r w:rsidRPr="008C1ACA">
              <w:rPr>
                <w:vertAlign w:val="subscript"/>
              </w:rPr>
              <w:t>2.5</w:t>
            </w:r>
          </w:p>
        </w:tc>
        <w:tc>
          <w:tcPr>
            <w:tcW w:w="661" w:type="pct"/>
            <w:tcBorders>
              <w:top w:val="dashed" w:sz="4" w:space="0" w:color="auto"/>
            </w:tcBorders>
            <w:vAlign w:val="center"/>
          </w:tcPr>
          <w:p w14:paraId="22896497" w14:textId="77777777" w:rsidR="007B5103" w:rsidRPr="008C1ACA" w:rsidRDefault="007B5103" w:rsidP="007B5103">
            <w:pPr>
              <w:pStyle w:val="Texttabulky-sted"/>
            </w:pPr>
            <w:r w:rsidRPr="008C1ACA">
              <w:t>0</w:t>
            </w:r>
          </w:p>
        </w:tc>
      </w:tr>
      <w:tr w:rsidR="007B5103" w:rsidRPr="008C1ACA" w14:paraId="33D8499D" w14:textId="77777777" w:rsidTr="00176981">
        <w:trPr>
          <w:trHeight w:val="344"/>
          <w:jc w:val="center"/>
        </w:trPr>
        <w:tc>
          <w:tcPr>
            <w:tcW w:w="4339" w:type="pct"/>
            <w:tcBorders>
              <w:bottom w:val="dashed" w:sz="4" w:space="0" w:color="auto"/>
            </w:tcBorders>
            <w:vAlign w:val="center"/>
          </w:tcPr>
          <w:p w14:paraId="5DE6D8E1" w14:textId="77777777" w:rsidR="007B5103" w:rsidRPr="008C1ACA" w:rsidRDefault="007B5103" w:rsidP="00176981">
            <w:pPr>
              <w:pStyle w:val="Texttabulky"/>
              <w:keepNext/>
            </w:pPr>
            <w:r w:rsidRPr="008C1ACA">
              <w:t>Další specifické cíle:</w:t>
            </w:r>
          </w:p>
        </w:tc>
        <w:tc>
          <w:tcPr>
            <w:tcW w:w="661" w:type="pct"/>
            <w:tcBorders>
              <w:bottom w:val="dashed" w:sz="4" w:space="0" w:color="auto"/>
            </w:tcBorders>
            <w:vAlign w:val="center"/>
          </w:tcPr>
          <w:p w14:paraId="7C1B0694" w14:textId="77777777" w:rsidR="007B5103" w:rsidRPr="008C1ACA" w:rsidRDefault="007B5103" w:rsidP="00176981">
            <w:pPr>
              <w:pStyle w:val="Texttabulky-sted"/>
              <w:keepNext/>
            </w:pPr>
            <w:r w:rsidRPr="008C1ACA">
              <w:t>0</w:t>
            </w:r>
          </w:p>
        </w:tc>
      </w:tr>
      <w:tr w:rsidR="007B5103" w:rsidRPr="008C1ACA" w14:paraId="032CD98D" w14:textId="77777777" w:rsidTr="00176981">
        <w:trPr>
          <w:trHeight w:val="556"/>
          <w:jc w:val="center"/>
        </w:trPr>
        <w:tc>
          <w:tcPr>
            <w:tcW w:w="4339" w:type="pct"/>
            <w:tcBorders>
              <w:top w:val="dashed" w:sz="4" w:space="0" w:color="auto"/>
              <w:bottom w:val="dashed" w:sz="4" w:space="0" w:color="auto"/>
            </w:tcBorders>
            <w:vAlign w:val="center"/>
          </w:tcPr>
          <w:p w14:paraId="0B8CCA9B" w14:textId="77777777" w:rsidR="007B5103" w:rsidRPr="008C1ACA" w:rsidRDefault="007B5103" w:rsidP="00176981">
            <w:pPr>
              <w:pStyle w:val="Texttabulky"/>
              <w:keepNext/>
              <w:numPr>
                <w:ilvl w:val="0"/>
                <w:numId w:val="22"/>
              </w:numPr>
              <w:tabs>
                <w:tab w:val="left" w:pos="357"/>
              </w:tabs>
            </w:pPr>
            <w:r w:rsidRPr="008C1ACA">
              <w:t>Vytvořit na národní úrovni podmínky k dosažení a udržení platných imisních limitů stanovených v příloze I zákona č. 201/2012 Sb., o ochraně ovzduší, v platném znění.</w:t>
            </w:r>
          </w:p>
        </w:tc>
        <w:tc>
          <w:tcPr>
            <w:tcW w:w="661" w:type="pct"/>
            <w:tcBorders>
              <w:top w:val="dashed" w:sz="4" w:space="0" w:color="auto"/>
              <w:bottom w:val="dashed" w:sz="4" w:space="0" w:color="auto"/>
            </w:tcBorders>
            <w:vAlign w:val="center"/>
          </w:tcPr>
          <w:p w14:paraId="3345431F" w14:textId="77777777" w:rsidR="007B5103" w:rsidRPr="008C1ACA" w:rsidRDefault="007B5103" w:rsidP="00176981">
            <w:pPr>
              <w:pStyle w:val="Texttabulky-sted"/>
              <w:keepNext/>
            </w:pPr>
            <w:r w:rsidRPr="008C1ACA">
              <w:t>0</w:t>
            </w:r>
          </w:p>
        </w:tc>
      </w:tr>
      <w:tr w:rsidR="007B5103" w:rsidRPr="008C1ACA" w14:paraId="34763A70" w14:textId="77777777" w:rsidTr="00176981">
        <w:trPr>
          <w:trHeight w:val="744"/>
          <w:jc w:val="center"/>
        </w:trPr>
        <w:tc>
          <w:tcPr>
            <w:tcW w:w="4339" w:type="pct"/>
            <w:tcBorders>
              <w:top w:val="dashed" w:sz="4" w:space="0" w:color="auto"/>
              <w:bottom w:val="dashed" w:sz="4" w:space="0" w:color="auto"/>
            </w:tcBorders>
            <w:vAlign w:val="center"/>
          </w:tcPr>
          <w:p w14:paraId="6AA2AF2A" w14:textId="77777777" w:rsidR="007B5103" w:rsidRPr="008C1ACA" w:rsidRDefault="007B5103" w:rsidP="007B5103">
            <w:pPr>
              <w:pStyle w:val="Texttabulky"/>
              <w:numPr>
                <w:ilvl w:val="0"/>
                <w:numId w:val="22"/>
              </w:numPr>
              <w:tabs>
                <w:tab w:val="left" w:pos="357"/>
              </w:tabs>
            </w:pPr>
            <w:r w:rsidRPr="008C1ACA">
              <w:t>Vytvořit na národní úrovni podmínky pro dosažení a udržení snížení výměry ekosystémů s nadkritickou depozicí dusíku z hlediska eutrofizace do roku 2030 o 28 % oproti roku 2005.</w:t>
            </w:r>
          </w:p>
        </w:tc>
        <w:tc>
          <w:tcPr>
            <w:tcW w:w="661" w:type="pct"/>
            <w:tcBorders>
              <w:top w:val="dashed" w:sz="4" w:space="0" w:color="auto"/>
              <w:bottom w:val="dashed" w:sz="4" w:space="0" w:color="auto"/>
            </w:tcBorders>
            <w:vAlign w:val="center"/>
          </w:tcPr>
          <w:p w14:paraId="7E26E042" w14:textId="77777777" w:rsidR="007B5103" w:rsidRPr="008C1ACA" w:rsidRDefault="007B5103" w:rsidP="007B5103">
            <w:pPr>
              <w:pStyle w:val="Texttabulky-sted"/>
            </w:pPr>
            <w:r w:rsidRPr="008C1ACA">
              <w:t>0</w:t>
            </w:r>
          </w:p>
        </w:tc>
      </w:tr>
      <w:tr w:rsidR="007B5103" w:rsidRPr="008C1ACA" w14:paraId="5D303007" w14:textId="77777777" w:rsidTr="00176981">
        <w:trPr>
          <w:trHeight w:val="636"/>
          <w:jc w:val="center"/>
        </w:trPr>
        <w:tc>
          <w:tcPr>
            <w:tcW w:w="4339" w:type="pct"/>
            <w:tcBorders>
              <w:top w:val="dashed" w:sz="4" w:space="0" w:color="auto"/>
              <w:bottom w:val="dashed" w:sz="4" w:space="0" w:color="auto"/>
            </w:tcBorders>
            <w:vAlign w:val="center"/>
          </w:tcPr>
          <w:p w14:paraId="36ACBB45" w14:textId="77777777" w:rsidR="007B5103" w:rsidRPr="008C1ACA" w:rsidRDefault="007B5103" w:rsidP="007B5103">
            <w:pPr>
              <w:pStyle w:val="Texttabulky"/>
              <w:numPr>
                <w:ilvl w:val="0"/>
                <w:numId w:val="22"/>
              </w:numPr>
              <w:tabs>
                <w:tab w:val="clear" w:pos="454"/>
                <w:tab w:val="left" w:pos="357"/>
              </w:tabs>
            </w:pPr>
            <w:r w:rsidRPr="008C1ACA">
              <w:t>Vytvořit na národní úrovni podmínky k dosažení a udržení snížení výměry lesů s nadkritickou kyselou depozicí do roku 2030 o 77 % oproti roku 2005.</w:t>
            </w:r>
          </w:p>
        </w:tc>
        <w:tc>
          <w:tcPr>
            <w:tcW w:w="661" w:type="pct"/>
            <w:tcBorders>
              <w:top w:val="dashed" w:sz="4" w:space="0" w:color="auto"/>
              <w:bottom w:val="dashed" w:sz="4" w:space="0" w:color="auto"/>
            </w:tcBorders>
            <w:vAlign w:val="center"/>
          </w:tcPr>
          <w:p w14:paraId="1B992514" w14:textId="77777777" w:rsidR="007B5103" w:rsidRPr="008C1ACA" w:rsidRDefault="007B5103" w:rsidP="007B5103">
            <w:pPr>
              <w:pStyle w:val="Texttabulky-sted"/>
            </w:pPr>
            <w:r w:rsidRPr="008C1ACA">
              <w:t>0</w:t>
            </w:r>
          </w:p>
        </w:tc>
      </w:tr>
      <w:tr w:rsidR="007B5103" w:rsidRPr="008C1ACA" w14:paraId="3E87BF91" w14:textId="77777777" w:rsidTr="00176981">
        <w:trPr>
          <w:trHeight w:val="326"/>
          <w:jc w:val="center"/>
        </w:trPr>
        <w:tc>
          <w:tcPr>
            <w:tcW w:w="4339" w:type="pct"/>
            <w:tcBorders>
              <w:top w:val="dashed" w:sz="4" w:space="0" w:color="auto"/>
              <w:bottom w:val="single" w:sz="4" w:space="0" w:color="auto"/>
            </w:tcBorders>
            <w:vAlign w:val="center"/>
          </w:tcPr>
          <w:p w14:paraId="1CAF6C7D" w14:textId="77777777" w:rsidR="007B5103" w:rsidRPr="008C1ACA" w:rsidRDefault="007B5103" w:rsidP="007B5103">
            <w:pPr>
              <w:pStyle w:val="Texttabulky"/>
              <w:numPr>
                <w:ilvl w:val="0"/>
                <w:numId w:val="22"/>
              </w:numPr>
              <w:tabs>
                <w:tab w:val="left" w:pos="357"/>
              </w:tabs>
            </w:pPr>
            <w:r w:rsidRPr="008C1ACA">
              <w:t>Vytvořit na národní úrovni podmínky k dosažení směrných cílových hodnot zátěže ozónem pro ochranu lidského zdraví a pro ochranu úrody a vegetace</w:t>
            </w:r>
          </w:p>
        </w:tc>
        <w:tc>
          <w:tcPr>
            <w:tcW w:w="661" w:type="pct"/>
            <w:tcBorders>
              <w:top w:val="dashed" w:sz="4" w:space="0" w:color="auto"/>
              <w:bottom w:val="single" w:sz="4" w:space="0" w:color="auto"/>
            </w:tcBorders>
            <w:vAlign w:val="center"/>
          </w:tcPr>
          <w:p w14:paraId="10E1B920" w14:textId="77777777" w:rsidR="007B5103" w:rsidRPr="008C1ACA" w:rsidRDefault="007B5103" w:rsidP="007B5103">
            <w:pPr>
              <w:pStyle w:val="Texttabulky-sted"/>
            </w:pPr>
            <w:r w:rsidRPr="008C1ACA">
              <w:t>0</w:t>
            </w:r>
          </w:p>
        </w:tc>
      </w:tr>
    </w:tbl>
    <w:p w14:paraId="78CCE754"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7B5103" w:rsidRPr="008C1ACA" w14:paraId="3CFB451F" w14:textId="77777777" w:rsidTr="007B5103">
        <w:trPr>
          <w:tblHeader/>
          <w:jc w:val="center"/>
        </w:trPr>
        <w:tc>
          <w:tcPr>
            <w:tcW w:w="4339" w:type="pct"/>
            <w:shd w:val="clear" w:color="auto" w:fill="auto"/>
            <w:vAlign w:val="center"/>
          </w:tcPr>
          <w:p w14:paraId="67D3708F" w14:textId="77777777" w:rsidR="007B5103" w:rsidRPr="008C1ACA" w:rsidRDefault="007B5103" w:rsidP="007B5103">
            <w:pPr>
              <w:pStyle w:val="Zhlavtabulky2"/>
            </w:pPr>
            <w:r w:rsidRPr="008C1ACA">
              <w:t>Státní energetická koncepce 2015-2040 (2015)</w:t>
            </w:r>
          </w:p>
        </w:tc>
        <w:tc>
          <w:tcPr>
            <w:tcW w:w="661" w:type="pct"/>
            <w:shd w:val="clear" w:color="auto" w:fill="auto"/>
            <w:vAlign w:val="center"/>
          </w:tcPr>
          <w:p w14:paraId="3591FF48" w14:textId="77777777" w:rsidR="007B5103" w:rsidRPr="008C1ACA" w:rsidRDefault="007B5103" w:rsidP="007B5103">
            <w:pPr>
              <w:pStyle w:val="Zhlavtabulky2"/>
            </w:pPr>
            <w:r w:rsidRPr="008C1ACA">
              <w:t>Hodnocení vzájemných vazeb</w:t>
            </w:r>
          </w:p>
        </w:tc>
      </w:tr>
      <w:tr w:rsidR="007B5103" w:rsidRPr="008C1ACA" w14:paraId="7C460182" w14:textId="77777777" w:rsidTr="007B5103">
        <w:trPr>
          <w:jc w:val="center"/>
        </w:trPr>
        <w:tc>
          <w:tcPr>
            <w:tcW w:w="4339" w:type="pct"/>
            <w:shd w:val="clear" w:color="auto" w:fill="auto"/>
            <w:vAlign w:val="center"/>
          </w:tcPr>
          <w:p w14:paraId="0E97998C" w14:textId="77777777" w:rsidR="007B5103" w:rsidRPr="008C1ACA" w:rsidRDefault="007B5103" w:rsidP="007B5103">
            <w:pPr>
              <w:pStyle w:val="Texttabulky"/>
            </w:pPr>
            <w:r w:rsidRPr="008C1ACA">
              <w:t>Zajištění soběstačnosti ve výrobě elektřiny, založené zejména na vyspělých konvenčních technologiích s vysokou účinností přeměny a s narůstajícím podílem obnovitelných a druhotných zdrojů.</w:t>
            </w:r>
          </w:p>
        </w:tc>
        <w:tc>
          <w:tcPr>
            <w:tcW w:w="661" w:type="pct"/>
            <w:shd w:val="clear" w:color="auto" w:fill="auto"/>
            <w:vAlign w:val="center"/>
          </w:tcPr>
          <w:p w14:paraId="68EA36D2" w14:textId="77777777" w:rsidR="007B5103" w:rsidRPr="008C1ACA" w:rsidRDefault="007B5103" w:rsidP="007B5103">
            <w:pPr>
              <w:pStyle w:val="Texttabulky-sted"/>
            </w:pPr>
            <w:r w:rsidRPr="008C1ACA">
              <w:t>0</w:t>
            </w:r>
          </w:p>
        </w:tc>
      </w:tr>
      <w:tr w:rsidR="007B5103" w:rsidRPr="008C1ACA" w14:paraId="5B862307" w14:textId="77777777" w:rsidTr="007B5103">
        <w:trPr>
          <w:jc w:val="center"/>
        </w:trPr>
        <w:tc>
          <w:tcPr>
            <w:tcW w:w="4339" w:type="pct"/>
            <w:shd w:val="clear" w:color="auto" w:fill="auto"/>
            <w:vAlign w:val="center"/>
          </w:tcPr>
          <w:p w14:paraId="24B4D5A9" w14:textId="77777777" w:rsidR="007B5103" w:rsidRPr="008C1ACA" w:rsidRDefault="007B5103" w:rsidP="007B5103">
            <w:pPr>
              <w:pStyle w:val="Texttabulky"/>
            </w:pPr>
            <w:r w:rsidRPr="008C1ACA">
              <w:t>Udržení co největšího rozsahu soustav zásobování teplem s významným podílem domácího spalovaného uhlí s vysokou účinností a v případě nízko-účinných, zastaralých zdrojů postupný přechod od spalování hnědého uhlí k jiným palivům.</w:t>
            </w:r>
          </w:p>
        </w:tc>
        <w:tc>
          <w:tcPr>
            <w:tcW w:w="661" w:type="pct"/>
            <w:shd w:val="clear" w:color="auto" w:fill="auto"/>
            <w:vAlign w:val="center"/>
          </w:tcPr>
          <w:p w14:paraId="48756A91" w14:textId="77777777" w:rsidR="007B5103" w:rsidRPr="008C1ACA" w:rsidRDefault="007B5103" w:rsidP="007B5103">
            <w:pPr>
              <w:pStyle w:val="Texttabulky-sted"/>
            </w:pPr>
            <w:r w:rsidRPr="008C1ACA">
              <w:t>0</w:t>
            </w:r>
          </w:p>
        </w:tc>
      </w:tr>
      <w:tr w:rsidR="007B5103" w:rsidRPr="008C1ACA" w14:paraId="46F71E0A" w14:textId="77777777" w:rsidTr="007B5103">
        <w:trPr>
          <w:jc w:val="center"/>
        </w:trPr>
        <w:tc>
          <w:tcPr>
            <w:tcW w:w="4339" w:type="pct"/>
            <w:shd w:val="clear" w:color="auto" w:fill="auto"/>
            <w:vAlign w:val="center"/>
          </w:tcPr>
          <w:p w14:paraId="43FAA207" w14:textId="77777777" w:rsidR="007B5103" w:rsidRPr="008C1ACA" w:rsidRDefault="007B5103" w:rsidP="007B5103">
            <w:pPr>
              <w:pStyle w:val="Texttabulky"/>
            </w:pPr>
            <w:r w:rsidRPr="008C1ACA">
              <w:t>Významné zvýšení využití odpadů v zařízeních na energetické využívání odpadů s cílem dosáhnout až 100 % využití spalitelné složky odpadů po jejich vytřídění do roku 2024.</w:t>
            </w:r>
          </w:p>
        </w:tc>
        <w:tc>
          <w:tcPr>
            <w:tcW w:w="661" w:type="pct"/>
            <w:shd w:val="clear" w:color="auto" w:fill="auto"/>
            <w:vAlign w:val="center"/>
          </w:tcPr>
          <w:p w14:paraId="0126C242" w14:textId="77777777" w:rsidR="007B5103" w:rsidRPr="008C1ACA" w:rsidRDefault="007B5103" w:rsidP="007B5103">
            <w:pPr>
              <w:pStyle w:val="Texttabulky-sted"/>
            </w:pPr>
            <w:r w:rsidRPr="008C1ACA">
              <w:t>0</w:t>
            </w:r>
          </w:p>
        </w:tc>
      </w:tr>
      <w:tr w:rsidR="007B5103" w:rsidRPr="008C1ACA" w14:paraId="3D0BA125" w14:textId="77777777" w:rsidTr="007B5103">
        <w:trPr>
          <w:jc w:val="center"/>
        </w:trPr>
        <w:tc>
          <w:tcPr>
            <w:tcW w:w="4339" w:type="pct"/>
            <w:shd w:val="clear" w:color="auto" w:fill="auto"/>
            <w:vAlign w:val="center"/>
          </w:tcPr>
          <w:p w14:paraId="11484B17" w14:textId="77777777" w:rsidR="007B5103" w:rsidRPr="008C1ACA" w:rsidRDefault="007B5103" w:rsidP="007B5103">
            <w:pPr>
              <w:pStyle w:val="Texttabulky"/>
            </w:pPr>
            <w:r w:rsidRPr="008C1ACA">
              <w:t>Rozvoj zdrojů na zemní plyn ve zdrojích o menších výkonech a v mikrokogeneraci, ve špičkových či záložních zdrojích a omezeně i paroplynových elektráren s vysokou účinností a s podílem výkonu v zemním plynu do 15 % celkového instalovaného výkonu.</w:t>
            </w:r>
          </w:p>
        </w:tc>
        <w:tc>
          <w:tcPr>
            <w:tcW w:w="661" w:type="pct"/>
            <w:shd w:val="clear" w:color="auto" w:fill="auto"/>
            <w:vAlign w:val="center"/>
          </w:tcPr>
          <w:p w14:paraId="1D756E0D" w14:textId="77777777" w:rsidR="007B5103" w:rsidRPr="008C1ACA" w:rsidRDefault="007B5103" w:rsidP="007B5103">
            <w:pPr>
              <w:pStyle w:val="Texttabulky-sted"/>
            </w:pPr>
            <w:r w:rsidRPr="008C1ACA">
              <w:t>0</w:t>
            </w:r>
          </w:p>
        </w:tc>
      </w:tr>
      <w:tr w:rsidR="007B5103" w:rsidRPr="008C1ACA" w14:paraId="1524CDFC" w14:textId="77777777" w:rsidTr="007B5103">
        <w:trPr>
          <w:jc w:val="center"/>
        </w:trPr>
        <w:tc>
          <w:tcPr>
            <w:tcW w:w="4339" w:type="pct"/>
            <w:shd w:val="clear" w:color="auto" w:fill="auto"/>
            <w:vAlign w:val="center"/>
          </w:tcPr>
          <w:p w14:paraId="0231D9AB" w14:textId="77777777" w:rsidR="007B5103" w:rsidRPr="008C1ACA" w:rsidRDefault="007B5103" w:rsidP="007B5103">
            <w:pPr>
              <w:pStyle w:val="Texttabulky"/>
            </w:pPr>
            <w:r w:rsidRPr="008C1ACA">
              <w:t>Snižovat energetickou náročnost budov, tzn. plnit požadavky na energetickou náročnost budovy podle zákona o hospodaření energií.</w:t>
            </w:r>
          </w:p>
        </w:tc>
        <w:tc>
          <w:tcPr>
            <w:tcW w:w="661" w:type="pct"/>
            <w:shd w:val="clear" w:color="auto" w:fill="auto"/>
            <w:vAlign w:val="center"/>
          </w:tcPr>
          <w:p w14:paraId="4D7824B3" w14:textId="77777777" w:rsidR="007B5103" w:rsidRPr="008C1ACA" w:rsidRDefault="007B5103" w:rsidP="007B5103">
            <w:pPr>
              <w:pStyle w:val="Texttabulky-sted"/>
            </w:pPr>
            <w:r w:rsidRPr="008C1ACA">
              <w:t>0</w:t>
            </w:r>
          </w:p>
        </w:tc>
      </w:tr>
      <w:tr w:rsidR="007B5103" w:rsidRPr="008C1ACA" w14:paraId="55283FDA" w14:textId="77777777" w:rsidTr="007B5103">
        <w:trPr>
          <w:jc w:val="center"/>
        </w:trPr>
        <w:tc>
          <w:tcPr>
            <w:tcW w:w="4339" w:type="pct"/>
            <w:shd w:val="clear" w:color="auto" w:fill="auto"/>
            <w:vAlign w:val="center"/>
          </w:tcPr>
          <w:p w14:paraId="3FFEF6B1" w14:textId="77777777" w:rsidR="007B5103" w:rsidRPr="008C1ACA" w:rsidRDefault="007B5103" w:rsidP="007B5103">
            <w:pPr>
              <w:pStyle w:val="Texttabulky"/>
            </w:pPr>
            <w:r w:rsidRPr="008C1ACA">
              <w:t>Zajišťovat renovace rezidenčních budov minimálně v souladu se scénářem č. 3 Strategie renovace budov.</w:t>
            </w:r>
          </w:p>
        </w:tc>
        <w:tc>
          <w:tcPr>
            <w:tcW w:w="661" w:type="pct"/>
            <w:shd w:val="clear" w:color="auto" w:fill="auto"/>
            <w:vAlign w:val="center"/>
          </w:tcPr>
          <w:p w14:paraId="334ABC58" w14:textId="77777777" w:rsidR="007B5103" w:rsidRPr="008C1ACA" w:rsidRDefault="007B5103" w:rsidP="007B5103">
            <w:pPr>
              <w:pStyle w:val="Texttabulky-sted"/>
            </w:pPr>
            <w:r w:rsidRPr="008C1ACA">
              <w:t>0</w:t>
            </w:r>
          </w:p>
        </w:tc>
      </w:tr>
      <w:tr w:rsidR="007B5103" w:rsidRPr="008C1ACA" w14:paraId="2A45D53C" w14:textId="77777777" w:rsidTr="007B5103">
        <w:trPr>
          <w:jc w:val="center"/>
        </w:trPr>
        <w:tc>
          <w:tcPr>
            <w:tcW w:w="4339" w:type="pct"/>
            <w:shd w:val="clear" w:color="auto" w:fill="auto"/>
            <w:vAlign w:val="center"/>
          </w:tcPr>
          <w:p w14:paraId="04267DC4" w14:textId="77777777" w:rsidR="007B5103" w:rsidRPr="008C1ACA" w:rsidRDefault="007B5103" w:rsidP="007B5103">
            <w:pPr>
              <w:pStyle w:val="Texttabulky"/>
            </w:pPr>
            <w:r w:rsidRPr="008C1ACA">
              <w:t>Realizovat energetické úspory budov ústředních institucí podle článku 5 směrnice o energetické účinnosti.</w:t>
            </w:r>
          </w:p>
        </w:tc>
        <w:tc>
          <w:tcPr>
            <w:tcW w:w="661" w:type="pct"/>
            <w:shd w:val="clear" w:color="auto" w:fill="auto"/>
            <w:vAlign w:val="center"/>
          </w:tcPr>
          <w:p w14:paraId="53B38D70" w14:textId="77777777" w:rsidR="007B5103" w:rsidRPr="008C1ACA" w:rsidRDefault="007B5103" w:rsidP="007B5103">
            <w:pPr>
              <w:pStyle w:val="Texttabulky-sted"/>
            </w:pPr>
            <w:r w:rsidRPr="008C1ACA">
              <w:t>0</w:t>
            </w:r>
          </w:p>
        </w:tc>
      </w:tr>
      <w:tr w:rsidR="007B5103" w:rsidRPr="008C1ACA" w14:paraId="6C46AC34" w14:textId="77777777" w:rsidTr="007B5103">
        <w:trPr>
          <w:jc w:val="center"/>
        </w:trPr>
        <w:tc>
          <w:tcPr>
            <w:tcW w:w="4339" w:type="pct"/>
            <w:shd w:val="clear" w:color="auto" w:fill="auto"/>
            <w:vAlign w:val="center"/>
          </w:tcPr>
          <w:p w14:paraId="54122694" w14:textId="77777777" w:rsidR="007B5103" w:rsidRPr="008C1ACA" w:rsidRDefault="007B5103" w:rsidP="007B5103">
            <w:pPr>
              <w:pStyle w:val="Texttabulky"/>
            </w:pPr>
            <w:r w:rsidRPr="008C1ACA">
              <w:t>Snižovat energetickou náročnost budov v průmyslu.</w:t>
            </w:r>
          </w:p>
        </w:tc>
        <w:tc>
          <w:tcPr>
            <w:tcW w:w="661" w:type="pct"/>
            <w:shd w:val="clear" w:color="auto" w:fill="auto"/>
            <w:vAlign w:val="center"/>
          </w:tcPr>
          <w:p w14:paraId="575ED60E" w14:textId="77777777" w:rsidR="007B5103" w:rsidRPr="008C1ACA" w:rsidRDefault="007B5103" w:rsidP="007B5103">
            <w:pPr>
              <w:pStyle w:val="Texttabulky-sted"/>
            </w:pPr>
            <w:r w:rsidRPr="008C1ACA">
              <w:t>0</w:t>
            </w:r>
          </w:p>
        </w:tc>
      </w:tr>
    </w:tbl>
    <w:p w14:paraId="6E492DEA"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68"/>
      </w:tblGrid>
      <w:tr w:rsidR="007B5103" w:rsidRPr="008C1ACA" w14:paraId="100E64B4" w14:textId="77777777" w:rsidTr="007B5103">
        <w:trPr>
          <w:tblHeader/>
          <w:jc w:val="center"/>
        </w:trPr>
        <w:tc>
          <w:tcPr>
            <w:tcW w:w="7792" w:type="dxa"/>
            <w:vAlign w:val="center"/>
          </w:tcPr>
          <w:p w14:paraId="087360EC" w14:textId="77777777" w:rsidR="007B5103" w:rsidRPr="008C1ACA" w:rsidRDefault="007B5103" w:rsidP="007B5103">
            <w:pPr>
              <w:pStyle w:val="Zhlavtabulky2"/>
            </w:pPr>
            <w:r w:rsidRPr="008C1ACA">
              <w:t xml:space="preserve">Dopravní sektorová strategie, 2. fáze – střednědobý plán rozvoje dopravní infrastruktury </w:t>
            </w:r>
            <w:r w:rsidRPr="008C1ACA">
              <w:br/>
              <w:t>s dlouhodobým výhledem (2013)</w:t>
            </w:r>
          </w:p>
        </w:tc>
        <w:tc>
          <w:tcPr>
            <w:tcW w:w="1268" w:type="dxa"/>
            <w:vAlign w:val="center"/>
          </w:tcPr>
          <w:p w14:paraId="4D59FB66" w14:textId="77777777" w:rsidR="007B5103" w:rsidRPr="008C1ACA" w:rsidRDefault="007B5103" w:rsidP="007B5103">
            <w:pPr>
              <w:pStyle w:val="Zhlavtabulky2"/>
            </w:pPr>
            <w:r w:rsidRPr="008C1ACA">
              <w:t>Hodnocení vzájemných vazeb</w:t>
            </w:r>
          </w:p>
        </w:tc>
      </w:tr>
      <w:tr w:rsidR="007B5103" w:rsidRPr="008C1ACA" w14:paraId="09AB8B87" w14:textId="77777777" w:rsidTr="007B5103">
        <w:trPr>
          <w:trHeight w:val="953"/>
          <w:jc w:val="center"/>
        </w:trPr>
        <w:tc>
          <w:tcPr>
            <w:tcW w:w="7792" w:type="dxa"/>
            <w:vAlign w:val="center"/>
          </w:tcPr>
          <w:p w14:paraId="133A0F68" w14:textId="77777777" w:rsidR="007B5103" w:rsidRPr="008C1ACA" w:rsidRDefault="007B5103" w:rsidP="007B5103">
            <w:pPr>
              <w:pStyle w:val="Texttabulky"/>
            </w:pPr>
            <w:r w:rsidRPr="008C1ACA">
              <w:t>Průřezové priority a cíle tvorby strategií</w:t>
            </w:r>
          </w:p>
          <w:p w14:paraId="356DBD3B" w14:textId="77777777" w:rsidR="007B5103" w:rsidRPr="008C1ACA" w:rsidRDefault="007B5103" w:rsidP="007B5103">
            <w:pPr>
              <w:pStyle w:val="Texttabulky"/>
              <w:numPr>
                <w:ilvl w:val="0"/>
                <w:numId w:val="23"/>
              </w:numPr>
              <w:tabs>
                <w:tab w:val="clear" w:pos="454"/>
                <w:tab w:val="left" w:pos="357"/>
              </w:tabs>
            </w:pPr>
            <w:r w:rsidRPr="008C1ACA">
              <w:t>PP 7: Realizace opatření vedoucí k ochraně životního prostředí a veřejného zdraví</w:t>
            </w:r>
          </w:p>
          <w:p w14:paraId="4E015FF7" w14:textId="77777777" w:rsidR="007B5103" w:rsidRPr="008C1ACA" w:rsidRDefault="007B5103" w:rsidP="007B5103">
            <w:pPr>
              <w:pStyle w:val="Texttabulky"/>
              <w:numPr>
                <w:ilvl w:val="0"/>
                <w:numId w:val="23"/>
              </w:numPr>
              <w:tabs>
                <w:tab w:val="clear" w:pos="454"/>
                <w:tab w:val="left" w:pos="357"/>
              </w:tabs>
            </w:pPr>
            <w:r w:rsidRPr="008C1ACA">
              <w:t>PP 9: Uplatnění multimodálního přístupu v dopravě</w:t>
            </w:r>
          </w:p>
        </w:tc>
        <w:tc>
          <w:tcPr>
            <w:tcW w:w="1268" w:type="dxa"/>
            <w:vAlign w:val="center"/>
          </w:tcPr>
          <w:p w14:paraId="25CB7746" w14:textId="77777777" w:rsidR="007B5103" w:rsidRPr="008C1ACA" w:rsidRDefault="007B5103" w:rsidP="007B5103">
            <w:pPr>
              <w:pStyle w:val="Texttabulky-sted"/>
            </w:pPr>
            <w:r w:rsidRPr="008C1ACA">
              <w:t>0</w:t>
            </w:r>
          </w:p>
        </w:tc>
      </w:tr>
      <w:tr w:rsidR="007B5103" w:rsidRPr="008C1ACA" w14:paraId="1BD4C4D3" w14:textId="77777777" w:rsidTr="007B5103">
        <w:trPr>
          <w:trHeight w:val="798"/>
          <w:jc w:val="center"/>
        </w:trPr>
        <w:tc>
          <w:tcPr>
            <w:tcW w:w="7792" w:type="dxa"/>
            <w:vAlign w:val="center"/>
          </w:tcPr>
          <w:p w14:paraId="15147E61" w14:textId="77777777" w:rsidR="007B5103" w:rsidRPr="008C1ACA" w:rsidRDefault="007B5103" w:rsidP="007B5103">
            <w:pPr>
              <w:pStyle w:val="Texttabulky"/>
            </w:pPr>
            <w:r w:rsidRPr="008C1ACA">
              <w:t xml:space="preserve">Specifické cíle silniční dopravy </w:t>
            </w:r>
          </w:p>
          <w:p w14:paraId="4E411BE4" w14:textId="77777777" w:rsidR="007B5103" w:rsidRPr="008C1ACA" w:rsidRDefault="007B5103" w:rsidP="007B5103">
            <w:pPr>
              <w:pStyle w:val="Texttabulky"/>
              <w:numPr>
                <w:ilvl w:val="0"/>
                <w:numId w:val="24"/>
              </w:numPr>
              <w:tabs>
                <w:tab w:val="clear" w:pos="454"/>
                <w:tab w:val="left" w:pos="357"/>
              </w:tabs>
            </w:pPr>
            <w:r w:rsidRPr="008C1ACA">
              <w:t>SC 1.8: Zlepšení městské mobility</w:t>
            </w:r>
          </w:p>
        </w:tc>
        <w:tc>
          <w:tcPr>
            <w:tcW w:w="1268" w:type="dxa"/>
            <w:vAlign w:val="center"/>
          </w:tcPr>
          <w:p w14:paraId="32D7CCB3" w14:textId="77777777" w:rsidR="007B5103" w:rsidRPr="008C1ACA" w:rsidRDefault="007B5103" w:rsidP="007B5103">
            <w:pPr>
              <w:pStyle w:val="Texttabulky-sted"/>
            </w:pPr>
            <w:r w:rsidRPr="008C1ACA">
              <w:t>0</w:t>
            </w:r>
          </w:p>
        </w:tc>
      </w:tr>
    </w:tbl>
    <w:p w14:paraId="4C8F854E" w14:textId="77777777" w:rsidR="007B5103" w:rsidRPr="008C1ACA" w:rsidRDefault="007B5103" w:rsidP="007B5103">
      <w:pPr>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8C1ACA" w:rsidRPr="008C1ACA" w14:paraId="13C47D96" w14:textId="77777777" w:rsidTr="007B5103">
        <w:trPr>
          <w:tblHeader/>
        </w:trPr>
        <w:tc>
          <w:tcPr>
            <w:tcW w:w="4339" w:type="pct"/>
            <w:vAlign w:val="center"/>
          </w:tcPr>
          <w:p w14:paraId="6323ACFC" w14:textId="77777777" w:rsidR="007B5103" w:rsidRPr="008C1ACA" w:rsidRDefault="007B5103" w:rsidP="007B5103">
            <w:pPr>
              <w:pStyle w:val="Zhlavtabulky2"/>
            </w:pPr>
            <w:r w:rsidRPr="008C1ACA">
              <w:t xml:space="preserve">Dopravní politika České republiky pro období 2021 – 2027 s výhledem do roku 2050 </w:t>
            </w:r>
          </w:p>
          <w:p w14:paraId="6AB03003" w14:textId="77777777" w:rsidR="007B5103" w:rsidRPr="008C1ACA" w:rsidRDefault="007B5103" w:rsidP="007B5103">
            <w:pPr>
              <w:pStyle w:val="Zhlavtabulky2"/>
            </w:pPr>
            <w:r w:rsidRPr="008C1ACA">
              <w:t>(2021)</w:t>
            </w:r>
          </w:p>
        </w:tc>
        <w:tc>
          <w:tcPr>
            <w:tcW w:w="661" w:type="pct"/>
            <w:vAlign w:val="center"/>
          </w:tcPr>
          <w:p w14:paraId="042ED596" w14:textId="77777777" w:rsidR="007B5103" w:rsidRPr="008C1ACA" w:rsidRDefault="007B5103" w:rsidP="007B5103">
            <w:pPr>
              <w:pStyle w:val="Zhlavtabulky2"/>
            </w:pPr>
            <w:r w:rsidRPr="008C1ACA">
              <w:t>Hodnocení vzájemných vazeb</w:t>
            </w:r>
          </w:p>
        </w:tc>
      </w:tr>
      <w:tr w:rsidR="008C1ACA" w:rsidRPr="008C1ACA" w14:paraId="41F5177A" w14:textId="77777777" w:rsidTr="007B5103">
        <w:tc>
          <w:tcPr>
            <w:tcW w:w="4339" w:type="pct"/>
            <w:vAlign w:val="center"/>
          </w:tcPr>
          <w:p w14:paraId="7412AFC4" w14:textId="77777777" w:rsidR="007B5103" w:rsidRPr="008C1ACA" w:rsidRDefault="007B5103" w:rsidP="007B5103">
            <w:pPr>
              <w:pStyle w:val="Texttabulky"/>
            </w:pPr>
            <w:r w:rsidRPr="008C1ACA">
              <w:t>Snižování dopadu na veřejné zdraví a životní prostředí</w:t>
            </w:r>
          </w:p>
        </w:tc>
        <w:tc>
          <w:tcPr>
            <w:tcW w:w="661" w:type="pct"/>
            <w:vAlign w:val="center"/>
          </w:tcPr>
          <w:p w14:paraId="0BEDEEF6" w14:textId="77777777" w:rsidR="007B5103" w:rsidRPr="008C1ACA" w:rsidRDefault="007B5103" w:rsidP="007B5103">
            <w:pPr>
              <w:pStyle w:val="Texttabulky-sted"/>
            </w:pPr>
            <w:r w:rsidRPr="008C1ACA">
              <w:t>0</w:t>
            </w:r>
          </w:p>
        </w:tc>
      </w:tr>
    </w:tbl>
    <w:p w14:paraId="7292816D"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7B5103" w:rsidRPr="008C1ACA" w14:paraId="559D70E7" w14:textId="77777777" w:rsidTr="007B5103">
        <w:trPr>
          <w:tblHeader/>
          <w:jc w:val="center"/>
        </w:trPr>
        <w:tc>
          <w:tcPr>
            <w:tcW w:w="4339" w:type="pct"/>
            <w:vAlign w:val="center"/>
          </w:tcPr>
          <w:p w14:paraId="797C3831" w14:textId="77777777" w:rsidR="007B5103" w:rsidRPr="008C1ACA" w:rsidRDefault="007B5103" w:rsidP="007B5103">
            <w:pPr>
              <w:pStyle w:val="Zhlavtabulky2"/>
            </w:pPr>
            <w:r w:rsidRPr="008C1ACA">
              <w:t>Surovinová politika ČR v oblasti nerostných surovin a jejich zdrojů (2017)</w:t>
            </w:r>
          </w:p>
        </w:tc>
        <w:tc>
          <w:tcPr>
            <w:tcW w:w="661" w:type="pct"/>
            <w:vAlign w:val="center"/>
          </w:tcPr>
          <w:p w14:paraId="2D84AAE9" w14:textId="77777777" w:rsidR="007B5103" w:rsidRPr="008C1ACA" w:rsidRDefault="007B5103" w:rsidP="007B5103">
            <w:pPr>
              <w:pStyle w:val="Zhlavtabulky2"/>
            </w:pPr>
            <w:r w:rsidRPr="008C1ACA">
              <w:t>Hodnocení vzájemných vazeb</w:t>
            </w:r>
          </w:p>
        </w:tc>
      </w:tr>
      <w:tr w:rsidR="007B5103" w:rsidRPr="008C1ACA" w14:paraId="1F98B3AA" w14:textId="77777777" w:rsidTr="007B5103">
        <w:trPr>
          <w:trHeight w:val="1274"/>
          <w:jc w:val="center"/>
        </w:trPr>
        <w:tc>
          <w:tcPr>
            <w:tcW w:w="4339" w:type="pct"/>
            <w:vAlign w:val="center"/>
          </w:tcPr>
          <w:p w14:paraId="140139F8" w14:textId="77777777" w:rsidR="007B5103" w:rsidRPr="008C1ACA" w:rsidRDefault="007B5103" w:rsidP="007B5103">
            <w:pPr>
              <w:pStyle w:val="Texttabulky"/>
            </w:pPr>
            <w:r w:rsidRPr="008C1ACA">
              <w:t>Strategické cíle</w:t>
            </w:r>
          </w:p>
          <w:p w14:paraId="0E198FBA" w14:textId="77777777" w:rsidR="007B5103" w:rsidRPr="008C1ACA" w:rsidRDefault="007B5103" w:rsidP="007B5103">
            <w:pPr>
              <w:pStyle w:val="Texttabulky"/>
              <w:numPr>
                <w:ilvl w:val="0"/>
                <w:numId w:val="25"/>
              </w:numPr>
              <w:tabs>
                <w:tab w:val="clear" w:pos="454"/>
                <w:tab w:val="left" w:pos="357"/>
              </w:tabs>
            </w:pPr>
            <w:r w:rsidRPr="008C1ACA">
              <w:t xml:space="preserve">Udržitelnost – efektivní využití domácích zdrojů surovin, které je dlouhodobě udržitelné z pohledu životního prostředí (nezhoršování kvality životního prostředí), </w:t>
            </w:r>
          </w:p>
        </w:tc>
        <w:tc>
          <w:tcPr>
            <w:tcW w:w="661" w:type="pct"/>
            <w:shd w:val="clear" w:color="auto" w:fill="auto"/>
            <w:vAlign w:val="center"/>
          </w:tcPr>
          <w:p w14:paraId="05AB81A1" w14:textId="77777777" w:rsidR="007B5103" w:rsidRPr="008C1ACA" w:rsidRDefault="007B5103" w:rsidP="007B5103">
            <w:pPr>
              <w:pStyle w:val="Texttabulky-sted"/>
            </w:pPr>
            <w:r w:rsidRPr="008C1ACA">
              <w:t>0</w:t>
            </w:r>
          </w:p>
        </w:tc>
      </w:tr>
      <w:tr w:rsidR="007B5103" w:rsidRPr="008C1ACA" w14:paraId="0C2E72A3" w14:textId="77777777" w:rsidTr="007B5103">
        <w:trPr>
          <w:trHeight w:val="822"/>
          <w:jc w:val="center"/>
        </w:trPr>
        <w:tc>
          <w:tcPr>
            <w:tcW w:w="4339" w:type="pct"/>
            <w:vAlign w:val="center"/>
          </w:tcPr>
          <w:p w14:paraId="403140BF" w14:textId="77777777" w:rsidR="007B5103" w:rsidRPr="008C1ACA" w:rsidRDefault="007B5103" w:rsidP="007B5103">
            <w:pPr>
              <w:pStyle w:val="Texttabulky"/>
            </w:pPr>
            <w:r w:rsidRPr="008C1ACA">
              <w:t>Priority</w:t>
            </w:r>
          </w:p>
          <w:p w14:paraId="3C8DBDDF" w14:textId="77777777" w:rsidR="007B5103" w:rsidRPr="008C1ACA" w:rsidRDefault="007B5103" w:rsidP="007B5103">
            <w:pPr>
              <w:pStyle w:val="Texttabulky"/>
              <w:numPr>
                <w:ilvl w:val="0"/>
                <w:numId w:val="26"/>
              </w:numPr>
              <w:tabs>
                <w:tab w:val="clear" w:pos="454"/>
                <w:tab w:val="left" w:pos="357"/>
              </w:tabs>
              <w:rPr>
                <w:strike/>
              </w:rPr>
            </w:pPr>
            <w:r w:rsidRPr="008C1ACA">
              <w:t>Efektivní a udržitelné využívání disponibilních zásob nerostných surovin, důsledná ochrana ložisek vyhrazených nerostů</w:t>
            </w:r>
          </w:p>
        </w:tc>
        <w:tc>
          <w:tcPr>
            <w:tcW w:w="661" w:type="pct"/>
            <w:shd w:val="clear" w:color="auto" w:fill="auto"/>
            <w:vAlign w:val="center"/>
          </w:tcPr>
          <w:p w14:paraId="24B9EFBA" w14:textId="77777777" w:rsidR="007B5103" w:rsidRPr="008C1ACA" w:rsidRDefault="007B5103" w:rsidP="007B5103">
            <w:pPr>
              <w:pStyle w:val="Texttabulky-sted"/>
            </w:pPr>
            <w:r w:rsidRPr="008C1ACA">
              <w:t>0</w:t>
            </w:r>
          </w:p>
        </w:tc>
      </w:tr>
    </w:tbl>
    <w:p w14:paraId="6CF0964D" w14:textId="77777777" w:rsidR="007B5103" w:rsidRPr="008C1ACA" w:rsidRDefault="007B5103" w:rsidP="007B510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7B5103" w:rsidRPr="008C1ACA" w14:paraId="10CB904A" w14:textId="77777777" w:rsidTr="007B5103">
        <w:trPr>
          <w:tblHeader/>
        </w:trPr>
        <w:tc>
          <w:tcPr>
            <w:tcW w:w="4339" w:type="pct"/>
            <w:vAlign w:val="center"/>
          </w:tcPr>
          <w:p w14:paraId="64C305ED" w14:textId="77777777" w:rsidR="007B5103" w:rsidRPr="008C1ACA" w:rsidRDefault="007B5103" w:rsidP="007B5103">
            <w:pPr>
              <w:pStyle w:val="Zhlavtabulky2"/>
            </w:pPr>
            <w:r w:rsidRPr="008C1ACA">
              <w:t xml:space="preserve">Plán odpadového hospodářství ČR pro období 2015-2024 s výhledem do r. 2035 </w:t>
            </w:r>
          </w:p>
          <w:p w14:paraId="28C73BFA" w14:textId="77777777" w:rsidR="007B5103" w:rsidRPr="008C1ACA" w:rsidRDefault="007B5103" w:rsidP="007B5103">
            <w:pPr>
              <w:pStyle w:val="Zhlavtabulky2"/>
            </w:pPr>
            <w:r w:rsidRPr="008C1ACA">
              <w:t>(2022)</w:t>
            </w:r>
          </w:p>
        </w:tc>
        <w:tc>
          <w:tcPr>
            <w:tcW w:w="661" w:type="pct"/>
            <w:vAlign w:val="center"/>
          </w:tcPr>
          <w:p w14:paraId="7E54A85A" w14:textId="77777777" w:rsidR="007B5103" w:rsidRPr="008C1ACA" w:rsidRDefault="007B5103" w:rsidP="007B5103">
            <w:pPr>
              <w:pStyle w:val="Zhlavtabulky2"/>
            </w:pPr>
            <w:r w:rsidRPr="008C1ACA">
              <w:t>Hodnocení vzájemných vazeb</w:t>
            </w:r>
          </w:p>
        </w:tc>
      </w:tr>
      <w:tr w:rsidR="007B5103" w:rsidRPr="008C1ACA" w14:paraId="5F228CF4" w14:textId="77777777" w:rsidTr="007B5103">
        <w:tc>
          <w:tcPr>
            <w:tcW w:w="4339" w:type="pct"/>
            <w:vAlign w:val="center"/>
          </w:tcPr>
          <w:p w14:paraId="6C6B29A4" w14:textId="77777777" w:rsidR="007B5103" w:rsidRPr="008C1ACA" w:rsidRDefault="007B5103" w:rsidP="007B5103">
            <w:pPr>
              <w:pStyle w:val="Texttabulky"/>
            </w:pPr>
            <w:r w:rsidRPr="008C1ACA">
              <w:t>Předcházení vzniku odpadů a snižování měrné produkce odpadů.</w:t>
            </w:r>
          </w:p>
        </w:tc>
        <w:tc>
          <w:tcPr>
            <w:tcW w:w="661" w:type="pct"/>
            <w:vAlign w:val="center"/>
          </w:tcPr>
          <w:p w14:paraId="662972B6" w14:textId="77777777" w:rsidR="007B5103" w:rsidRPr="008C1ACA" w:rsidRDefault="007B5103" w:rsidP="007B5103">
            <w:pPr>
              <w:pStyle w:val="Texttabulky-sted"/>
            </w:pPr>
            <w:r w:rsidRPr="008C1ACA">
              <w:t>0</w:t>
            </w:r>
          </w:p>
        </w:tc>
      </w:tr>
      <w:tr w:rsidR="007B5103" w:rsidRPr="008C1ACA" w14:paraId="627CDD7F" w14:textId="77777777" w:rsidTr="007B5103">
        <w:tc>
          <w:tcPr>
            <w:tcW w:w="4339" w:type="pct"/>
            <w:vAlign w:val="center"/>
          </w:tcPr>
          <w:p w14:paraId="4B864881" w14:textId="77777777" w:rsidR="007B5103" w:rsidRPr="008C1ACA" w:rsidRDefault="007B5103" w:rsidP="007B5103">
            <w:pPr>
              <w:pStyle w:val="Texttabulky"/>
            </w:pPr>
            <w:r w:rsidRPr="008C1ACA">
              <w:t>Opětovné použití výrobků s ukončenou životností. Udržitelný rozvoj společnosti a přiblížení se k evropské „recyklační společnosti“.</w:t>
            </w:r>
          </w:p>
        </w:tc>
        <w:tc>
          <w:tcPr>
            <w:tcW w:w="661" w:type="pct"/>
            <w:vAlign w:val="center"/>
          </w:tcPr>
          <w:p w14:paraId="79984ADC" w14:textId="77777777" w:rsidR="007B5103" w:rsidRPr="008C1ACA" w:rsidRDefault="007B5103" w:rsidP="007B5103">
            <w:pPr>
              <w:pStyle w:val="Texttabulky-sted"/>
            </w:pPr>
            <w:r w:rsidRPr="008C1ACA">
              <w:t>0</w:t>
            </w:r>
          </w:p>
        </w:tc>
      </w:tr>
      <w:tr w:rsidR="007B5103" w:rsidRPr="008C1ACA" w14:paraId="29D09780" w14:textId="77777777" w:rsidTr="007B5103">
        <w:tc>
          <w:tcPr>
            <w:tcW w:w="4339" w:type="pct"/>
            <w:vAlign w:val="center"/>
          </w:tcPr>
          <w:p w14:paraId="6B4A297A" w14:textId="77777777" w:rsidR="007B5103" w:rsidRPr="008C1ACA" w:rsidRDefault="007B5103" w:rsidP="007B5103">
            <w:pPr>
              <w:pStyle w:val="Texttabulky"/>
            </w:pPr>
            <w:r w:rsidRPr="008C1ACA">
              <w:t>Kvalitní recyklace a maximální využití vhodných odpadů (materiálové, energetické, biologické) a to především ve vazbě na průmyslové segmenty v regionech (zemědělství, energetiku, stavebnictví).</w:t>
            </w:r>
          </w:p>
        </w:tc>
        <w:tc>
          <w:tcPr>
            <w:tcW w:w="661" w:type="pct"/>
            <w:vAlign w:val="center"/>
          </w:tcPr>
          <w:p w14:paraId="17260D15" w14:textId="77777777" w:rsidR="007B5103" w:rsidRPr="008C1ACA" w:rsidRDefault="007B5103" w:rsidP="007B5103">
            <w:pPr>
              <w:pStyle w:val="Texttabulky-sted"/>
            </w:pPr>
            <w:r w:rsidRPr="008C1ACA">
              <w:t>0</w:t>
            </w:r>
          </w:p>
        </w:tc>
      </w:tr>
      <w:tr w:rsidR="007B5103" w:rsidRPr="008C1ACA" w14:paraId="371CBCBA" w14:textId="77777777" w:rsidTr="007B5103">
        <w:tc>
          <w:tcPr>
            <w:tcW w:w="4339" w:type="pct"/>
            <w:vAlign w:val="center"/>
          </w:tcPr>
          <w:p w14:paraId="4250DE2B" w14:textId="77777777" w:rsidR="007B5103" w:rsidRPr="008C1ACA" w:rsidRDefault="007B5103" w:rsidP="007B5103">
            <w:pPr>
              <w:pStyle w:val="Texttabulky"/>
            </w:pPr>
            <w:r w:rsidRPr="008C1ACA">
              <w:t xml:space="preserve">Optimalizace nakládání s biologicky rozložitelnými komunálními odpady (BRKO) a ostatními biologicky rozložitelnými odpady (BRO) na území ČR, s důrazem na povinné zavedení odděleného sběru BRO. </w:t>
            </w:r>
          </w:p>
        </w:tc>
        <w:tc>
          <w:tcPr>
            <w:tcW w:w="661" w:type="pct"/>
            <w:vAlign w:val="center"/>
          </w:tcPr>
          <w:p w14:paraId="3367FB34" w14:textId="77777777" w:rsidR="007B5103" w:rsidRPr="008C1ACA" w:rsidRDefault="007B5103" w:rsidP="007B5103">
            <w:pPr>
              <w:pStyle w:val="Texttabulky-sted"/>
            </w:pPr>
            <w:r w:rsidRPr="008C1ACA">
              <w:t>0</w:t>
            </w:r>
          </w:p>
        </w:tc>
      </w:tr>
      <w:tr w:rsidR="007B5103" w:rsidRPr="008C1ACA" w14:paraId="41C44801" w14:textId="77777777" w:rsidTr="007B5103">
        <w:tc>
          <w:tcPr>
            <w:tcW w:w="4339" w:type="pct"/>
            <w:vAlign w:val="center"/>
          </w:tcPr>
          <w:p w14:paraId="6481064E" w14:textId="77777777" w:rsidR="007B5103" w:rsidRPr="008C1ACA" w:rsidRDefault="007B5103" w:rsidP="007B5103">
            <w:pPr>
              <w:pStyle w:val="Texttabulky"/>
            </w:pPr>
            <w:r w:rsidRPr="008C1ACA">
              <w:t>Energetické využívání odpadů, komunálních odpadů, zejména směsného komunálního odpadu.</w:t>
            </w:r>
          </w:p>
        </w:tc>
        <w:tc>
          <w:tcPr>
            <w:tcW w:w="661" w:type="pct"/>
            <w:vAlign w:val="center"/>
          </w:tcPr>
          <w:p w14:paraId="44DBDD44" w14:textId="77777777" w:rsidR="007B5103" w:rsidRPr="008C1ACA" w:rsidRDefault="007B5103" w:rsidP="007B5103">
            <w:pPr>
              <w:pStyle w:val="Texttabulky-sted"/>
            </w:pPr>
            <w:r w:rsidRPr="008C1ACA">
              <w:t>0</w:t>
            </w:r>
          </w:p>
        </w:tc>
      </w:tr>
      <w:tr w:rsidR="007B5103" w:rsidRPr="008C1ACA" w14:paraId="63F03616" w14:textId="77777777" w:rsidTr="007B5103">
        <w:tc>
          <w:tcPr>
            <w:tcW w:w="4339" w:type="pct"/>
            <w:vAlign w:val="center"/>
          </w:tcPr>
          <w:p w14:paraId="220B2116" w14:textId="77777777" w:rsidR="007B5103" w:rsidRPr="008C1ACA" w:rsidRDefault="007B5103" w:rsidP="007B5103">
            <w:pPr>
              <w:pStyle w:val="Texttabulky"/>
            </w:pPr>
            <w:r w:rsidRPr="008C1ACA">
              <w:t xml:space="preserve">Zásadní omezení skládkování na území ČR. </w:t>
            </w:r>
          </w:p>
        </w:tc>
        <w:tc>
          <w:tcPr>
            <w:tcW w:w="661" w:type="pct"/>
            <w:vAlign w:val="center"/>
          </w:tcPr>
          <w:p w14:paraId="200110DA" w14:textId="77777777" w:rsidR="007B5103" w:rsidRPr="008C1ACA" w:rsidRDefault="007B5103" w:rsidP="007B5103">
            <w:pPr>
              <w:pStyle w:val="Texttabulky-sted"/>
            </w:pPr>
            <w:r w:rsidRPr="008C1ACA">
              <w:t>0</w:t>
            </w:r>
          </w:p>
        </w:tc>
      </w:tr>
      <w:tr w:rsidR="007B5103" w:rsidRPr="008C1ACA" w14:paraId="3C9B8909" w14:textId="77777777" w:rsidTr="007B5103">
        <w:tc>
          <w:tcPr>
            <w:tcW w:w="4339" w:type="pct"/>
            <w:vAlign w:val="center"/>
          </w:tcPr>
          <w:p w14:paraId="1157E15B" w14:textId="77777777" w:rsidR="007B5103" w:rsidRPr="008C1ACA" w:rsidRDefault="007B5103" w:rsidP="007B5103">
            <w:pPr>
              <w:pStyle w:val="Texttabulky"/>
            </w:pPr>
            <w:r w:rsidRPr="008C1ACA">
              <w:t>Optimalizace veškeré činnosti v odpadovém hospodářství s ohledem na ochranu zdraví lidí a životního prostředí.</w:t>
            </w:r>
          </w:p>
        </w:tc>
        <w:tc>
          <w:tcPr>
            <w:tcW w:w="661" w:type="pct"/>
            <w:vAlign w:val="center"/>
          </w:tcPr>
          <w:p w14:paraId="736D2118" w14:textId="77777777" w:rsidR="007B5103" w:rsidRPr="008C1ACA" w:rsidRDefault="007B5103" w:rsidP="007B5103">
            <w:pPr>
              <w:pStyle w:val="Texttabulky-sted"/>
            </w:pPr>
            <w:r w:rsidRPr="008C1ACA">
              <w:t>0</w:t>
            </w:r>
          </w:p>
        </w:tc>
      </w:tr>
      <w:tr w:rsidR="007B5103" w:rsidRPr="008C1ACA" w14:paraId="6ADC1039" w14:textId="77777777" w:rsidTr="007B5103">
        <w:tc>
          <w:tcPr>
            <w:tcW w:w="4339" w:type="pct"/>
            <w:vAlign w:val="center"/>
          </w:tcPr>
          <w:p w14:paraId="35E4E6BA" w14:textId="77777777" w:rsidR="007B5103" w:rsidRPr="008C1ACA" w:rsidRDefault="007B5103" w:rsidP="007B5103">
            <w:pPr>
              <w:pStyle w:val="Texttabulky"/>
            </w:pPr>
            <w:r w:rsidRPr="008C1ACA">
              <w:t>Optimalizace veškeré činnosti v odpadovém hospodářství, s ohledem na vynaložené náklady a ekonomickou a sociální udržitelnost.</w:t>
            </w:r>
          </w:p>
        </w:tc>
        <w:tc>
          <w:tcPr>
            <w:tcW w:w="661" w:type="pct"/>
            <w:vAlign w:val="center"/>
          </w:tcPr>
          <w:p w14:paraId="297439D9" w14:textId="77777777" w:rsidR="007B5103" w:rsidRPr="008C1ACA" w:rsidRDefault="007B5103" w:rsidP="007B5103">
            <w:pPr>
              <w:pStyle w:val="Texttabulky-sted"/>
            </w:pPr>
            <w:r w:rsidRPr="008C1ACA">
              <w:t>0</w:t>
            </w:r>
          </w:p>
        </w:tc>
      </w:tr>
    </w:tbl>
    <w:p w14:paraId="1767451C" w14:textId="77777777" w:rsidR="007B5103" w:rsidRPr="008C1ACA" w:rsidRDefault="007B5103" w:rsidP="007B510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7B5103" w:rsidRPr="008C1ACA" w14:paraId="2483DF4C" w14:textId="77777777" w:rsidTr="00D23DA7">
        <w:tc>
          <w:tcPr>
            <w:tcW w:w="4339" w:type="pct"/>
            <w:vAlign w:val="center"/>
          </w:tcPr>
          <w:p w14:paraId="6FD2F3F3" w14:textId="77777777" w:rsidR="007B5103" w:rsidRPr="008C1ACA" w:rsidRDefault="007B5103" w:rsidP="00D23DA7">
            <w:pPr>
              <w:pStyle w:val="Zhlavtabulky2"/>
            </w:pPr>
            <w:r w:rsidRPr="008C1ACA">
              <w:t>Politika druhotných surovin České republiky 2019-2022, 2019</w:t>
            </w:r>
          </w:p>
        </w:tc>
        <w:tc>
          <w:tcPr>
            <w:tcW w:w="661" w:type="pct"/>
          </w:tcPr>
          <w:p w14:paraId="0AE594A3" w14:textId="77777777" w:rsidR="007B5103" w:rsidRPr="008C1ACA" w:rsidRDefault="007B5103" w:rsidP="007B5103">
            <w:pPr>
              <w:pStyle w:val="Zhlavtabulky2"/>
            </w:pPr>
            <w:r w:rsidRPr="008C1ACA">
              <w:t>Hodnocení vzájemných vazeb</w:t>
            </w:r>
          </w:p>
        </w:tc>
      </w:tr>
      <w:tr w:rsidR="007B5103" w:rsidRPr="008C1ACA" w14:paraId="73D76C88" w14:textId="77777777" w:rsidTr="007B5103">
        <w:tc>
          <w:tcPr>
            <w:tcW w:w="4339" w:type="pct"/>
          </w:tcPr>
          <w:p w14:paraId="721A3548" w14:textId="77777777" w:rsidR="007B5103" w:rsidRPr="008C1ACA" w:rsidRDefault="007B5103" w:rsidP="007B5103">
            <w:pPr>
              <w:pStyle w:val="Texttabulky"/>
            </w:pPr>
            <w:r w:rsidRPr="008C1ACA">
              <w:t>Podpora oběhového hospodářství</w:t>
            </w:r>
          </w:p>
        </w:tc>
        <w:tc>
          <w:tcPr>
            <w:tcW w:w="661" w:type="pct"/>
          </w:tcPr>
          <w:p w14:paraId="727B00B7" w14:textId="77777777" w:rsidR="007B5103" w:rsidRPr="008C1ACA" w:rsidRDefault="007B5103" w:rsidP="007B5103">
            <w:pPr>
              <w:pStyle w:val="Texttabulky-sted"/>
            </w:pPr>
            <w:r w:rsidRPr="008C1ACA">
              <w:t>0</w:t>
            </w:r>
          </w:p>
        </w:tc>
      </w:tr>
      <w:tr w:rsidR="007B5103" w:rsidRPr="008C1ACA" w14:paraId="1638BC60" w14:textId="77777777" w:rsidTr="007B5103">
        <w:tc>
          <w:tcPr>
            <w:tcW w:w="4339" w:type="pct"/>
          </w:tcPr>
          <w:p w14:paraId="2A6B8795" w14:textId="77777777" w:rsidR="007B5103" w:rsidRPr="008C1ACA" w:rsidRDefault="007B5103" w:rsidP="007B5103">
            <w:pPr>
              <w:pStyle w:val="Texttabulky"/>
            </w:pPr>
            <w:r w:rsidRPr="008C1ACA">
              <w:t>Zvyšovat soběstačnost České republiky v surovinových zdrojích nahrazováním primárních zdrojů druhotnými surovinami.</w:t>
            </w:r>
          </w:p>
        </w:tc>
        <w:tc>
          <w:tcPr>
            <w:tcW w:w="661" w:type="pct"/>
          </w:tcPr>
          <w:p w14:paraId="7A3D2170" w14:textId="77777777" w:rsidR="007B5103" w:rsidRPr="008C1ACA" w:rsidRDefault="007B5103" w:rsidP="007B5103">
            <w:pPr>
              <w:pStyle w:val="Texttabulky-sted"/>
            </w:pPr>
            <w:r w:rsidRPr="008C1ACA">
              <w:t>0</w:t>
            </w:r>
          </w:p>
        </w:tc>
      </w:tr>
      <w:tr w:rsidR="007B5103" w:rsidRPr="008C1ACA" w14:paraId="47F36F4D" w14:textId="77777777" w:rsidTr="007B5103">
        <w:tc>
          <w:tcPr>
            <w:tcW w:w="4339" w:type="pct"/>
          </w:tcPr>
          <w:p w14:paraId="199F7DED" w14:textId="77777777" w:rsidR="007B5103" w:rsidRPr="008C1ACA" w:rsidRDefault="007B5103" w:rsidP="007B5103">
            <w:pPr>
              <w:pStyle w:val="Texttabulky"/>
            </w:pPr>
            <w:r w:rsidRPr="008C1ACA">
              <w:t>Podporovat inovace a rozvoj oběhového hospodářství v rámci podnikání.</w:t>
            </w:r>
          </w:p>
        </w:tc>
        <w:tc>
          <w:tcPr>
            <w:tcW w:w="661" w:type="pct"/>
          </w:tcPr>
          <w:p w14:paraId="16AEB8C7" w14:textId="77777777" w:rsidR="007B5103" w:rsidRPr="008C1ACA" w:rsidRDefault="007B5103" w:rsidP="007B5103">
            <w:pPr>
              <w:pStyle w:val="Texttabulky-sted"/>
            </w:pPr>
            <w:r w:rsidRPr="008C1ACA">
              <w:t>0</w:t>
            </w:r>
          </w:p>
        </w:tc>
      </w:tr>
      <w:tr w:rsidR="007B5103" w:rsidRPr="008C1ACA" w14:paraId="685047E5" w14:textId="77777777" w:rsidTr="007B5103">
        <w:tc>
          <w:tcPr>
            <w:tcW w:w="4339" w:type="pct"/>
          </w:tcPr>
          <w:p w14:paraId="6101C1F9" w14:textId="77777777" w:rsidR="007B5103" w:rsidRPr="008C1ACA" w:rsidRDefault="007B5103" w:rsidP="007B5103">
            <w:pPr>
              <w:pStyle w:val="Texttabulky"/>
            </w:pPr>
            <w:r w:rsidRPr="008C1ACA">
              <w:t>Podporovat využívání druhotných surovin jako nástroje pro snižování materiálové i energetické náročnosti průmyslové výroby.</w:t>
            </w:r>
          </w:p>
        </w:tc>
        <w:tc>
          <w:tcPr>
            <w:tcW w:w="661" w:type="pct"/>
          </w:tcPr>
          <w:p w14:paraId="1B7B67F8" w14:textId="77777777" w:rsidR="007B5103" w:rsidRPr="008C1ACA" w:rsidRDefault="007B5103" w:rsidP="007B5103">
            <w:pPr>
              <w:pStyle w:val="Texttabulky-sted"/>
            </w:pPr>
            <w:r w:rsidRPr="008C1ACA">
              <w:t>0</w:t>
            </w:r>
          </w:p>
        </w:tc>
      </w:tr>
      <w:tr w:rsidR="007B5103" w:rsidRPr="008C1ACA" w14:paraId="2317E4A1" w14:textId="77777777" w:rsidTr="007B5103">
        <w:tc>
          <w:tcPr>
            <w:tcW w:w="4339" w:type="pct"/>
          </w:tcPr>
          <w:p w14:paraId="6AE2FBDF" w14:textId="77777777" w:rsidR="007B5103" w:rsidRPr="008C1ACA" w:rsidRDefault="007B5103" w:rsidP="007B5103">
            <w:pPr>
              <w:pStyle w:val="Texttabulky"/>
            </w:pPr>
            <w:r w:rsidRPr="008C1ACA">
              <w:t>Podporovat rozvoj zpracovatelských kapacit pro využití druhotných surovin a odpadů prostřednictvím národních a evropských dotačních programů.</w:t>
            </w:r>
          </w:p>
        </w:tc>
        <w:tc>
          <w:tcPr>
            <w:tcW w:w="661" w:type="pct"/>
          </w:tcPr>
          <w:p w14:paraId="20E5987E" w14:textId="77777777" w:rsidR="007B5103" w:rsidRPr="008C1ACA" w:rsidRDefault="007B5103" w:rsidP="007B5103">
            <w:pPr>
              <w:pStyle w:val="Texttabulky-sted"/>
            </w:pPr>
            <w:r w:rsidRPr="008C1ACA">
              <w:t>0</w:t>
            </w:r>
          </w:p>
        </w:tc>
      </w:tr>
    </w:tbl>
    <w:p w14:paraId="66AAB992"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7B5103" w:rsidRPr="008C1ACA" w14:paraId="365E1B13" w14:textId="77777777" w:rsidTr="007B5103">
        <w:trPr>
          <w:tblHeader/>
          <w:jc w:val="center"/>
        </w:trPr>
        <w:tc>
          <w:tcPr>
            <w:tcW w:w="4339" w:type="pct"/>
            <w:vAlign w:val="center"/>
          </w:tcPr>
          <w:p w14:paraId="3E9E0203" w14:textId="77777777" w:rsidR="007B5103" w:rsidRPr="008C1ACA" w:rsidRDefault="007B5103" w:rsidP="007B5103">
            <w:pPr>
              <w:pStyle w:val="Zhlavtabulky2"/>
            </w:pPr>
            <w:r w:rsidRPr="008C1ACA">
              <w:t>Strategie regionálního rozvoje ČR 2021+ (2019)</w:t>
            </w:r>
          </w:p>
        </w:tc>
        <w:tc>
          <w:tcPr>
            <w:tcW w:w="661" w:type="pct"/>
            <w:vAlign w:val="center"/>
          </w:tcPr>
          <w:p w14:paraId="4EBFFD1D" w14:textId="77777777" w:rsidR="007B5103" w:rsidRPr="008C1ACA" w:rsidRDefault="007B5103" w:rsidP="007B5103">
            <w:pPr>
              <w:pStyle w:val="Zhlavtabulky2"/>
            </w:pPr>
            <w:r w:rsidRPr="008C1ACA">
              <w:t>Hodnocení vzájemných vazeb</w:t>
            </w:r>
          </w:p>
        </w:tc>
      </w:tr>
      <w:tr w:rsidR="00A15AC5" w:rsidRPr="008C1ACA" w14:paraId="61A8EA98" w14:textId="77777777" w:rsidTr="00A15AC5">
        <w:trPr>
          <w:jc w:val="center"/>
        </w:trPr>
        <w:tc>
          <w:tcPr>
            <w:tcW w:w="4339" w:type="pct"/>
            <w:shd w:val="clear" w:color="auto" w:fill="auto"/>
            <w:vAlign w:val="center"/>
          </w:tcPr>
          <w:p w14:paraId="53418410" w14:textId="77777777" w:rsidR="007B5103" w:rsidRPr="008C1ACA" w:rsidRDefault="007B5103" w:rsidP="007B5103">
            <w:pPr>
              <w:pStyle w:val="Texttabulky"/>
            </w:pPr>
            <w:r w:rsidRPr="008C1ACA">
              <w:t xml:space="preserve">Specifický cíl 1.4: </w:t>
            </w:r>
          </w:p>
          <w:p w14:paraId="137443B0" w14:textId="77777777" w:rsidR="007B5103" w:rsidRPr="008C1ACA" w:rsidRDefault="007B5103" w:rsidP="007B5103">
            <w:pPr>
              <w:pStyle w:val="Texttabulky"/>
            </w:pPr>
            <w:r w:rsidRPr="008C1ACA">
              <w:t>Efektivně využívat zastavěné území, omezit zastavování volné krajiny vyvolávané růstem metropolitních území, rozšiřovat a propojovat plochy a hmoty zeleně v intravilánech a zefektivnit hospodaření s vodou a energií v metropolitních územích.</w:t>
            </w:r>
          </w:p>
        </w:tc>
        <w:tc>
          <w:tcPr>
            <w:tcW w:w="661" w:type="pct"/>
            <w:shd w:val="clear" w:color="auto" w:fill="C6D9F1" w:themeFill="text2" w:themeFillTint="33"/>
            <w:vAlign w:val="center"/>
          </w:tcPr>
          <w:p w14:paraId="6E5583A9" w14:textId="1DE69B45" w:rsidR="007B5103" w:rsidRPr="008C1ACA" w:rsidRDefault="00A15AC5" w:rsidP="007B5103">
            <w:pPr>
              <w:pStyle w:val="Texttabulky-sted"/>
            </w:pPr>
            <w:r w:rsidRPr="008C1ACA">
              <w:t>2</w:t>
            </w:r>
          </w:p>
        </w:tc>
      </w:tr>
      <w:tr w:rsidR="007B5103" w:rsidRPr="008C1ACA" w14:paraId="4C8BB4CF" w14:textId="77777777" w:rsidTr="007B5103">
        <w:trPr>
          <w:jc w:val="center"/>
        </w:trPr>
        <w:tc>
          <w:tcPr>
            <w:tcW w:w="4339" w:type="pct"/>
            <w:shd w:val="clear" w:color="auto" w:fill="auto"/>
            <w:vAlign w:val="center"/>
          </w:tcPr>
          <w:p w14:paraId="283CC155" w14:textId="77777777" w:rsidR="007B5103" w:rsidRPr="008C1ACA" w:rsidRDefault="007B5103" w:rsidP="007B5103">
            <w:pPr>
              <w:pStyle w:val="Texttabulky"/>
            </w:pPr>
            <w:r w:rsidRPr="008C1ACA">
              <w:t>Specifický cíl 3.3:</w:t>
            </w:r>
          </w:p>
          <w:p w14:paraId="3DD193E0" w14:textId="77777777" w:rsidR="007B5103" w:rsidRPr="008C1ACA" w:rsidRDefault="007B5103" w:rsidP="007B5103">
            <w:pPr>
              <w:pStyle w:val="Texttabulky"/>
            </w:pPr>
            <w:r w:rsidRPr="008C1ACA">
              <w:t>Zlepšit dostupnost služeb v regionálních centrech i v jejich venkovském zázemí s důrazem na kulturní dědictví, péči o památky a místní specifika a reagovat na problémy spojené se stárnutím a existencí či vznikem sociálně vyloučených lokalit</w:t>
            </w:r>
          </w:p>
        </w:tc>
        <w:tc>
          <w:tcPr>
            <w:tcW w:w="661" w:type="pct"/>
            <w:vAlign w:val="center"/>
          </w:tcPr>
          <w:p w14:paraId="2C22C27B" w14:textId="77777777" w:rsidR="007B5103" w:rsidRPr="008C1ACA" w:rsidRDefault="007B5103" w:rsidP="007B5103">
            <w:pPr>
              <w:pStyle w:val="Texttabulky-sted"/>
            </w:pPr>
            <w:r w:rsidRPr="008C1ACA">
              <w:t>0</w:t>
            </w:r>
          </w:p>
        </w:tc>
      </w:tr>
      <w:tr w:rsidR="007B5103" w:rsidRPr="008C1ACA" w14:paraId="40781392" w14:textId="77777777" w:rsidTr="007B5103">
        <w:trPr>
          <w:jc w:val="center"/>
        </w:trPr>
        <w:tc>
          <w:tcPr>
            <w:tcW w:w="4339" w:type="pct"/>
            <w:shd w:val="clear" w:color="auto" w:fill="auto"/>
            <w:vAlign w:val="center"/>
          </w:tcPr>
          <w:p w14:paraId="26A45805" w14:textId="77777777" w:rsidR="007B5103" w:rsidRPr="008C1ACA" w:rsidRDefault="007B5103" w:rsidP="007B5103">
            <w:pPr>
              <w:pStyle w:val="Texttabulky"/>
            </w:pPr>
            <w:r w:rsidRPr="008C1ACA">
              <w:t>Specifický cíl 3.4:</w:t>
            </w:r>
          </w:p>
          <w:p w14:paraId="09D18419" w14:textId="77777777" w:rsidR="007B5103" w:rsidRPr="008C1ACA" w:rsidRDefault="007B5103" w:rsidP="007B5103">
            <w:pPr>
              <w:pStyle w:val="Texttabulky"/>
            </w:pPr>
            <w:r w:rsidRPr="008C1ACA">
              <w:t>Pečovat o prostředí obce a stabilizovat dlouhodobé využívání krajiny a zamezit její degradaci, posílit koordinační roli obce při usměrňování rozvoje krajiny</w:t>
            </w:r>
          </w:p>
        </w:tc>
        <w:tc>
          <w:tcPr>
            <w:tcW w:w="661" w:type="pct"/>
            <w:shd w:val="clear" w:color="auto" w:fill="FFFFFF" w:themeFill="background1"/>
            <w:vAlign w:val="center"/>
          </w:tcPr>
          <w:p w14:paraId="45C5631C" w14:textId="77777777" w:rsidR="007B5103" w:rsidRPr="008C1ACA" w:rsidRDefault="007B5103" w:rsidP="007B5103">
            <w:pPr>
              <w:pStyle w:val="Texttabulky-sted"/>
            </w:pPr>
            <w:r w:rsidRPr="008C1ACA">
              <w:t>0</w:t>
            </w:r>
          </w:p>
        </w:tc>
      </w:tr>
      <w:tr w:rsidR="007B5103" w:rsidRPr="008C1ACA" w14:paraId="6E3EE5B1" w14:textId="77777777" w:rsidTr="007B5103">
        <w:trPr>
          <w:jc w:val="center"/>
        </w:trPr>
        <w:tc>
          <w:tcPr>
            <w:tcW w:w="4339" w:type="pct"/>
            <w:shd w:val="clear" w:color="auto" w:fill="auto"/>
            <w:vAlign w:val="center"/>
          </w:tcPr>
          <w:p w14:paraId="59939F2E" w14:textId="77777777" w:rsidR="007B5103" w:rsidRPr="008C1ACA" w:rsidRDefault="007B5103" w:rsidP="007B5103">
            <w:pPr>
              <w:pStyle w:val="Texttabulky"/>
            </w:pPr>
            <w:r w:rsidRPr="008C1ACA">
              <w:t xml:space="preserve">Specifický cíl 3.5: </w:t>
            </w:r>
          </w:p>
          <w:p w14:paraId="0F4E8B12" w14:textId="77777777" w:rsidR="007B5103" w:rsidRPr="008C1ACA" w:rsidRDefault="007B5103" w:rsidP="007B5103">
            <w:pPr>
              <w:pStyle w:val="Texttabulky"/>
            </w:pPr>
            <w:r w:rsidRPr="008C1ACA">
              <w:t>Umožnit energetickou transformaci venkovského zázemí regionálních center</w:t>
            </w:r>
          </w:p>
        </w:tc>
        <w:tc>
          <w:tcPr>
            <w:tcW w:w="661" w:type="pct"/>
            <w:vAlign w:val="center"/>
          </w:tcPr>
          <w:p w14:paraId="5339DF78" w14:textId="77777777" w:rsidR="007B5103" w:rsidRPr="008C1ACA" w:rsidRDefault="007B5103" w:rsidP="007B5103">
            <w:pPr>
              <w:pStyle w:val="Texttabulky-sted"/>
            </w:pPr>
            <w:r w:rsidRPr="008C1ACA">
              <w:t>0</w:t>
            </w:r>
          </w:p>
        </w:tc>
      </w:tr>
    </w:tbl>
    <w:p w14:paraId="7DFEB51A"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7B5103" w:rsidRPr="008C1ACA" w14:paraId="1B95DC65" w14:textId="77777777" w:rsidTr="00176981">
        <w:trPr>
          <w:tblHeader/>
          <w:jc w:val="center"/>
        </w:trPr>
        <w:tc>
          <w:tcPr>
            <w:tcW w:w="4339" w:type="pct"/>
            <w:tcBorders>
              <w:bottom w:val="single" w:sz="4" w:space="0" w:color="auto"/>
            </w:tcBorders>
            <w:vAlign w:val="center"/>
          </w:tcPr>
          <w:p w14:paraId="2F76A5C0" w14:textId="77777777" w:rsidR="007B5103" w:rsidRPr="008C1ACA" w:rsidRDefault="007B5103" w:rsidP="007B5103">
            <w:pPr>
              <w:pStyle w:val="Zhlavtabulky2"/>
              <w:rPr>
                <w:rFonts w:asciiTheme="minorHAnsi" w:hAnsiTheme="minorHAnsi" w:cstheme="minorHAnsi"/>
              </w:rPr>
            </w:pPr>
            <w:r w:rsidRPr="008C1ACA">
              <w:rPr>
                <w:rFonts w:asciiTheme="minorHAnsi" w:hAnsiTheme="minorHAnsi" w:cstheme="minorHAnsi"/>
              </w:rPr>
              <w:t>Národní plán povodí Labe (2022)</w:t>
            </w:r>
          </w:p>
        </w:tc>
        <w:tc>
          <w:tcPr>
            <w:tcW w:w="661" w:type="pct"/>
            <w:tcBorders>
              <w:bottom w:val="single" w:sz="4" w:space="0" w:color="auto"/>
            </w:tcBorders>
            <w:shd w:val="clear" w:color="auto" w:fill="auto"/>
            <w:vAlign w:val="center"/>
          </w:tcPr>
          <w:p w14:paraId="75C1819A" w14:textId="77777777" w:rsidR="007B5103" w:rsidRPr="008C1ACA" w:rsidRDefault="007B5103" w:rsidP="007B5103">
            <w:pPr>
              <w:pStyle w:val="Zhlavtabulky2"/>
              <w:rPr>
                <w:rFonts w:asciiTheme="minorHAnsi" w:hAnsiTheme="minorHAnsi" w:cstheme="minorHAnsi"/>
              </w:rPr>
            </w:pPr>
            <w:r w:rsidRPr="008C1ACA">
              <w:rPr>
                <w:rFonts w:asciiTheme="minorHAnsi" w:hAnsiTheme="minorHAnsi" w:cstheme="minorHAnsi"/>
              </w:rPr>
              <w:t>Hodnocení vzájemných vazeb</w:t>
            </w:r>
          </w:p>
        </w:tc>
      </w:tr>
      <w:tr w:rsidR="007B5103" w:rsidRPr="008C1ACA" w14:paraId="59CCACF5" w14:textId="77777777" w:rsidTr="00176981">
        <w:trPr>
          <w:trHeight w:val="348"/>
          <w:jc w:val="center"/>
        </w:trPr>
        <w:tc>
          <w:tcPr>
            <w:tcW w:w="4339" w:type="pct"/>
            <w:tcBorders>
              <w:bottom w:val="nil"/>
            </w:tcBorders>
            <w:vAlign w:val="center"/>
          </w:tcPr>
          <w:p w14:paraId="5F34D473" w14:textId="77777777" w:rsidR="007B5103" w:rsidRPr="008C1ACA" w:rsidRDefault="007B5103" w:rsidP="007B5103">
            <w:pPr>
              <w:pStyle w:val="Texttabulky"/>
              <w:rPr>
                <w:rFonts w:asciiTheme="minorHAnsi" w:hAnsiTheme="minorHAnsi" w:cstheme="minorHAnsi"/>
              </w:rPr>
            </w:pPr>
            <w:r w:rsidRPr="008C1ACA">
              <w:rPr>
                <w:rFonts w:asciiTheme="minorHAnsi" w:hAnsiTheme="minorHAnsi" w:cstheme="minorHAnsi"/>
              </w:rPr>
              <w:t>Cíle pro ochranu a zlepšování stavu povrchových vod, podzemních vody a ekosystémů</w:t>
            </w:r>
          </w:p>
        </w:tc>
        <w:tc>
          <w:tcPr>
            <w:tcW w:w="661" w:type="pct"/>
            <w:tcBorders>
              <w:bottom w:val="nil"/>
            </w:tcBorders>
            <w:shd w:val="clear" w:color="auto" w:fill="auto"/>
            <w:vAlign w:val="center"/>
          </w:tcPr>
          <w:p w14:paraId="08C71DBE" w14:textId="77777777" w:rsidR="007B5103" w:rsidRPr="008C1ACA" w:rsidRDefault="007B5103" w:rsidP="007B5103">
            <w:pPr>
              <w:pStyle w:val="Texttabulky-sted"/>
              <w:rPr>
                <w:rFonts w:asciiTheme="minorHAnsi" w:hAnsiTheme="minorHAnsi" w:cstheme="minorHAnsi"/>
              </w:rPr>
            </w:pPr>
          </w:p>
        </w:tc>
      </w:tr>
      <w:tr w:rsidR="007B5103" w:rsidRPr="008C1ACA" w14:paraId="257D0FFD" w14:textId="77777777" w:rsidTr="00176981">
        <w:trPr>
          <w:trHeight w:val="412"/>
          <w:jc w:val="center"/>
        </w:trPr>
        <w:tc>
          <w:tcPr>
            <w:tcW w:w="4339" w:type="pct"/>
            <w:tcBorders>
              <w:top w:val="nil"/>
              <w:bottom w:val="dashed" w:sz="4" w:space="0" w:color="auto"/>
            </w:tcBorders>
            <w:vAlign w:val="center"/>
          </w:tcPr>
          <w:p w14:paraId="1C140FEB" w14:textId="77777777" w:rsidR="007B5103" w:rsidRPr="008C1ACA" w:rsidRDefault="007B5103" w:rsidP="0054610C">
            <w:pPr>
              <w:pStyle w:val="Texttabulky"/>
              <w:numPr>
                <w:ilvl w:val="0"/>
                <w:numId w:val="32"/>
              </w:numPr>
              <w:tabs>
                <w:tab w:val="left" w:pos="851"/>
              </w:tabs>
              <w:rPr>
                <w:rFonts w:asciiTheme="minorHAnsi" w:hAnsiTheme="minorHAnsi" w:cstheme="minorHAnsi"/>
              </w:rPr>
            </w:pPr>
            <w:r w:rsidRPr="008C1ACA">
              <w:rPr>
                <w:rFonts w:asciiTheme="minorHAnsi" w:hAnsiTheme="minorHAnsi" w:cstheme="minorHAnsi"/>
              </w:rPr>
              <w:t>zamezení zhoršení stavu všech útvarů povrchových vod,</w:t>
            </w:r>
          </w:p>
        </w:tc>
        <w:tc>
          <w:tcPr>
            <w:tcW w:w="661" w:type="pct"/>
            <w:tcBorders>
              <w:top w:val="nil"/>
              <w:bottom w:val="dashed" w:sz="4" w:space="0" w:color="auto"/>
            </w:tcBorders>
            <w:shd w:val="clear" w:color="auto" w:fill="auto"/>
            <w:vAlign w:val="center"/>
          </w:tcPr>
          <w:p w14:paraId="48B366D7"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r w:rsidR="007B5103" w:rsidRPr="008C1ACA" w14:paraId="408B3023" w14:textId="77777777" w:rsidTr="00176981">
        <w:trPr>
          <w:trHeight w:val="828"/>
          <w:jc w:val="center"/>
        </w:trPr>
        <w:tc>
          <w:tcPr>
            <w:tcW w:w="4339" w:type="pct"/>
            <w:tcBorders>
              <w:top w:val="dashed" w:sz="4" w:space="0" w:color="auto"/>
              <w:bottom w:val="dashed" w:sz="4" w:space="0" w:color="auto"/>
            </w:tcBorders>
            <w:vAlign w:val="center"/>
          </w:tcPr>
          <w:p w14:paraId="49DB1422" w14:textId="77777777" w:rsidR="007B5103" w:rsidRPr="008C1ACA" w:rsidRDefault="007B5103" w:rsidP="0054610C">
            <w:pPr>
              <w:pStyle w:val="Texttabulky"/>
              <w:numPr>
                <w:ilvl w:val="0"/>
                <w:numId w:val="32"/>
              </w:numPr>
              <w:tabs>
                <w:tab w:val="left" w:pos="851"/>
              </w:tabs>
              <w:rPr>
                <w:rFonts w:asciiTheme="minorHAnsi" w:hAnsiTheme="minorHAnsi" w:cstheme="minorHAnsi"/>
              </w:rPr>
            </w:pPr>
            <w:r w:rsidRPr="008C1ACA">
              <w:rPr>
                <w:rFonts w:asciiTheme="minorHAnsi" w:hAnsiTheme="minorHAnsi" w:cstheme="minorHAnsi"/>
              </w:rPr>
              <w:t>zajištění ochrany, zlepšení stavu a obnova všech útvarů těchto vod (s výjimkou umělých a silně ovlivněných vodních útvarů) a dosažení jejich dobrého stavu</w:t>
            </w:r>
          </w:p>
        </w:tc>
        <w:tc>
          <w:tcPr>
            <w:tcW w:w="661" w:type="pct"/>
            <w:tcBorders>
              <w:top w:val="dashed" w:sz="4" w:space="0" w:color="auto"/>
              <w:bottom w:val="dashed" w:sz="4" w:space="0" w:color="auto"/>
            </w:tcBorders>
            <w:shd w:val="clear" w:color="auto" w:fill="FFFFFF" w:themeFill="background1"/>
            <w:vAlign w:val="center"/>
          </w:tcPr>
          <w:p w14:paraId="74A0312B"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r w:rsidR="007B5103" w:rsidRPr="008C1ACA" w14:paraId="75BC4FDE" w14:textId="77777777" w:rsidTr="00176981">
        <w:trPr>
          <w:trHeight w:val="828"/>
          <w:jc w:val="center"/>
        </w:trPr>
        <w:tc>
          <w:tcPr>
            <w:tcW w:w="4339" w:type="pct"/>
            <w:tcBorders>
              <w:top w:val="dashed" w:sz="4" w:space="0" w:color="auto"/>
              <w:bottom w:val="dashed" w:sz="4" w:space="0" w:color="auto"/>
            </w:tcBorders>
            <w:vAlign w:val="center"/>
          </w:tcPr>
          <w:p w14:paraId="36C28FBF" w14:textId="77777777" w:rsidR="007B5103" w:rsidRPr="008C1ACA" w:rsidRDefault="007B5103" w:rsidP="0054610C">
            <w:pPr>
              <w:pStyle w:val="Texttabulky"/>
              <w:numPr>
                <w:ilvl w:val="0"/>
                <w:numId w:val="32"/>
              </w:numPr>
              <w:tabs>
                <w:tab w:val="left" w:pos="851"/>
              </w:tabs>
              <w:rPr>
                <w:rFonts w:asciiTheme="minorHAnsi" w:hAnsiTheme="minorHAnsi" w:cstheme="minorHAnsi"/>
              </w:rPr>
            </w:pPr>
            <w:r w:rsidRPr="008C1ACA">
              <w:rPr>
                <w:rFonts w:asciiTheme="minorHAnsi" w:hAnsiTheme="minorHAnsi" w:cstheme="minorHAnsi"/>
              </w:rPr>
              <w:t>zajištění ochrany a zlepšení stavu všech umělých a silně ovlivněných vodních útvarů a dosažení jejich dobrého ekologického potenciálu a dobrého chemického stavu,</w:t>
            </w:r>
          </w:p>
        </w:tc>
        <w:tc>
          <w:tcPr>
            <w:tcW w:w="661" w:type="pct"/>
            <w:tcBorders>
              <w:top w:val="dashed" w:sz="4" w:space="0" w:color="auto"/>
              <w:bottom w:val="dashed" w:sz="4" w:space="0" w:color="auto"/>
            </w:tcBorders>
            <w:shd w:val="clear" w:color="auto" w:fill="auto"/>
            <w:vAlign w:val="center"/>
          </w:tcPr>
          <w:p w14:paraId="611174D7"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r w:rsidR="007B5103" w:rsidRPr="008C1ACA" w14:paraId="7099BF7B" w14:textId="77777777" w:rsidTr="00176981">
        <w:trPr>
          <w:trHeight w:val="408"/>
          <w:jc w:val="center"/>
        </w:trPr>
        <w:tc>
          <w:tcPr>
            <w:tcW w:w="4339" w:type="pct"/>
            <w:tcBorders>
              <w:top w:val="dashed" w:sz="4" w:space="0" w:color="auto"/>
              <w:bottom w:val="dashed" w:sz="4" w:space="0" w:color="auto"/>
            </w:tcBorders>
            <w:vAlign w:val="center"/>
          </w:tcPr>
          <w:p w14:paraId="5450E9D7" w14:textId="77777777" w:rsidR="007B5103" w:rsidRPr="008C1ACA" w:rsidRDefault="007B5103" w:rsidP="0054610C">
            <w:pPr>
              <w:pStyle w:val="Texttabulky"/>
              <w:numPr>
                <w:ilvl w:val="0"/>
                <w:numId w:val="32"/>
              </w:numPr>
              <w:tabs>
                <w:tab w:val="left" w:pos="851"/>
              </w:tabs>
              <w:rPr>
                <w:rFonts w:asciiTheme="minorHAnsi" w:hAnsiTheme="minorHAnsi" w:cstheme="minorHAnsi"/>
              </w:rPr>
            </w:pPr>
            <w:r w:rsidRPr="008C1ACA">
              <w:rPr>
                <w:rFonts w:asciiTheme="minorHAnsi" w:hAnsiTheme="minorHAnsi" w:cstheme="minorHAnsi"/>
              </w:rPr>
              <w:t>cílené snížení znečištění nebezpečnými látkami, nutrienty a organickými látkami, tj. zastavení nebo postupné odstranění emisí těchto látek a zabránění jejich vnosu z plošných zdrojů</w:t>
            </w:r>
          </w:p>
        </w:tc>
        <w:tc>
          <w:tcPr>
            <w:tcW w:w="661" w:type="pct"/>
            <w:tcBorders>
              <w:top w:val="dashed" w:sz="4" w:space="0" w:color="auto"/>
              <w:bottom w:val="dashed" w:sz="4" w:space="0" w:color="auto"/>
            </w:tcBorders>
            <w:shd w:val="clear" w:color="auto" w:fill="auto"/>
            <w:vAlign w:val="center"/>
          </w:tcPr>
          <w:p w14:paraId="3F27B00D"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r w:rsidR="007B5103" w:rsidRPr="008C1ACA" w14:paraId="4FD18231" w14:textId="77777777" w:rsidTr="00176981">
        <w:trPr>
          <w:trHeight w:val="552"/>
          <w:jc w:val="center"/>
        </w:trPr>
        <w:tc>
          <w:tcPr>
            <w:tcW w:w="4339" w:type="pct"/>
            <w:tcBorders>
              <w:bottom w:val="dashed" w:sz="4" w:space="0" w:color="auto"/>
            </w:tcBorders>
            <w:vAlign w:val="center"/>
          </w:tcPr>
          <w:p w14:paraId="5553CCF1" w14:textId="77777777" w:rsidR="007B5103" w:rsidRPr="008C1ACA" w:rsidRDefault="007B5103" w:rsidP="007B5103">
            <w:pPr>
              <w:pStyle w:val="Texttabulky"/>
              <w:rPr>
                <w:rFonts w:ascii="Arial" w:hAnsi="Arial" w:cs="Arial"/>
              </w:rPr>
            </w:pPr>
            <w:r w:rsidRPr="008C1ACA">
              <w:t>Cíle pro hospodaření s povrchovými a podzemními vodami a udržitelné užívání těchto vod pro zajištění vodohospodářských služeb</w:t>
            </w:r>
          </w:p>
        </w:tc>
        <w:tc>
          <w:tcPr>
            <w:tcW w:w="661" w:type="pct"/>
            <w:tcBorders>
              <w:bottom w:val="dashed" w:sz="4" w:space="0" w:color="auto"/>
            </w:tcBorders>
            <w:shd w:val="clear" w:color="auto" w:fill="auto"/>
            <w:vAlign w:val="center"/>
          </w:tcPr>
          <w:p w14:paraId="0AEA0BC0" w14:textId="77777777" w:rsidR="007B5103" w:rsidRPr="008C1ACA" w:rsidRDefault="007B5103" w:rsidP="007B5103">
            <w:pPr>
              <w:pStyle w:val="Texttabulky-sted"/>
            </w:pPr>
          </w:p>
        </w:tc>
      </w:tr>
      <w:tr w:rsidR="007B5103" w:rsidRPr="008C1ACA" w14:paraId="1786B021" w14:textId="77777777" w:rsidTr="00176981">
        <w:trPr>
          <w:trHeight w:val="1224"/>
          <w:jc w:val="center"/>
        </w:trPr>
        <w:tc>
          <w:tcPr>
            <w:tcW w:w="4339" w:type="pct"/>
            <w:tcBorders>
              <w:top w:val="dashed" w:sz="4" w:space="0" w:color="auto"/>
              <w:bottom w:val="dashed" w:sz="4" w:space="0" w:color="auto"/>
            </w:tcBorders>
            <w:vAlign w:val="center"/>
          </w:tcPr>
          <w:p w14:paraId="337C698B" w14:textId="77777777" w:rsidR="007B5103" w:rsidRPr="008C1ACA" w:rsidRDefault="007B5103" w:rsidP="007B5103">
            <w:pPr>
              <w:pStyle w:val="Texttabulky"/>
            </w:pPr>
            <w:r w:rsidRPr="008C1ACA">
              <w:t>V okruhu rozvoje a obnovy vodohospodářské infrastruktury</w:t>
            </w:r>
          </w:p>
          <w:p w14:paraId="46E9C7DF" w14:textId="77777777" w:rsidR="007B5103" w:rsidRPr="008C1ACA" w:rsidRDefault="007B5103" w:rsidP="0054610C">
            <w:pPr>
              <w:pStyle w:val="Texttabulky"/>
              <w:numPr>
                <w:ilvl w:val="0"/>
                <w:numId w:val="33"/>
              </w:numPr>
              <w:tabs>
                <w:tab w:val="left" w:pos="851"/>
              </w:tabs>
            </w:pPr>
            <w:r w:rsidRPr="008C1ACA">
              <w:t xml:space="preserve">zvyšovat počet obyvatel připojených na vodovody pro veřejnou potřebu v souladu s cíli Protokolu o vodě a zdraví a zajistit přístup k pitné vodě pro všechny, zejména podporovat, aby se na vodovod pro veřejnou potřebu mohli připojit i obyvatelé v okrajových místech měst a obcí a obyvatelé malých obcí, </w:t>
            </w:r>
          </w:p>
        </w:tc>
        <w:tc>
          <w:tcPr>
            <w:tcW w:w="661" w:type="pct"/>
            <w:tcBorders>
              <w:top w:val="dashed" w:sz="4" w:space="0" w:color="auto"/>
              <w:bottom w:val="dashed" w:sz="4" w:space="0" w:color="auto"/>
            </w:tcBorders>
            <w:shd w:val="clear" w:color="auto" w:fill="FFFFFF" w:themeFill="background1"/>
            <w:vAlign w:val="center"/>
          </w:tcPr>
          <w:p w14:paraId="11A58FB4" w14:textId="77777777" w:rsidR="007B5103" w:rsidRPr="008C1ACA" w:rsidRDefault="007B5103" w:rsidP="007B5103">
            <w:pPr>
              <w:pStyle w:val="Texttabulky-sted"/>
            </w:pPr>
            <w:r w:rsidRPr="008C1ACA">
              <w:t>0</w:t>
            </w:r>
          </w:p>
        </w:tc>
      </w:tr>
      <w:tr w:rsidR="007B5103" w:rsidRPr="008C1ACA" w14:paraId="705DC6EF" w14:textId="77777777" w:rsidTr="00176981">
        <w:trPr>
          <w:trHeight w:val="1572"/>
          <w:jc w:val="center"/>
        </w:trPr>
        <w:tc>
          <w:tcPr>
            <w:tcW w:w="4339" w:type="pct"/>
            <w:tcBorders>
              <w:top w:val="dashed" w:sz="4" w:space="0" w:color="auto"/>
              <w:bottom w:val="dashed" w:sz="4" w:space="0" w:color="auto"/>
            </w:tcBorders>
            <w:vAlign w:val="center"/>
          </w:tcPr>
          <w:p w14:paraId="251F9D42" w14:textId="77777777" w:rsidR="007B5103" w:rsidRPr="008C1ACA" w:rsidRDefault="007B5103" w:rsidP="0054610C">
            <w:pPr>
              <w:pStyle w:val="Texttabulky"/>
              <w:numPr>
                <w:ilvl w:val="0"/>
                <w:numId w:val="33"/>
              </w:numPr>
              <w:tabs>
                <w:tab w:val="left" w:pos="851"/>
              </w:tabs>
            </w:pPr>
            <w:r w:rsidRPr="008C1ACA">
              <w:t xml:space="preserve">podporovat zajištění kvalitních zdrojů pitné vody pro individuální zásobování domácností, pro které z technických nebo ekonomických důvodů není možné připojení na vodovod pro veřejnou potřebu, </w:t>
            </w:r>
            <w:r w:rsidRPr="008C1ACA">
              <w:sym w:font="Symbol" w:char="F02D"/>
            </w:r>
            <w:r w:rsidRPr="008C1ACA">
              <w:t xml:space="preserve"> urychlit obnovu poruchových a zastaralých vodovodních sítí a tím snížit jak ztráty pitné vody ve vodovodních sítích pod úroveň 5 000 l/km/den, dlouhodobě pak na úroveň nejvyspělejších států Evropské unie, tak i snížit počty havárií a související negativní důsledky, zejména na infrastrukturu měst, </w:t>
            </w:r>
          </w:p>
        </w:tc>
        <w:tc>
          <w:tcPr>
            <w:tcW w:w="661" w:type="pct"/>
            <w:tcBorders>
              <w:top w:val="dashed" w:sz="4" w:space="0" w:color="auto"/>
              <w:bottom w:val="dashed" w:sz="4" w:space="0" w:color="auto"/>
            </w:tcBorders>
            <w:shd w:val="clear" w:color="auto" w:fill="FFFFFF" w:themeFill="background1"/>
            <w:vAlign w:val="center"/>
          </w:tcPr>
          <w:p w14:paraId="48E0BA74" w14:textId="77777777" w:rsidR="007B5103" w:rsidRPr="008C1ACA" w:rsidRDefault="007B5103" w:rsidP="007B5103">
            <w:pPr>
              <w:pStyle w:val="Texttabulky-sted"/>
            </w:pPr>
            <w:r w:rsidRPr="008C1ACA">
              <w:t>0</w:t>
            </w:r>
          </w:p>
        </w:tc>
      </w:tr>
      <w:tr w:rsidR="007B5103" w:rsidRPr="008C1ACA" w14:paraId="24C9E672" w14:textId="77777777" w:rsidTr="00176981">
        <w:trPr>
          <w:trHeight w:val="1020"/>
          <w:jc w:val="center"/>
        </w:trPr>
        <w:tc>
          <w:tcPr>
            <w:tcW w:w="4339" w:type="pct"/>
            <w:tcBorders>
              <w:top w:val="dashed" w:sz="4" w:space="0" w:color="auto"/>
              <w:bottom w:val="dashed" w:sz="4" w:space="0" w:color="auto"/>
            </w:tcBorders>
            <w:vAlign w:val="center"/>
          </w:tcPr>
          <w:p w14:paraId="58A5B403" w14:textId="77777777" w:rsidR="007B5103" w:rsidRPr="008C1ACA" w:rsidRDefault="007B5103" w:rsidP="0054610C">
            <w:pPr>
              <w:pStyle w:val="Texttabulky"/>
              <w:numPr>
                <w:ilvl w:val="0"/>
                <w:numId w:val="33"/>
              </w:numPr>
              <w:tabs>
                <w:tab w:val="left" w:pos="851"/>
              </w:tabs>
            </w:pPr>
            <w:r w:rsidRPr="008C1ACA">
              <w:t xml:space="preserve">zvyšovat počet obyvatel připojených na kanalizaci pro veřejnou potřebu tam, kde je to technicky a ekonomicky vhodné, zajistit rychlé dokončení investičních akcí pro splnění požadavků směrnice 91/271/EHS o čištění odpadních vod tak, aby bylo odvráceno nebezpečí žaloby Evropského soudního dvora, </w:t>
            </w:r>
          </w:p>
        </w:tc>
        <w:tc>
          <w:tcPr>
            <w:tcW w:w="661" w:type="pct"/>
            <w:tcBorders>
              <w:top w:val="dashed" w:sz="4" w:space="0" w:color="auto"/>
              <w:bottom w:val="dashed" w:sz="4" w:space="0" w:color="auto"/>
            </w:tcBorders>
            <w:shd w:val="clear" w:color="auto" w:fill="FFFFFF" w:themeFill="background1"/>
            <w:vAlign w:val="center"/>
          </w:tcPr>
          <w:p w14:paraId="67F7B439" w14:textId="77777777" w:rsidR="007B5103" w:rsidRPr="008C1ACA" w:rsidRDefault="007B5103" w:rsidP="007B5103">
            <w:pPr>
              <w:pStyle w:val="Texttabulky-sted"/>
            </w:pPr>
            <w:r w:rsidRPr="008C1ACA">
              <w:t>0</w:t>
            </w:r>
          </w:p>
        </w:tc>
      </w:tr>
      <w:tr w:rsidR="007B5103" w:rsidRPr="008C1ACA" w14:paraId="24F1094D" w14:textId="77777777" w:rsidTr="00176981">
        <w:trPr>
          <w:trHeight w:val="384"/>
          <w:jc w:val="center"/>
        </w:trPr>
        <w:tc>
          <w:tcPr>
            <w:tcW w:w="4339" w:type="pct"/>
            <w:tcBorders>
              <w:top w:val="dashed" w:sz="4" w:space="0" w:color="auto"/>
              <w:bottom w:val="dashed" w:sz="4" w:space="0" w:color="auto"/>
            </w:tcBorders>
            <w:vAlign w:val="center"/>
          </w:tcPr>
          <w:p w14:paraId="709A60ED" w14:textId="77777777" w:rsidR="007B5103" w:rsidRPr="008C1ACA" w:rsidRDefault="007B5103" w:rsidP="007B5103">
            <w:pPr>
              <w:pStyle w:val="Texttabulky"/>
            </w:pPr>
            <w:r w:rsidRPr="008C1ACA">
              <w:t>V okruhu zlepšování kvality a zabezpečenosti vodohospodářských služeb</w:t>
            </w:r>
          </w:p>
          <w:p w14:paraId="6D85692B" w14:textId="77777777" w:rsidR="007B5103" w:rsidRPr="008C1ACA" w:rsidRDefault="007B5103" w:rsidP="0054610C">
            <w:pPr>
              <w:pStyle w:val="Texttabulky"/>
              <w:numPr>
                <w:ilvl w:val="0"/>
                <w:numId w:val="33"/>
              </w:numPr>
              <w:tabs>
                <w:tab w:val="left" w:pos="851"/>
              </w:tabs>
            </w:pPr>
            <w:r w:rsidRPr="008C1ACA">
              <w:t xml:space="preserve">podporovat propojování vodovodů do vodárenských soustav s kapacitními a kvalitními vodními zdroji, </w:t>
            </w:r>
            <w:r w:rsidRPr="008C1ACA">
              <w:sym w:font="Symbol" w:char="F02D"/>
            </w:r>
            <w:r w:rsidRPr="008C1ACA">
              <w:t xml:space="preserve"> omezit případy nedodržování limitních hodnot jakosti pitné vody (vyjádřené jako % nedodržování limitních hodnot):</w:t>
            </w:r>
          </w:p>
        </w:tc>
        <w:tc>
          <w:tcPr>
            <w:tcW w:w="661" w:type="pct"/>
            <w:tcBorders>
              <w:top w:val="dashed" w:sz="4" w:space="0" w:color="auto"/>
              <w:bottom w:val="dashed" w:sz="4" w:space="0" w:color="auto"/>
            </w:tcBorders>
            <w:shd w:val="clear" w:color="auto" w:fill="auto"/>
            <w:vAlign w:val="center"/>
          </w:tcPr>
          <w:p w14:paraId="3220873D" w14:textId="77777777" w:rsidR="007B5103" w:rsidRPr="008C1ACA" w:rsidRDefault="007B5103" w:rsidP="007B5103">
            <w:pPr>
              <w:pStyle w:val="Texttabulky-sted"/>
            </w:pPr>
            <w:r w:rsidRPr="008C1ACA">
              <w:t>0</w:t>
            </w:r>
          </w:p>
        </w:tc>
      </w:tr>
      <w:tr w:rsidR="007B5103" w:rsidRPr="008C1ACA" w14:paraId="561BA969" w14:textId="77777777" w:rsidTr="00176981">
        <w:trPr>
          <w:trHeight w:val="296"/>
          <w:jc w:val="center"/>
        </w:trPr>
        <w:tc>
          <w:tcPr>
            <w:tcW w:w="4339" w:type="pct"/>
            <w:tcBorders>
              <w:bottom w:val="dashed" w:sz="4" w:space="0" w:color="auto"/>
            </w:tcBorders>
            <w:vAlign w:val="center"/>
          </w:tcPr>
          <w:p w14:paraId="4DFE9627" w14:textId="77777777" w:rsidR="007B5103" w:rsidRPr="008C1ACA" w:rsidRDefault="007B5103" w:rsidP="007B5103">
            <w:pPr>
              <w:pStyle w:val="Texttabulky"/>
              <w:rPr>
                <w:rFonts w:ascii="Arial" w:hAnsi="Arial" w:cs="Arial"/>
              </w:rPr>
            </w:pPr>
            <w:r w:rsidRPr="008C1ACA">
              <w:t>Cíle pro zlepšování vodních poměrů a ochranu ekologické stability</w:t>
            </w:r>
          </w:p>
        </w:tc>
        <w:tc>
          <w:tcPr>
            <w:tcW w:w="661" w:type="pct"/>
            <w:tcBorders>
              <w:bottom w:val="dashed" w:sz="4" w:space="0" w:color="auto"/>
            </w:tcBorders>
            <w:shd w:val="clear" w:color="auto" w:fill="auto"/>
            <w:vAlign w:val="center"/>
          </w:tcPr>
          <w:p w14:paraId="3AD34570" w14:textId="77777777" w:rsidR="007B5103" w:rsidRPr="008C1ACA" w:rsidRDefault="007B5103" w:rsidP="007B5103">
            <w:pPr>
              <w:pStyle w:val="Texttabulky-sted"/>
            </w:pPr>
          </w:p>
        </w:tc>
      </w:tr>
      <w:tr w:rsidR="007B5103" w:rsidRPr="008C1ACA" w14:paraId="37FFEA04" w14:textId="77777777" w:rsidTr="00176981">
        <w:trPr>
          <w:trHeight w:val="360"/>
          <w:jc w:val="center"/>
        </w:trPr>
        <w:tc>
          <w:tcPr>
            <w:tcW w:w="4339" w:type="pct"/>
            <w:tcBorders>
              <w:top w:val="dashed" w:sz="4" w:space="0" w:color="auto"/>
              <w:bottom w:val="dashed" w:sz="4" w:space="0" w:color="auto"/>
            </w:tcBorders>
            <w:vAlign w:val="center"/>
          </w:tcPr>
          <w:p w14:paraId="7E3F052C" w14:textId="77777777" w:rsidR="007B5103" w:rsidRPr="008C1ACA" w:rsidRDefault="007B5103" w:rsidP="0054610C">
            <w:pPr>
              <w:pStyle w:val="Texttabulky"/>
              <w:numPr>
                <w:ilvl w:val="0"/>
                <w:numId w:val="34"/>
              </w:numPr>
              <w:tabs>
                <w:tab w:val="left" w:pos="851"/>
              </w:tabs>
            </w:pPr>
            <w:r w:rsidRPr="008C1ACA">
              <w:t xml:space="preserve">zajištění ochrany vodních poměrů v krajině i v urbanizovaných územích, </w:t>
            </w:r>
          </w:p>
        </w:tc>
        <w:tc>
          <w:tcPr>
            <w:tcW w:w="661" w:type="pct"/>
            <w:tcBorders>
              <w:top w:val="dashed" w:sz="4" w:space="0" w:color="auto"/>
              <w:bottom w:val="dashed" w:sz="4" w:space="0" w:color="auto"/>
            </w:tcBorders>
            <w:shd w:val="clear" w:color="auto" w:fill="FFFFFF" w:themeFill="background1"/>
            <w:vAlign w:val="center"/>
          </w:tcPr>
          <w:p w14:paraId="52B655A1" w14:textId="77777777" w:rsidR="007B5103" w:rsidRPr="008C1ACA" w:rsidRDefault="007B5103" w:rsidP="007B5103">
            <w:pPr>
              <w:pStyle w:val="Texttabulky-sted"/>
            </w:pPr>
            <w:r w:rsidRPr="008C1ACA">
              <w:t>0</w:t>
            </w:r>
          </w:p>
        </w:tc>
      </w:tr>
      <w:tr w:rsidR="007B5103" w:rsidRPr="008C1ACA" w14:paraId="0E2F8C10" w14:textId="77777777" w:rsidTr="00176981">
        <w:trPr>
          <w:trHeight w:val="612"/>
          <w:jc w:val="center"/>
        </w:trPr>
        <w:tc>
          <w:tcPr>
            <w:tcW w:w="4339" w:type="pct"/>
            <w:tcBorders>
              <w:top w:val="dashed" w:sz="4" w:space="0" w:color="auto"/>
              <w:bottom w:val="dashed" w:sz="4" w:space="0" w:color="auto"/>
            </w:tcBorders>
            <w:vAlign w:val="center"/>
          </w:tcPr>
          <w:p w14:paraId="6FC15DD6" w14:textId="77777777" w:rsidR="007B5103" w:rsidRPr="008C1ACA" w:rsidRDefault="007B5103" w:rsidP="0054610C">
            <w:pPr>
              <w:pStyle w:val="Texttabulky"/>
              <w:numPr>
                <w:ilvl w:val="0"/>
                <w:numId w:val="34"/>
              </w:numPr>
              <w:tabs>
                <w:tab w:val="left" w:pos="851"/>
              </w:tabs>
            </w:pPr>
            <w:r w:rsidRPr="008C1ACA">
              <w:t>obnova přirozeného vodního režimu a zlepšování přirozené retenční schopnosti krajiny,</w:t>
            </w:r>
          </w:p>
        </w:tc>
        <w:tc>
          <w:tcPr>
            <w:tcW w:w="661" w:type="pct"/>
            <w:tcBorders>
              <w:top w:val="dashed" w:sz="4" w:space="0" w:color="auto"/>
              <w:bottom w:val="dashed" w:sz="4" w:space="0" w:color="auto"/>
            </w:tcBorders>
            <w:shd w:val="clear" w:color="auto" w:fill="EAF1DD" w:themeFill="accent3" w:themeFillTint="33"/>
            <w:vAlign w:val="center"/>
          </w:tcPr>
          <w:p w14:paraId="6839D865" w14:textId="77777777" w:rsidR="007B5103" w:rsidRPr="008C1ACA" w:rsidRDefault="007B5103" w:rsidP="007B5103">
            <w:pPr>
              <w:pStyle w:val="Texttabulky-sted"/>
            </w:pPr>
            <w:r w:rsidRPr="008C1ACA">
              <w:t>1</w:t>
            </w:r>
          </w:p>
        </w:tc>
      </w:tr>
      <w:tr w:rsidR="007B5103" w:rsidRPr="008C1ACA" w14:paraId="27D721ED" w14:textId="77777777" w:rsidTr="00176981">
        <w:trPr>
          <w:trHeight w:val="408"/>
          <w:jc w:val="center"/>
        </w:trPr>
        <w:tc>
          <w:tcPr>
            <w:tcW w:w="4339" w:type="pct"/>
            <w:tcBorders>
              <w:top w:val="dashed" w:sz="4" w:space="0" w:color="auto"/>
              <w:bottom w:val="dashed" w:sz="4" w:space="0" w:color="auto"/>
            </w:tcBorders>
            <w:vAlign w:val="center"/>
          </w:tcPr>
          <w:p w14:paraId="511CEE78" w14:textId="77777777" w:rsidR="007B5103" w:rsidRPr="008C1ACA" w:rsidRDefault="007B5103" w:rsidP="0054610C">
            <w:pPr>
              <w:pStyle w:val="Texttabulky"/>
              <w:numPr>
                <w:ilvl w:val="0"/>
                <w:numId w:val="34"/>
              </w:numPr>
              <w:tabs>
                <w:tab w:val="left" w:pos="851"/>
              </w:tabs>
            </w:pPr>
            <w:r w:rsidRPr="008C1ACA">
              <w:t>zajištění ochrany morfologie přirozených koryt vodních toků a ochrany všech typů mokřadů podle Ramsarské úmluvy,</w:t>
            </w:r>
          </w:p>
        </w:tc>
        <w:tc>
          <w:tcPr>
            <w:tcW w:w="661" w:type="pct"/>
            <w:tcBorders>
              <w:top w:val="dashed" w:sz="4" w:space="0" w:color="auto"/>
              <w:bottom w:val="dashed" w:sz="4" w:space="0" w:color="auto"/>
            </w:tcBorders>
            <w:shd w:val="clear" w:color="auto" w:fill="auto"/>
            <w:vAlign w:val="center"/>
          </w:tcPr>
          <w:p w14:paraId="5DF55552" w14:textId="77777777" w:rsidR="007B5103" w:rsidRPr="008C1ACA" w:rsidRDefault="007B5103" w:rsidP="007B5103">
            <w:pPr>
              <w:pStyle w:val="Texttabulky-sted"/>
            </w:pPr>
            <w:r w:rsidRPr="008C1ACA">
              <w:t>0</w:t>
            </w:r>
          </w:p>
        </w:tc>
      </w:tr>
      <w:tr w:rsidR="007B5103" w:rsidRPr="008C1ACA" w14:paraId="7F3F9A06" w14:textId="77777777" w:rsidTr="00176981">
        <w:trPr>
          <w:trHeight w:val="408"/>
          <w:jc w:val="center"/>
        </w:trPr>
        <w:tc>
          <w:tcPr>
            <w:tcW w:w="4339" w:type="pct"/>
            <w:tcBorders>
              <w:top w:val="dashed" w:sz="4" w:space="0" w:color="auto"/>
              <w:bottom w:val="dashed" w:sz="4" w:space="0" w:color="auto"/>
            </w:tcBorders>
            <w:vAlign w:val="center"/>
          </w:tcPr>
          <w:p w14:paraId="033D5399" w14:textId="77777777" w:rsidR="007B5103" w:rsidRPr="008C1ACA" w:rsidRDefault="007B5103" w:rsidP="0054610C">
            <w:pPr>
              <w:pStyle w:val="Texttabulky"/>
              <w:numPr>
                <w:ilvl w:val="0"/>
                <w:numId w:val="34"/>
              </w:numPr>
              <w:tabs>
                <w:tab w:val="left" w:pos="851"/>
              </w:tabs>
            </w:pPr>
            <w:r w:rsidRPr="008C1ACA">
              <w:t>zlepšení hydromorfologických ukazatelů v korytech vodních toků a v údolních nivách,</w:t>
            </w:r>
          </w:p>
        </w:tc>
        <w:tc>
          <w:tcPr>
            <w:tcW w:w="661" w:type="pct"/>
            <w:tcBorders>
              <w:top w:val="dashed" w:sz="4" w:space="0" w:color="auto"/>
              <w:bottom w:val="dashed" w:sz="4" w:space="0" w:color="auto"/>
            </w:tcBorders>
            <w:shd w:val="clear" w:color="auto" w:fill="auto"/>
            <w:vAlign w:val="center"/>
          </w:tcPr>
          <w:p w14:paraId="62BCC788" w14:textId="77777777" w:rsidR="007B5103" w:rsidRPr="008C1ACA" w:rsidRDefault="007B5103" w:rsidP="007B5103">
            <w:pPr>
              <w:pStyle w:val="Texttabulky-sted"/>
            </w:pPr>
            <w:r w:rsidRPr="008C1ACA">
              <w:t>0</w:t>
            </w:r>
          </w:p>
        </w:tc>
      </w:tr>
      <w:tr w:rsidR="007B5103" w:rsidRPr="008C1ACA" w14:paraId="325FA4AB" w14:textId="77777777" w:rsidTr="00176981">
        <w:trPr>
          <w:trHeight w:val="312"/>
          <w:jc w:val="center"/>
        </w:trPr>
        <w:tc>
          <w:tcPr>
            <w:tcW w:w="4339" w:type="pct"/>
            <w:tcBorders>
              <w:top w:val="dashed" w:sz="4" w:space="0" w:color="auto"/>
              <w:bottom w:val="dashed" w:sz="4" w:space="0" w:color="auto"/>
            </w:tcBorders>
            <w:vAlign w:val="center"/>
          </w:tcPr>
          <w:p w14:paraId="4604E56B" w14:textId="77777777" w:rsidR="007B5103" w:rsidRPr="008C1ACA" w:rsidRDefault="007B5103" w:rsidP="0054610C">
            <w:pPr>
              <w:pStyle w:val="Texttabulky"/>
              <w:numPr>
                <w:ilvl w:val="0"/>
                <w:numId w:val="34"/>
              </w:numPr>
              <w:tabs>
                <w:tab w:val="left" w:pos="851"/>
              </w:tabs>
            </w:pPr>
            <w:r w:rsidRPr="008C1ACA">
              <w:t>zlepšování kvality a stability vodních a na vodu vázaných ekosystémů,</w:t>
            </w:r>
          </w:p>
        </w:tc>
        <w:tc>
          <w:tcPr>
            <w:tcW w:w="661" w:type="pct"/>
            <w:tcBorders>
              <w:top w:val="dashed" w:sz="4" w:space="0" w:color="auto"/>
              <w:bottom w:val="dashed" w:sz="4" w:space="0" w:color="auto"/>
            </w:tcBorders>
            <w:shd w:val="clear" w:color="auto" w:fill="auto"/>
            <w:vAlign w:val="center"/>
          </w:tcPr>
          <w:p w14:paraId="44E222D8" w14:textId="77777777" w:rsidR="007B5103" w:rsidRPr="008C1ACA" w:rsidRDefault="007B5103" w:rsidP="007B5103">
            <w:pPr>
              <w:pStyle w:val="Texttabulky-sted"/>
            </w:pPr>
            <w:r w:rsidRPr="008C1ACA">
              <w:t>0</w:t>
            </w:r>
          </w:p>
        </w:tc>
      </w:tr>
      <w:tr w:rsidR="007B5103" w:rsidRPr="008C1ACA" w14:paraId="6F7E90D1" w14:textId="77777777" w:rsidTr="00176981">
        <w:trPr>
          <w:trHeight w:val="348"/>
          <w:jc w:val="center"/>
        </w:trPr>
        <w:tc>
          <w:tcPr>
            <w:tcW w:w="4339" w:type="pct"/>
            <w:tcBorders>
              <w:top w:val="dashed" w:sz="4" w:space="0" w:color="auto"/>
              <w:bottom w:val="dashed" w:sz="4" w:space="0" w:color="auto"/>
            </w:tcBorders>
            <w:vAlign w:val="center"/>
          </w:tcPr>
          <w:p w14:paraId="1A3CF2B0" w14:textId="77777777" w:rsidR="007B5103" w:rsidRPr="008C1ACA" w:rsidRDefault="007B5103" w:rsidP="0054610C">
            <w:pPr>
              <w:pStyle w:val="Texttabulky"/>
              <w:numPr>
                <w:ilvl w:val="0"/>
                <w:numId w:val="34"/>
              </w:numPr>
              <w:tabs>
                <w:tab w:val="left" w:pos="851"/>
              </w:tabs>
            </w:pPr>
            <w:r w:rsidRPr="008C1ACA">
              <w:t xml:space="preserve">udržení a systematické zvyšování biologické rozmanitosti původních druhů </w:t>
            </w:r>
          </w:p>
        </w:tc>
        <w:tc>
          <w:tcPr>
            <w:tcW w:w="661" w:type="pct"/>
            <w:tcBorders>
              <w:top w:val="dashed" w:sz="4" w:space="0" w:color="auto"/>
              <w:bottom w:val="dashed" w:sz="4" w:space="0" w:color="auto"/>
            </w:tcBorders>
            <w:shd w:val="clear" w:color="auto" w:fill="auto"/>
            <w:vAlign w:val="center"/>
          </w:tcPr>
          <w:p w14:paraId="2F37171D" w14:textId="77777777" w:rsidR="007B5103" w:rsidRPr="008C1ACA" w:rsidRDefault="007B5103" w:rsidP="007B5103">
            <w:pPr>
              <w:pStyle w:val="Texttabulky-sted"/>
            </w:pPr>
            <w:r w:rsidRPr="008C1ACA">
              <w:t>0</w:t>
            </w:r>
          </w:p>
        </w:tc>
      </w:tr>
      <w:tr w:rsidR="007B5103" w:rsidRPr="008C1ACA" w14:paraId="7FEF67CD" w14:textId="77777777" w:rsidTr="00176981">
        <w:trPr>
          <w:trHeight w:val="480"/>
          <w:jc w:val="center"/>
        </w:trPr>
        <w:tc>
          <w:tcPr>
            <w:tcW w:w="4339" w:type="pct"/>
            <w:tcBorders>
              <w:top w:val="dashed" w:sz="4" w:space="0" w:color="auto"/>
              <w:bottom w:val="dashed" w:sz="4" w:space="0" w:color="auto"/>
            </w:tcBorders>
            <w:vAlign w:val="center"/>
          </w:tcPr>
          <w:p w14:paraId="6586A799" w14:textId="77777777" w:rsidR="007B5103" w:rsidRPr="008C1ACA" w:rsidRDefault="007B5103" w:rsidP="0054610C">
            <w:pPr>
              <w:pStyle w:val="Texttabulky"/>
              <w:numPr>
                <w:ilvl w:val="0"/>
                <w:numId w:val="34"/>
              </w:numPr>
              <w:tabs>
                <w:tab w:val="left" w:pos="851"/>
              </w:tabs>
            </w:pPr>
            <w:r w:rsidRPr="008C1ACA">
              <w:t xml:space="preserve"> či zlepšení migrační prostupnosti vodních toků pro vodní a na vodu vázané živočichy</w:t>
            </w:r>
          </w:p>
        </w:tc>
        <w:tc>
          <w:tcPr>
            <w:tcW w:w="661" w:type="pct"/>
            <w:tcBorders>
              <w:top w:val="dashed" w:sz="4" w:space="0" w:color="auto"/>
              <w:bottom w:val="dashed" w:sz="4" w:space="0" w:color="auto"/>
            </w:tcBorders>
            <w:shd w:val="clear" w:color="auto" w:fill="auto"/>
            <w:vAlign w:val="center"/>
          </w:tcPr>
          <w:p w14:paraId="79D87437" w14:textId="77777777" w:rsidR="007B5103" w:rsidRPr="008C1ACA" w:rsidRDefault="007B5103" w:rsidP="007B5103">
            <w:pPr>
              <w:pStyle w:val="Texttabulky-sted"/>
            </w:pPr>
            <w:r w:rsidRPr="008C1ACA">
              <w:t>0</w:t>
            </w:r>
          </w:p>
        </w:tc>
      </w:tr>
      <w:tr w:rsidR="007B5103" w:rsidRPr="008C1ACA" w14:paraId="4F371161" w14:textId="77777777" w:rsidTr="00176981">
        <w:trPr>
          <w:trHeight w:val="764"/>
          <w:jc w:val="center"/>
        </w:trPr>
        <w:tc>
          <w:tcPr>
            <w:tcW w:w="4339" w:type="pct"/>
            <w:tcBorders>
              <w:top w:val="dashed" w:sz="4" w:space="0" w:color="auto"/>
              <w:bottom w:val="dashed" w:sz="4" w:space="0" w:color="auto"/>
            </w:tcBorders>
            <w:shd w:val="clear" w:color="auto" w:fill="auto"/>
            <w:vAlign w:val="center"/>
          </w:tcPr>
          <w:p w14:paraId="1E6E0D33" w14:textId="77777777" w:rsidR="007B5103" w:rsidRPr="008C1ACA" w:rsidRDefault="007B5103" w:rsidP="0054610C">
            <w:pPr>
              <w:pStyle w:val="Texttabulky"/>
              <w:numPr>
                <w:ilvl w:val="0"/>
                <w:numId w:val="34"/>
              </w:numPr>
              <w:tabs>
                <w:tab w:val="left" w:pos="851"/>
              </w:tabs>
            </w:pPr>
            <w:r w:rsidRPr="008C1ACA">
              <w:t>obnova a vytváření přírodních a přírodě blízkých biotopů (revitalizace), podpora přirozených ekologických procesů (samovolná renaturace),</w:t>
            </w:r>
          </w:p>
        </w:tc>
        <w:tc>
          <w:tcPr>
            <w:tcW w:w="661" w:type="pct"/>
            <w:tcBorders>
              <w:top w:val="dashed" w:sz="4" w:space="0" w:color="auto"/>
              <w:bottom w:val="dashed" w:sz="4" w:space="0" w:color="auto"/>
            </w:tcBorders>
            <w:shd w:val="clear" w:color="auto" w:fill="auto"/>
            <w:vAlign w:val="center"/>
          </w:tcPr>
          <w:p w14:paraId="7EFD1C63" w14:textId="77777777" w:rsidR="007B5103" w:rsidRPr="008C1ACA" w:rsidRDefault="007B5103" w:rsidP="007B5103">
            <w:pPr>
              <w:pStyle w:val="Texttabulky-sted"/>
            </w:pPr>
            <w:r w:rsidRPr="008C1ACA">
              <w:t>0</w:t>
            </w:r>
          </w:p>
        </w:tc>
      </w:tr>
      <w:tr w:rsidR="007B5103" w:rsidRPr="008C1ACA" w14:paraId="23734B63" w14:textId="77777777" w:rsidTr="00176981">
        <w:trPr>
          <w:trHeight w:val="716"/>
          <w:jc w:val="center"/>
        </w:trPr>
        <w:tc>
          <w:tcPr>
            <w:tcW w:w="4339" w:type="pct"/>
            <w:tcBorders>
              <w:top w:val="dashed" w:sz="4" w:space="0" w:color="auto"/>
              <w:bottom w:val="dashed" w:sz="4" w:space="0" w:color="auto"/>
            </w:tcBorders>
            <w:shd w:val="clear" w:color="auto" w:fill="auto"/>
            <w:vAlign w:val="center"/>
          </w:tcPr>
          <w:p w14:paraId="0EA28331" w14:textId="77777777" w:rsidR="007B5103" w:rsidRPr="008C1ACA" w:rsidRDefault="007B5103" w:rsidP="0054610C">
            <w:pPr>
              <w:pStyle w:val="Texttabulky"/>
              <w:numPr>
                <w:ilvl w:val="0"/>
                <w:numId w:val="34"/>
              </w:numPr>
              <w:tabs>
                <w:tab w:val="left" w:pos="851"/>
              </w:tabs>
            </w:pPr>
            <w:r w:rsidRPr="008C1ACA">
              <w:t>zajištění uplatňování a dodržování standardů zemědělského hospodaření týkající se ochrany životního prostředí (cross compliance),</w:t>
            </w:r>
          </w:p>
        </w:tc>
        <w:tc>
          <w:tcPr>
            <w:tcW w:w="661" w:type="pct"/>
            <w:tcBorders>
              <w:top w:val="dashed" w:sz="4" w:space="0" w:color="auto"/>
              <w:bottom w:val="dashed" w:sz="4" w:space="0" w:color="auto"/>
            </w:tcBorders>
            <w:shd w:val="clear" w:color="auto" w:fill="auto"/>
            <w:vAlign w:val="center"/>
          </w:tcPr>
          <w:p w14:paraId="0B8FB72F" w14:textId="77777777" w:rsidR="007B5103" w:rsidRPr="008C1ACA" w:rsidRDefault="007B5103" w:rsidP="007B5103">
            <w:pPr>
              <w:pStyle w:val="Texttabulky-sted"/>
            </w:pPr>
            <w:r w:rsidRPr="008C1ACA">
              <w:t>0</w:t>
            </w:r>
          </w:p>
        </w:tc>
      </w:tr>
      <w:tr w:rsidR="007B5103" w:rsidRPr="008C1ACA" w14:paraId="288D139D" w14:textId="77777777" w:rsidTr="00176981">
        <w:trPr>
          <w:trHeight w:val="629"/>
          <w:jc w:val="center"/>
        </w:trPr>
        <w:tc>
          <w:tcPr>
            <w:tcW w:w="4339" w:type="pct"/>
            <w:tcBorders>
              <w:top w:val="dashed" w:sz="4" w:space="0" w:color="auto"/>
              <w:bottom w:val="single" w:sz="4" w:space="0" w:color="auto"/>
            </w:tcBorders>
            <w:shd w:val="clear" w:color="auto" w:fill="auto"/>
            <w:vAlign w:val="center"/>
          </w:tcPr>
          <w:p w14:paraId="191FC91E" w14:textId="77777777" w:rsidR="007B5103" w:rsidRPr="008C1ACA" w:rsidRDefault="007B5103" w:rsidP="0054610C">
            <w:pPr>
              <w:pStyle w:val="Texttabulky"/>
              <w:numPr>
                <w:ilvl w:val="0"/>
                <w:numId w:val="34"/>
              </w:numPr>
              <w:tabs>
                <w:tab w:val="left" w:pos="851"/>
              </w:tabs>
            </w:pPr>
            <w:r w:rsidRPr="008C1ACA">
              <w:t>zajištění ochrany a obnova trvalých porostů na březích vodních toků a rybníků v souladu s § 49 vodního zákona</w:t>
            </w:r>
          </w:p>
        </w:tc>
        <w:tc>
          <w:tcPr>
            <w:tcW w:w="661" w:type="pct"/>
            <w:tcBorders>
              <w:top w:val="dashed" w:sz="4" w:space="0" w:color="auto"/>
              <w:bottom w:val="single" w:sz="4" w:space="0" w:color="auto"/>
            </w:tcBorders>
            <w:shd w:val="clear" w:color="auto" w:fill="auto"/>
            <w:vAlign w:val="center"/>
          </w:tcPr>
          <w:p w14:paraId="7373478E" w14:textId="77777777" w:rsidR="007B5103" w:rsidRPr="008C1ACA" w:rsidRDefault="007B5103" w:rsidP="007B5103">
            <w:pPr>
              <w:pStyle w:val="Texttabulky-sted"/>
            </w:pPr>
            <w:r w:rsidRPr="008C1ACA">
              <w:t>0</w:t>
            </w:r>
          </w:p>
        </w:tc>
      </w:tr>
      <w:tr w:rsidR="007B5103" w:rsidRPr="008C1ACA" w14:paraId="4CEEAF8F" w14:textId="77777777" w:rsidTr="00176981">
        <w:trPr>
          <w:trHeight w:val="288"/>
          <w:jc w:val="center"/>
        </w:trPr>
        <w:tc>
          <w:tcPr>
            <w:tcW w:w="4339" w:type="pct"/>
            <w:tcBorders>
              <w:bottom w:val="nil"/>
            </w:tcBorders>
            <w:shd w:val="clear" w:color="auto" w:fill="auto"/>
            <w:vAlign w:val="center"/>
          </w:tcPr>
          <w:p w14:paraId="47363FC8" w14:textId="77777777" w:rsidR="007B5103" w:rsidRPr="008C1ACA" w:rsidRDefault="007B5103" w:rsidP="00176981">
            <w:pPr>
              <w:pStyle w:val="Texttabulky"/>
              <w:keepNext/>
              <w:rPr>
                <w:rFonts w:ascii="Arial" w:hAnsi="Arial" w:cs="Arial"/>
              </w:rPr>
            </w:pPr>
            <w:r w:rsidRPr="008C1ACA">
              <w:t>Cíle ke snížení nepříznivých účinků povodní a sucha</w:t>
            </w:r>
          </w:p>
        </w:tc>
        <w:tc>
          <w:tcPr>
            <w:tcW w:w="661" w:type="pct"/>
            <w:tcBorders>
              <w:bottom w:val="nil"/>
            </w:tcBorders>
            <w:shd w:val="clear" w:color="auto" w:fill="auto"/>
            <w:vAlign w:val="center"/>
          </w:tcPr>
          <w:p w14:paraId="0739BC05" w14:textId="77777777" w:rsidR="007B5103" w:rsidRPr="008C1ACA" w:rsidRDefault="007B5103" w:rsidP="00176981">
            <w:pPr>
              <w:pStyle w:val="Texttabulky-sted"/>
              <w:keepNext/>
            </w:pPr>
          </w:p>
        </w:tc>
      </w:tr>
      <w:tr w:rsidR="007B5103" w:rsidRPr="008C1ACA" w14:paraId="2527DC50" w14:textId="77777777" w:rsidTr="00176981">
        <w:trPr>
          <w:trHeight w:val="828"/>
          <w:jc w:val="center"/>
        </w:trPr>
        <w:tc>
          <w:tcPr>
            <w:tcW w:w="4339" w:type="pct"/>
            <w:tcBorders>
              <w:top w:val="nil"/>
              <w:bottom w:val="dashed" w:sz="4" w:space="0" w:color="auto"/>
            </w:tcBorders>
            <w:shd w:val="clear" w:color="auto" w:fill="auto"/>
            <w:vAlign w:val="center"/>
          </w:tcPr>
          <w:p w14:paraId="7BD1CD13" w14:textId="77777777" w:rsidR="007B5103" w:rsidRPr="008C1ACA" w:rsidRDefault="007B5103" w:rsidP="00176981">
            <w:pPr>
              <w:pStyle w:val="Texttabulky"/>
              <w:keepNext/>
            </w:pPr>
            <w:r w:rsidRPr="008C1ACA">
              <w:t>Prevence před povodněmi</w:t>
            </w:r>
          </w:p>
          <w:p w14:paraId="3AB540B9" w14:textId="77777777" w:rsidR="007B5103" w:rsidRPr="008C1ACA" w:rsidRDefault="007B5103" w:rsidP="00176981">
            <w:pPr>
              <w:pStyle w:val="Texttabulky"/>
              <w:keepNext/>
              <w:numPr>
                <w:ilvl w:val="0"/>
                <w:numId w:val="35"/>
              </w:numPr>
              <w:tabs>
                <w:tab w:val="left" w:pos="851"/>
              </w:tabs>
            </w:pPr>
            <w:r w:rsidRPr="008C1ACA">
              <w:t>omezovat aktivity v záplavových územích zhoršující odtokové poměry a zvyšující povodňová rizika</w:t>
            </w:r>
          </w:p>
        </w:tc>
        <w:tc>
          <w:tcPr>
            <w:tcW w:w="661" w:type="pct"/>
            <w:tcBorders>
              <w:top w:val="nil"/>
              <w:bottom w:val="dashed" w:sz="4" w:space="0" w:color="auto"/>
            </w:tcBorders>
            <w:shd w:val="clear" w:color="auto" w:fill="auto"/>
            <w:vAlign w:val="center"/>
          </w:tcPr>
          <w:p w14:paraId="5680C58F" w14:textId="77777777" w:rsidR="007B5103" w:rsidRPr="008C1ACA" w:rsidRDefault="007B5103" w:rsidP="00176981">
            <w:pPr>
              <w:pStyle w:val="Texttabulky-sted"/>
              <w:keepNext/>
            </w:pPr>
            <w:r w:rsidRPr="008C1ACA">
              <w:t>0</w:t>
            </w:r>
          </w:p>
        </w:tc>
      </w:tr>
      <w:tr w:rsidR="007B5103" w:rsidRPr="008C1ACA" w14:paraId="72D30113" w14:textId="77777777" w:rsidTr="00176981">
        <w:trPr>
          <w:trHeight w:val="1044"/>
          <w:jc w:val="center"/>
        </w:trPr>
        <w:tc>
          <w:tcPr>
            <w:tcW w:w="4339" w:type="pct"/>
            <w:tcBorders>
              <w:top w:val="dashed" w:sz="4" w:space="0" w:color="auto"/>
              <w:bottom w:val="dashed" w:sz="4" w:space="0" w:color="auto"/>
            </w:tcBorders>
            <w:shd w:val="clear" w:color="auto" w:fill="auto"/>
            <w:vAlign w:val="center"/>
          </w:tcPr>
          <w:p w14:paraId="053BA8FB" w14:textId="77777777" w:rsidR="007B5103" w:rsidRPr="008C1ACA" w:rsidRDefault="007B5103" w:rsidP="00176981">
            <w:pPr>
              <w:pStyle w:val="Texttabulky"/>
              <w:keepNext/>
              <w:numPr>
                <w:ilvl w:val="0"/>
                <w:numId w:val="35"/>
              </w:numPr>
              <w:tabs>
                <w:tab w:val="left" w:pos="851"/>
              </w:tabs>
            </w:pPr>
            <w:r w:rsidRPr="008C1ACA">
              <w:t xml:space="preserve">při návrhu preventivních protipovodňových opatření hledat vhodnou kombinaci opatření v krajině zvyšující přirozenou akumulaci a retardaci vody v území a technických opatření ovlivňujících průtoky a objemy povodňových vln a ochranu zastavěných území, </w:t>
            </w:r>
          </w:p>
        </w:tc>
        <w:tc>
          <w:tcPr>
            <w:tcW w:w="661" w:type="pct"/>
            <w:tcBorders>
              <w:top w:val="dashed" w:sz="4" w:space="0" w:color="auto"/>
              <w:bottom w:val="dashed" w:sz="4" w:space="0" w:color="auto"/>
            </w:tcBorders>
            <w:shd w:val="clear" w:color="auto" w:fill="auto"/>
            <w:vAlign w:val="center"/>
          </w:tcPr>
          <w:p w14:paraId="5CCE5656" w14:textId="77777777" w:rsidR="007B5103" w:rsidRPr="008C1ACA" w:rsidRDefault="007B5103" w:rsidP="00176981">
            <w:pPr>
              <w:pStyle w:val="Texttabulky-sted"/>
              <w:keepNext/>
            </w:pPr>
            <w:r w:rsidRPr="008C1ACA">
              <w:t>0</w:t>
            </w:r>
          </w:p>
        </w:tc>
      </w:tr>
      <w:tr w:rsidR="007B5103" w:rsidRPr="008C1ACA" w14:paraId="5EA25AF9" w14:textId="77777777" w:rsidTr="00176981">
        <w:trPr>
          <w:trHeight w:val="864"/>
          <w:jc w:val="center"/>
        </w:trPr>
        <w:tc>
          <w:tcPr>
            <w:tcW w:w="4339" w:type="pct"/>
            <w:tcBorders>
              <w:top w:val="dashed" w:sz="4" w:space="0" w:color="auto"/>
              <w:bottom w:val="dashed" w:sz="4" w:space="0" w:color="auto"/>
            </w:tcBorders>
            <w:shd w:val="clear" w:color="auto" w:fill="auto"/>
            <w:vAlign w:val="center"/>
          </w:tcPr>
          <w:p w14:paraId="23DD1BF5" w14:textId="77777777" w:rsidR="007B5103" w:rsidRPr="008C1ACA" w:rsidRDefault="007B5103" w:rsidP="0054610C">
            <w:pPr>
              <w:pStyle w:val="Texttabulky"/>
              <w:numPr>
                <w:ilvl w:val="0"/>
                <w:numId w:val="35"/>
              </w:numPr>
              <w:tabs>
                <w:tab w:val="left" w:pos="851"/>
              </w:tabs>
            </w:pPr>
            <w:r w:rsidRPr="008C1ACA">
              <w:t>používat takové způsoby hospodaření na zemědělské a lesní půdě, aby nedocházelo ke zhoršování retenční schopnosti půdy a negativnímu ovlivňování vodního režimu v krajině; k tomu připravit a zavést odpovídající ekonomické nástroje</w:t>
            </w:r>
          </w:p>
        </w:tc>
        <w:tc>
          <w:tcPr>
            <w:tcW w:w="661" w:type="pct"/>
            <w:tcBorders>
              <w:top w:val="dashed" w:sz="4" w:space="0" w:color="auto"/>
              <w:bottom w:val="dashed" w:sz="4" w:space="0" w:color="auto"/>
            </w:tcBorders>
            <w:shd w:val="clear" w:color="auto" w:fill="auto"/>
            <w:vAlign w:val="center"/>
          </w:tcPr>
          <w:p w14:paraId="748648C3" w14:textId="77777777" w:rsidR="007B5103" w:rsidRPr="008C1ACA" w:rsidRDefault="007B5103" w:rsidP="007B5103">
            <w:pPr>
              <w:pStyle w:val="Texttabulky-sted"/>
            </w:pPr>
            <w:r w:rsidRPr="008C1ACA">
              <w:t>0</w:t>
            </w:r>
          </w:p>
        </w:tc>
      </w:tr>
      <w:tr w:rsidR="007B5103" w:rsidRPr="008C1ACA" w14:paraId="54857132" w14:textId="77777777" w:rsidTr="00176981">
        <w:trPr>
          <w:trHeight w:val="1128"/>
          <w:jc w:val="center"/>
        </w:trPr>
        <w:tc>
          <w:tcPr>
            <w:tcW w:w="4339" w:type="pct"/>
            <w:tcBorders>
              <w:top w:val="dashed" w:sz="4" w:space="0" w:color="auto"/>
            </w:tcBorders>
            <w:shd w:val="clear" w:color="auto" w:fill="auto"/>
            <w:vAlign w:val="center"/>
          </w:tcPr>
          <w:p w14:paraId="1588DF4C" w14:textId="77777777" w:rsidR="007B5103" w:rsidRPr="008C1ACA" w:rsidRDefault="007B5103" w:rsidP="007B5103">
            <w:pPr>
              <w:pStyle w:val="Texttabulky"/>
            </w:pPr>
            <w:r w:rsidRPr="008C1ACA">
              <w:t xml:space="preserve">Rámcové cíle ke snížení nepříznivých účinků sucha </w:t>
            </w:r>
          </w:p>
          <w:p w14:paraId="3EEB1C1C" w14:textId="77777777" w:rsidR="007B5103" w:rsidRPr="008C1ACA" w:rsidRDefault="007B5103" w:rsidP="0054610C">
            <w:pPr>
              <w:pStyle w:val="Texttabulky"/>
              <w:numPr>
                <w:ilvl w:val="0"/>
                <w:numId w:val="36"/>
              </w:numPr>
              <w:tabs>
                <w:tab w:val="left" w:pos="851"/>
              </w:tabs>
            </w:pPr>
            <w:r w:rsidRPr="008C1ACA">
              <w:t>vyžadovat v různých úrovních a stupních pořizování územně plánovacích dokumentacích zohlednění zlepšování vodního režimu krajiny, resp. eliminace nepříznivých účinků a maximálního možného návratu k původnímu přirozenému vodnímu režimu,</w:t>
            </w:r>
          </w:p>
        </w:tc>
        <w:tc>
          <w:tcPr>
            <w:tcW w:w="661" w:type="pct"/>
            <w:tcBorders>
              <w:top w:val="dashed" w:sz="4" w:space="0" w:color="auto"/>
            </w:tcBorders>
            <w:shd w:val="clear" w:color="auto" w:fill="FFFFFF" w:themeFill="background1"/>
            <w:vAlign w:val="center"/>
          </w:tcPr>
          <w:p w14:paraId="5CA22C2C" w14:textId="77777777" w:rsidR="007B5103" w:rsidRPr="008C1ACA" w:rsidRDefault="007B5103" w:rsidP="007B5103">
            <w:pPr>
              <w:pStyle w:val="Texttabulky-sted"/>
            </w:pPr>
            <w:r w:rsidRPr="008C1ACA">
              <w:t>0</w:t>
            </w:r>
          </w:p>
        </w:tc>
      </w:tr>
    </w:tbl>
    <w:p w14:paraId="1E546382"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7B5103" w:rsidRPr="008C1ACA" w14:paraId="6698B890" w14:textId="77777777" w:rsidTr="00311854">
        <w:trPr>
          <w:tblHeader/>
          <w:jc w:val="center"/>
        </w:trPr>
        <w:tc>
          <w:tcPr>
            <w:tcW w:w="4339" w:type="pct"/>
            <w:vAlign w:val="center"/>
          </w:tcPr>
          <w:p w14:paraId="267A2BA0" w14:textId="77777777" w:rsidR="007B5103" w:rsidRPr="008C1ACA" w:rsidRDefault="007B5103" w:rsidP="007B5103">
            <w:pPr>
              <w:pStyle w:val="Zhlavtabulky2"/>
              <w:rPr>
                <w:rFonts w:asciiTheme="minorHAnsi" w:hAnsiTheme="minorHAnsi" w:cstheme="minorHAnsi"/>
              </w:rPr>
            </w:pPr>
            <w:r w:rsidRPr="008C1ACA">
              <w:rPr>
                <w:rFonts w:asciiTheme="minorHAnsi" w:hAnsiTheme="minorHAnsi" w:cstheme="minorHAnsi"/>
              </w:rPr>
              <w:t>Plán pro zvládání povodňových rizik v povodí Labe pro období 2021 - 2027 (2020)</w:t>
            </w:r>
          </w:p>
        </w:tc>
        <w:tc>
          <w:tcPr>
            <w:tcW w:w="661" w:type="pct"/>
            <w:vAlign w:val="center"/>
          </w:tcPr>
          <w:p w14:paraId="37E851D9" w14:textId="77777777" w:rsidR="007B5103" w:rsidRPr="008C1ACA" w:rsidRDefault="007B5103" w:rsidP="007B5103">
            <w:pPr>
              <w:pStyle w:val="Zhlavtabulky2"/>
              <w:rPr>
                <w:rFonts w:asciiTheme="minorHAnsi" w:hAnsiTheme="minorHAnsi" w:cstheme="minorHAnsi"/>
              </w:rPr>
            </w:pPr>
            <w:r w:rsidRPr="008C1ACA">
              <w:rPr>
                <w:rFonts w:asciiTheme="minorHAnsi" w:hAnsiTheme="minorHAnsi" w:cstheme="minorHAnsi"/>
              </w:rPr>
              <w:t>Hodnocení vzájemných vazeb</w:t>
            </w:r>
          </w:p>
        </w:tc>
      </w:tr>
      <w:tr w:rsidR="007B5103" w:rsidRPr="008C1ACA" w14:paraId="5C07B241" w14:textId="77777777" w:rsidTr="00311854">
        <w:trPr>
          <w:jc w:val="center"/>
        </w:trPr>
        <w:tc>
          <w:tcPr>
            <w:tcW w:w="4339" w:type="pct"/>
            <w:vAlign w:val="center"/>
          </w:tcPr>
          <w:p w14:paraId="0BED5823" w14:textId="77777777" w:rsidR="007B5103" w:rsidRPr="008C1ACA" w:rsidRDefault="007B5103" w:rsidP="007B5103">
            <w:pPr>
              <w:pStyle w:val="Texttabulky"/>
              <w:tabs>
                <w:tab w:val="left" w:pos="851"/>
              </w:tabs>
              <w:rPr>
                <w:rFonts w:asciiTheme="minorHAnsi" w:hAnsiTheme="minorHAnsi" w:cstheme="minorHAnsi"/>
              </w:rPr>
            </w:pPr>
            <w:r w:rsidRPr="008C1ACA">
              <w:rPr>
                <w:rFonts w:asciiTheme="minorHAnsi" w:hAnsiTheme="minorHAnsi" w:cstheme="minorHAnsi"/>
              </w:rPr>
              <w:t>Cíl 1: Zabránění vzniku nového rizika a snížení rozsahu ploch v nepřijatelném riziku.</w:t>
            </w:r>
          </w:p>
        </w:tc>
        <w:tc>
          <w:tcPr>
            <w:tcW w:w="661" w:type="pct"/>
            <w:shd w:val="clear" w:color="auto" w:fill="FFFFFF" w:themeFill="background1"/>
            <w:vAlign w:val="center"/>
          </w:tcPr>
          <w:p w14:paraId="2B5AF8CE" w14:textId="77777777" w:rsidR="007B5103" w:rsidRPr="008C1ACA" w:rsidRDefault="007B5103" w:rsidP="007B5103">
            <w:pPr>
              <w:pStyle w:val="Texttabulky-sted"/>
              <w:rPr>
                <w:rFonts w:asciiTheme="minorHAnsi" w:hAnsiTheme="minorHAnsi" w:cstheme="minorHAnsi"/>
              </w:rPr>
            </w:pPr>
          </w:p>
        </w:tc>
      </w:tr>
      <w:tr w:rsidR="007B5103" w:rsidRPr="008C1ACA" w14:paraId="1CEB44A9" w14:textId="77777777" w:rsidTr="00311854">
        <w:trPr>
          <w:jc w:val="center"/>
        </w:trPr>
        <w:tc>
          <w:tcPr>
            <w:tcW w:w="4339" w:type="pct"/>
            <w:vAlign w:val="center"/>
          </w:tcPr>
          <w:p w14:paraId="2E4E4307" w14:textId="77777777" w:rsidR="007B5103" w:rsidRPr="008C1ACA" w:rsidRDefault="007B5103" w:rsidP="008503CD">
            <w:pPr>
              <w:pStyle w:val="Texttabulky"/>
              <w:numPr>
                <w:ilvl w:val="0"/>
                <w:numId w:val="53"/>
              </w:numPr>
              <w:rPr>
                <w:rFonts w:asciiTheme="minorHAnsi" w:hAnsiTheme="minorHAnsi" w:cstheme="minorHAnsi"/>
              </w:rPr>
            </w:pPr>
            <w:r w:rsidRPr="008C1ACA">
              <w:rPr>
                <w:rFonts w:asciiTheme="minorHAnsi" w:hAnsiTheme="minorHAnsi" w:cstheme="minorHAnsi"/>
              </w:rPr>
              <w:t>Zohledňování principů povodňové prevence v územně plánovací dokumentaci (ÚPD) obcí a při správních řízeních, zejména nevytvářením nových ploch v nepřijatelném riziku, nezvyšováním hodnoty majetku v plochách v nepřijatelném riziku a případně změnou užívání území, vedoucí ke snížení rozsahu ploch v nepřijatelném riziku.</w:t>
            </w:r>
          </w:p>
        </w:tc>
        <w:tc>
          <w:tcPr>
            <w:tcW w:w="661" w:type="pct"/>
            <w:shd w:val="clear" w:color="auto" w:fill="FFFFFF" w:themeFill="background1"/>
            <w:vAlign w:val="center"/>
          </w:tcPr>
          <w:p w14:paraId="0B6E2E1A"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r w:rsidR="007B5103" w:rsidRPr="008C1ACA" w14:paraId="151B3A6F" w14:textId="77777777" w:rsidTr="00311854">
        <w:trPr>
          <w:jc w:val="center"/>
        </w:trPr>
        <w:tc>
          <w:tcPr>
            <w:tcW w:w="4339" w:type="pct"/>
            <w:vAlign w:val="center"/>
          </w:tcPr>
          <w:p w14:paraId="08B5B721" w14:textId="77777777" w:rsidR="007B5103" w:rsidRPr="008C1ACA" w:rsidRDefault="007B5103" w:rsidP="008503CD">
            <w:pPr>
              <w:pStyle w:val="Texttabulky"/>
              <w:numPr>
                <w:ilvl w:val="0"/>
                <w:numId w:val="53"/>
              </w:numPr>
              <w:rPr>
                <w:rFonts w:asciiTheme="minorHAnsi" w:hAnsiTheme="minorHAnsi" w:cstheme="minorHAnsi"/>
              </w:rPr>
            </w:pPr>
            <w:r w:rsidRPr="008C1ACA">
              <w:rPr>
                <w:rFonts w:asciiTheme="minorHAnsi" w:hAnsiTheme="minorHAnsi" w:cstheme="minorHAnsi"/>
              </w:rPr>
              <w:t>Postupné realizace konkrétních opatření pro snížení rozlivů v zastavěném území obcí, při využití navrhovaných opatření z plánů oblastí povodí, krajských koncepcí povodňové ochrany a ostatních dostupných materiálů.</w:t>
            </w:r>
          </w:p>
        </w:tc>
        <w:tc>
          <w:tcPr>
            <w:tcW w:w="661" w:type="pct"/>
            <w:shd w:val="clear" w:color="auto" w:fill="FFFFFF" w:themeFill="background1"/>
            <w:vAlign w:val="center"/>
          </w:tcPr>
          <w:p w14:paraId="3E3F1526"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r w:rsidR="007B5103" w:rsidRPr="008C1ACA" w14:paraId="616EA821" w14:textId="77777777" w:rsidTr="00311854">
        <w:trPr>
          <w:jc w:val="center"/>
        </w:trPr>
        <w:tc>
          <w:tcPr>
            <w:tcW w:w="4339" w:type="pct"/>
            <w:vAlign w:val="center"/>
          </w:tcPr>
          <w:p w14:paraId="509D6FD1" w14:textId="77777777" w:rsidR="007B5103" w:rsidRPr="008C1ACA" w:rsidRDefault="007B5103" w:rsidP="007B5103">
            <w:pPr>
              <w:pStyle w:val="Texttabulky"/>
              <w:tabs>
                <w:tab w:val="left" w:pos="851"/>
              </w:tabs>
              <w:rPr>
                <w:rFonts w:asciiTheme="minorHAnsi" w:hAnsiTheme="minorHAnsi" w:cstheme="minorHAnsi"/>
              </w:rPr>
            </w:pPr>
            <w:r w:rsidRPr="008C1ACA">
              <w:rPr>
                <w:rFonts w:asciiTheme="minorHAnsi" w:hAnsiTheme="minorHAnsi" w:cstheme="minorHAnsi"/>
              </w:rPr>
              <w:t>Cíl 2: Snížení míry povodňového nebezpečí.</w:t>
            </w:r>
          </w:p>
        </w:tc>
        <w:tc>
          <w:tcPr>
            <w:tcW w:w="661" w:type="pct"/>
            <w:shd w:val="clear" w:color="auto" w:fill="FFFFFF" w:themeFill="background1"/>
            <w:vAlign w:val="center"/>
          </w:tcPr>
          <w:p w14:paraId="42D7874F" w14:textId="77777777" w:rsidR="007B5103" w:rsidRPr="008C1ACA" w:rsidRDefault="007B5103" w:rsidP="007B5103">
            <w:pPr>
              <w:pStyle w:val="Texttabulky-sted"/>
              <w:rPr>
                <w:rFonts w:asciiTheme="minorHAnsi" w:hAnsiTheme="minorHAnsi" w:cstheme="minorHAnsi"/>
              </w:rPr>
            </w:pPr>
          </w:p>
        </w:tc>
      </w:tr>
      <w:tr w:rsidR="007B5103" w:rsidRPr="008C1ACA" w14:paraId="746390ED" w14:textId="77777777" w:rsidTr="00311854">
        <w:trPr>
          <w:jc w:val="center"/>
        </w:trPr>
        <w:tc>
          <w:tcPr>
            <w:tcW w:w="4339" w:type="pct"/>
            <w:vAlign w:val="center"/>
          </w:tcPr>
          <w:p w14:paraId="6D34F04C" w14:textId="77777777" w:rsidR="007B5103" w:rsidRPr="008C1ACA" w:rsidRDefault="007B5103" w:rsidP="008503CD">
            <w:pPr>
              <w:pStyle w:val="Texttabulky"/>
              <w:numPr>
                <w:ilvl w:val="0"/>
                <w:numId w:val="54"/>
              </w:numPr>
              <w:rPr>
                <w:rFonts w:asciiTheme="minorHAnsi" w:hAnsiTheme="minorHAnsi" w:cstheme="minorHAnsi"/>
              </w:rPr>
            </w:pPr>
            <w:r w:rsidRPr="008C1ACA">
              <w:rPr>
                <w:rFonts w:asciiTheme="minorHAnsi" w:hAnsiTheme="minorHAnsi" w:cstheme="minorHAnsi"/>
              </w:rPr>
              <w:t>Postupné realizace konkrétních opatření v povodí pro zachycení nebo snížení povodňových vln, nově navrhovaných nebo pocházejících z plánů oblastí povodí, krajských koncepcí povodňové ochrany a ostatních dostupných materiálů.</w:t>
            </w:r>
          </w:p>
        </w:tc>
        <w:tc>
          <w:tcPr>
            <w:tcW w:w="661" w:type="pct"/>
            <w:shd w:val="clear" w:color="auto" w:fill="FFFFFF" w:themeFill="background1"/>
            <w:vAlign w:val="center"/>
          </w:tcPr>
          <w:p w14:paraId="22F38C8C"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r w:rsidR="007B5103" w:rsidRPr="008C1ACA" w14:paraId="0F5570DE" w14:textId="77777777" w:rsidTr="00311854">
        <w:trPr>
          <w:jc w:val="center"/>
        </w:trPr>
        <w:tc>
          <w:tcPr>
            <w:tcW w:w="4339" w:type="pct"/>
            <w:vAlign w:val="center"/>
          </w:tcPr>
          <w:p w14:paraId="2ABBCB89" w14:textId="77777777" w:rsidR="007B5103" w:rsidRPr="008C1ACA" w:rsidRDefault="007B5103" w:rsidP="008503CD">
            <w:pPr>
              <w:pStyle w:val="Texttabulky"/>
              <w:numPr>
                <w:ilvl w:val="0"/>
                <w:numId w:val="54"/>
              </w:numPr>
              <w:rPr>
                <w:rFonts w:asciiTheme="minorHAnsi" w:hAnsiTheme="minorHAnsi" w:cstheme="minorHAnsi"/>
              </w:rPr>
            </w:pPr>
            <w:r w:rsidRPr="008C1ACA">
              <w:rPr>
                <w:rFonts w:asciiTheme="minorHAnsi" w:hAnsiTheme="minorHAnsi" w:cstheme="minorHAnsi"/>
              </w:rPr>
              <w:t>Zvyšování retenční schopnosti krajiny a zachování, případně obnova krajinných prvků a ekosystémů pozitivně ovlivňujících vodní režim (mokřady).</w:t>
            </w:r>
          </w:p>
        </w:tc>
        <w:tc>
          <w:tcPr>
            <w:tcW w:w="661" w:type="pct"/>
            <w:shd w:val="clear" w:color="auto" w:fill="auto"/>
            <w:vAlign w:val="center"/>
          </w:tcPr>
          <w:p w14:paraId="017C0EEE"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r w:rsidR="007B5103" w:rsidRPr="008C1ACA" w14:paraId="2EBC6316" w14:textId="77777777" w:rsidTr="00311854">
        <w:trPr>
          <w:jc w:val="center"/>
        </w:trPr>
        <w:tc>
          <w:tcPr>
            <w:tcW w:w="4339" w:type="pct"/>
            <w:vAlign w:val="center"/>
          </w:tcPr>
          <w:p w14:paraId="5BD7B529" w14:textId="77777777" w:rsidR="007B5103" w:rsidRPr="008C1ACA" w:rsidRDefault="007B5103" w:rsidP="008503CD">
            <w:pPr>
              <w:pStyle w:val="Texttabulky"/>
              <w:numPr>
                <w:ilvl w:val="0"/>
                <w:numId w:val="54"/>
              </w:numPr>
              <w:rPr>
                <w:rFonts w:asciiTheme="minorHAnsi" w:hAnsiTheme="minorHAnsi" w:cstheme="minorHAnsi"/>
              </w:rPr>
            </w:pPr>
            <w:r w:rsidRPr="008C1ACA">
              <w:rPr>
                <w:rFonts w:asciiTheme="minorHAnsi" w:hAnsiTheme="minorHAnsi" w:cstheme="minorHAnsi"/>
              </w:rPr>
              <w:t>Uplatňováním vhodných způsobů hospodaření na zemědělských a lesních pozemcích, vedoucích k většímu zachycení vody v půdě, zpomalení odtoku a omezení erozních jevů.</w:t>
            </w:r>
          </w:p>
        </w:tc>
        <w:tc>
          <w:tcPr>
            <w:tcW w:w="661" w:type="pct"/>
            <w:shd w:val="clear" w:color="auto" w:fill="auto"/>
            <w:vAlign w:val="center"/>
          </w:tcPr>
          <w:p w14:paraId="7D4DDA4B"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r w:rsidR="007B5103" w:rsidRPr="008C1ACA" w14:paraId="7313632B" w14:textId="77777777" w:rsidTr="00311854">
        <w:trPr>
          <w:jc w:val="center"/>
        </w:trPr>
        <w:tc>
          <w:tcPr>
            <w:tcW w:w="4339" w:type="pct"/>
            <w:vAlign w:val="center"/>
          </w:tcPr>
          <w:p w14:paraId="0C3215F1" w14:textId="77777777" w:rsidR="007B5103" w:rsidRPr="008C1ACA" w:rsidRDefault="007B5103" w:rsidP="008503CD">
            <w:pPr>
              <w:pStyle w:val="Texttabulky"/>
              <w:numPr>
                <w:ilvl w:val="0"/>
                <w:numId w:val="54"/>
              </w:numPr>
              <w:rPr>
                <w:rFonts w:asciiTheme="minorHAnsi" w:hAnsiTheme="minorHAnsi" w:cstheme="minorHAnsi"/>
              </w:rPr>
            </w:pPr>
            <w:r w:rsidRPr="008C1ACA">
              <w:rPr>
                <w:rFonts w:asciiTheme="minorHAnsi" w:hAnsiTheme="minorHAnsi" w:cstheme="minorHAnsi"/>
              </w:rPr>
              <w:t>Uplatňováním vhodných principů hospodaření se srážkovou vodou v urbanizovaných územích, které pokud možno napodobují přirozené hydrologické poměry území před zástavbou</w:t>
            </w:r>
          </w:p>
        </w:tc>
        <w:tc>
          <w:tcPr>
            <w:tcW w:w="661" w:type="pct"/>
            <w:shd w:val="clear" w:color="auto" w:fill="FFFFFF" w:themeFill="background1"/>
            <w:vAlign w:val="center"/>
          </w:tcPr>
          <w:p w14:paraId="788074F2"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r w:rsidR="007B5103" w:rsidRPr="008C1ACA" w14:paraId="0C3C5091" w14:textId="77777777" w:rsidTr="00311854">
        <w:trPr>
          <w:jc w:val="center"/>
        </w:trPr>
        <w:tc>
          <w:tcPr>
            <w:tcW w:w="4339" w:type="pct"/>
            <w:vAlign w:val="center"/>
          </w:tcPr>
          <w:p w14:paraId="49D0612E" w14:textId="77777777" w:rsidR="007B5103" w:rsidRPr="008C1ACA" w:rsidRDefault="007B5103" w:rsidP="00176981">
            <w:pPr>
              <w:pStyle w:val="Texttabulky"/>
              <w:keepNext/>
              <w:rPr>
                <w:rFonts w:asciiTheme="minorHAnsi" w:hAnsiTheme="minorHAnsi" w:cstheme="minorHAnsi"/>
              </w:rPr>
            </w:pPr>
            <w:r w:rsidRPr="008C1ACA">
              <w:rPr>
                <w:rFonts w:asciiTheme="minorHAnsi" w:hAnsiTheme="minorHAnsi" w:cstheme="minorHAnsi"/>
              </w:rPr>
              <w:t>Cíl 3: Zvýšení připravenosti obyvatel a odolnosti staveb, objektů infrastruktury, hospodářských a jiných aktivit vůči negativním účinkům povodní.</w:t>
            </w:r>
          </w:p>
        </w:tc>
        <w:tc>
          <w:tcPr>
            <w:tcW w:w="661" w:type="pct"/>
            <w:shd w:val="clear" w:color="auto" w:fill="FFFFFF" w:themeFill="background1"/>
            <w:vAlign w:val="center"/>
          </w:tcPr>
          <w:p w14:paraId="5A2D0597" w14:textId="77777777" w:rsidR="007B5103" w:rsidRPr="008C1ACA" w:rsidRDefault="007B5103" w:rsidP="00176981">
            <w:pPr>
              <w:pStyle w:val="Texttabulky-sted"/>
              <w:keepNext/>
              <w:rPr>
                <w:rFonts w:asciiTheme="minorHAnsi" w:hAnsiTheme="minorHAnsi" w:cstheme="minorHAnsi"/>
              </w:rPr>
            </w:pPr>
          </w:p>
        </w:tc>
      </w:tr>
      <w:tr w:rsidR="007B5103" w:rsidRPr="008C1ACA" w14:paraId="40942342" w14:textId="77777777" w:rsidTr="00311854">
        <w:trPr>
          <w:jc w:val="center"/>
        </w:trPr>
        <w:tc>
          <w:tcPr>
            <w:tcW w:w="4339" w:type="pct"/>
            <w:vAlign w:val="center"/>
          </w:tcPr>
          <w:p w14:paraId="00EB94EF" w14:textId="5A82C419" w:rsidR="007B5103" w:rsidRPr="008C1ACA" w:rsidRDefault="007B5103" w:rsidP="00176981">
            <w:pPr>
              <w:pStyle w:val="Texttabulky"/>
              <w:keepNext/>
              <w:numPr>
                <w:ilvl w:val="0"/>
                <w:numId w:val="54"/>
              </w:numPr>
              <w:rPr>
                <w:rFonts w:asciiTheme="minorHAnsi" w:hAnsiTheme="minorHAnsi" w:cstheme="minorHAnsi"/>
              </w:rPr>
            </w:pPr>
            <w:r w:rsidRPr="008C1ACA">
              <w:rPr>
                <w:rFonts w:asciiTheme="minorHAnsi" w:hAnsiTheme="minorHAnsi" w:cstheme="minorHAnsi"/>
              </w:rPr>
              <w:t>Zpracování a aktualizace kvalitních povodňových plánů obcí a vybraných nemovitostí, uvažujících i možnost výskytu povodní větších než Q100.</w:t>
            </w:r>
            <w:r w:rsidR="001658D1" w:rsidRPr="008C1ACA">
              <w:rPr>
                <w:rFonts w:asciiTheme="minorHAnsi" w:hAnsiTheme="minorHAnsi" w:cstheme="minorHAnsi"/>
              </w:rPr>
              <w:t xml:space="preserve"> </w:t>
            </w:r>
          </w:p>
        </w:tc>
        <w:tc>
          <w:tcPr>
            <w:tcW w:w="661" w:type="pct"/>
            <w:shd w:val="clear" w:color="auto" w:fill="FFFFFF" w:themeFill="background1"/>
            <w:vAlign w:val="center"/>
          </w:tcPr>
          <w:p w14:paraId="68BD4886" w14:textId="77777777" w:rsidR="007B5103" w:rsidRPr="008C1ACA" w:rsidRDefault="007B5103" w:rsidP="00176981">
            <w:pPr>
              <w:pStyle w:val="Texttabulky-sted"/>
              <w:keepNext/>
              <w:rPr>
                <w:rFonts w:asciiTheme="minorHAnsi" w:hAnsiTheme="minorHAnsi" w:cstheme="minorHAnsi"/>
              </w:rPr>
            </w:pPr>
            <w:r w:rsidRPr="008C1ACA">
              <w:rPr>
                <w:rFonts w:asciiTheme="minorHAnsi" w:hAnsiTheme="minorHAnsi" w:cstheme="minorHAnsi"/>
              </w:rPr>
              <w:t>0</w:t>
            </w:r>
          </w:p>
        </w:tc>
      </w:tr>
      <w:tr w:rsidR="007B5103" w:rsidRPr="008C1ACA" w14:paraId="2F0B1FF1" w14:textId="77777777" w:rsidTr="00311854">
        <w:trPr>
          <w:jc w:val="center"/>
        </w:trPr>
        <w:tc>
          <w:tcPr>
            <w:tcW w:w="4339" w:type="pct"/>
            <w:vAlign w:val="center"/>
          </w:tcPr>
          <w:p w14:paraId="0E197378" w14:textId="77777777" w:rsidR="007B5103" w:rsidRPr="008C1ACA" w:rsidRDefault="007B5103" w:rsidP="008503CD">
            <w:pPr>
              <w:pStyle w:val="Texttabulky"/>
              <w:numPr>
                <w:ilvl w:val="0"/>
                <w:numId w:val="54"/>
              </w:numPr>
              <w:rPr>
                <w:rFonts w:asciiTheme="minorHAnsi" w:hAnsiTheme="minorHAnsi" w:cstheme="minorHAnsi"/>
              </w:rPr>
            </w:pPr>
            <w:r w:rsidRPr="008C1ACA">
              <w:rPr>
                <w:rFonts w:asciiTheme="minorHAnsi" w:hAnsiTheme="minorHAnsi" w:cstheme="minorHAnsi"/>
              </w:rPr>
              <w:t>Zajištění dostatečného vybavení pro provádění nouzových operativních opatření pro ochranu obyvatelstva a zabezpečení základních funkcí obcí.</w:t>
            </w:r>
          </w:p>
        </w:tc>
        <w:tc>
          <w:tcPr>
            <w:tcW w:w="661" w:type="pct"/>
            <w:shd w:val="clear" w:color="auto" w:fill="FFFFFF" w:themeFill="background1"/>
            <w:vAlign w:val="center"/>
          </w:tcPr>
          <w:p w14:paraId="016F89EE" w14:textId="77777777" w:rsidR="007B5103" w:rsidRPr="008C1ACA" w:rsidRDefault="007B5103" w:rsidP="007B5103">
            <w:pPr>
              <w:pStyle w:val="Texttabulky-sted"/>
              <w:rPr>
                <w:rFonts w:asciiTheme="minorHAnsi" w:hAnsiTheme="minorHAnsi" w:cstheme="minorHAnsi"/>
              </w:rPr>
            </w:pPr>
            <w:r w:rsidRPr="008C1ACA">
              <w:rPr>
                <w:rFonts w:asciiTheme="minorHAnsi" w:hAnsiTheme="minorHAnsi" w:cstheme="minorHAnsi"/>
              </w:rPr>
              <w:t>0</w:t>
            </w:r>
          </w:p>
        </w:tc>
      </w:tr>
    </w:tbl>
    <w:p w14:paraId="58D52808" w14:textId="77777777" w:rsidR="007B5103" w:rsidRPr="008C1ACA" w:rsidRDefault="007B5103" w:rsidP="007B5103"/>
    <w:p w14:paraId="046DAB31" w14:textId="77777777" w:rsidR="007B5103" w:rsidRPr="008C1ACA" w:rsidRDefault="007B5103" w:rsidP="007B5103">
      <w:pPr>
        <w:pStyle w:val="Nadpis2"/>
      </w:pPr>
      <w:bookmarkStart w:id="35" w:name="_Toc57637348"/>
      <w:bookmarkStart w:id="36" w:name="_Toc58422243"/>
      <w:bookmarkStart w:id="37" w:name="_Toc59560730"/>
      <w:bookmarkStart w:id="38" w:name="_Toc111714232"/>
      <w:bookmarkStart w:id="39" w:name="_Toc114205102"/>
      <w:bookmarkStart w:id="40" w:name="_Toc117693587"/>
      <w:bookmarkStart w:id="41" w:name="_Toc118100690"/>
      <w:bookmarkStart w:id="42" w:name="_Toc118217105"/>
      <w:bookmarkStart w:id="43" w:name="_Toc118471409"/>
      <w:bookmarkStart w:id="44" w:name="_Toc118915437"/>
      <w:bookmarkStart w:id="45" w:name="_Toc119444985"/>
      <w:bookmarkStart w:id="46" w:name="_Toc120198685"/>
      <w:bookmarkStart w:id="47" w:name="_Toc120274612"/>
      <w:bookmarkStart w:id="48" w:name="_Toc126792955"/>
      <w:r w:rsidRPr="008C1ACA">
        <w:t>2.2</w:t>
      </w:r>
      <w:r w:rsidRPr="008C1ACA">
        <w:tab/>
        <w:t>Regionální koncepce a strategie</w:t>
      </w:r>
      <w:bookmarkEnd w:id="35"/>
      <w:bookmarkEnd w:id="36"/>
      <w:bookmarkEnd w:id="37"/>
      <w:bookmarkEnd w:id="38"/>
      <w:bookmarkEnd w:id="39"/>
      <w:bookmarkEnd w:id="40"/>
      <w:bookmarkEnd w:id="41"/>
      <w:bookmarkEnd w:id="42"/>
      <w:bookmarkEnd w:id="43"/>
      <w:bookmarkEnd w:id="44"/>
      <w:bookmarkEnd w:id="45"/>
      <w:bookmarkEnd w:id="46"/>
      <w:bookmarkEnd w:id="47"/>
      <w:bookmarkEnd w:id="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7B5103" w:rsidRPr="008C1ACA" w14:paraId="68DE6514" w14:textId="77777777" w:rsidTr="007B5103">
        <w:trPr>
          <w:tblHeader/>
          <w:jc w:val="center"/>
        </w:trPr>
        <w:tc>
          <w:tcPr>
            <w:tcW w:w="4339" w:type="pct"/>
            <w:vAlign w:val="center"/>
          </w:tcPr>
          <w:p w14:paraId="7E4D1E5C" w14:textId="77777777" w:rsidR="007B5103" w:rsidRPr="008C1ACA" w:rsidRDefault="007B5103" w:rsidP="007B5103">
            <w:pPr>
              <w:pStyle w:val="Zhlavtabulky2"/>
            </w:pPr>
            <w:r w:rsidRPr="008C1ACA">
              <w:t xml:space="preserve">Zásady územního rozvoje hlavního města Prahy ve znění Aktualizace č. 1, 2, 3, 4, 6, 7, 9 a 11 (2022) </w:t>
            </w:r>
          </w:p>
        </w:tc>
        <w:tc>
          <w:tcPr>
            <w:tcW w:w="661" w:type="pct"/>
            <w:vAlign w:val="center"/>
          </w:tcPr>
          <w:p w14:paraId="6F92AC06" w14:textId="77777777" w:rsidR="007B5103" w:rsidRPr="008C1ACA" w:rsidRDefault="007B5103" w:rsidP="007B5103">
            <w:pPr>
              <w:pStyle w:val="Zhlavtabulky2"/>
            </w:pPr>
            <w:r w:rsidRPr="008C1ACA">
              <w:t>Hodnocení vzájemných vazeb</w:t>
            </w:r>
          </w:p>
        </w:tc>
      </w:tr>
      <w:tr w:rsidR="007B5103" w:rsidRPr="008C1ACA" w14:paraId="332968B5" w14:textId="77777777" w:rsidTr="007B5103">
        <w:trPr>
          <w:jc w:val="center"/>
        </w:trPr>
        <w:tc>
          <w:tcPr>
            <w:tcW w:w="4339" w:type="pct"/>
            <w:vAlign w:val="center"/>
          </w:tcPr>
          <w:p w14:paraId="36D896B2" w14:textId="77777777" w:rsidR="007B5103" w:rsidRPr="008C1ACA" w:rsidRDefault="007B5103" w:rsidP="008503CD">
            <w:pPr>
              <w:pStyle w:val="Texttabulky"/>
              <w:numPr>
                <w:ilvl w:val="0"/>
                <w:numId w:val="55"/>
              </w:numPr>
            </w:pPr>
            <w:r w:rsidRPr="008C1ACA">
              <w:t>Vycházet z výjimečného postavení Prahy jako hlavního města České republiky, přirozeného centra Pražského regionu a významného města Evropy.</w:t>
            </w:r>
          </w:p>
        </w:tc>
        <w:tc>
          <w:tcPr>
            <w:tcW w:w="661" w:type="pct"/>
            <w:shd w:val="clear" w:color="auto" w:fill="FFFFFF" w:themeFill="background1"/>
            <w:vAlign w:val="center"/>
          </w:tcPr>
          <w:p w14:paraId="2E19E9C1" w14:textId="77777777" w:rsidR="007B5103" w:rsidRPr="008C1ACA" w:rsidRDefault="007B5103" w:rsidP="007B5103">
            <w:pPr>
              <w:pStyle w:val="Texttabulky-sted"/>
            </w:pPr>
            <w:r w:rsidRPr="008C1ACA">
              <w:t>0</w:t>
            </w:r>
          </w:p>
        </w:tc>
      </w:tr>
      <w:tr w:rsidR="007B5103" w:rsidRPr="008C1ACA" w14:paraId="65B58C48" w14:textId="77777777" w:rsidTr="007B5103">
        <w:trPr>
          <w:jc w:val="center"/>
        </w:trPr>
        <w:tc>
          <w:tcPr>
            <w:tcW w:w="4339" w:type="pct"/>
            <w:vAlign w:val="center"/>
          </w:tcPr>
          <w:p w14:paraId="56A2A831" w14:textId="77777777" w:rsidR="007B5103" w:rsidRPr="008C1ACA" w:rsidRDefault="007B5103" w:rsidP="008503CD">
            <w:pPr>
              <w:pStyle w:val="Texttabulky"/>
              <w:numPr>
                <w:ilvl w:val="0"/>
                <w:numId w:val="55"/>
              </w:numPr>
            </w:pPr>
            <w:r w:rsidRPr="008C1ACA">
              <w:t>Respektovat a rozvíjet kulturní a historické hodnoty a rozmanité přírodní podmínky na území hl. m. Prahy.</w:t>
            </w:r>
          </w:p>
        </w:tc>
        <w:tc>
          <w:tcPr>
            <w:tcW w:w="661" w:type="pct"/>
            <w:shd w:val="clear" w:color="auto" w:fill="FFFFFF" w:themeFill="background1"/>
            <w:vAlign w:val="center"/>
          </w:tcPr>
          <w:p w14:paraId="391B41BC" w14:textId="77777777" w:rsidR="007B5103" w:rsidRPr="008C1ACA" w:rsidRDefault="007B5103" w:rsidP="007B5103">
            <w:pPr>
              <w:pStyle w:val="Texttabulky-sted"/>
            </w:pPr>
            <w:r w:rsidRPr="008C1ACA">
              <w:t>0</w:t>
            </w:r>
          </w:p>
        </w:tc>
      </w:tr>
      <w:tr w:rsidR="007B5103" w:rsidRPr="008C1ACA" w14:paraId="661A3570" w14:textId="77777777" w:rsidTr="007B5103">
        <w:trPr>
          <w:jc w:val="center"/>
        </w:trPr>
        <w:tc>
          <w:tcPr>
            <w:tcW w:w="4339" w:type="pct"/>
            <w:vAlign w:val="center"/>
          </w:tcPr>
          <w:p w14:paraId="00D38ED6" w14:textId="77777777" w:rsidR="007B5103" w:rsidRPr="008C1ACA" w:rsidRDefault="007B5103" w:rsidP="008503CD">
            <w:pPr>
              <w:pStyle w:val="Texttabulky"/>
              <w:numPr>
                <w:ilvl w:val="0"/>
                <w:numId w:val="55"/>
              </w:numPr>
            </w:pPr>
            <w:r w:rsidRPr="008C1ACA">
              <w:t>Vytvořit podmínky pro vyvážený rozvoj území návrhem odpovídajícího funkčního i prostorového uspořádání ve všech historicky vzniklých pásmech města.</w:t>
            </w:r>
          </w:p>
        </w:tc>
        <w:tc>
          <w:tcPr>
            <w:tcW w:w="661" w:type="pct"/>
            <w:shd w:val="clear" w:color="auto" w:fill="FFFFFF" w:themeFill="background1"/>
            <w:vAlign w:val="center"/>
          </w:tcPr>
          <w:p w14:paraId="4F1B51B4" w14:textId="77777777" w:rsidR="007B5103" w:rsidRPr="008C1ACA" w:rsidRDefault="007B5103" w:rsidP="007B5103">
            <w:pPr>
              <w:pStyle w:val="Texttabulky-sted"/>
            </w:pPr>
            <w:r w:rsidRPr="008C1ACA">
              <w:t>0</w:t>
            </w:r>
          </w:p>
        </w:tc>
      </w:tr>
      <w:tr w:rsidR="00052530" w:rsidRPr="008C1ACA" w14:paraId="18A7C0D4" w14:textId="77777777" w:rsidTr="00052530">
        <w:trPr>
          <w:jc w:val="center"/>
        </w:trPr>
        <w:tc>
          <w:tcPr>
            <w:tcW w:w="4339" w:type="pct"/>
            <w:vAlign w:val="center"/>
          </w:tcPr>
          <w:p w14:paraId="16810732" w14:textId="77777777" w:rsidR="007B5103" w:rsidRPr="008C1ACA" w:rsidRDefault="007B5103" w:rsidP="008503CD">
            <w:pPr>
              <w:pStyle w:val="Texttabulky"/>
              <w:numPr>
                <w:ilvl w:val="0"/>
                <w:numId w:val="55"/>
              </w:numPr>
            </w:pPr>
            <w:r w:rsidRPr="008C1ACA">
              <w:t>Upřednostnit využití transformačních území oproti rozvoji v dosud nezastavěném území</w:t>
            </w:r>
          </w:p>
        </w:tc>
        <w:tc>
          <w:tcPr>
            <w:tcW w:w="661" w:type="pct"/>
            <w:shd w:val="clear" w:color="auto" w:fill="C6D9F1" w:themeFill="text2" w:themeFillTint="33"/>
            <w:vAlign w:val="center"/>
          </w:tcPr>
          <w:p w14:paraId="6EFDC627" w14:textId="78D89B11" w:rsidR="007B5103" w:rsidRPr="008C1ACA" w:rsidRDefault="00052530" w:rsidP="007B5103">
            <w:pPr>
              <w:pStyle w:val="Texttabulky-sted"/>
            </w:pPr>
            <w:r w:rsidRPr="008C1ACA">
              <w:t>2</w:t>
            </w:r>
          </w:p>
        </w:tc>
      </w:tr>
      <w:tr w:rsidR="007B5103" w:rsidRPr="008C1ACA" w14:paraId="52F28E57" w14:textId="77777777" w:rsidTr="007B5103">
        <w:trPr>
          <w:jc w:val="center"/>
        </w:trPr>
        <w:tc>
          <w:tcPr>
            <w:tcW w:w="4339" w:type="pct"/>
            <w:vAlign w:val="center"/>
          </w:tcPr>
          <w:p w14:paraId="769D45D3" w14:textId="77777777" w:rsidR="007B5103" w:rsidRPr="008C1ACA" w:rsidRDefault="007B5103" w:rsidP="008503CD">
            <w:pPr>
              <w:pStyle w:val="Texttabulky"/>
              <w:numPr>
                <w:ilvl w:val="0"/>
                <w:numId w:val="55"/>
              </w:numPr>
            </w:pPr>
            <w:r w:rsidRPr="008C1ACA">
              <w:t>Zmírnit negativní vlivy suburbanizace v přilehlé části Pražského regionu opatřeními ve vnějším pásmu hl. m. Prahy.</w:t>
            </w:r>
          </w:p>
        </w:tc>
        <w:tc>
          <w:tcPr>
            <w:tcW w:w="661" w:type="pct"/>
            <w:shd w:val="clear" w:color="auto" w:fill="FFFFFF" w:themeFill="background1"/>
            <w:vAlign w:val="center"/>
          </w:tcPr>
          <w:p w14:paraId="0A8CB46E" w14:textId="77777777" w:rsidR="007B5103" w:rsidRPr="008C1ACA" w:rsidRDefault="007B5103" w:rsidP="007B5103">
            <w:pPr>
              <w:pStyle w:val="Texttabulky-sted"/>
            </w:pPr>
            <w:r w:rsidRPr="008C1ACA">
              <w:t>0</w:t>
            </w:r>
          </w:p>
        </w:tc>
      </w:tr>
      <w:tr w:rsidR="007B5103" w:rsidRPr="008C1ACA" w14:paraId="5D244F00" w14:textId="77777777" w:rsidTr="007B5103">
        <w:trPr>
          <w:jc w:val="center"/>
        </w:trPr>
        <w:tc>
          <w:tcPr>
            <w:tcW w:w="4339" w:type="pct"/>
            <w:vAlign w:val="center"/>
          </w:tcPr>
          <w:p w14:paraId="3E4B8A27" w14:textId="77777777" w:rsidR="007B5103" w:rsidRPr="008C1ACA" w:rsidRDefault="007B5103" w:rsidP="008503CD">
            <w:pPr>
              <w:pStyle w:val="Texttabulky"/>
              <w:numPr>
                <w:ilvl w:val="0"/>
                <w:numId w:val="55"/>
              </w:numPr>
            </w:pPr>
            <w:r w:rsidRPr="008C1ACA">
              <w:t>Zajistit podmínky pro rozvoj všech dopravních systémů nezbytných pro fungování města, přednostně pro rozvoj integrované veřejné dopravy s potřebným přesahem do Středočeského kraje.</w:t>
            </w:r>
          </w:p>
        </w:tc>
        <w:tc>
          <w:tcPr>
            <w:tcW w:w="661" w:type="pct"/>
            <w:shd w:val="clear" w:color="auto" w:fill="auto"/>
            <w:vAlign w:val="center"/>
          </w:tcPr>
          <w:p w14:paraId="72FFDF3E" w14:textId="77777777" w:rsidR="007B5103" w:rsidRPr="008C1ACA" w:rsidRDefault="007B5103" w:rsidP="007B5103">
            <w:pPr>
              <w:pStyle w:val="Texttabulky-sted"/>
            </w:pPr>
            <w:r w:rsidRPr="008C1ACA">
              <w:t>0</w:t>
            </w:r>
          </w:p>
        </w:tc>
      </w:tr>
      <w:tr w:rsidR="007B5103" w:rsidRPr="008C1ACA" w14:paraId="04FB63AF" w14:textId="77777777" w:rsidTr="007B5103">
        <w:trPr>
          <w:jc w:val="center"/>
        </w:trPr>
        <w:tc>
          <w:tcPr>
            <w:tcW w:w="4339" w:type="pct"/>
            <w:vAlign w:val="center"/>
          </w:tcPr>
          <w:p w14:paraId="54F7880B" w14:textId="77777777" w:rsidR="007B5103" w:rsidRPr="008C1ACA" w:rsidRDefault="007B5103" w:rsidP="008503CD">
            <w:pPr>
              <w:pStyle w:val="Texttabulky"/>
              <w:numPr>
                <w:ilvl w:val="0"/>
                <w:numId w:val="55"/>
              </w:numPr>
            </w:pPr>
            <w:r w:rsidRPr="008C1ACA">
              <w:t>Vytvořit podmínky umožňující omezit individuální automobilovou dopravu směrem do centra města, zejména do území Památkové rezervace v hlavním městě Praze.</w:t>
            </w:r>
          </w:p>
        </w:tc>
        <w:tc>
          <w:tcPr>
            <w:tcW w:w="661" w:type="pct"/>
            <w:shd w:val="clear" w:color="auto" w:fill="auto"/>
            <w:vAlign w:val="center"/>
          </w:tcPr>
          <w:p w14:paraId="372AEE0E" w14:textId="77777777" w:rsidR="007B5103" w:rsidRPr="008C1ACA" w:rsidRDefault="007B5103" w:rsidP="007B5103">
            <w:pPr>
              <w:pStyle w:val="Texttabulky-sted"/>
            </w:pPr>
            <w:r w:rsidRPr="008C1ACA">
              <w:t>0</w:t>
            </w:r>
          </w:p>
        </w:tc>
      </w:tr>
      <w:tr w:rsidR="007B5103" w:rsidRPr="008C1ACA" w14:paraId="0988820A" w14:textId="77777777" w:rsidTr="007B5103">
        <w:trPr>
          <w:jc w:val="center"/>
        </w:trPr>
        <w:tc>
          <w:tcPr>
            <w:tcW w:w="4339" w:type="pct"/>
            <w:vAlign w:val="center"/>
          </w:tcPr>
          <w:p w14:paraId="3B2BE6D3" w14:textId="77777777" w:rsidR="007B5103" w:rsidRPr="008C1ACA" w:rsidRDefault="007B5103" w:rsidP="008503CD">
            <w:pPr>
              <w:pStyle w:val="Texttabulky"/>
              <w:numPr>
                <w:ilvl w:val="0"/>
                <w:numId w:val="55"/>
              </w:numPr>
            </w:pPr>
            <w:r w:rsidRPr="008C1ACA">
              <w:t>Vytvořit podmínky pro rozvoj druhů dopravy šetrných k životnímu prostředí.</w:t>
            </w:r>
          </w:p>
        </w:tc>
        <w:tc>
          <w:tcPr>
            <w:tcW w:w="661" w:type="pct"/>
            <w:shd w:val="clear" w:color="auto" w:fill="auto"/>
            <w:vAlign w:val="center"/>
          </w:tcPr>
          <w:p w14:paraId="1E42F39D" w14:textId="77777777" w:rsidR="007B5103" w:rsidRPr="008C1ACA" w:rsidRDefault="007B5103" w:rsidP="007B5103">
            <w:pPr>
              <w:pStyle w:val="Texttabulky-sted"/>
            </w:pPr>
            <w:r w:rsidRPr="008C1ACA">
              <w:t>0</w:t>
            </w:r>
          </w:p>
        </w:tc>
      </w:tr>
      <w:tr w:rsidR="007B5103" w:rsidRPr="008C1ACA" w14:paraId="25154C94" w14:textId="77777777" w:rsidTr="007B5103">
        <w:trPr>
          <w:jc w:val="center"/>
        </w:trPr>
        <w:tc>
          <w:tcPr>
            <w:tcW w:w="4339" w:type="pct"/>
            <w:vAlign w:val="center"/>
          </w:tcPr>
          <w:p w14:paraId="54F16F5B" w14:textId="77777777" w:rsidR="007B5103" w:rsidRPr="008C1ACA" w:rsidRDefault="007B5103" w:rsidP="008503CD">
            <w:pPr>
              <w:pStyle w:val="Texttabulky"/>
              <w:numPr>
                <w:ilvl w:val="0"/>
                <w:numId w:val="55"/>
              </w:numPr>
            </w:pPr>
            <w:r w:rsidRPr="008C1ACA">
              <w:t>Zajistit rozvoj všech systémů technické infrastruktury, které jsou podmínkou pro další rozvoj města.</w:t>
            </w:r>
          </w:p>
        </w:tc>
        <w:tc>
          <w:tcPr>
            <w:tcW w:w="661" w:type="pct"/>
            <w:shd w:val="clear" w:color="auto" w:fill="auto"/>
            <w:vAlign w:val="center"/>
          </w:tcPr>
          <w:p w14:paraId="4D49D8F7" w14:textId="77777777" w:rsidR="007B5103" w:rsidRPr="008C1ACA" w:rsidRDefault="007B5103" w:rsidP="007B5103">
            <w:pPr>
              <w:pStyle w:val="Texttabulky-sted"/>
            </w:pPr>
            <w:r w:rsidRPr="008C1ACA">
              <w:t>0</w:t>
            </w:r>
          </w:p>
        </w:tc>
      </w:tr>
      <w:tr w:rsidR="007B5103" w:rsidRPr="008C1ACA" w14:paraId="0E025F20" w14:textId="77777777" w:rsidTr="007B5103">
        <w:trPr>
          <w:jc w:val="center"/>
        </w:trPr>
        <w:tc>
          <w:tcPr>
            <w:tcW w:w="4339" w:type="pct"/>
            <w:vAlign w:val="center"/>
          </w:tcPr>
          <w:p w14:paraId="3D27A33B" w14:textId="77777777" w:rsidR="007B5103" w:rsidRPr="008C1ACA" w:rsidRDefault="007B5103" w:rsidP="008503CD">
            <w:pPr>
              <w:pStyle w:val="Texttabulky"/>
              <w:numPr>
                <w:ilvl w:val="0"/>
                <w:numId w:val="55"/>
              </w:numPr>
            </w:pPr>
            <w:r w:rsidRPr="008C1ACA">
              <w:t>Zvyšovat podíl zeleně a spojovat ji do uceleného systému.</w:t>
            </w:r>
          </w:p>
        </w:tc>
        <w:tc>
          <w:tcPr>
            <w:tcW w:w="661" w:type="pct"/>
            <w:shd w:val="clear" w:color="auto" w:fill="C6D9F1" w:themeFill="text2" w:themeFillTint="33"/>
            <w:vAlign w:val="center"/>
          </w:tcPr>
          <w:p w14:paraId="34ADE3A1" w14:textId="3032282D" w:rsidR="007B5103" w:rsidRPr="008C1ACA" w:rsidRDefault="00052530" w:rsidP="007B5103">
            <w:pPr>
              <w:pStyle w:val="Texttabulky-sted"/>
            </w:pPr>
            <w:r w:rsidRPr="008C1ACA">
              <w:t>2</w:t>
            </w:r>
          </w:p>
        </w:tc>
      </w:tr>
      <w:tr w:rsidR="007B5103" w:rsidRPr="008C1ACA" w14:paraId="3B8EF0F8" w14:textId="77777777" w:rsidTr="007B5103">
        <w:trPr>
          <w:jc w:val="center"/>
        </w:trPr>
        <w:tc>
          <w:tcPr>
            <w:tcW w:w="4339" w:type="pct"/>
            <w:shd w:val="clear" w:color="auto" w:fill="FFFFFF" w:themeFill="background1"/>
            <w:vAlign w:val="center"/>
          </w:tcPr>
          <w:p w14:paraId="0C07F49E" w14:textId="77777777" w:rsidR="007B5103" w:rsidRPr="008C1ACA" w:rsidRDefault="007B5103" w:rsidP="008503CD">
            <w:pPr>
              <w:pStyle w:val="Texttabulky"/>
              <w:numPr>
                <w:ilvl w:val="0"/>
                <w:numId w:val="55"/>
              </w:numPr>
            </w:pPr>
            <w:r w:rsidRPr="008C1ACA">
              <w:t>Vytvořit podmínky pro odstranění nebo zmírnění současných ekologických problémů a přispět k vyřešení střetů zájmů mezi ochranou životního prostředí a ekonomickým a stavebním rozvojem hlavního města.</w:t>
            </w:r>
          </w:p>
        </w:tc>
        <w:tc>
          <w:tcPr>
            <w:tcW w:w="661" w:type="pct"/>
            <w:shd w:val="clear" w:color="auto" w:fill="FFFFFF" w:themeFill="background1"/>
            <w:vAlign w:val="center"/>
          </w:tcPr>
          <w:p w14:paraId="28400866" w14:textId="77777777" w:rsidR="007B5103" w:rsidRPr="008C1ACA" w:rsidRDefault="007B5103" w:rsidP="007B5103">
            <w:pPr>
              <w:pStyle w:val="Texttabulky-sted"/>
            </w:pPr>
            <w:r w:rsidRPr="008C1ACA">
              <w:t>0</w:t>
            </w:r>
          </w:p>
        </w:tc>
      </w:tr>
      <w:tr w:rsidR="007B5103" w:rsidRPr="008C1ACA" w14:paraId="0215F3FF" w14:textId="77777777" w:rsidTr="007B5103">
        <w:trPr>
          <w:jc w:val="center"/>
        </w:trPr>
        <w:tc>
          <w:tcPr>
            <w:tcW w:w="4339" w:type="pct"/>
            <w:vAlign w:val="center"/>
          </w:tcPr>
          <w:p w14:paraId="75BF319B" w14:textId="77777777" w:rsidR="007B5103" w:rsidRPr="008C1ACA" w:rsidRDefault="007B5103" w:rsidP="008503CD">
            <w:pPr>
              <w:pStyle w:val="Texttabulky"/>
              <w:numPr>
                <w:ilvl w:val="0"/>
                <w:numId w:val="55"/>
              </w:numPr>
            </w:pPr>
            <w:r w:rsidRPr="008C1ACA">
              <w:t>Vytvořit podmínky pro odstranění současných problémů mezi veřejným zájmem na zachování historického stavebního fondu a rozvojem uvnitř historického centra.</w:t>
            </w:r>
          </w:p>
        </w:tc>
        <w:tc>
          <w:tcPr>
            <w:tcW w:w="661" w:type="pct"/>
            <w:shd w:val="clear" w:color="auto" w:fill="auto"/>
            <w:vAlign w:val="center"/>
          </w:tcPr>
          <w:p w14:paraId="42DF0D81" w14:textId="77777777" w:rsidR="007B5103" w:rsidRPr="008C1ACA" w:rsidRDefault="007B5103" w:rsidP="007B5103">
            <w:pPr>
              <w:pStyle w:val="Texttabulky-sted"/>
            </w:pPr>
            <w:r w:rsidRPr="008C1ACA">
              <w:t>0</w:t>
            </w:r>
          </w:p>
        </w:tc>
      </w:tr>
    </w:tbl>
    <w:p w14:paraId="1F3E20DB" w14:textId="77777777" w:rsidR="007B5103" w:rsidRPr="008C1ACA" w:rsidRDefault="007B5103" w:rsidP="007B51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7B5103" w:rsidRPr="008C1ACA" w14:paraId="176C5577" w14:textId="77777777" w:rsidTr="007B5103">
        <w:trPr>
          <w:cantSplit/>
          <w:tblHeader/>
          <w:jc w:val="center"/>
        </w:trPr>
        <w:tc>
          <w:tcPr>
            <w:tcW w:w="4300" w:type="pct"/>
            <w:vAlign w:val="center"/>
          </w:tcPr>
          <w:p w14:paraId="2D7F3346" w14:textId="77777777" w:rsidR="007B5103" w:rsidRPr="008C1ACA" w:rsidRDefault="007B5103" w:rsidP="007B5103">
            <w:pPr>
              <w:pStyle w:val="Zhlavtabulky2"/>
            </w:pPr>
            <w:r w:rsidRPr="008C1ACA">
              <w:t>Strategický plán hlavního města Prahy, aktualizace (2016)</w:t>
            </w:r>
          </w:p>
        </w:tc>
        <w:tc>
          <w:tcPr>
            <w:tcW w:w="700" w:type="pct"/>
            <w:vAlign w:val="center"/>
          </w:tcPr>
          <w:p w14:paraId="03DEDA60" w14:textId="77777777" w:rsidR="007B5103" w:rsidRPr="008C1ACA" w:rsidRDefault="007B5103" w:rsidP="007B5103">
            <w:pPr>
              <w:pStyle w:val="Zhlavtabulky2"/>
            </w:pPr>
            <w:r w:rsidRPr="008C1ACA">
              <w:t>Hodnocení vzájemných vazeb</w:t>
            </w:r>
          </w:p>
        </w:tc>
      </w:tr>
      <w:tr w:rsidR="00052530" w:rsidRPr="008C1ACA" w14:paraId="7F29C8D7" w14:textId="77777777" w:rsidTr="00052530">
        <w:trPr>
          <w:jc w:val="center"/>
        </w:trPr>
        <w:tc>
          <w:tcPr>
            <w:tcW w:w="4300" w:type="pct"/>
            <w:vAlign w:val="center"/>
          </w:tcPr>
          <w:p w14:paraId="32177FBC" w14:textId="77777777" w:rsidR="007B5103" w:rsidRPr="008C1ACA" w:rsidRDefault="007B5103" w:rsidP="007B5103">
            <w:pPr>
              <w:pStyle w:val="Texttabulky"/>
              <w:rPr>
                <w:szCs w:val="20"/>
              </w:rPr>
            </w:pPr>
            <w:r w:rsidRPr="008C1ACA">
              <w:rPr>
                <w:szCs w:val="20"/>
              </w:rPr>
              <w:t>Vytvořit víceúčelový systém zelené infrastruktury města a metropolitního regionu</w:t>
            </w:r>
          </w:p>
        </w:tc>
        <w:tc>
          <w:tcPr>
            <w:tcW w:w="700" w:type="pct"/>
            <w:shd w:val="clear" w:color="auto" w:fill="FFFFFF" w:themeFill="background1"/>
            <w:vAlign w:val="center"/>
          </w:tcPr>
          <w:p w14:paraId="4A8C3067" w14:textId="0EC0193A" w:rsidR="007B5103" w:rsidRPr="008C1ACA" w:rsidRDefault="00052530" w:rsidP="007B5103">
            <w:pPr>
              <w:pStyle w:val="Texttabulky-sted"/>
            </w:pPr>
            <w:r w:rsidRPr="008C1ACA">
              <w:t>0</w:t>
            </w:r>
          </w:p>
        </w:tc>
      </w:tr>
      <w:tr w:rsidR="007B5103" w:rsidRPr="008C1ACA" w14:paraId="622653CE" w14:textId="77777777" w:rsidTr="007B5103">
        <w:trPr>
          <w:jc w:val="center"/>
        </w:trPr>
        <w:tc>
          <w:tcPr>
            <w:tcW w:w="4300" w:type="pct"/>
            <w:vAlign w:val="center"/>
          </w:tcPr>
          <w:p w14:paraId="010ACFC1" w14:textId="77777777" w:rsidR="007B5103" w:rsidRPr="008C1ACA" w:rsidRDefault="007B5103" w:rsidP="007B5103">
            <w:pPr>
              <w:pStyle w:val="Texttabulky"/>
              <w:rPr>
                <w:szCs w:val="20"/>
              </w:rPr>
            </w:pPr>
            <w:r w:rsidRPr="008C1ACA">
              <w:rPr>
                <w:szCs w:val="20"/>
              </w:rPr>
              <w:t>Podporovat příměstské a městské zemědělství</w:t>
            </w:r>
          </w:p>
        </w:tc>
        <w:tc>
          <w:tcPr>
            <w:tcW w:w="700" w:type="pct"/>
            <w:shd w:val="clear" w:color="auto" w:fill="FFFFFF" w:themeFill="background1"/>
            <w:vAlign w:val="center"/>
          </w:tcPr>
          <w:p w14:paraId="16D0C51B" w14:textId="77777777" w:rsidR="007B5103" w:rsidRPr="008C1ACA" w:rsidRDefault="007B5103" w:rsidP="007B5103">
            <w:pPr>
              <w:pStyle w:val="Texttabulky-sted"/>
            </w:pPr>
            <w:r w:rsidRPr="008C1ACA">
              <w:t>0</w:t>
            </w:r>
          </w:p>
        </w:tc>
      </w:tr>
      <w:tr w:rsidR="007B5103" w:rsidRPr="008C1ACA" w14:paraId="020D7CB6" w14:textId="77777777" w:rsidTr="007B5103">
        <w:trPr>
          <w:jc w:val="center"/>
        </w:trPr>
        <w:tc>
          <w:tcPr>
            <w:tcW w:w="4300" w:type="pct"/>
            <w:vAlign w:val="center"/>
          </w:tcPr>
          <w:p w14:paraId="7369F79D" w14:textId="77777777" w:rsidR="007B5103" w:rsidRPr="008C1ACA" w:rsidRDefault="007B5103" w:rsidP="007B5103">
            <w:pPr>
              <w:pStyle w:val="Texttabulky"/>
              <w:rPr>
                <w:szCs w:val="20"/>
              </w:rPr>
            </w:pPr>
            <w:r w:rsidRPr="008C1ACA">
              <w:rPr>
                <w:szCs w:val="20"/>
              </w:rPr>
              <w:t>Zlepšovat kvalitu ovzduší a snižovat hlukovou zátěž</w:t>
            </w:r>
          </w:p>
        </w:tc>
        <w:tc>
          <w:tcPr>
            <w:tcW w:w="700" w:type="pct"/>
            <w:shd w:val="clear" w:color="auto" w:fill="FFFFFF" w:themeFill="background1"/>
            <w:vAlign w:val="center"/>
          </w:tcPr>
          <w:p w14:paraId="434D283D" w14:textId="77777777" w:rsidR="007B5103" w:rsidRPr="008C1ACA" w:rsidRDefault="007B5103" w:rsidP="007B5103">
            <w:pPr>
              <w:pStyle w:val="Texttabulky-sted"/>
            </w:pPr>
            <w:r w:rsidRPr="008C1ACA">
              <w:t>0</w:t>
            </w:r>
          </w:p>
        </w:tc>
      </w:tr>
      <w:tr w:rsidR="007B5103" w:rsidRPr="008C1ACA" w14:paraId="4A2A1776" w14:textId="77777777" w:rsidTr="007B5103">
        <w:trPr>
          <w:jc w:val="center"/>
        </w:trPr>
        <w:tc>
          <w:tcPr>
            <w:tcW w:w="4300" w:type="pct"/>
            <w:vAlign w:val="center"/>
          </w:tcPr>
          <w:p w14:paraId="5A760FB5" w14:textId="77777777" w:rsidR="007B5103" w:rsidRPr="008C1ACA" w:rsidRDefault="007B5103" w:rsidP="007B5103">
            <w:pPr>
              <w:pStyle w:val="Texttabulky"/>
              <w:rPr>
                <w:szCs w:val="20"/>
              </w:rPr>
            </w:pPr>
            <w:r w:rsidRPr="008C1ACA">
              <w:rPr>
                <w:szCs w:val="20"/>
              </w:rPr>
              <w:t>Zatraktivňovat veřejnou dopravu a uplatňovat regulaci a řízení provozu automobilové dopravy</w:t>
            </w:r>
          </w:p>
        </w:tc>
        <w:tc>
          <w:tcPr>
            <w:tcW w:w="700" w:type="pct"/>
            <w:vAlign w:val="center"/>
          </w:tcPr>
          <w:p w14:paraId="7E45786E" w14:textId="77777777" w:rsidR="007B5103" w:rsidRPr="008C1ACA" w:rsidRDefault="007B5103" w:rsidP="007B5103">
            <w:pPr>
              <w:pStyle w:val="Texttabulky-sted"/>
            </w:pPr>
            <w:r w:rsidRPr="008C1ACA">
              <w:t>0</w:t>
            </w:r>
          </w:p>
        </w:tc>
      </w:tr>
      <w:tr w:rsidR="007B5103" w:rsidRPr="008C1ACA" w14:paraId="3EC2A33C" w14:textId="77777777" w:rsidTr="007B5103">
        <w:trPr>
          <w:jc w:val="center"/>
        </w:trPr>
        <w:tc>
          <w:tcPr>
            <w:tcW w:w="4300" w:type="pct"/>
            <w:vAlign w:val="center"/>
          </w:tcPr>
          <w:p w14:paraId="4BD2DB50" w14:textId="77777777" w:rsidR="007B5103" w:rsidRPr="008C1ACA" w:rsidRDefault="007B5103" w:rsidP="007B5103">
            <w:pPr>
              <w:pStyle w:val="Texttabulky"/>
              <w:rPr>
                <w:szCs w:val="20"/>
              </w:rPr>
            </w:pPr>
            <w:r w:rsidRPr="008C1ACA">
              <w:rPr>
                <w:szCs w:val="20"/>
              </w:rPr>
              <w:t>Udržitelná mobilita: Rozvíjet a optimalizovat páteřní síť kolejové dopravy (metro, železnice, tramvaje)</w:t>
            </w:r>
          </w:p>
        </w:tc>
        <w:tc>
          <w:tcPr>
            <w:tcW w:w="700" w:type="pct"/>
            <w:vAlign w:val="center"/>
          </w:tcPr>
          <w:p w14:paraId="733476E8" w14:textId="77777777" w:rsidR="007B5103" w:rsidRPr="008C1ACA" w:rsidRDefault="007B5103" w:rsidP="007B5103">
            <w:pPr>
              <w:pStyle w:val="Texttabulky-sted"/>
            </w:pPr>
            <w:r w:rsidRPr="008C1ACA">
              <w:t>0</w:t>
            </w:r>
          </w:p>
        </w:tc>
      </w:tr>
    </w:tbl>
    <w:p w14:paraId="4BFCFF80" w14:textId="77777777" w:rsidR="007B5103" w:rsidRPr="008C1ACA" w:rsidRDefault="007B5103" w:rsidP="00176981"/>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7B5103" w:rsidRPr="008C1ACA" w14:paraId="1FAF93D4" w14:textId="77777777" w:rsidTr="007B5103">
        <w:trPr>
          <w:cantSplit/>
          <w:tblHeader/>
          <w:jc w:val="center"/>
        </w:trPr>
        <w:tc>
          <w:tcPr>
            <w:tcW w:w="4300" w:type="pct"/>
            <w:vAlign w:val="center"/>
          </w:tcPr>
          <w:p w14:paraId="43E2AF03" w14:textId="77777777" w:rsidR="007B5103" w:rsidRPr="008C1ACA" w:rsidRDefault="007B5103" w:rsidP="007B5103">
            <w:pPr>
              <w:pStyle w:val="Zhlavtabulky2"/>
            </w:pPr>
            <w:r w:rsidRPr="008C1ACA">
              <w:t>Strategie adaptace hl. m. Prahy na změnu klimatu (2017)</w:t>
            </w:r>
          </w:p>
        </w:tc>
        <w:tc>
          <w:tcPr>
            <w:tcW w:w="700" w:type="pct"/>
            <w:vAlign w:val="center"/>
          </w:tcPr>
          <w:p w14:paraId="6A60D3F0" w14:textId="77777777" w:rsidR="007B5103" w:rsidRPr="008C1ACA" w:rsidRDefault="007B5103" w:rsidP="007B5103">
            <w:pPr>
              <w:pStyle w:val="Zhlavtabulky2"/>
            </w:pPr>
            <w:r w:rsidRPr="008C1ACA">
              <w:t>Hodnocení vzájemných vazeb</w:t>
            </w:r>
          </w:p>
        </w:tc>
      </w:tr>
      <w:tr w:rsidR="007B5103" w:rsidRPr="008C1ACA" w14:paraId="13BD46F7" w14:textId="77777777" w:rsidTr="007B5103">
        <w:trPr>
          <w:jc w:val="center"/>
        </w:trPr>
        <w:tc>
          <w:tcPr>
            <w:tcW w:w="4300" w:type="pct"/>
            <w:vAlign w:val="center"/>
          </w:tcPr>
          <w:p w14:paraId="2DC6E63D" w14:textId="77777777" w:rsidR="007B5103" w:rsidRPr="008C1ACA" w:rsidRDefault="007B5103" w:rsidP="007B5103">
            <w:pPr>
              <w:pStyle w:val="Texttabulky"/>
              <w:rPr>
                <w:szCs w:val="20"/>
              </w:rPr>
            </w:pPr>
            <w:r w:rsidRPr="008C1ACA">
              <w:t>Zlepšovat mikroklimatické podmínky v Praze a snižovat negativní vliv extrémních teplot, vln horka a městského tepelného ostrova na obyvatele Prahy.</w:t>
            </w:r>
          </w:p>
        </w:tc>
        <w:tc>
          <w:tcPr>
            <w:tcW w:w="700" w:type="pct"/>
            <w:shd w:val="clear" w:color="auto" w:fill="FFFFFF" w:themeFill="background1"/>
            <w:vAlign w:val="center"/>
          </w:tcPr>
          <w:p w14:paraId="427B6ACE" w14:textId="77777777" w:rsidR="007B5103" w:rsidRPr="008C1ACA" w:rsidRDefault="007B5103" w:rsidP="007B5103">
            <w:pPr>
              <w:pStyle w:val="Texttabulky-sted"/>
            </w:pPr>
            <w:r w:rsidRPr="008C1ACA">
              <w:t>0</w:t>
            </w:r>
          </w:p>
        </w:tc>
      </w:tr>
      <w:tr w:rsidR="007B5103" w:rsidRPr="008C1ACA" w14:paraId="2430EA3C" w14:textId="77777777" w:rsidTr="007B5103">
        <w:trPr>
          <w:jc w:val="center"/>
        </w:trPr>
        <w:tc>
          <w:tcPr>
            <w:tcW w:w="4300" w:type="pct"/>
            <w:vAlign w:val="center"/>
          </w:tcPr>
          <w:p w14:paraId="5F583B4F" w14:textId="77777777" w:rsidR="007B5103" w:rsidRPr="008C1ACA" w:rsidRDefault="007B5103" w:rsidP="007B5103">
            <w:pPr>
              <w:pStyle w:val="Texttabulky"/>
            </w:pPr>
            <w:r w:rsidRPr="008C1ACA">
              <w:t>Snižovat dopady extrémních hydrologických jevů - přívalových dešťů, povodní a dlouhodobého sucha - na území Hl. m. Prahy a ve volné krajině Metropolitní oblasti</w:t>
            </w:r>
          </w:p>
        </w:tc>
        <w:tc>
          <w:tcPr>
            <w:tcW w:w="700" w:type="pct"/>
            <w:shd w:val="clear" w:color="auto" w:fill="FFFFFF" w:themeFill="background1"/>
            <w:vAlign w:val="center"/>
          </w:tcPr>
          <w:p w14:paraId="56E82DC6" w14:textId="77777777" w:rsidR="007B5103" w:rsidRPr="008C1ACA" w:rsidRDefault="007B5103" w:rsidP="007B5103">
            <w:pPr>
              <w:pStyle w:val="Texttabulky-sted"/>
            </w:pPr>
            <w:r w:rsidRPr="008C1ACA">
              <w:t>0</w:t>
            </w:r>
          </w:p>
        </w:tc>
      </w:tr>
      <w:tr w:rsidR="007B5103" w:rsidRPr="008C1ACA" w14:paraId="0A266C7A" w14:textId="77777777" w:rsidTr="007B5103">
        <w:trPr>
          <w:jc w:val="center"/>
        </w:trPr>
        <w:tc>
          <w:tcPr>
            <w:tcW w:w="4300" w:type="pct"/>
            <w:vAlign w:val="center"/>
          </w:tcPr>
          <w:p w14:paraId="0396C975" w14:textId="77777777" w:rsidR="007B5103" w:rsidRPr="008C1ACA" w:rsidRDefault="007B5103" w:rsidP="007B5103">
            <w:pPr>
              <w:pStyle w:val="Texttabulky"/>
              <w:rPr>
                <w:szCs w:val="20"/>
              </w:rPr>
            </w:pPr>
            <w:r w:rsidRPr="008C1ACA">
              <w:t>Snižovat energetickou náročnost Prahy a podpořit adaptaci budov</w:t>
            </w:r>
          </w:p>
        </w:tc>
        <w:tc>
          <w:tcPr>
            <w:tcW w:w="700" w:type="pct"/>
            <w:shd w:val="clear" w:color="auto" w:fill="auto"/>
            <w:vAlign w:val="center"/>
          </w:tcPr>
          <w:p w14:paraId="4ABB2FD2" w14:textId="77777777" w:rsidR="007B5103" w:rsidRPr="008C1ACA" w:rsidRDefault="007B5103" w:rsidP="007B5103">
            <w:pPr>
              <w:pStyle w:val="Texttabulky-sted"/>
            </w:pPr>
            <w:r w:rsidRPr="008C1ACA">
              <w:t>0</w:t>
            </w:r>
          </w:p>
        </w:tc>
      </w:tr>
      <w:tr w:rsidR="007B5103" w:rsidRPr="008C1ACA" w14:paraId="3158B131" w14:textId="77777777" w:rsidTr="007B5103">
        <w:trPr>
          <w:jc w:val="center"/>
        </w:trPr>
        <w:tc>
          <w:tcPr>
            <w:tcW w:w="4300" w:type="pct"/>
            <w:vAlign w:val="center"/>
          </w:tcPr>
          <w:p w14:paraId="7F1C27FC" w14:textId="77777777" w:rsidR="007B5103" w:rsidRPr="008C1ACA" w:rsidRDefault="007B5103" w:rsidP="007B5103">
            <w:pPr>
              <w:pStyle w:val="Texttabulky"/>
              <w:rPr>
                <w:szCs w:val="20"/>
              </w:rPr>
            </w:pPr>
            <w:r w:rsidRPr="008C1ACA">
              <w:t xml:space="preserve">Zlepšit připravenost v oblasti krizového řízení </w:t>
            </w:r>
          </w:p>
        </w:tc>
        <w:tc>
          <w:tcPr>
            <w:tcW w:w="700" w:type="pct"/>
            <w:shd w:val="clear" w:color="auto" w:fill="auto"/>
            <w:vAlign w:val="center"/>
          </w:tcPr>
          <w:p w14:paraId="7636DA11" w14:textId="77777777" w:rsidR="007B5103" w:rsidRPr="008C1ACA" w:rsidRDefault="007B5103" w:rsidP="007B5103">
            <w:pPr>
              <w:pStyle w:val="Texttabulky-sted"/>
            </w:pPr>
            <w:r w:rsidRPr="008C1ACA">
              <w:t>0</w:t>
            </w:r>
          </w:p>
        </w:tc>
      </w:tr>
      <w:tr w:rsidR="007B5103" w:rsidRPr="008C1ACA" w14:paraId="416701B3" w14:textId="77777777" w:rsidTr="007B5103">
        <w:trPr>
          <w:jc w:val="center"/>
        </w:trPr>
        <w:tc>
          <w:tcPr>
            <w:tcW w:w="4300" w:type="pct"/>
            <w:vAlign w:val="center"/>
          </w:tcPr>
          <w:p w14:paraId="329277BF" w14:textId="77777777" w:rsidR="007B5103" w:rsidRPr="008C1ACA" w:rsidRDefault="007B5103" w:rsidP="007B5103">
            <w:pPr>
              <w:pStyle w:val="Texttabulky"/>
              <w:rPr>
                <w:szCs w:val="20"/>
              </w:rPr>
            </w:pPr>
            <w:r w:rsidRPr="008C1ACA">
              <w:t>Zlepšit podmínky Prahy v oblasti udržitelné mobility</w:t>
            </w:r>
          </w:p>
        </w:tc>
        <w:tc>
          <w:tcPr>
            <w:tcW w:w="700" w:type="pct"/>
            <w:shd w:val="clear" w:color="auto" w:fill="auto"/>
            <w:vAlign w:val="center"/>
          </w:tcPr>
          <w:p w14:paraId="3808B726" w14:textId="77777777" w:rsidR="007B5103" w:rsidRPr="008C1ACA" w:rsidRDefault="007B5103" w:rsidP="007B5103">
            <w:pPr>
              <w:pStyle w:val="Texttabulky-sted"/>
            </w:pPr>
            <w:r w:rsidRPr="008C1ACA">
              <w:t>0</w:t>
            </w:r>
          </w:p>
        </w:tc>
      </w:tr>
      <w:tr w:rsidR="007B5103" w:rsidRPr="008C1ACA" w14:paraId="76B39770" w14:textId="77777777" w:rsidTr="007B5103">
        <w:trPr>
          <w:jc w:val="center"/>
        </w:trPr>
        <w:tc>
          <w:tcPr>
            <w:tcW w:w="4300" w:type="pct"/>
            <w:vAlign w:val="center"/>
          </w:tcPr>
          <w:p w14:paraId="27B90227" w14:textId="77777777" w:rsidR="007B5103" w:rsidRPr="008C1ACA" w:rsidRDefault="007B5103" w:rsidP="007B5103">
            <w:pPr>
              <w:pStyle w:val="Texttabulky"/>
              <w:rPr>
                <w:szCs w:val="20"/>
              </w:rPr>
            </w:pPr>
            <w:r w:rsidRPr="008C1ACA">
              <w:t>Zlepšit podmínky v oblasti environmentálního vzdělávání, podpořit monitoring a výzkum dopadů klimatické změny v Praze</w:t>
            </w:r>
          </w:p>
        </w:tc>
        <w:tc>
          <w:tcPr>
            <w:tcW w:w="700" w:type="pct"/>
            <w:vAlign w:val="center"/>
          </w:tcPr>
          <w:p w14:paraId="7F9448A3" w14:textId="77777777" w:rsidR="007B5103" w:rsidRPr="008C1ACA" w:rsidRDefault="007B5103" w:rsidP="007B5103">
            <w:pPr>
              <w:pStyle w:val="Texttabulky-sted"/>
            </w:pPr>
            <w:r w:rsidRPr="008C1ACA">
              <w:t>0</w:t>
            </w:r>
          </w:p>
        </w:tc>
      </w:tr>
    </w:tbl>
    <w:p w14:paraId="62C59833" w14:textId="77777777" w:rsidR="007B5103" w:rsidRPr="008C1ACA" w:rsidRDefault="007B5103" w:rsidP="00176981"/>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7B5103" w:rsidRPr="008C1ACA" w14:paraId="5CC51950" w14:textId="77777777" w:rsidTr="007B5103">
        <w:trPr>
          <w:tblHeader/>
          <w:jc w:val="center"/>
        </w:trPr>
        <w:tc>
          <w:tcPr>
            <w:tcW w:w="7792" w:type="dxa"/>
            <w:tcBorders>
              <w:bottom w:val="single" w:sz="4" w:space="0" w:color="auto"/>
            </w:tcBorders>
            <w:vAlign w:val="center"/>
          </w:tcPr>
          <w:p w14:paraId="516CC7C0" w14:textId="77777777" w:rsidR="007B5103" w:rsidRPr="008C1ACA" w:rsidRDefault="007B5103" w:rsidP="007B5103">
            <w:pPr>
              <w:pStyle w:val="Zhlavtabulky2"/>
            </w:pPr>
            <w:r w:rsidRPr="008C1ACA">
              <w:t>Územní energetická koncepce hl. m. Prahy 2013-2033 (2014)</w:t>
            </w:r>
          </w:p>
        </w:tc>
        <w:tc>
          <w:tcPr>
            <w:tcW w:w="1275" w:type="dxa"/>
            <w:tcBorders>
              <w:bottom w:val="single" w:sz="4" w:space="0" w:color="auto"/>
            </w:tcBorders>
            <w:vAlign w:val="center"/>
          </w:tcPr>
          <w:p w14:paraId="5537E7D1" w14:textId="77777777" w:rsidR="007B5103" w:rsidRPr="008C1ACA" w:rsidRDefault="007B5103" w:rsidP="007B5103">
            <w:pPr>
              <w:pStyle w:val="Zhlavtabulky2"/>
            </w:pPr>
            <w:r w:rsidRPr="008C1ACA">
              <w:t>Hodnocení vzájemných vazeb</w:t>
            </w:r>
          </w:p>
        </w:tc>
      </w:tr>
      <w:tr w:rsidR="007B5103" w:rsidRPr="008C1ACA" w14:paraId="037E7454" w14:textId="77777777" w:rsidTr="007B5103">
        <w:trPr>
          <w:trHeight w:val="327"/>
          <w:jc w:val="center"/>
        </w:trPr>
        <w:tc>
          <w:tcPr>
            <w:tcW w:w="7792" w:type="dxa"/>
            <w:tcBorders>
              <w:bottom w:val="nil"/>
            </w:tcBorders>
            <w:vAlign w:val="center"/>
          </w:tcPr>
          <w:p w14:paraId="1068EA7B" w14:textId="77777777" w:rsidR="007B5103" w:rsidRPr="008C1ACA" w:rsidRDefault="007B5103" w:rsidP="007B5103">
            <w:pPr>
              <w:pStyle w:val="Texttabulky"/>
              <w:rPr>
                <w:szCs w:val="20"/>
              </w:rPr>
            </w:pPr>
            <w:r w:rsidRPr="008C1ACA">
              <w:rPr>
                <w:szCs w:val="20"/>
              </w:rPr>
              <w:t>Strategické cíle</w:t>
            </w:r>
          </w:p>
        </w:tc>
        <w:tc>
          <w:tcPr>
            <w:tcW w:w="1275" w:type="dxa"/>
            <w:tcBorders>
              <w:bottom w:val="nil"/>
            </w:tcBorders>
            <w:vAlign w:val="center"/>
          </w:tcPr>
          <w:p w14:paraId="23F8310D" w14:textId="77777777" w:rsidR="007B5103" w:rsidRPr="008C1ACA" w:rsidRDefault="007B5103" w:rsidP="007B5103">
            <w:pPr>
              <w:pStyle w:val="Texttabulky-sted"/>
            </w:pPr>
          </w:p>
        </w:tc>
      </w:tr>
      <w:tr w:rsidR="007B5103" w:rsidRPr="008C1ACA" w14:paraId="3A2706A3" w14:textId="77777777" w:rsidTr="007B5103">
        <w:trPr>
          <w:trHeight w:val="432"/>
          <w:jc w:val="center"/>
        </w:trPr>
        <w:tc>
          <w:tcPr>
            <w:tcW w:w="7792" w:type="dxa"/>
            <w:tcBorders>
              <w:top w:val="nil"/>
              <w:bottom w:val="dashed" w:sz="4" w:space="0" w:color="auto"/>
            </w:tcBorders>
            <w:vAlign w:val="center"/>
          </w:tcPr>
          <w:p w14:paraId="25415B43" w14:textId="77777777" w:rsidR="007B5103" w:rsidRPr="008C1ACA" w:rsidRDefault="007B5103" w:rsidP="007B5103">
            <w:pPr>
              <w:pStyle w:val="Texttabulky"/>
              <w:numPr>
                <w:ilvl w:val="0"/>
                <w:numId w:val="27"/>
              </w:numPr>
              <w:tabs>
                <w:tab w:val="left" w:pos="851"/>
              </w:tabs>
              <w:rPr>
                <w:szCs w:val="20"/>
              </w:rPr>
            </w:pPr>
            <w:r w:rsidRPr="008C1ACA">
              <w:rPr>
                <w:szCs w:val="20"/>
              </w:rPr>
              <w:t>snížení lokálních dopadů užití energie na ŽP ve městě</w:t>
            </w:r>
          </w:p>
        </w:tc>
        <w:tc>
          <w:tcPr>
            <w:tcW w:w="1275" w:type="dxa"/>
            <w:tcBorders>
              <w:top w:val="nil"/>
              <w:bottom w:val="dashed" w:sz="4" w:space="0" w:color="auto"/>
            </w:tcBorders>
            <w:vAlign w:val="center"/>
          </w:tcPr>
          <w:p w14:paraId="5756DB47" w14:textId="77777777" w:rsidR="007B5103" w:rsidRPr="008C1ACA" w:rsidRDefault="007B5103" w:rsidP="007B5103">
            <w:pPr>
              <w:pStyle w:val="Texttabulky-sted"/>
            </w:pPr>
            <w:r w:rsidRPr="008C1ACA">
              <w:t>0</w:t>
            </w:r>
          </w:p>
        </w:tc>
      </w:tr>
      <w:tr w:rsidR="007B5103" w:rsidRPr="008C1ACA" w14:paraId="747BFA8A" w14:textId="77777777" w:rsidTr="007B5103">
        <w:trPr>
          <w:trHeight w:val="300"/>
          <w:jc w:val="center"/>
        </w:trPr>
        <w:tc>
          <w:tcPr>
            <w:tcW w:w="7792" w:type="dxa"/>
            <w:tcBorders>
              <w:top w:val="dashed" w:sz="4" w:space="0" w:color="auto"/>
            </w:tcBorders>
            <w:vAlign w:val="center"/>
          </w:tcPr>
          <w:p w14:paraId="06367EE0" w14:textId="77777777" w:rsidR="007B5103" w:rsidRPr="008C1ACA" w:rsidRDefault="007B5103" w:rsidP="007B5103">
            <w:pPr>
              <w:pStyle w:val="Texttabulky"/>
              <w:numPr>
                <w:ilvl w:val="0"/>
                <w:numId w:val="27"/>
              </w:numPr>
              <w:tabs>
                <w:tab w:val="left" w:pos="851"/>
              </w:tabs>
              <w:rPr>
                <w:szCs w:val="20"/>
              </w:rPr>
            </w:pPr>
            <w:r w:rsidRPr="008C1ACA">
              <w:rPr>
                <w:szCs w:val="20"/>
              </w:rPr>
              <w:t>snížení globálních dopadů užití energie na ŽP</w:t>
            </w:r>
          </w:p>
        </w:tc>
        <w:tc>
          <w:tcPr>
            <w:tcW w:w="1275" w:type="dxa"/>
            <w:tcBorders>
              <w:top w:val="dashed" w:sz="4" w:space="0" w:color="auto"/>
            </w:tcBorders>
            <w:vAlign w:val="center"/>
          </w:tcPr>
          <w:p w14:paraId="73ADFAD0" w14:textId="77777777" w:rsidR="007B5103" w:rsidRPr="008C1ACA" w:rsidRDefault="007B5103" w:rsidP="007B5103">
            <w:pPr>
              <w:pStyle w:val="Texttabulky-sted"/>
            </w:pPr>
            <w:r w:rsidRPr="008C1ACA">
              <w:t>0</w:t>
            </w:r>
          </w:p>
        </w:tc>
      </w:tr>
    </w:tbl>
    <w:p w14:paraId="78F0B68A" w14:textId="77777777" w:rsidR="007B5103" w:rsidRPr="008C1ACA" w:rsidRDefault="007B5103" w:rsidP="00176981"/>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7B5103" w:rsidRPr="008C1ACA" w14:paraId="5BDEA66C" w14:textId="77777777" w:rsidTr="007B5103">
        <w:trPr>
          <w:tblHeader/>
          <w:jc w:val="center"/>
        </w:trPr>
        <w:tc>
          <w:tcPr>
            <w:tcW w:w="7797" w:type="dxa"/>
            <w:vAlign w:val="center"/>
          </w:tcPr>
          <w:p w14:paraId="4597B794" w14:textId="77777777" w:rsidR="007B5103" w:rsidRPr="008C1ACA" w:rsidRDefault="007B5103" w:rsidP="007B5103">
            <w:pPr>
              <w:pStyle w:val="Zhlavtabulky2"/>
            </w:pPr>
            <w:r w:rsidRPr="008C1ACA">
              <w:t>Krajský plán odpadového hospodářství hl. m. Prahy 2016-2025 (2015)</w:t>
            </w:r>
          </w:p>
        </w:tc>
        <w:tc>
          <w:tcPr>
            <w:tcW w:w="1270" w:type="dxa"/>
            <w:vAlign w:val="center"/>
          </w:tcPr>
          <w:p w14:paraId="686A94E3" w14:textId="77777777" w:rsidR="007B5103" w:rsidRPr="008C1ACA" w:rsidRDefault="007B5103" w:rsidP="007B5103">
            <w:pPr>
              <w:pStyle w:val="Zhlavtabulky2"/>
            </w:pPr>
            <w:r w:rsidRPr="008C1ACA">
              <w:t>Hodnocení vzájemných vazeb</w:t>
            </w:r>
          </w:p>
        </w:tc>
      </w:tr>
      <w:tr w:rsidR="007B5103" w:rsidRPr="008C1ACA" w14:paraId="34029247" w14:textId="77777777" w:rsidTr="007B5103">
        <w:trPr>
          <w:jc w:val="center"/>
        </w:trPr>
        <w:tc>
          <w:tcPr>
            <w:tcW w:w="7797" w:type="dxa"/>
            <w:vAlign w:val="center"/>
          </w:tcPr>
          <w:p w14:paraId="07A374E6" w14:textId="77777777" w:rsidR="007B5103" w:rsidRPr="008C1ACA" w:rsidRDefault="007B5103" w:rsidP="007B5103">
            <w:pPr>
              <w:pStyle w:val="Texttabulky"/>
              <w:rPr>
                <w:szCs w:val="20"/>
              </w:rPr>
            </w:pPr>
            <w:r w:rsidRPr="008C1ACA">
              <w:rPr>
                <w:szCs w:val="20"/>
              </w:rPr>
              <w:t>Koordinovaným a jednotným přístupem vytvořit podmínky k nižší spotřebě primárních zdrojů a postupnému snižování produkce odpadů.</w:t>
            </w:r>
          </w:p>
        </w:tc>
        <w:tc>
          <w:tcPr>
            <w:tcW w:w="1270" w:type="dxa"/>
            <w:vAlign w:val="center"/>
          </w:tcPr>
          <w:p w14:paraId="24C8521B" w14:textId="77777777" w:rsidR="007B5103" w:rsidRPr="008C1ACA" w:rsidRDefault="007B5103" w:rsidP="007B5103">
            <w:pPr>
              <w:pStyle w:val="Texttabulky-sted"/>
            </w:pPr>
            <w:r w:rsidRPr="008C1ACA">
              <w:t>0</w:t>
            </w:r>
          </w:p>
        </w:tc>
      </w:tr>
      <w:tr w:rsidR="007B5103" w:rsidRPr="008C1ACA" w14:paraId="746B8A5B" w14:textId="77777777" w:rsidTr="007B5103">
        <w:trPr>
          <w:jc w:val="center"/>
        </w:trPr>
        <w:tc>
          <w:tcPr>
            <w:tcW w:w="7797" w:type="dxa"/>
            <w:vAlign w:val="center"/>
          </w:tcPr>
          <w:p w14:paraId="61B277AC" w14:textId="77777777" w:rsidR="007B5103" w:rsidRPr="008C1ACA" w:rsidRDefault="007B5103" w:rsidP="007B5103">
            <w:pPr>
              <w:pStyle w:val="Texttabulky"/>
              <w:rPr>
                <w:szCs w:val="20"/>
              </w:rPr>
            </w:pPr>
            <w:r w:rsidRPr="008C1ACA">
              <w:rPr>
                <w:szCs w:val="20"/>
              </w:rPr>
              <w:t>Do roku 2020 zvýšit nejméně na50 % hmotnosti celkovou úroveň přípravy k opětovnému použití a recyklaci alespoň u odpadů z materiálů jako je papír, plast, kov, sklo, pocházejících z domácností, a případně odpady jiného původu, pokud jsou tyto toky odpadů podobné odpadům z domácností.</w:t>
            </w:r>
          </w:p>
        </w:tc>
        <w:tc>
          <w:tcPr>
            <w:tcW w:w="1270" w:type="dxa"/>
            <w:vAlign w:val="center"/>
          </w:tcPr>
          <w:p w14:paraId="16A5DF13" w14:textId="77777777" w:rsidR="007B5103" w:rsidRPr="008C1ACA" w:rsidRDefault="007B5103" w:rsidP="007B5103">
            <w:pPr>
              <w:pStyle w:val="Texttabulky-sted"/>
            </w:pPr>
            <w:r w:rsidRPr="008C1ACA">
              <w:t>0</w:t>
            </w:r>
          </w:p>
        </w:tc>
      </w:tr>
      <w:tr w:rsidR="007B5103" w:rsidRPr="008C1ACA" w14:paraId="0047B2C9" w14:textId="77777777" w:rsidTr="007B5103">
        <w:trPr>
          <w:jc w:val="center"/>
        </w:trPr>
        <w:tc>
          <w:tcPr>
            <w:tcW w:w="7797" w:type="dxa"/>
            <w:vAlign w:val="center"/>
          </w:tcPr>
          <w:p w14:paraId="5CA7B693" w14:textId="77777777" w:rsidR="007B5103" w:rsidRPr="008C1ACA" w:rsidRDefault="007B5103" w:rsidP="007B5103">
            <w:pPr>
              <w:pStyle w:val="Texttabulky"/>
              <w:rPr>
                <w:szCs w:val="20"/>
              </w:rPr>
            </w:pPr>
            <w:r w:rsidRPr="008C1ACA">
              <w:rPr>
                <w:szCs w:val="20"/>
              </w:rPr>
              <w:t>Směsný komunální odpad (po vytřídění materiálově využitelných složek, nebezpečných složek a biologicky rozložitelných odpadů) zejména energeticky využívat v zařízeních k tomu určených v souladu splatnou legislativou.</w:t>
            </w:r>
          </w:p>
        </w:tc>
        <w:tc>
          <w:tcPr>
            <w:tcW w:w="1270" w:type="dxa"/>
            <w:vAlign w:val="center"/>
          </w:tcPr>
          <w:p w14:paraId="29140670" w14:textId="77777777" w:rsidR="007B5103" w:rsidRPr="008C1ACA" w:rsidRDefault="007B5103" w:rsidP="007B5103">
            <w:pPr>
              <w:pStyle w:val="Texttabulky-sted"/>
            </w:pPr>
            <w:r w:rsidRPr="008C1ACA">
              <w:t>0</w:t>
            </w:r>
          </w:p>
        </w:tc>
      </w:tr>
      <w:tr w:rsidR="007B5103" w:rsidRPr="008C1ACA" w14:paraId="086A7421" w14:textId="77777777" w:rsidTr="007B5103">
        <w:trPr>
          <w:jc w:val="center"/>
        </w:trPr>
        <w:tc>
          <w:tcPr>
            <w:tcW w:w="7797" w:type="dxa"/>
            <w:vAlign w:val="center"/>
          </w:tcPr>
          <w:p w14:paraId="59A2700E" w14:textId="77777777" w:rsidR="007B5103" w:rsidRPr="008C1ACA" w:rsidRDefault="007B5103" w:rsidP="007B5103">
            <w:pPr>
              <w:pStyle w:val="Texttabulky"/>
              <w:rPr>
                <w:szCs w:val="20"/>
              </w:rPr>
            </w:pPr>
            <w:r w:rsidRPr="008C1ACA">
              <w:rPr>
                <w:szCs w:val="20"/>
              </w:rPr>
              <w:t>Snížit maximální množství biologicky rozložitelných komunálních odpadů ukládaných na skládky tak, aby podíl této složky činil v roce 2020 nejvíce 35 % hmotnostních z celkového množství biologicky rozložitelných komunálních odpadů vyprodukovaných v roce 1995.</w:t>
            </w:r>
          </w:p>
        </w:tc>
        <w:tc>
          <w:tcPr>
            <w:tcW w:w="1270" w:type="dxa"/>
            <w:vAlign w:val="center"/>
          </w:tcPr>
          <w:p w14:paraId="47B1BB47" w14:textId="77777777" w:rsidR="007B5103" w:rsidRPr="008C1ACA" w:rsidRDefault="007B5103" w:rsidP="007B5103">
            <w:pPr>
              <w:pStyle w:val="Texttabulky-sted"/>
            </w:pPr>
            <w:r w:rsidRPr="008C1ACA">
              <w:t>0</w:t>
            </w:r>
          </w:p>
        </w:tc>
      </w:tr>
      <w:tr w:rsidR="007B5103" w:rsidRPr="008C1ACA" w14:paraId="10753F1E" w14:textId="77777777" w:rsidTr="007B5103">
        <w:trPr>
          <w:jc w:val="center"/>
        </w:trPr>
        <w:tc>
          <w:tcPr>
            <w:tcW w:w="7797" w:type="dxa"/>
            <w:vAlign w:val="center"/>
          </w:tcPr>
          <w:p w14:paraId="76F5C796" w14:textId="77777777" w:rsidR="007B5103" w:rsidRPr="008C1ACA" w:rsidRDefault="007B5103" w:rsidP="007B5103">
            <w:pPr>
              <w:pStyle w:val="Texttabulky"/>
              <w:rPr>
                <w:szCs w:val="20"/>
              </w:rPr>
            </w:pPr>
            <w:r w:rsidRPr="008C1ACA">
              <w:rPr>
                <w:szCs w:val="20"/>
              </w:rPr>
              <w:t>Zvýšit do roku 2020 nejméně na 70 % hmotnosti míru přípravy k opětovnému použití a míru recyklace stavebních a demoličních odpadů a jiných druhů jejich materiálového využití, včetně zásypů, při nichž jsou materiály nahrazeny v souladu splatnou legislativou stavebním a demoličním odpadem kategorie ostatní s výjimkou v přírodě se vyskytujících materiálů uvedených v Katalogu odpadů4pod katalogovým číslem 170504 (zemina a kamení).</w:t>
            </w:r>
          </w:p>
        </w:tc>
        <w:tc>
          <w:tcPr>
            <w:tcW w:w="1270" w:type="dxa"/>
            <w:vAlign w:val="center"/>
          </w:tcPr>
          <w:p w14:paraId="4DF6CF23" w14:textId="77777777" w:rsidR="007B5103" w:rsidRPr="008C1ACA" w:rsidRDefault="007B5103" w:rsidP="007B5103">
            <w:pPr>
              <w:pStyle w:val="Texttabulky-sted"/>
            </w:pPr>
            <w:r w:rsidRPr="008C1ACA">
              <w:t>0</w:t>
            </w:r>
          </w:p>
        </w:tc>
      </w:tr>
      <w:tr w:rsidR="007B5103" w:rsidRPr="008C1ACA" w14:paraId="48A8F822" w14:textId="77777777" w:rsidTr="007B5103">
        <w:trPr>
          <w:jc w:val="center"/>
        </w:trPr>
        <w:tc>
          <w:tcPr>
            <w:tcW w:w="7797" w:type="dxa"/>
            <w:vAlign w:val="center"/>
          </w:tcPr>
          <w:p w14:paraId="7D032DB9" w14:textId="77777777" w:rsidR="007B5103" w:rsidRPr="008C1ACA" w:rsidRDefault="007B5103" w:rsidP="007B5103">
            <w:pPr>
              <w:pStyle w:val="Texttabulky"/>
              <w:rPr>
                <w:szCs w:val="20"/>
              </w:rPr>
            </w:pPr>
            <w:r w:rsidRPr="008C1ACA">
              <w:rPr>
                <w:szCs w:val="20"/>
              </w:rPr>
              <w:t>Nebezpečné odpady</w:t>
            </w:r>
          </w:p>
          <w:p w14:paraId="7DFE0B83" w14:textId="77777777" w:rsidR="007B5103" w:rsidRPr="008C1ACA" w:rsidRDefault="007B5103" w:rsidP="0054610C">
            <w:pPr>
              <w:pStyle w:val="Texttabulky"/>
              <w:numPr>
                <w:ilvl w:val="0"/>
                <w:numId w:val="30"/>
              </w:numPr>
              <w:tabs>
                <w:tab w:val="left" w:pos="851"/>
              </w:tabs>
              <w:rPr>
                <w:szCs w:val="20"/>
              </w:rPr>
            </w:pPr>
            <w:r w:rsidRPr="008C1ACA">
              <w:rPr>
                <w:szCs w:val="20"/>
              </w:rPr>
              <w:t>Snižovat měrnou produkci nebezpečných odpadů.</w:t>
            </w:r>
          </w:p>
          <w:p w14:paraId="160CA3CB" w14:textId="77777777" w:rsidR="007B5103" w:rsidRPr="008C1ACA" w:rsidRDefault="007B5103" w:rsidP="0054610C">
            <w:pPr>
              <w:pStyle w:val="Texttabulky"/>
              <w:numPr>
                <w:ilvl w:val="0"/>
                <w:numId w:val="30"/>
              </w:numPr>
              <w:tabs>
                <w:tab w:val="left" w:pos="851"/>
              </w:tabs>
              <w:rPr>
                <w:szCs w:val="20"/>
              </w:rPr>
            </w:pPr>
            <w:r w:rsidRPr="008C1ACA">
              <w:rPr>
                <w:szCs w:val="20"/>
              </w:rPr>
              <w:t>Zvyšovat podíl materiálově využitých nebezpečných odpadů.</w:t>
            </w:r>
          </w:p>
          <w:p w14:paraId="7DF45851" w14:textId="77777777" w:rsidR="007B5103" w:rsidRPr="008C1ACA" w:rsidRDefault="007B5103" w:rsidP="0054610C">
            <w:pPr>
              <w:pStyle w:val="Texttabulky"/>
              <w:numPr>
                <w:ilvl w:val="0"/>
                <w:numId w:val="30"/>
              </w:numPr>
              <w:tabs>
                <w:tab w:val="left" w:pos="851"/>
              </w:tabs>
              <w:rPr>
                <w:szCs w:val="20"/>
              </w:rPr>
            </w:pPr>
            <w:r w:rsidRPr="008C1ACA">
              <w:rPr>
                <w:szCs w:val="20"/>
              </w:rPr>
              <w:t>Minimalizovat negativní účinky při nakládání s nebezpečnými odpady na lidské zdraví a životní prostředí.</w:t>
            </w:r>
          </w:p>
          <w:p w14:paraId="21ED16C3" w14:textId="77777777" w:rsidR="007B5103" w:rsidRPr="008C1ACA" w:rsidRDefault="007B5103" w:rsidP="0054610C">
            <w:pPr>
              <w:pStyle w:val="Texttabulky"/>
              <w:numPr>
                <w:ilvl w:val="0"/>
                <w:numId w:val="30"/>
              </w:numPr>
              <w:tabs>
                <w:tab w:val="left" w:pos="851"/>
              </w:tabs>
              <w:rPr>
                <w:szCs w:val="20"/>
              </w:rPr>
            </w:pPr>
            <w:r w:rsidRPr="008C1ACA">
              <w:rPr>
                <w:szCs w:val="20"/>
              </w:rPr>
              <w:t>Odstranit staré zátěže, kde se nacházejí nebezpečné odpady.</w:t>
            </w:r>
          </w:p>
        </w:tc>
        <w:tc>
          <w:tcPr>
            <w:tcW w:w="1270" w:type="dxa"/>
            <w:vAlign w:val="center"/>
          </w:tcPr>
          <w:p w14:paraId="1F8EE9B8" w14:textId="77777777" w:rsidR="007B5103" w:rsidRPr="008C1ACA" w:rsidRDefault="007B5103" w:rsidP="007B5103">
            <w:pPr>
              <w:pStyle w:val="Texttabulky-sted"/>
            </w:pPr>
            <w:r w:rsidRPr="008C1ACA">
              <w:t>0</w:t>
            </w:r>
          </w:p>
        </w:tc>
      </w:tr>
    </w:tbl>
    <w:p w14:paraId="15440459" w14:textId="77777777" w:rsidR="007B5103" w:rsidRPr="008C1ACA" w:rsidRDefault="007B5103" w:rsidP="00176981"/>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8C1ACA" w:rsidRPr="008C1ACA" w14:paraId="4E9B98CA" w14:textId="77777777" w:rsidTr="008C1ACA">
        <w:trPr>
          <w:tblHeader/>
          <w:jc w:val="center"/>
        </w:trPr>
        <w:tc>
          <w:tcPr>
            <w:tcW w:w="7797" w:type="dxa"/>
          </w:tcPr>
          <w:p w14:paraId="39E176E0" w14:textId="77777777" w:rsidR="007B5103" w:rsidRPr="008C1ACA" w:rsidRDefault="007B5103" w:rsidP="007B5103">
            <w:pPr>
              <w:pStyle w:val="Zhlavtabulky2"/>
            </w:pPr>
            <w:r w:rsidRPr="008C1ACA">
              <w:t>Prognóza, koncepce a strategie ochrany přírody a krajiny v Praze (2008)</w:t>
            </w:r>
          </w:p>
        </w:tc>
        <w:tc>
          <w:tcPr>
            <w:tcW w:w="1270" w:type="dxa"/>
          </w:tcPr>
          <w:p w14:paraId="199A46D2" w14:textId="77777777" w:rsidR="007B5103" w:rsidRPr="008C1ACA" w:rsidRDefault="007B5103" w:rsidP="007B5103">
            <w:pPr>
              <w:pStyle w:val="Zhlavtabulky2"/>
            </w:pPr>
            <w:r w:rsidRPr="008C1ACA">
              <w:t>Hodnocení vzájemných vazeb</w:t>
            </w:r>
          </w:p>
        </w:tc>
      </w:tr>
      <w:tr w:rsidR="008C1ACA" w:rsidRPr="008C1ACA" w14:paraId="310449CB" w14:textId="77777777" w:rsidTr="008C1ACA">
        <w:trPr>
          <w:jc w:val="center"/>
        </w:trPr>
        <w:tc>
          <w:tcPr>
            <w:tcW w:w="7797" w:type="dxa"/>
          </w:tcPr>
          <w:p w14:paraId="4241678E" w14:textId="77777777" w:rsidR="007B5103" w:rsidRPr="008C1ACA" w:rsidRDefault="007B5103" w:rsidP="007B5103">
            <w:pPr>
              <w:pStyle w:val="Texttabulky"/>
              <w:rPr>
                <w:szCs w:val="20"/>
              </w:rPr>
            </w:pPr>
            <w:r w:rsidRPr="008C1ACA">
              <w:rPr>
                <w:szCs w:val="20"/>
              </w:rPr>
              <w:t>Zajištění funkčnosti ÚSES</w:t>
            </w:r>
          </w:p>
        </w:tc>
        <w:tc>
          <w:tcPr>
            <w:tcW w:w="1270" w:type="dxa"/>
            <w:shd w:val="clear" w:color="auto" w:fill="FFFFFF" w:themeFill="background1"/>
          </w:tcPr>
          <w:p w14:paraId="622E9B2F" w14:textId="33333C6A" w:rsidR="007B5103" w:rsidRPr="008C1ACA" w:rsidRDefault="00052530" w:rsidP="007B5103">
            <w:pPr>
              <w:pStyle w:val="Texttabulky-sted"/>
            </w:pPr>
            <w:r w:rsidRPr="008C1ACA">
              <w:t>0</w:t>
            </w:r>
          </w:p>
        </w:tc>
      </w:tr>
      <w:tr w:rsidR="008C1ACA" w:rsidRPr="008C1ACA" w14:paraId="18BA8A62" w14:textId="77777777" w:rsidTr="008C1ACA">
        <w:trPr>
          <w:jc w:val="center"/>
        </w:trPr>
        <w:tc>
          <w:tcPr>
            <w:tcW w:w="7797" w:type="dxa"/>
          </w:tcPr>
          <w:p w14:paraId="0C8FC3EC" w14:textId="77777777" w:rsidR="007B5103" w:rsidRPr="008C1ACA" w:rsidRDefault="007B5103" w:rsidP="007B5103">
            <w:pPr>
              <w:pStyle w:val="Texttabulky"/>
              <w:rPr>
                <w:szCs w:val="20"/>
              </w:rPr>
            </w:pPr>
            <w:r w:rsidRPr="008C1ACA">
              <w:rPr>
                <w:szCs w:val="20"/>
              </w:rPr>
              <w:t>Snížit devastaci území přírodních parků a zamezit narušení krajinného rázu</w:t>
            </w:r>
          </w:p>
        </w:tc>
        <w:tc>
          <w:tcPr>
            <w:tcW w:w="1270" w:type="dxa"/>
            <w:shd w:val="clear" w:color="auto" w:fill="FFFFFF" w:themeFill="background1"/>
          </w:tcPr>
          <w:p w14:paraId="025BD9AE" w14:textId="77777777" w:rsidR="007B5103" w:rsidRPr="008C1ACA" w:rsidRDefault="007B5103" w:rsidP="007B5103">
            <w:pPr>
              <w:pStyle w:val="Texttabulky-sted"/>
            </w:pPr>
            <w:r w:rsidRPr="008C1ACA">
              <w:t>0</w:t>
            </w:r>
          </w:p>
        </w:tc>
      </w:tr>
      <w:tr w:rsidR="008C1ACA" w:rsidRPr="008C1ACA" w14:paraId="3719DF7F" w14:textId="77777777" w:rsidTr="008C1ACA">
        <w:trPr>
          <w:jc w:val="center"/>
        </w:trPr>
        <w:tc>
          <w:tcPr>
            <w:tcW w:w="7797" w:type="dxa"/>
          </w:tcPr>
          <w:p w14:paraId="475B7E7C" w14:textId="77777777" w:rsidR="007B5103" w:rsidRPr="008C1ACA" w:rsidRDefault="007B5103" w:rsidP="007B5103">
            <w:pPr>
              <w:pStyle w:val="Texttabulky"/>
              <w:rPr>
                <w:szCs w:val="20"/>
              </w:rPr>
            </w:pPr>
            <w:r w:rsidRPr="008C1ACA">
              <w:rPr>
                <w:szCs w:val="20"/>
              </w:rPr>
              <w:t>Zajistit ochranu a management významných krajinných prvků</w:t>
            </w:r>
          </w:p>
        </w:tc>
        <w:tc>
          <w:tcPr>
            <w:tcW w:w="1270" w:type="dxa"/>
            <w:shd w:val="clear" w:color="auto" w:fill="FFFFFF" w:themeFill="background1"/>
          </w:tcPr>
          <w:p w14:paraId="1C104453" w14:textId="7F46DA8C" w:rsidR="007B5103" w:rsidRPr="008C1ACA" w:rsidRDefault="00052530" w:rsidP="007B5103">
            <w:pPr>
              <w:pStyle w:val="Texttabulky-sted"/>
            </w:pPr>
            <w:r w:rsidRPr="008C1ACA">
              <w:t>0</w:t>
            </w:r>
          </w:p>
        </w:tc>
      </w:tr>
      <w:tr w:rsidR="008C1ACA" w:rsidRPr="008C1ACA" w14:paraId="3A241F30" w14:textId="77777777" w:rsidTr="008C1ACA">
        <w:trPr>
          <w:jc w:val="center"/>
        </w:trPr>
        <w:tc>
          <w:tcPr>
            <w:tcW w:w="7797" w:type="dxa"/>
          </w:tcPr>
          <w:p w14:paraId="769FDF94" w14:textId="77777777" w:rsidR="007B5103" w:rsidRPr="008C1ACA" w:rsidRDefault="007B5103" w:rsidP="007B5103">
            <w:pPr>
              <w:pStyle w:val="Texttabulky"/>
              <w:rPr>
                <w:szCs w:val="20"/>
              </w:rPr>
            </w:pPr>
            <w:r w:rsidRPr="008C1ACA">
              <w:rPr>
                <w:szCs w:val="20"/>
              </w:rPr>
              <w:t>Dosáhnout vyššího stupně ochrany přírodovědně hodnotných území a lokalit s bioindikačními druhy</w:t>
            </w:r>
          </w:p>
        </w:tc>
        <w:tc>
          <w:tcPr>
            <w:tcW w:w="1270" w:type="dxa"/>
          </w:tcPr>
          <w:p w14:paraId="6E5125CD" w14:textId="77777777" w:rsidR="007B5103" w:rsidRPr="008C1ACA" w:rsidRDefault="007B5103" w:rsidP="007B5103">
            <w:pPr>
              <w:pStyle w:val="Texttabulky-sted"/>
            </w:pPr>
            <w:r w:rsidRPr="008C1ACA">
              <w:t>0</w:t>
            </w:r>
          </w:p>
        </w:tc>
      </w:tr>
      <w:tr w:rsidR="008C1ACA" w:rsidRPr="008C1ACA" w14:paraId="4F92C17B" w14:textId="77777777" w:rsidTr="008C1ACA">
        <w:trPr>
          <w:jc w:val="center"/>
        </w:trPr>
        <w:tc>
          <w:tcPr>
            <w:tcW w:w="7797" w:type="dxa"/>
          </w:tcPr>
          <w:p w14:paraId="16CD35B4" w14:textId="77777777" w:rsidR="007B5103" w:rsidRPr="008C1ACA" w:rsidRDefault="007B5103" w:rsidP="007B5103">
            <w:pPr>
              <w:pStyle w:val="Texttabulky"/>
              <w:rPr>
                <w:szCs w:val="20"/>
              </w:rPr>
            </w:pPr>
            <w:r w:rsidRPr="008C1ACA">
              <w:rPr>
                <w:szCs w:val="20"/>
              </w:rPr>
              <w:t>Zajištění funkčnosti celoměstského systému zeleně</w:t>
            </w:r>
          </w:p>
        </w:tc>
        <w:tc>
          <w:tcPr>
            <w:tcW w:w="1270" w:type="dxa"/>
            <w:shd w:val="clear" w:color="auto" w:fill="C6D9F1" w:themeFill="text2" w:themeFillTint="33"/>
          </w:tcPr>
          <w:p w14:paraId="5991F5E2" w14:textId="77777777" w:rsidR="007B5103" w:rsidRPr="008C1ACA" w:rsidRDefault="007B5103" w:rsidP="007B5103">
            <w:pPr>
              <w:pStyle w:val="Texttabulky-sted"/>
            </w:pPr>
            <w:r w:rsidRPr="008C1ACA">
              <w:t>2</w:t>
            </w:r>
          </w:p>
        </w:tc>
      </w:tr>
      <w:tr w:rsidR="008C1ACA" w:rsidRPr="008C1ACA" w14:paraId="3725D76C" w14:textId="77777777" w:rsidTr="008C1ACA">
        <w:trPr>
          <w:jc w:val="center"/>
        </w:trPr>
        <w:tc>
          <w:tcPr>
            <w:tcW w:w="7797" w:type="dxa"/>
          </w:tcPr>
          <w:p w14:paraId="4C15787B" w14:textId="77777777" w:rsidR="007B5103" w:rsidRPr="008C1ACA" w:rsidRDefault="007B5103" w:rsidP="007B5103">
            <w:pPr>
              <w:pStyle w:val="Texttabulky"/>
              <w:rPr>
                <w:szCs w:val="20"/>
              </w:rPr>
            </w:pPr>
            <w:r w:rsidRPr="008C1ACA">
              <w:rPr>
                <w:szCs w:val="20"/>
              </w:rPr>
              <w:t>Podpora zeleně v jednotlivých pásmech sídelního útvaru</w:t>
            </w:r>
          </w:p>
        </w:tc>
        <w:tc>
          <w:tcPr>
            <w:tcW w:w="1270" w:type="dxa"/>
            <w:shd w:val="clear" w:color="auto" w:fill="FFFFFF" w:themeFill="background1"/>
          </w:tcPr>
          <w:p w14:paraId="6EBBD6A1" w14:textId="77777777" w:rsidR="007B5103" w:rsidRPr="008C1ACA" w:rsidRDefault="007B5103" w:rsidP="007B5103">
            <w:pPr>
              <w:pStyle w:val="Texttabulky-sted"/>
            </w:pPr>
            <w:r w:rsidRPr="008C1ACA">
              <w:t>0</w:t>
            </w:r>
          </w:p>
        </w:tc>
      </w:tr>
      <w:tr w:rsidR="008C1ACA" w:rsidRPr="008C1ACA" w14:paraId="746A4D2B" w14:textId="77777777" w:rsidTr="008C1ACA">
        <w:trPr>
          <w:jc w:val="center"/>
        </w:trPr>
        <w:tc>
          <w:tcPr>
            <w:tcW w:w="7797" w:type="dxa"/>
          </w:tcPr>
          <w:p w14:paraId="41C62AAB" w14:textId="77777777" w:rsidR="007B5103" w:rsidRPr="008C1ACA" w:rsidRDefault="007B5103" w:rsidP="007B5103">
            <w:pPr>
              <w:pStyle w:val="Texttabulky"/>
              <w:rPr>
                <w:szCs w:val="20"/>
              </w:rPr>
            </w:pPr>
            <w:r w:rsidRPr="008C1ACA">
              <w:rPr>
                <w:szCs w:val="20"/>
              </w:rPr>
              <w:t>Podporovat přírodě blízké přístupy ve vodním hospodářství a ekologizaci správy vodních toků. Zajistit revitalizaci a rehabilitaci vodních toků a jejich území.</w:t>
            </w:r>
          </w:p>
        </w:tc>
        <w:tc>
          <w:tcPr>
            <w:tcW w:w="1270" w:type="dxa"/>
          </w:tcPr>
          <w:p w14:paraId="6A5FB331" w14:textId="77777777" w:rsidR="007B5103" w:rsidRPr="008C1ACA" w:rsidRDefault="007B5103" w:rsidP="007B5103">
            <w:pPr>
              <w:pStyle w:val="Texttabulky-sted"/>
            </w:pPr>
            <w:r w:rsidRPr="008C1ACA">
              <w:t>0</w:t>
            </w:r>
          </w:p>
        </w:tc>
      </w:tr>
      <w:tr w:rsidR="008C1ACA" w:rsidRPr="008C1ACA" w14:paraId="7F5A4E5C" w14:textId="77777777" w:rsidTr="008C1ACA">
        <w:trPr>
          <w:jc w:val="center"/>
        </w:trPr>
        <w:tc>
          <w:tcPr>
            <w:tcW w:w="7797" w:type="dxa"/>
          </w:tcPr>
          <w:p w14:paraId="2D1F59D1" w14:textId="77777777" w:rsidR="007B5103" w:rsidRPr="008C1ACA" w:rsidRDefault="007B5103" w:rsidP="007B5103">
            <w:pPr>
              <w:pStyle w:val="Texttabulky"/>
              <w:rPr>
                <w:szCs w:val="20"/>
              </w:rPr>
            </w:pPr>
            <w:r w:rsidRPr="008C1ACA">
              <w:rPr>
                <w:szCs w:val="20"/>
              </w:rPr>
              <w:t>Posílení retenční schopnosti krajiny</w:t>
            </w:r>
          </w:p>
        </w:tc>
        <w:tc>
          <w:tcPr>
            <w:tcW w:w="1270" w:type="dxa"/>
            <w:shd w:val="clear" w:color="auto" w:fill="EAF1DD" w:themeFill="accent3" w:themeFillTint="33"/>
          </w:tcPr>
          <w:p w14:paraId="26C56FAF" w14:textId="77777777" w:rsidR="007B5103" w:rsidRPr="008C1ACA" w:rsidRDefault="007B5103" w:rsidP="007B5103">
            <w:pPr>
              <w:pStyle w:val="Texttabulky-sted"/>
            </w:pPr>
            <w:r w:rsidRPr="008C1ACA">
              <w:t>1</w:t>
            </w:r>
          </w:p>
        </w:tc>
      </w:tr>
      <w:tr w:rsidR="008C1ACA" w:rsidRPr="008C1ACA" w14:paraId="31A45A74" w14:textId="77777777" w:rsidTr="008C1ACA">
        <w:trPr>
          <w:jc w:val="center"/>
        </w:trPr>
        <w:tc>
          <w:tcPr>
            <w:tcW w:w="7797" w:type="dxa"/>
          </w:tcPr>
          <w:p w14:paraId="467D0BB1" w14:textId="77777777" w:rsidR="007B5103" w:rsidRPr="008C1ACA" w:rsidRDefault="007B5103" w:rsidP="007B5103">
            <w:pPr>
              <w:pStyle w:val="Texttabulky"/>
              <w:rPr>
                <w:szCs w:val="20"/>
              </w:rPr>
            </w:pPr>
            <w:r w:rsidRPr="008C1ACA">
              <w:rPr>
                <w:szCs w:val="20"/>
              </w:rPr>
              <w:t>Využití aktivit v záplavových územích pro funkce ochrany přírody</w:t>
            </w:r>
          </w:p>
        </w:tc>
        <w:tc>
          <w:tcPr>
            <w:tcW w:w="1270" w:type="dxa"/>
          </w:tcPr>
          <w:p w14:paraId="46367146" w14:textId="77777777" w:rsidR="007B5103" w:rsidRPr="008C1ACA" w:rsidRDefault="007B5103" w:rsidP="007B5103">
            <w:pPr>
              <w:pStyle w:val="Texttabulky-sted"/>
            </w:pPr>
            <w:r w:rsidRPr="008C1ACA">
              <w:t>0</w:t>
            </w:r>
          </w:p>
        </w:tc>
      </w:tr>
      <w:tr w:rsidR="008C1ACA" w:rsidRPr="008C1ACA" w14:paraId="6D8B0E62" w14:textId="77777777" w:rsidTr="008C1ACA">
        <w:trPr>
          <w:jc w:val="center"/>
        </w:trPr>
        <w:tc>
          <w:tcPr>
            <w:tcW w:w="7797" w:type="dxa"/>
          </w:tcPr>
          <w:p w14:paraId="092EEDAF" w14:textId="77777777" w:rsidR="007B5103" w:rsidRPr="008C1ACA" w:rsidRDefault="007B5103" w:rsidP="007B5103">
            <w:pPr>
              <w:pStyle w:val="Texttabulky"/>
              <w:rPr>
                <w:szCs w:val="20"/>
              </w:rPr>
            </w:pPr>
            <w:r w:rsidRPr="008C1ACA">
              <w:rPr>
                <w:szCs w:val="20"/>
              </w:rPr>
              <w:t>Pohlížet na přírodu CHKO tak, že tvoří nedílnou součást přírody hlavního města Prahy a navíc důležité biokoridory, propojující přírodu Prahy s přírodou Středočeského kraje</w:t>
            </w:r>
          </w:p>
        </w:tc>
        <w:tc>
          <w:tcPr>
            <w:tcW w:w="1270" w:type="dxa"/>
          </w:tcPr>
          <w:p w14:paraId="6861085F" w14:textId="77777777" w:rsidR="007B5103" w:rsidRPr="008C1ACA" w:rsidRDefault="007B5103" w:rsidP="007B5103">
            <w:pPr>
              <w:pStyle w:val="Texttabulky-sted"/>
            </w:pPr>
            <w:r w:rsidRPr="008C1ACA">
              <w:t>0</w:t>
            </w:r>
          </w:p>
        </w:tc>
      </w:tr>
      <w:tr w:rsidR="008C1ACA" w:rsidRPr="008C1ACA" w14:paraId="2E938EC0" w14:textId="77777777" w:rsidTr="008C1ACA">
        <w:trPr>
          <w:jc w:val="center"/>
        </w:trPr>
        <w:tc>
          <w:tcPr>
            <w:tcW w:w="7797" w:type="dxa"/>
          </w:tcPr>
          <w:p w14:paraId="0AB3B8B2" w14:textId="77777777" w:rsidR="007B5103" w:rsidRPr="008C1ACA" w:rsidRDefault="007B5103" w:rsidP="007B5103">
            <w:pPr>
              <w:pStyle w:val="Texttabulky"/>
              <w:rPr>
                <w:szCs w:val="20"/>
              </w:rPr>
            </w:pPr>
            <w:r w:rsidRPr="008C1ACA">
              <w:rPr>
                <w:szCs w:val="20"/>
              </w:rPr>
              <w:t>Zapojit plochy přírodních parků do velkoplošného typu ochrany přírody a krajiny, zejména v souvislosti s vytvářením stepních porostů, parkových stepí a lesních porostů s přirozenou skladbou dřevin, a využít je tak k prohlubování pestrosti přírody a krajiny v hlavním městě Praze</w:t>
            </w:r>
          </w:p>
        </w:tc>
        <w:tc>
          <w:tcPr>
            <w:tcW w:w="1270" w:type="dxa"/>
            <w:shd w:val="clear" w:color="auto" w:fill="FFFFFF" w:themeFill="background1"/>
          </w:tcPr>
          <w:p w14:paraId="2BC13824" w14:textId="77777777" w:rsidR="007B5103" w:rsidRPr="008C1ACA" w:rsidRDefault="007B5103" w:rsidP="007B5103">
            <w:pPr>
              <w:pStyle w:val="Texttabulky-sted"/>
            </w:pPr>
            <w:r w:rsidRPr="008C1ACA">
              <w:t>0</w:t>
            </w:r>
          </w:p>
        </w:tc>
      </w:tr>
      <w:tr w:rsidR="008C1ACA" w:rsidRPr="008C1ACA" w14:paraId="0D29A018" w14:textId="77777777" w:rsidTr="008C1ACA">
        <w:trPr>
          <w:jc w:val="center"/>
        </w:trPr>
        <w:tc>
          <w:tcPr>
            <w:tcW w:w="7797" w:type="dxa"/>
          </w:tcPr>
          <w:p w14:paraId="6DD83523" w14:textId="77777777" w:rsidR="007B5103" w:rsidRPr="008C1ACA" w:rsidRDefault="007B5103" w:rsidP="007B5103">
            <w:pPr>
              <w:pStyle w:val="Texttabulky"/>
              <w:rPr>
                <w:szCs w:val="20"/>
              </w:rPr>
            </w:pPr>
            <w:r w:rsidRPr="008C1ACA">
              <w:rPr>
                <w:szCs w:val="20"/>
              </w:rPr>
              <w:t>Zachování cenných lokalit neživé i živé přírody v rámci sítě maloplošných zvláště chráněných území a péče o ně</w:t>
            </w:r>
          </w:p>
        </w:tc>
        <w:tc>
          <w:tcPr>
            <w:tcW w:w="1270" w:type="dxa"/>
            <w:shd w:val="clear" w:color="auto" w:fill="FFFFFF" w:themeFill="background1"/>
          </w:tcPr>
          <w:p w14:paraId="1A7B744E" w14:textId="77777777" w:rsidR="007B5103" w:rsidRPr="008C1ACA" w:rsidRDefault="007B5103" w:rsidP="007B5103">
            <w:pPr>
              <w:pStyle w:val="Texttabulky-sted"/>
            </w:pPr>
            <w:r w:rsidRPr="008C1ACA">
              <w:t>0</w:t>
            </w:r>
          </w:p>
        </w:tc>
      </w:tr>
      <w:tr w:rsidR="008C1ACA" w:rsidRPr="008C1ACA" w14:paraId="671CE45B" w14:textId="77777777" w:rsidTr="008C1ACA">
        <w:trPr>
          <w:jc w:val="center"/>
        </w:trPr>
        <w:tc>
          <w:tcPr>
            <w:tcW w:w="7797" w:type="dxa"/>
          </w:tcPr>
          <w:p w14:paraId="10EF5E56" w14:textId="77777777" w:rsidR="007B5103" w:rsidRPr="008C1ACA" w:rsidRDefault="007B5103" w:rsidP="007B5103">
            <w:pPr>
              <w:pStyle w:val="Texttabulky"/>
              <w:rPr>
                <w:szCs w:val="20"/>
              </w:rPr>
            </w:pPr>
            <w:r w:rsidRPr="008C1ACA">
              <w:rPr>
                <w:szCs w:val="20"/>
              </w:rPr>
              <w:t>Pečovat o území NATURA 2000 v hlavním městě Praze, pokrývající evropsky významné lokality živých organismů</w:t>
            </w:r>
          </w:p>
        </w:tc>
        <w:tc>
          <w:tcPr>
            <w:tcW w:w="1270" w:type="dxa"/>
            <w:shd w:val="clear" w:color="auto" w:fill="FFFFFF" w:themeFill="background1"/>
          </w:tcPr>
          <w:p w14:paraId="4A02C3C3" w14:textId="77777777" w:rsidR="007B5103" w:rsidRPr="008C1ACA" w:rsidRDefault="007B5103" w:rsidP="007B5103">
            <w:pPr>
              <w:pStyle w:val="Texttabulky-sted"/>
            </w:pPr>
            <w:r w:rsidRPr="008C1ACA">
              <w:t>0</w:t>
            </w:r>
          </w:p>
        </w:tc>
      </w:tr>
      <w:tr w:rsidR="008C1ACA" w:rsidRPr="008C1ACA" w14:paraId="488D7D9A" w14:textId="77777777" w:rsidTr="008C1ACA">
        <w:trPr>
          <w:jc w:val="center"/>
        </w:trPr>
        <w:tc>
          <w:tcPr>
            <w:tcW w:w="7797" w:type="dxa"/>
          </w:tcPr>
          <w:p w14:paraId="5A717310" w14:textId="77777777" w:rsidR="007B5103" w:rsidRPr="008C1ACA" w:rsidRDefault="007B5103" w:rsidP="007B5103">
            <w:pPr>
              <w:pStyle w:val="Texttabulky"/>
              <w:rPr>
                <w:szCs w:val="20"/>
              </w:rPr>
            </w:pPr>
            <w:r w:rsidRPr="008C1ACA">
              <w:rPr>
                <w:szCs w:val="20"/>
              </w:rPr>
              <w:t>Dlouhodobě zachovat stávající ekosystémovou diverzitu hlavního města Prahy a propagovat Prahu jako město s výjimečnou a výjimečně zachovalou přírodou</w:t>
            </w:r>
          </w:p>
        </w:tc>
        <w:tc>
          <w:tcPr>
            <w:tcW w:w="1270" w:type="dxa"/>
            <w:shd w:val="clear" w:color="auto" w:fill="EAF1DD" w:themeFill="accent3" w:themeFillTint="33"/>
          </w:tcPr>
          <w:p w14:paraId="4D581E41" w14:textId="77777777" w:rsidR="007B5103" w:rsidRPr="008C1ACA" w:rsidRDefault="007B5103" w:rsidP="007B5103">
            <w:pPr>
              <w:pStyle w:val="Texttabulky-sted"/>
            </w:pPr>
            <w:r w:rsidRPr="008C1ACA">
              <w:t>1</w:t>
            </w:r>
          </w:p>
        </w:tc>
      </w:tr>
      <w:tr w:rsidR="008C1ACA" w:rsidRPr="008C1ACA" w14:paraId="2827EF59" w14:textId="77777777" w:rsidTr="008C1ACA">
        <w:trPr>
          <w:jc w:val="center"/>
        </w:trPr>
        <w:tc>
          <w:tcPr>
            <w:tcW w:w="7797" w:type="dxa"/>
          </w:tcPr>
          <w:p w14:paraId="77185C8D" w14:textId="77777777" w:rsidR="007B5103" w:rsidRPr="008C1ACA" w:rsidRDefault="007B5103" w:rsidP="007B5103">
            <w:pPr>
              <w:pStyle w:val="Texttabulky"/>
              <w:rPr>
                <w:szCs w:val="20"/>
              </w:rPr>
            </w:pPr>
            <w:r w:rsidRPr="008C1ACA">
              <w:rPr>
                <w:szCs w:val="20"/>
              </w:rPr>
              <w:t>Udržet i do budoucna vysokou biodiverzitu druhů živých organismů v hlavním městě Praze; zvláštní pozornost věnovat pak druhům organismů zvláště chráněných podle zákona č. 114/92 Sb., zaznamenaných v tzv. Červené knize, ohrožených a endemitů</w:t>
            </w:r>
          </w:p>
        </w:tc>
        <w:tc>
          <w:tcPr>
            <w:tcW w:w="1270" w:type="dxa"/>
            <w:shd w:val="clear" w:color="auto" w:fill="FFFFFF" w:themeFill="background1"/>
          </w:tcPr>
          <w:p w14:paraId="7CA384BB" w14:textId="77777777" w:rsidR="007B5103" w:rsidRPr="008C1ACA" w:rsidRDefault="007B5103" w:rsidP="007B5103">
            <w:pPr>
              <w:pStyle w:val="Texttabulky-sted"/>
            </w:pPr>
            <w:r w:rsidRPr="008C1ACA">
              <w:t>0</w:t>
            </w:r>
          </w:p>
        </w:tc>
      </w:tr>
      <w:tr w:rsidR="008C1ACA" w:rsidRPr="008C1ACA" w14:paraId="3C92C2FA" w14:textId="77777777" w:rsidTr="008C1ACA">
        <w:trPr>
          <w:jc w:val="center"/>
        </w:trPr>
        <w:tc>
          <w:tcPr>
            <w:tcW w:w="7797" w:type="dxa"/>
          </w:tcPr>
          <w:p w14:paraId="1F15F516" w14:textId="77777777" w:rsidR="007B5103" w:rsidRPr="008C1ACA" w:rsidRDefault="007B5103" w:rsidP="007B5103">
            <w:pPr>
              <w:pStyle w:val="Texttabulky"/>
              <w:rPr>
                <w:szCs w:val="20"/>
              </w:rPr>
            </w:pPr>
            <w:r w:rsidRPr="008C1ACA">
              <w:rPr>
                <w:szCs w:val="20"/>
              </w:rPr>
              <w:t>Potlačování všech typů invazních druhů organismů v hlavním městě Praze</w:t>
            </w:r>
          </w:p>
        </w:tc>
        <w:tc>
          <w:tcPr>
            <w:tcW w:w="1270" w:type="dxa"/>
          </w:tcPr>
          <w:p w14:paraId="286818F9" w14:textId="77777777" w:rsidR="007B5103" w:rsidRPr="008C1ACA" w:rsidRDefault="007B5103" w:rsidP="007B5103">
            <w:pPr>
              <w:pStyle w:val="Texttabulky-sted"/>
            </w:pPr>
            <w:r w:rsidRPr="008C1ACA">
              <w:t>0</w:t>
            </w:r>
          </w:p>
        </w:tc>
      </w:tr>
      <w:tr w:rsidR="008C1ACA" w:rsidRPr="008C1ACA" w14:paraId="77E01253" w14:textId="77777777" w:rsidTr="008C1ACA">
        <w:trPr>
          <w:jc w:val="center"/>
        </w:trPr>
        <w:tc>
          <w:tcPr>
            <w:tcW w:w="7797" w:type="dxa"/>
          </w:tcPr>
          <w:p w14:paraId="654EC556" w14:textId="77777777" w:rsidR="007B5103" w:rsidRPr="008C1ACA" w:rsidRDefault="007B5103" w:rsidP="007B5103">
            <w:pPr>
              <w:pStyle w:val="Texttabulky"/>
              <w:rPr>
                <w:szCs w:val="20"/>
              </w:rPr>
            </w:pPr>
            <w:r w:rsidRPr="008C1ACA">
              <w:rPr>
                <w:szCs w:val="20"/>
              </w:rPr>
              <w:t>Šetrné využívání ložisek nerostných surovin jako neobnovitelného zdroje v souladu s principy ochrany přírody a krajiny</w:t>
            </w:r>
          </w:p>
        </w:tc>
        <w:tc>
          <w:tcPr>
            <w:tcW w:w="1270" w:type="dxa"/>
          </w:tcPr>
          <w:p w14:paraId="19F57040" w14:textId="77777777" w:rsidR="007B5103" w:rsidRPr="008C1ACA" w:rsidRDefault="007B5103" w:rsidP="007B5103">
            <w:pPr>
              <w:pStyle w:val="Texttabulky-sted"/>
            </w:pPr>
            <w:r w:rsidRPr="008C1ACA">
              <w:t>0</w:t>
            </w:r>
          </w:p>
        </w:tc>
      </w:tr>
      <w:tr w:rsidR="008C1ACA" w:rsidRPr="008C1ACA" w14:paraId="17A600FA" w14:textId="77777777" w:rsidTr="008C1ACA">
        <w:trPr>
          <w:jc w:val="center"/>
        </w:trPr>
        <w:tc>
          <w:tcPr>
            <w:tcW w:w="7797" w:type="dxa"/>
          </w:tcPr>
          <w:p w14:paraId="6A2BFA81" w14:textId="77777777" w:rsidR="007B5103" w:rsidRPr="008C1ACA" w:rsidRDefault="007B5103" w:rsidP="007B5103">
            <w:pPr>
              <w:pStyle w:val="Texttabulky"/>
              <w:rPr>
                <w:szCs w:val="20"/>
              </w:rPr>
            </w:pPr>
            <w:r w:rsidRPr="008C1ACA">
              <w:rPr>
                <w:szCs w:val="20"/>
              </w:rPr>
              <w:t>Revitalizace opuštěných těžeben při zohlednění aktuálního geologického fenoménu (zachování cenných profilů či nalezišť minerálů či zkamenělin) a biotopů rostlin a živočichů</w:t>
            </w:r>
          </w:p>
        </w:tc>
        <w:tc>
          <w:tcPr>
            <w:tcW w:w="1270" w:type="dxa"/>
          </w:tcPr>
          <w:p w14:paraId="3436068C" w14:textId="77777777" w:rsidR="007B5103" w:rsidRPr="008C1ACA" w:rsidRDefault="007B5103" w:rsidP="007B5103">
            <w:pPr>
              <w:pStyle w:val="Texttabulky-sted"/>
            </w:pPr>
            <w:r w:rsidRPr="008C1ACA">
              <w:t>0</w:t>
            </w:r>
          </w:p>
        </w:tc>
      </w:tr>
    </w:tbl>
    <w:p w14:paraId="568041AC" w14:textId="77777777" w:rsidR="007B5103" w:rsidRPr="008C1ACA" w:rsidRDefault="007B5103" w:rsidP="00176981"/>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0"/>
        <w:gridCol w:w="1265"/>
      </w:tblGrid>
      <w:tr w:rsidR="008C1ACA" w:rsidRPr="008C1ACA" w14:paraId="7381E5DE" w14:textId="77777777" w:rsidTr="007B5103">
        <w:trPr>
          <w:tblHeader/>
          <w:jc w:val="center"/>
        </w:trPr>
        <w:tc>
          <w:tcPr>
            <w:tcW w:w="4302" w:type="pct"/>
            <w:vAlign w:val="center"/>
          </w:tcPr>
          <w:p w14:paraId="5034EC6F" w14:textId="77777777" w:rsidR="007B5103" w:rsidRPr="008C1ACA" w:rsidRDefault="007B5103" w:rsidP="007B5103">
            <w:pPr>
              <w:pStyle w:val="Zhlavtabulky2"/>
            </w:pPr>
            <w:r w:rsidRPr="008C1ACA">
              <w:t>Koncepce péče o zeleň v hl. m. Praze (2010)</w:t>
            </w:r>
          </w:p>
        </w:tc>
        <w:tc>
          <w:tcPr>
            <w:tcW w:w="698" w:type="pct"/>
            <w:vAlign w:val="center"/>
          </w:tcPr>
          <w:p w14:paraId="195F2E5A" w14:textId="77777777" w:rsidR="007B5103" w:rsidRPr="008C1ACA" w:rsidRDefault="007B5103" w:rsidP="007B5103">
            <w:pPr>
              <w:pStyle w:val="Zhlavtabulky2"/>
            </w:pPr>
            <w:r w:rsidRPr="008C1ACA">
              <w:t>Hodnocení vzájemných vazeb</w:t>
            </w:r>
          </w:p>
        </w:tc>
      </w:tr>
      <w:tr w:rsidR="008C1ACA" w:rsidRPr="008C1ACA" w14:paraId="4CA19964" w14:textId="77777777" w:rsidTr="007B5103">
        <w:trPr>
          <w:jc w:val="center"/>
        </w:trPr>
        <w:tc>
          <w:tcPr>
            <w:tcW w:w="4302" w:type="pct"/>
            <w:vAlign w:val="center"/>
          </w:tcPr>
          <w:p w14:paraId="595C782C" w14:textId="77777777" w:rsidR="007B5103" w:rsidRPr="008C1ACA" w:rsidRDefault="007B5103" w:rsidP="007B5103">
            <w:pPr>
              <w:pStyle w:val="Texttabulky"/>
              <w:rPr>
                <w:szCs w:val="20"/>
              </w:rPr>
            </w:pPr>
            <w:r w:rsidRPr="008C1ACA">
              <w:rPr>
                <w:szCs w:val="20"/>
              </w:rPr>
              <w:t>Podporovat doplňování stávajících neúplných stromořadí v souladu s vhodnou stávající druhovou skladbou, nepřipustit likvidaci starých stromořadí bez jejich postupné obnovy a náhrady</w:t>
            </w:r>
          </w:p>
        </w:tc>
        <w:tc>
          <w:tcPr>
            <w:tcW w:w="698" w:type="pct"/>
            <w:shd w:val="clear" w:color="auto" w:fill="auto"/>
            <w:vAlign w:val="center"/>
          </w:tcPr>
          <w:p w14:paraId="4B7B1A02" w14:textId="77777777" w:rsidR="007B5103" w:rsidRPr="008C1ACA" w:rsidRDefault="007B5103" w:rsidP="007B5103">
            <w:pPr>
              <w:pStyle w:val="Texttabulky-sted"/>
            </w:pPr>
            <w:r w:rsidRPr="008C1ACA">
              <w:t>0</w:t>
            </w:r>
          </w:p>
        </w:tc>
      </w:tr>
      <w:tr w:rsidR="008C1ACA" w:rsidRPr="008C1ACA" w14:paraId="4450F0AA" w14:textId="77777777" w:rsidTr="007B5103">
        <w:trPr>
          <w:jc w:val="center"/>
        </w:trPr>
        <w:tc>
          <w:tcPr>
            <w:tcW w:w="4302" w:type="pct"/>
            <w:vAlign w:val="center"/>
          </w:tcPr>
          <w:p w14:paraId="6E8662EC" w14:textId="77777777" w:rsidR="007B5103" w:rsidRPr="008C1ACA" w:rsidRDefault="007B5103" w:rsidP="007B5103">
            <w:pPr>
              <w:pStyle w:val="Texttabulky"/>
              <w:rPr>
                <w:szCs w:val="20"/>
              </w:rPr>
            </w:pPr>
            <w:r w:rsidRPr="008C1ACA">
              <w:rPr>
                <w:szCs w:val="20"/>
              </w:rPr>
              <w:t>Ve vhodných místech odborně vytipovat a navrhnout soustavu nových stromořadí ze stromů odpovídajících šířce uličního prostoru. Není-li z prostorového či funkčního hlediska možno provést výsadbu v zelených pásech, pak podporovat výsadbu stromů ve zpevněném a pro vodu propustném povrchu.</w:t>
            </w:r>
          </w:p>
        </w:tc>
        <w:tc>
          <w:tcPr>
            <w:tcW w:w="698" w:type="pct"/>
            <w:vAlign w:val="center"/>
          </w:tcPr>
          <w:p w14:paraId="348DF085" w14:textId="77777777" w:rsidR="007B5103" w:rsidRPr="008C1ACA" w:rsidRDefault="007B5103" w:rsidP="007B5103">
            <w:pPr>
              <w:pStyle w:val="Texttabulky-sted"/>
            </w:pPr>
            <w:r w:rsidRPr="008C1ACA">
              <w:t>0</w:t>
            </w:r>
          </w:p>
        </w:tc>
      </w:tr>
      <w:tr w:rsidR="008C1ACA" w:rsidRPr="008C1ACA" w14:paraId="0CCA002F" w14:textId="77777777" w:rsidTr="007B5103">
        <w:trPr>
          <w:jc w:val="center"/>
        </w:trPr>
        <w:tc>
          <w:tcPr>
            <w:tcW w:w="4302" w:type="pct"/>
            <w:vAlign w:val="center"/>
          </w:tcPr>
          <w:p w14:paraId="702D7522" w14:textId="77777777" w:rsidR="007B5103" w:rsidRPr="008C1ACA" w:rsidRDefault="007B5103" w:rsidP="007B5103">
            <w:pPr>
              <w:pStyle w:val="Texttabulky"/>
              <w:rPr>
                <w:szCs w:val="20"/>
              </w:rPr>
            </w:pPr>
            <w:r w:rsidRPr="008C1ACA">
              <w:rPr>
                <w:szCs w:val="20"/>
              </w:rPr>
              <w:t>Realizovat rehabilitaci veřejných prostorů v souladu s respektováním provozních a sociálních potřeb, ekologických a kulturně-historických kritérií (např. vytipovat vhodné plochy menšího rozsahu pro zřízení mikroparků, podporovat zvýšení kvality ploch ve vnitroblocích městské zástavby např. zachováním kvalitní a perspektivní vzrostlé zeleně a její obnovy apod.)</w:t>
            </w:r>
          </w:p>
        </w:tc>
        <w:tc>
          <w:tcPr>
            <w:tcW w:w="698" w:type="pct"/>
            <w:vAlign w:val="center"/>
          </w:tcPr>
          <w:p w14:paraId="1AF38F37" w14:textId="77777777" w:rsidR="007B5103" w:rsidRPr="008C1ACA" w:rsidRDefault="007B5103" w:rsidP="007B5103">
            <w:pPr>
              <w:pStyle w:val="Texttabulky-sted"/>
            </w:pPr>
            <w:r w:rsidRPr="008C1ACA">
              <w:t>0</w:t>
            </w:r>
          </w:p>
        </w:tc>
      </w:tr>
      <w:tr w:rsidR="008C1ACA" w:rsidRPr="008C1ACA" w14:paraId="5D5504E8" w14:textId="77777777" w:rsidTr="007B5103">
        <w:trPr>
          <w:jc w:val="center"/>
        </w:trPr>
        <w:tc>
          <w:tcPr>
            <w:tcW w:w="4302" w:type="pct"/>
            <w:vAlign w:val="center"/>
          </w:tcPr>
          <w:p w14:paraId="3C75BE53" w14:textId="77777777" w:rsidR="007B5103" w:rsidRPr="008C1ACA" w:rsidRDefault="007B5103" w:rsidP="007B5103">
            <w:pPr>
              <w:pStyle w:val="Texttabulky"/>
              <w:rPr>
                <w:szCs w:val="20"/>
              </w:rPr>
            </w:pPr>
            <w:r w:rsidRPr="008C1ACA">
              <w:rPr>
                <w:szCs w:val="20"/>
              </w:rPr>
              <w:t>Doplňování interakčních prvků ÚSES, zejména biokoridorů podél vodotečí.</w:t>
            </w:r>
          </w:p>
        </w:tc>
        <w:tc>
          <w:tcPr>
            <w:tcW w:w="698" w:type="pct"/>
            <w:shd w:val="clear" w:color="auto" w:fill="auto"/>
            <w:vAlign w:val="center"/>
          </w:tcPr>
          <w:p w14:paraId="0C135949" w14:textId="77777777" w:rsidR="007B5103" w:rsidRPr="008C1ACA" w:rsidRDefault="007B5103" w:rsidP="007B5103">
            <w:pPr>
              <w:pStyle w:val="Texttabulky-sted"/>
            </w:pPr>
            <w:r w:rsidRPr="008C1ACA">
              <w:t>0</w:t>
            </w:r>
          </w:p>
        </w:tc>
      </w:tr>
      <w:tr w:rsidR="008C1ACA" w:rsidRPr="008C1ACA" w14:paraId="45F020D2" w14:textId="77777777" w:rsidTr="007B5103">
        <w:trPr>
          <w:jc w:val="center"/>
        </w:trPr>
        <w:tc>
          <w:tcPr>
            <w:tcW w:w="4302" w:type="pct"/>
            <w:vAlign w:val="center"/>
          </w:tcPr>
          <w:p w14:paraId="21AA2BBF" w14:textId="77777777" w:rsidR="007B5103" w:rsidRPr="008C1ACA" w:rsidRDefault="007B5103" w:rsidP="007B5103">
            <w:pPr>
              <w:pStyle w:val="Texttabulky"/>
              <w:rPr>
                <w:szCs w:val="20"/>
              </w:rPr>
            </w:pPr>
            <w:r w:rsidRPr="008C1ACA">
              <w:rPr>
                <w:szCs w:val="20"/>
              </w:rPr>
              <w:t>Podporování trendu zmenšování ploch orné půdy a jejich přeměnu v jiné kultury a zelené plochy (změnou na lesní porosty, trvalé travní porosty s rozptýlenou vegetací, vodní plochy), omezování trendu zmenšování orné půdy zástavbou.</w:t>
            </w:r>
          </w:p>
        </w:tc>
        <w:tc>
          <w:tcPr>
            <w:tcW w:w="698" w:type="pct"/>
            <w:vAlign w:val="center"/>
          </w:tcPr>
          <w:p w14:paraId="185D14B5" w14:textId="77777777" w:rsidR="007B5103" w:rsidRPr="008C1ACA" w:rsidRDefault="007B5103" w:rsidP="007B5103">
            <w:pPr>
              <w:pStyle w:val="Texttabulky-sted"/>
            </w:pPr>
            <w:r w:rsidRPr="008C1ACA">
              <w:t>0</w:t>
            </w:r>
          </w:p>
        </w:tc>
      </w:tr>
      <w:tr w:rsidR="008C1ACA" w:rsidRPr="008C1ACA" w14:paraId="55CCE1B5" w14:textId="77777777" w:rsidTr="007B5103">
        <w:trPr>
          <w:jc w:val="center"/>
        </w:trPr>
        <w:tc>
          <w:tcPr>
            <w:tcW w:w="4302" w:type="pct"/>
            <w:vAlign w:val="center"/>
          </w:tcPr>
          <w:p w14:paraId="2827F38E" w14:textId="77777777" w:rsidR="007B5103" w:rsidRPr="008C1ACA" w:rsidRDefault="007B5103" w:rsidP="007B5103">
            <w:pPr>
              <w:pStyle w:val="Texttabulky"/>
              <w:rPr>
                <w:szCs w:val="20"/>
              </w:rPr>
            </w:pPr>
            <w:r w:rsidRPr="008C1ACA">
              <w:rPr>
                <w:szCs w:val="20"/>
              </w:rPr>
              <w:t>Pro začlenění zamýšlených a nově realizovaných ploch zeleně ve městě se doporučuje požadovat po investorech staveb na nově navržené plochy zeleně již ve stádiu projektové přípravy zpracovat plán péče včetně vyčíslení finanční nákladovosti údržby vznikajících ploch a především předjednat budoucího správce a vlastníka zeleně.</w:t>
            </w:r>
          </w:p>
        </w:tc>
        <w:tc>
          <w:tcPr>
            <w:tcW w:w="698" w:type="pct"/>
            <w:shd w:val="clear" w:color="auto" w:fill="FFFFFF" w:themeFill="background1"/>
            <w:vAlign w:val="center"/>
          </w:tcPr>
          <w:p w14:paraId="1FB74B35" w14:textId="77777777" w:rsidR="007B5103" w:rsidRPr="008C1ACA" w:rsidRDefault="007B5103" w:rsidP="007B5103">
            <w:pPr>
              <w:pStyle w:val="Texttabulky-sted"/>
            </w:pPr>
            <w:r w:rsidRPr="008C1ACA">
              <w:t>0</w:t>
            </w:r>
          </w:p>
        </w:tc>
      </w:tr>
      <w:tr w:rsidR="008C1ACA" w:rsidRPr="008C1ACA" w14:paraId="332C50C7" w14:textId="77777777" w:rsidTr="007B5103">
        <w:trPr>
          <w:jc w:val="center"/>
        </w:trPr>
        <w:tc>
          <w:tcPr>
            <w:tcW w:w="4302" w:type="pct"/>
            <w:vAlign w:val="center"/>
          </w:tcPr>
          <w:p w14:paraId="2FFBB219" w14:textId="77777777" w:rsidR="007B5103" w:rsidRPr="008C1ACA" w:rsidRDefault="007B5103" w:rsidP="007B5103">
            <w:pPr>
              <w:pStyle w:val="Texttabulky"/>
              <w:rPr>
                <w:szCs w:val="20"/>
              </w:rPr>
            </w:pPr>
            <w:r w:rsidRPr="008C1ACA">
              <w:rPr>
                <w:szCs w:val="20"/>
              </w:rPr>
              <w:t>V novém UP hlavního města Prahy by se nadále mělo pokračovat ve vytipovávání a vymezování území pro nové rozvojové plochy s krajinnou a lesní zelení. Je nutné, aby krajinná a lesní zeleň celopražského významu (I. kategorie) v rozvojových plochách zůstala ve vlastnictví hlavního města Prahy</w:t>
            </w:r>
          </w:p>
        </w:tc>
        <w:tc>
          <w:tcPr>
            <w:tcW w:w="698" w:type="pct"/>
            <w:vAlign w:val="center"/>
          </w:tcPr>
          <w:p w14:paraId="65EC3EA6" w14:textId="77777777" w:rsidR="007B5103" w:rsidRPr="008C1ACA" w:rsidRDefault="007B5103" w:rsidP="007B5103">
            <w:pPr>
              <w:pStyle w:val="Texttabulky-sted"/>
            </w:pPr>
            <w:r w:rsidRPr="008C1ACA">
              <w:t>0</w:t>
            </w:r>
          </w:p>
        </w:tc>
      </w:tr>
      <w:tr w:rsidR="008C1ACA" w:rsidRPr="008C1ACA" w14:paraId="5ED3F156" w14:textId="77777777" w:rsidTr="007B5103">
        <w:trPr>
          <w:jc w:val="center"/>
        </w:trPr>
        <w:tc>
          <w:tcPr>
            <w:tcW w:w="4302" w:type="pct"/>
            <w:vAlign w:val="center"/>
          </w:tcPr>
          <w:p w14:paraId="4623C067" w14:textId="77777777" w:rsidR="007B5103" w:rsidRPr="008C1ACA" w:rsidRDefault="007B5103" w:rsidP="007B5103">
            <w:pPr>
              <w:pStyle w:val="Texttabulky"/>
              <w:rPr>
                <w:szCs w:val="20"/>
              </w:rPr>
            </w:pPr>
            <w:r w:rsidRPr="008C1ACA">
              <w:rPr>
                <w:szCs w:val="20"/>
              </w:rPr>
              <w:t>Při přípravě nového ÚP se doporučuje, aby území vyčleněná pro ÚSES byla zohledněna jako veřejně prospěšná opatření</w:t>
            </w:r>
          </w:p>
        </w:tc>
        <w:tc>
          <w:tcPr>
            <w:tcW w:w="698" w:type="pct"/>
            <w:shd w:val="clear" w:color="auto" w:fill="auto"/>
            <w:vAlign w:val="center"/>
          </w:tcPr>
          <w:p w14:paraId="64990EA6" w14:textId="77777777" w:rsidR="007B5103" w:rsidRPr="008C1ACA" w:rsidRDefault="007B5103" w:rsidP="007B5103">
            <w:pPr>
              <w:pStyle w:val="Texttabulky-sted"/>
            </w:pPr>
            <w:r w:rsidRPr="008C1ACA">
              <w:t>0</w:t>
            </w:r>
          </w:p>
        </w:tc>
      </w:tr>
      <w:tr w:rsidR="008C1ACA" w:rsidRPr="008C1ACA" w14:paraId="2A7AFE26" w14:textId="77777777" w:rsidTr="007B5103">
        <w:trPr>
          <w:jc w:val="center"/>
        </w:trPr>
        <w:tc>
          <w:tcPr>
            <w:tcW w:w="4302" w:type="pct"/>
            <w:vAlign w:val="center"/>
          </w:tcPr>
          <w:p w14:paraId="03DE53D3" w14:textId="77777777" w:rsidR="007B5103" w:rsidRPr="008C1ACA" w:rsidRDefault="007B5103" w:rsidP="007B5103">
            <w:pPr>
              <w:pStyle w:val="Texttabulky"/>
              <w:rPr>
                <w:szCs w:val="20"/>
              </w:rPr>
            </w:pPr>
            <w:r w:rsidRPr="008C1ACA">
              <w:rPr>
                <w:szCs w:val="20"/>
              </w:rPr>
              <w:t>Do strategických plánů a územně plánovacích dokumentací je třeba zahrnout vytváření podmínek pro realizaci ÚSES formou zajištění nových pozemků.</w:t>
            </w:r>
          </w:p>
        </w:tc>
        <w:tc>
          <w:tcPr>
            <w:tcW w:w="698" w:type="pct"/>
            <w:shd w:val="clear" w:color="auto" w:fill="auto"/>
            <w:vAlign w:val="center"/>
          </w:tcPr>
          <w:p w14:paraId="0342887E" w14:textId="77777777" w:rsidR="007B5103" w:rsidRPr="008C1ACA" w:rsidRDefault="007B5103" w:rsidP="007B5103">
            <w:pPr>
              <w:pStyle w:val="Texttabulky-sted"/>
            </w:pPr>
            <w:r w:rsidRPr="008C1ACA">
              <w:t>0</w:t>
            </w:r>
          </w:p>
        </w:tc>
      </w:tr>
      <w:tr w:rsidR="008C1ACA" w:rsidRPr="008C1ACA" w14:paraId="27346895" w14:textId="77777777" w:rsidTr="007B5103">
        <w:trPr>
          <w:jc w:val="center"/>
        </w:trPr>
        <w:tc>
          <w:tcPr>
            <w:tcW w:w="4302" w:type="pct"/>
            <w:vAlign w:val="center"/>
          </w:tcPr>
          <w:p w14:paraId="4B74D05F" w14:textId="77777777" w:rsidR="007B5103" w:rsidRPr="008C1ACA" w:rsidRDefault="007B5103" w:rsidP="007B5103">
            <w:pPr>
              <w:pStyle w:val="Texttabulky"/>
              <w:rPr>
                <w:szCs w:val="20"/>
              </w:rPr>
            </w:pPr>
            <w:r w:rsidRPr="008C1ACA">
              <w:rPr>
                <w:szCs w:val="20"/>
              </w:rPr>
              <w:t>V rámci projektových dokumentací je třeba upřesňovat hranice prvků ÚSES do úrovně plánu ÚSES dle konkrétních podmínek stanoviště</w:t>
            </w:r>
          </w:p>
        </w:tc>
        <w:tc>
          <w:tcPr>
            <w:tcW w:w="698" w:type="pct"/>
            <w:vAlign w:val="center"/>
          </w:tcPr>
          <w:p w14:paraId="5B6AB1D0" w14:textId="77777777" w:rsidR="007B5103" w:rsidRPr="008C1ACA" w:rsidRDefault="007B5103" w:rsidP="007B5103">
            <w:pPr>
              <w:pStyle w:val="Texttabulky-sted"/>
            </w:pPr>
            <w:r w:rsidRPr="008C1ACA">
              <w:t>0</w:t>
            </w:r>
          </w:p>
        </w:tc>
      </w:tr>
      <w:tr w:rsidR="008C1ACA" w:rsidRPr="008C1ACA" w14:paraId="09B50BA2" w14:textId="77777777" w:rsidTr="007B5103">
        <w:trPr>
          <w:jc w:val="center"/>
        </w:trPr>
        <w:tc>
          <w:tcPr>
            <w:tcW w:w="4302" w:type="pct"/>
            <w:vAlign w:val="center"/>
          </w:tcPr>
          <w:p w14:paraId="209CE4D0" w14:textId="77777777" w:rsidR="007B5103" w:rsidRPr="008C1ACA" w:rsidRDefault="007B5103" w:rsidP="007B5103">
            <w:pPr>
              <w:pStyle w:val="Texttabulky"/>
              <w:rPr>
                <w:szCs w:val="20"/>
              </w:rPr>
            </w:pPr>
            <w:r w:rsidRPr="008C1ACA">
              <w:rPr>
                <w:szCs w:val="20"/>
              </w:rPr>
              <w:t>Nelze připustit zmenšování ploch prvků ÚSES pod rozsah vymezený v ÚP a pod prostorové parametry vyplývající z příslušné Metodiky. Zejména ve vnějším pásmu města je třeba iniciovat změny návrhu vymezení ÚSES ve prospěch rozšíření ploch pro realizaci ÚSES. Na těchto plochách lze vhodně využít institutu náhradních výsadeb dle zák. č. 114/1992 Sb., o ochraně přírody a krajiny. Pro zajištění funkčnosti ÚSES doporučujeme, aby byla v plném rozsahu respektována a realizována opatření, navržená v materiálu Prognóza, koncepce a strategie ochrany přírody a krajiny v Praze z 4/2000.</w:t>
            </w:r>
          </w:p>
        </w:tc>
        <w:tc>
          <w:tcPr>
            <w:tcW w:w="698" w:type="pct"/>
            <w:shd w:val="clear" w:color="auto" w:fill="FFFFFF" w:themeFill="background1"/>
            <w:vAlign w:val="center"/>
          </w:tcPr>
          <w:p w14:paraId="3E02BA62" w14:textId="77777777" w:rsidR="007B5103" w:rsidRPr="008C1ACA" w:rsidRDefault="007B5103" w:rsidP="007B5103">
            <w:pPr>
              <w:pStyle w:val="Texttabulky-sted"/>
            </w:pPr>
            <w:r w:rsidRPr="008C1ACA">
              <w:t>0</w:t>
            </w:r>
          </w:p>
        </w:tc>
      </w:tr>
    </w:tbl>
    <w:p w14:paraId="018C0B04" w14:textId="77777777" w:rsidR="007B5103" w:rsidRPr="008C1ACA" w:rsidRDefault="007B5103" w:rsidP="00176981"/>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2"/>
        <w:gridCol w:w="1265"/>
      </w:tblGrid>
      <w:tr w:rsidR="007B5103" w:rsidRPr="008C1ACA" w14:paraId="3348B5B5" w14:textId="77777777" w:rsidTr="007B5103">
        <w:trPr>
          <w:tblHeader/>
        </w:trPr>
        <w:tc>
          <w:tcPr>
            <w:tcW w:w="7802" w:type="dxa"/>
            <w:vAlign w:val="center"/>
          </w:tcPr>
          <w:p w14:paraId="748F3EAA" w14:textId="77777777" w:rsidR="007B5103" w:rsidRPr="008C1ACA" w:rsidRDefault="007B5103" w:rsidP="007B5103">
            <w:pPr>
              <w:pStyle w:val="Zhlavtabulky2"/>
            </w:pPr>
            <w:r w:rsidRPr="008C1ACA">
              <w:t>Zásady rozvoje pěší dopravy na území hl. m. Prahy (2010)</w:t>
            </w:r>
          </w:p>
        </w:tc>
        <w:tc>
          <w:tcPr>
            <w:tcW w:w="1265" w:type="dxa"/>
            <w:vAlign w:val="center"/>
          </w:tcPr>
          <w:p w14:paraId="3663F207" w14:textId="77777777" w:rsidR="007B5103" w:rsidRPr="008C1ACA" w:rsidRDefault="007B5103" w:rsidP="007B5103">
            <w:pPr>
              <w:pStyle w:val="Zhlavtabulky2"/>
            </w:pPr>
            <w:r w:rsidRPr="008C1ACA">
              <w:t>Hodnocení vzájemných vazeb</w:t>
            </w:r>
          </w:p>
        </w:tc>
      </w:tr>
      <w:tr w:rsidR="007B5103" w:rsidRPr="008C1ACA" w14:paraId="7C0C5553" w14:textId="77777777" w:rsidTr="007B5103">
        <w:tc>
          <w:tcPr>
            <w:tcW w:w="7802" w:type="dxa"/>
            <w:vAlign w:val="center"/>
          </w:tcPr>
          <w:p w14:paraId="076FBF51" w14:textId="77777777" w:rsidR="007B5103" w:rsidRPr="008C1ACA" w:rsidRDefault="007B5103" w:rsidP="007B5103">
            <w:pPr>
              <w:pStyle w:val="Texttabulky"/>
              <w:rPr>
                <w:szCs w:val="20"/>
              </w:rPr>
            </w:pPr>
            <w:r w:rsidRPr="008C1ACA">
              <w:rPr>
                <w:szCs w:val="20"/>
              </w:rPr>
              <w:t>Zohledňovat potřeby chodců v koordinovaném územním a dopravním plánování</w:t>
            </w:r>
          </w:p>
        </w:tc>
        <w:tc>
          <w:tcPr>
            <w:tcW w:w="1265" w:type="dxa"/>
            <w:shd w:val="clear" w:color="auto" w:fill="FFFFFF" w:themeFill="background1"/>
            <w:vAlign w:val="center"/>
          </w:tcPr>
          <w:p w14:paraId="650B42BE" w14:textId="77777777" w:rsidR="007B5103" w:rsidRPr="008C1ACA" w:rsidRDefault="007B5103" w:rsidP="007B5103">
            <w:pPr>
              <w:pStyle w:val="Texttabulky-sted"/>
            </w:pPr>
            <w:r w:rsidRPr="008C1ACA">
              <w:t>0</w:t>
            </w:r>
          </w:p>
        </w:tc>
      </w:tr>
      <w:tr w:rsidR="007B5103" w:rsidRPr="008C1ACA" w14:paraId="0950AAB4" w14:textId="77777777" w:rsidTr="007B5103">
        <w:tc>
          <w:tcPr>
            <w:tcW w:w="7802" w:type="dxa"/>
            <w:vAlign w:val="center"/>
          </w:tcPr>
          <w:p w14:paraId="00325D59" w14:textId="77777777" w:rsidR="007B5103" w:rsidRPr="008C1ACA" w:rsidRDefault="007B5103" w:rsidP="007B5103">
            <w:pPr>
              <w:pStyle w:val="Texttabulky"/>
              <w:rPr>
                <w:szCs w:val="20"/>
              </w:rPr>
            </w:pPr>
            <w:r w:rsidRPr="008C1ACA">
              <w:rPr>
                <w:szCs w:val="20"/>
              </w:rPr>
              <w:t>Zvyšovat atraktivitu pěších tras</w:t>
            </w:r>
          </w:p>
        </w:tc>
        <w:tc>
          <w:tcPr>
            <w:tcW w:w="1265" w:type="dxa"/>
            <w:shd w:val="clear" w:color="auto" w:fill="FFFFFF" w:themeFill="background1"/>
            <w:vAlign w:val="center"/>
          </w:tcPr>
          <w:p w14:paraId="2733CD1D" w14:textId="77777777" w:rsidR="007B5103" w:rsidRPr="008C1ACA" w:rsidRDefault="007B5103" w:rsidP="007B5103">
            <w:pPr>
              <w:pStyle w:val="Texttabulky-sted"/>
            </w:pPr>
            <w:r w:rsidRPr="008C1ACA">
              <w:t>0</w:t>
            </w:r>
          </w:p>
        </w:tc>
      </w:tr>
      <w:tr w:rsidR="007B5103" w:rsidRPr="008C1ACA" w14:paraId="61E42DA8" w14:textId="77777777" w:rsidTr="007B5103">
        <w:tc>
          <w:tcPr>
            <w:tcW w:w="7802" w:type="dxa"/>
            <w:vAlign w:val="center"/>
          </w:tcPr>
          <w:p w14:paraId="76B18318" w14:textId="77777777" w:rsidR="007B5103" w:rsidRPr="008C1ACA" w:rsidRDefault="007B5103" w:rsidP="007B5103">
            <w:pPr>
              <w:pStyle w:val="Texttabulky"/>
              <w:rPr>
                <w:szCs w:val="20"/>
              </w:rPr>
            </w:pPr>
            <w:r w:rsidRPr="008C1ACA">
              <w:rPr>
                <w:szCs w:val="20"/>
              </w:rPr>
              <w:t>Revitalizovat souvisle zastavěné území města, zejména jeho centrum</w:t>
            </w:r>
          </w:p>
        </w:tc>
        <w:tc>
          <w:tcPr>
            <w:tcW w:w="1265" w:type="dxa"/>
            <w:shd w:val="clear" w:color="auto" w:fill="FFFFFF" w:themeFill="background1"/>
            <w:vAlign w:val="center"/>
          </w:tcPr>
          <w:p w14:paraId="12FF2968" w14:textId="77777777" w:rsidR="007B5103" w:rsidRPr="008C1ACA" w:rsidRDefault="007B5103" w:rsidP="007B5103">
            <w:pPr>
              <w:pStyle w:val="Texttabulky-sted"/>
            </w:pPr>
            <w:r w:rsidRPr="008C1ACA">
              <w:t>0</w:t>
            </w:r>
          </w:p>
        </w:tc>
      </w:tr>
    </w:tbl>
    <w:p w14:paraId="09B86CB0" w14:textId="77777777" w:rsidR="007B5103" w:rsidRPr="008C1ACA" w:rsidRDefault="007B5103" w:rsidP="00176981"/>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8C1ACA" w:rsidRPr="008C1ACA" w14:paraId="7F3D3FDB" w14:textId="77777777" w:rsidTr="007B5103">
        <w:trPr>
          <w:tblHeader/>
          <w:jc w:val="center"/>
        </w:trPr>
        <w:tc>
          <w:tcPr>
            <w:tcW w:w="7792" w:type="dxa"/>
            <w:tcBorders>
              <w:bottom w:val="single" w:sz="4" w:space="0" w:color="auto"/>
            </w:tcBorders>
            <w:vAlign w:val="center"/>
          </w:tcPr>
          <w:p w14:paraId="21C93145" w14:textId="77777777" w:rsidR="007B5103" w:rsidRPr="008C1ACA" w:rsidRDefault="007B5103" w:rsidP="007B5103">
            <w:pPr>
              <w:pStyle w:val="Zhlavtabulky2"/>
            </w:pPr>
            <w:r w:rsidRPr="008C1ACA">
              <w:t>Program zlepšování kvality ovzduší aglomerace Praha – CZ01 (2021)</w:t>
            </w:r>
          </w:p>
        </w:tc>
        <w:tc>
          <w:tcPr>
            <w:tcW w:w="1275" w:type="dxa"/>
            <w:tcBorders>
              <w:bottom w:val="single" w:sz="4" w:space="0" w:color="auto"/>
            </w:tcBorders>
            <w:vAlign w:val="center"/>
          </w:tcPr>
          <w:p w14:paraId="3E73E5A2" w14:textId="77777777" w:rsidR="007B5103" w:rsidRPr="008C1ACA" w:rsidRDefault="007B5103" w:rsidP="007B5103">
            <w:pPr>
              <w:pStyle w:val="Zhlavtabulky2"/>
            </w:pPr>
            <w:r w:rsidRPr="008C1ACA">
              <w:t>Hodnocení vzájemných vazeb</w:t>
            </w:r>
          </w:p>
        </w:tc>
      </w:tr>
      <w:tr w:rsidR="008C1ACA" w:rsidRPr="008C1ACA" w14:paraId="4A228BE0" w14:textId="77777777" w:rsidTr="007B5103">
        <w:trPr>
          <w:jc w:val="center"/>
        </w:trPr>
        <w:tc>
          <w:tcPr>
            <w:tcW w:w="7792" w:type="dxa"/>
            <w:tcBorders>
              <w:bottom w:val="single" w:sz="4" w:space="0" w:color="auto"/>
            </w:tcBorders>
            <w:vAlign w:val="center"/>
          </w:tcPr>
          <w:p w14:paraId="6BC7A3C0" w14:textId="77777777" w:rsidR="007B5103" w:rsidRPr="008C1ACA" w:rsidRDefault="007B5103" w:rsidP="007B5103">
            <w:pPr>
              <w:pStyle w:val="Texttabulky"/>
              <w:rPr>
                <w:szCs w:val="20"/>
              </w:rPr>
            </w:pPr>
            <w:r w:rsidRPr="008C1ACA">
              <w:rPr>
                <w:szCs w:val="20"/>
              </w:rPr>
              <w:t>Dokončení Pražského okruhu</w:t>
            </w:r>
          </w:p>
        </w:tc>
        <w:tc>
          <w:tcPr>
            <w:tcW w:w="1275" w:type="dxa"/>
            <w:tcBorders>
              <w:bottom w:val="single" w:sz="4" w:space="0" w:color="auto"/>
            </w:tcBorders>
            <w:vAlign w:val="center"/>
          </w:tcPr>
          <w:p w14:paraId="64E1EBDE" w14:textId="77777777" w:rsidR="007B5103" w:rsidRPr="008C1ACA" w:rsidRDefault="007B5103" w:rsidP="007B5103">
            <w:pPr>
              <w:pStyle w:val="Texttabulky-sted"/>
            </w:pPr>
            <w:r w:rsidRPr="008C1ACA">
              <w:t>0</w:t>
            </w:r>
          </w:p>
        </w:tc>
      </w:tr>
      <w:tr w:rsidR="008C1ACA" w:rsidRPr="008C1ACA" w14:paraId="7E267DF8" w14:textId="77777777" w:rsidTr="007B5103">
        <w:trPr>
          <w:trHeight w:val="336"/>
          <w:jc w:val="center"/>
        </w:trPr>
        <w:tc>
          <w:tcPr>
            <w:tcW w:w="7792" w:type="dxa"/>
            <w:tcBorders>
              <w:bottom w:val="single" w:sz="4" w:space="0" w:color="auto"/>
            </w:tcBorders>
            <w:vAlign w:val="center"/>
          </w:tcPr>
          <w:p w14:paraId="2A5CDD41" w14:textId="77777777" w:rsidR="007B5103" w:rsidRPr="008C1ACA" w:rsidRDefault="007B5103" w:rsidP="007B5103">
            <w:pPr>
              <w:pStyle w:val="Texttabulky"/>
              <w:rPr>
                <w:szCs w:val="20"/>
              </w:rPr>
            </w:pPr>
            <w:r w:rsidRPr="008C1ACA">
              <w:rPr>
                <w:szCs w:val="20"/>
              </w:rPr>
              <w:t>Účinná kontrola plnění požadavků kladených na provozovatele spalovacích zdrojů zákonem o ochraně ovzduší</w:t>
            </w:r>
          </w:p>
        </w:tc>
        <w:tc>
          <w:tcPr>
            <w:tcW w:w="1275" w:type="dxa"/>
            <w:tcBorders>
              <w:bottom w:val="single" w:sz="4" w:space="0" w:color="auto"/>
            </w:tcBorders>
            <w:vAlign w:val="center"/>
          </w:tcPr>
          <w:p w14:paraId="47A0C807" w14:textId="77777777" w:rsidR="007B5103" w:rsidRPr="008C1ACA" w:rsidRDefault="007B5103" w:rsidP="007B5103">
            <w:pPr>
              <w:pStyle w:val="Texttabulky-sted"/>
            </w:pPr>
            <w:r w:rsidRPr="008C1ACA">
              <w:t>0</w:t>
            </w:r>
          </w:p>
        </w:tc>
      </w:tr>
      <w:tr w:rsidR="008C1ACA" w:rsidRPr="008C1ACA" w14:paraId="0CAAD6FC" w14:textId="77777777" w:rsidTr="007B5103">
        <w:trPr>
          <w:trHeight w:val="456"/>
          <w:jc w:val="center"/>
        </w:trPr>
        <w:tc>
          <w:tcPr>
            <w:tcW w:w="7792" w:type="dxa"/>
            <w:tcBorders>
              <w:top w:val="single" w:sz="4" w:space="0" w:color="auto"/>
              <w:bottom w:val="single" w:sz="4" w:space="0" w:color="auto"/>
            </w:tcBorders>
            <w:vAlign w:val="center"/>
          </w:tcPr>
          <w:p w14:paraId="25BB9399" w14:textId="77777777" w:rsidR="007B5103" w:rsidRPr="008C1ACA" w:rsidRDefault="007B5103" w:rsidP="007B5103">
            <w:pPr>
              <w:pStyle w:val="Texttabulky"/>
              <w:tabs>
                <w:tab w:val="left" w:pos="851"/>
              </w:tabs>
              <w:rPr>
                <w:szCs w:val="20"/>
              </w:rPr>
            </w:pPr>
            <w:r w:rsidRPr="008C1ACA">
              <w:rPr>
                <w:szCs w:val="20"/>
              </w:rPr>
              <w:t>Zvýšení povědomí provozovatelů o vlivu spalování pevných paliv na kvalitu ovzduší, významu správné údržby a obsluhy zdrojů a volby spalovaného paliva</w:t>
            </w:r>
          </w:p>
        </w:tc>
        <w:tc>
          <w:tcPr>
            <w:tcW w:w="1275" w:type="dxa"/>
            <w:tcBorders>
              <w:top w:val="single" w:sz="4" w:space="0" w:color="auto"/>
              <w:bottom w:val="single" w:sz="4" w:space="0" w:color="auto"/>
            </w:tcBorders>
            <w:vAlign w:val="center"/>
          </w:tcPr>
          <w:p w14:paraId="281A1BD7" w14:textId="77777777" w:rsidR="007B5103" w:rsidRPr="008C1ACA" w:rsidRDefault="007B5103" w:rsidP="007B5103">
            <w:pPr>
              <w:pStyle w:val="Texttabulky-sted"/>
            </w:pPr>
            <w:r w:rsidRPr="008C1ACA">
              <w:t>0</w:t>
            </w:r>
          </w:p>
        </w:tc>
      </w:tr>
    </w:tbl>
    <w:p w14:paraId="110626CA" w14:textId="77777777" w:rsidR="007B5103" w:rsidRPr="008C1ACA" w:rsidRDefault="007B5103" w:rsidP="00176981"/>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8C1ACA" w:rsidRPr="008C1ACA" w14:paraId="4E1B2A7D" w14:textId="77777777" w:rsidTr="007B5103">
        <w:trPr>
          <w:tblHeader/>
          <w:jc w:val="center"/>
        </w:trPr>
        <w:tc>
          <w:tcPr>
            <w:tcW w:w="7792" w:type="dxa"/>
            <w:vAlign w:val="center"/>
          </w:tcPr>
          <w:p w14:paraId="1E11055C" w14:textId="77777777" w:rsidR="007B5103" w:rsidRPr="008C1ACA" w:rsidRDefault="007B5103" w:rsidP="007B5103">
            <w:pPr>
              <w:pStyle w:val="Zhlavtabulky2"/>
            </w:pPr>
            <w:r w:rsidRPr="008C1ACA">
              <w:t>Plán dílčího povodí Dolní Vltavy (2016)</w:t>
            </w:r>
          </w:p>
        </w:tc>
        <w:tc>
          <w:tcPr>
            <w:tcW w:w="1275" w:type="dxa"/>
            <w:vAlign w:val="center"/>
          </w:tcPr>
          <w:p w14:paraId="0E076E32" w14:textId="77777777" w:rsidR="007B5103" w:rsidRPr="008C1ACA" w:rsidRDefault="007B5103" w:rsidP="007B5103">
            <w:pPr>
              <w:pStyle w:val="Zhlavtabulky2"/>
            </w:pPr>
            <w:r w:rsidRPr="008C1ACA">
              <w:t>Hodnocení vzájemných vazeb</w:t>
            </w:r>
          </w:p>
        </w:tc>
      </w:tr>
      <w:tr w:rsidR="008C1ACA" w:rsidRPr="008C1ACA" w14:paraId="73D2B69C" w14:textId="77777777" w:rsidTr="007B5103">
        <w:trPr>
          <w:jc w:val="center"/>
        </w:trPr>
        <w:tc>
          <w:tcPr>
            <w:tcW w:w="7792" w:type="dxa"/>
            <w:vAlign w:val="center"/>
          </w:tcPr>
          <w:p w14:paraId="0339CB57" w14:textId="77777777" w:rsidR="007B5103" w:rsidRPr="008C1ACA" w:rsidRDefault="007B5103" w:rsidP="007B5103">
            <w:pPr>
              <w:pStyle w:val="Texttabulky"/>
            </w:pPr>
            <w:r w:rsidRPr="008C1ACA">
              <w:t>Opatření pro zlepšování vodních poměrů a pro ochranu ekologické stability krajiny</w:t>
            </w:r>
          </w:p>
          <w:p w14:paraId="5B3A787C" w14:textId="77777777" w:rsidR="007B5103" w:rsidRPr="008C1ACA" w:rsidRDefault="007B5103" w:rsidP="0054610C">
            <w:pPr>
              <w:pStyle w:val="Texttabulky"/>
              <w:numPr>
                <w:ilvl w:val="0"/>
                <w:numId w:val="36"/>
              </w:numPr>
              <w:tabs>
                <w:tab w:val="left" w:pos="851"/>
              </w:tabs>
              <w:rPr>
                <w:szCs w:val="20"/>
              </w:rPr>
            </w:pPr>
            <w:r w:rsidRPr="008C1ACA">
              <w:t>opatření sloužící ke zpřístupnění pozemků, protierozní opatření, vodohospodářská opatření, opatření k ochraně a tvorbě životního prostředí, místní územní systémy ekologické stability</w:t>
            </w:r>
          </w:p>
        </w:tc>
        <w:tc>
          <w:tcPr>
            <w:tcW w:w="1275" w:type="dxa"/>
            <w:shd w:val="clear" w:color="auto" w:fill="auto"/>
            <w:vAlign w:val="center"/>
          </w:tcPr>
          <w:p w14:paraId="6D2D0982" w14:textId="77777777" w:rsidR="007B5103" w:rsidRPr="008C1ACA" w:rsidRDefault="007B5103" w:rsidP="007B5103">
            <w:pPr>
              <w:pStyle w:val="Texttabulky-sted"/>
            </w:pPr>
            <w:r w:rsidRPr="008C1ACA">
              <w:t>0</w:t>
            </w:r>
          </w:p>
        </w:tc>
      </w:tr>
      <w:tr w:rsidR="008C1ACA" w:rsidRPr="008C1ACA" w14:paraId="198ABEEE" w14:textId="77777777" w:rsidTr="007B5103">
        <w:trPr>
          <w:jc w:val="center"/>
        </w:trPr>
        <w:tc>
          <w:tcPr>
            <w:tcW w:w="7792" w:type="dxa"/>
            <w:tcBorders>
              <w:bottom w:val="single" w:sz="4" w:space="0" w:color="auto"/>
            </w:tcBorders>
            <w:vAlign w:val="center"/>
          </w:tcPr>
          <w:p w14:paraId="75B47E92" w14:textId="77777777" w:rsidR="007B5103" w:rsidRPr="008C1ACA" w:rsidRDefault="007B5103" w:rsidP="00176981">
            <w:pPr>
              <w:pStyle w:val="Texttabulky"/>
            </w:pPr>
            <w:r w:rsidRPr="008C1ACA">
              <w:t>Opatření ke snížení nepříznivých účinků povodní v oblastech s významným povodňovým rizikem</w:t>
            </w:r>
          </w:p>
          <w:p w14:paraId="2868A9A4" w14:textId="77777777" w:rsidR="007B5103" w:rsidRPr="008C1ACA" w:rsidRDefault="007B5103" w:rsidP="00176981">
            <w:pPr>
              <w:pStyle w:val="Texttabulky"/>
              <w:numPr>
                <w:ilvl w:val="0"/>
                <w:numId w:val="36"/>
              </w:numPr>
              <w:tabs>
                <w:tab w:val="left" w:pos="851"/>
              </w:tabs>
            </w:pPr>
            <w:r w:rsidRPr="008C1ACA">
              <w:t>Prevence rizik - opatření pro zamezení umístění nových či rozšíření stávajících zranitelných staveb a aktivit v ohroženém území, jako je např. územní plánování a regulace výstavby.</w:t>
            </w:r>
          </w:p>
        </w:tc>
        <w:tc>
          <w:tcPr>
            <w:tcW w:w="1275" w:type="dxa"/>
            <w:tcBorders>
              <w:bottom w:val="single" w:sz="4" w:space="0" w:color="auto"/>
            </w:tcBorders>
            <w:vAlign w:val="center"/>
          </w:tcPr>
          <w:p w14:paraId="5240C322" w14:textId="77777777" w:rsidR="007B5103" w:rsidRPr="008C1ACA" w:rsidRDefault="007B5103" w:rsidP="00176981">
            <w:pPr>
              <w:pStyle w:val="Texttabulky-sted"/>
            </w:pPr>
            <w:r w:rsidRPr="008C1ACA">
              <w:t>0</w:t>
            </w:r>
          </w:p>
        </w:tc>
      </w:tr>
      <w:tr w:rsidR="008C1ACA" w:rsidRPr="008C1ACA" w14:paraId="1E9D85C8" w14:textId="77777777" w:rsidTr="007B5103">
        <w:trPr>
          <w:trHeight w:val="336"/>
          <w:jc w:val="center"/>
        </w:trPr>
        <w:tc>
          <w:tcPr>
            <w:tcW w:w="7792" w:type="dxa"/>
            <w:tcBorders>
              <w:bottom w:val="nil"/>
            </w:tcBorders>
            <w:vAlign w:val="center"/>
          </w:tcPr>
          <w:p w14:paraId="7ACB6030" w14:textId="77777777" w:rsidR="007B5103" w:rsidRPr="008C1ACA" w:rsidRDefault="007B5103" w:rsidP="00176981">
            <w:pPr>
              <w:pStyle w:val="Texttabulky"/>
              <w:keepNext/>
              <w:rPr>
                <w:szCs w:val="20"/>
              </w:rPr>
            </w:pPr>
            <w:r w:rsidRPr="008C1ACA">
              <w:t>Opatření ke snížení nepříznivých účinků sucha</w:t>
            </w:r>
          </w:p>
        </w:tc>
        <w:tc>
          <w:tcPr>
            <w:tcW w:w="1275" w:type="dxa"/>
            <w:tcBorders>
              <w:bottom w:val="nil"/>
            </w:tcBorders>
            <w:vAlign w:val="center"/>
          </w:tcPr>
          <w:p w14:paraId="67360653" w14:textId="77777777" w:rsidR="007B5103" w:rsidRPr="008C1ACA" w:rsidRDefault="007B5103" w:rsidP="00176981">
            <w:pPr>
              <w:pStyle w:val="Texttabulky-sted"/>
              <w:keepNext/>
            </w:pPr>
          </w:p>
        </w:tc>
      </w:tr>
      <w:tr w:rsidR="008C1ACA" w:rsidRPr="008C1ACA" w14:paraId="2232A8DF" w14:textId="77777777" w:rsidTr="007B5103">
        <w:trPr>
          <w:trHeight w:val="336"/>
          <w:jc w:val="center"/>
        </w:trPr>
        <w:tc>
          <w:tcPr>
            <w:tcW w:w="7792" w:type="dxa"/>
            <w:tcBorders>
              <w:top w:val="nil"/>
              <w:bottom w:val="dashed" w:sz="4" w:space="0" w:color="auto"/>
            </w:tcBorders>
            <w:vAlign w:val="center"/>
          </w:tcPr>
          <w:p w14:paraId="1C220527" w14:textId="77777777" w:rsidR="007B5103" w:rsidRPr="008C1ACA" w:rsidRDefault="007B5103" w:rsidP="00176981">
            <w:pPr>
              <w:pStyle w:val="Texttabulky"/>
              <w:keepNext/>
              <w:numPr>
                <w:ilvl w:val="0"/>
                <w:numId w:val="37"/>
              </w:numPr>
              <w:tabs>
                <w:tab w:val="left" w:pos="851"/>
              </w:tabs>
            </w:pPr>
            <w:r w:rsidRPr="008C1ACA">
              <w:t>zvětšovat retenční (akumulační) schopnost krajiny,</w:t>
            </w:r>
          </w:p>
        </w:tc>
        <w:tc>
          <w:tcPr>
            <w:tcW w:w="1275" w:type="dxa"/>
            <w:tcBorders>
              <w:top w:val="nil"/>
              <w:bottom w:val="dashed" w:sz="4" w:space="0" w:color="auto"/>
            </w:tcBorders>
            <w:shd w:val="clear" w:color="auto" w:fill="FFFFFF" w:themeFill="background1"/>
            <w:vAlign w:val="center"/>
          </w:tcPr>
          <w:p w14:paraId="602C652F" w14:textId="77777777" w:rsidR="007B5103" w:rsidRPr="008C1ACA" w:rsidRDefault="007B5103" w:rsidP="00176981">
            <w:pPr>
              <w:pStyle w:val="Texttabulky-sted"/>
              <w:keepNext/>
            </w:pPr>
            <w:r w:rsidRPr="008C1ACA">
              <w:t>0</w:t>
            </w:r>
          </w:p>
        </w:tc>
      </w:tr>
      <w:tr w:rsidR="008C1ACA" w:rsidRPr="008C1ACA" w14:paraId="50923C78" w14:textId="77777777" w:rsidTr="007B5103">
        <w:trPr>
          <w:trHeight w:val="379"/>
          <w:jc w:val="center"/>
        </w:trPr>
        <w:tc>
          <w:tcPr>
            <w:tcW w:w="7792" w:type="dxa"/>
            <w:tcBorders>
              <w:top w:val="dashed" w:sz="4" w:space="0" w:color="auto"/>
              <w:bottom w:val="dashed" w:sz="4" w:space="0" w:color="auto"/>
            </w:tcBorders>
            <w:vAlign w:val="center"/>
          </w:tcPr>
          <w:p w14:paraId="0C8542F7" w14:textId="77777777" w:rsidR="007B5103" w:rsidRPr="008C1ACA" w:rsidRDefault="007B5103" w:rsidP="00176981">
            <w:pPr>
              <w:pStyle w:val="Texttabulky"/>
              <w:keepNext/>
              <w:numPr>
                <w:ilvl w:val="0"/>
                <w:numId w:val="37"/>
              </w:numPr>
              <w:tabs>
                <w:tab w:val="left" w:pos="851"/>
              </w:tabs>
            </w:pPr>
            <w:r w:rsidRPr="008C1ACA">
              <w:t>snižovat erozi z plošného odtoku vody,</w:t>
            </w:r>
          </w:p>
        </w:tc>
        <w:tc>
          <w:tcPr>
            <w:tcW w:w="1275" w:type="dxa"/>
            <w:tcBorders>
              <w:top w:val="dashed" w:sz="4" w:space="0" w:color="auto"/>
              <w:bottom w:val="dashed" w:sz="4" w:space="0" w:color="auto"/>
            </w:tcBorders>
            <w:shd w:val="clear" w:color="auto" w:fill="auto"/>
            <w:vAlign w:val="center"/>
          </w:tcPr>
          <w:p w14:paraId="6F66A9F0" w14:textId="77777777" w:rsidR="007B5103" w:rsidRPr="008C1ACA" w:rsidRDefault="007B5103" w:rsidP="00176981">
            <w:pPr>
              <w:pStyle w:val="Texttabulky-sted"/>
              <w:keepNext/>
            </w:pPr>
            <w:r w:rsidRPr="008C1ACA">
              <w:t>0</w:t>
            </w:r>
          </w:p>
        </w:tc>
      </w:tr>
      <w:tr w:rsidR="008C1ACA" w:rsidRPr="008C1ACA" w14:paraId="08EC1D12" w14:textId="77777777" w:rsidTr="007B5103">
        <w:trPr>
          <w:trHeight w:val="318"/>
          <w:jc w:val="center"/>
        </w:trPr>
        <w:tc>
          <w:tcPr>
            <w:tcW w:w="7792" w:type="dxa"/>
            <w:tcBorders>
              <w:top w:val="dashed" w:sz="4" w:space="0" w:color="auto"/>
              <w:bottom w:val="dashed" w:sz="4" w:space="0" w:color="auto"/>
            </w:tcBorders>
            <w:shd w:val="clear" w:color="auto" w:fill="FFFFFF" w:themeFill="background1"/>
            <w:vAlign w:val="center"/>
          </w:tcPr>
          <w:p w14:paraId="1526B12C" w14:textId="77777777" w:rsidR="007B5103" w:rsidRPr="008C1ACA" w:rsidRDefault="007B5103" w:rsidP="00176981">
            <w:pPr>
              <w:pStyle w:val="Texttabulky"/>
              <w:keepNext/>
              <w:numPr>
                <w:ilvl w:val="0"/>
                <w:numId w:val="37"/>
              </w:numPr>
              <w:tabs>
                <w:tab w:val="left" w:pos="851"/>
              </w:tabs>
            </w:pPr>
            <w:r w:rsidRPr="008C1ACA">
              <w:t>snižovat množství srážkových vod odváděných kanalizací a vytvořit podmínky pro je jich přímé vsakování do půdního prostředí v co možná největší míře</w:t>
            </w:r>
          </w:p>
        </w:tc>
        <w:tc>
          <w:tcPr>
            <w:tcW w:w="1275" w:type="dxa"/>
            <w:tcBorders>
              <w:top w:val="dashed" w:sz="4" w:space="0" w:color="auto"/>
              <w:bottom w:val="dashed" w:sz="4" w:space="0" w:color="auto"/>
            </w:tcBorders>
            <w:shd w:val="clear" w:color="auto" w:fill="FFFFFF" w:themeFill="background1"/>
            <w:vAlign w:val="center"/>
          </w:tcPr>
          <w:p w14:paraId="086795D7" w14:textId="77777777" w:rsidR="007B5103" w:rsidRPr="008C1ACA" w:rsidRDefault="007B5103" w:rsidP="00176981">
            <w:pPr>
              <w:pStyle w:val="Texttabulky-sted"/>
              <w:keepNext/>
            </w:pPr>
            <w:r w:rsidRPr="008C1ACA">
              <w:t>0</w:t>
            </w:r>
          </w:p>
        </w:tc>
      </w:tr>
      <w:tr w:rsidR="008C1ACA" w:rsidRPr="008C1ACA" w14:paraId="1D01CF1F" w14:textId="77777777" w:rsidTr="007B5103">
        <w:trPr>
          <w:trHeight w:val="318"/>
          <w:jc w:val="center"/>
        </w:trPr>
        <w:tc>
          <w:tcPr>
            <w:tcW w:w="7792" w:type="dxa"/>
            <w:tcBorders>
              <w:top w:val="dashed" w:sz="4" w:space="0" w:color="auto"/>
              <w:bottom w:val="dashed" w:sz="4" w:space="0" w:color="auto"/>
            </w:tcBorders>
            <w:shd w:val="clear" w:color="auto" w:fill="FFFFFF" w:themeFill="background1"/>
            <w:vAlign w:val="center"/>
          </w:tcPr>
          <w:p w14:paraId="6523E559" w14:textId="77777777" w:rsidR="007B5103" w:rsidRPr="008C1ACA" w:rsidRDefault="007B5103" w:rsidP="00176981">
            <w:pPr>
              <w:pStyle w:val="Texttabulky"/>
              <w:keepNext/>
              <w:numPr>
                <w:ilvl w:val="0"/>
                <w:numId w:val="37"/>
              </w:numPr>
              <w:tabs>
                <w:tab w:val="left" w:pos="851"/>
              </w:tabs>
            </w:pPr>
            <w:r w:rsidRPr="008C1ACA">
              <w:t>racionalizovat hospodaření s vodou včetně snižování ztrát ve vodovodních sítích,</w:t>
            </w:r>
          </w:p>
        </w:tc>
        <w:tc>
          <w:tcPr>
            <w:tcW w:w="1275" w:type="dxa"/>
            <w:tcBorders>
              <w:top w:val="dashed" w:sz="4" w:space="0" w:color="auto"/>
              <w:bottom w:val="dashed" w:sz="4" w:space="0" w:color="auto"/>
            </w:tcBorders>
            <w:vAlign w:val="center"/>
          </w:tcPr>
          <w:p w14:paraId="2D226ECF" w14:textId="77777777" w:rsidR="007B5103" w:rsidRPr="008C1ACA" w:rsidRDefault="007B5103" w:rsidP="00176981">
            <w:pPr>
              <w:pStyle w:val="Texttabulky-sted"/>
              <w:keepNext/>
            </w:pPr>
            <w:r w:rsidRPr="008C1ACA">
              <w:t>0</w:t>
            </w:r>
          </w:p>
        </w:tc>
      </w:tr>
      <w:tr w:rsidR="008C1ACA" w:rsidRPr="008C1ACA" w14:paraId="605774C6" w14:textId="77777777" w:rsidTr="007B5103">
        <w:trPr>
          <w:trHeight w:val="467"/>
          <w:jc w:val="center"/>
        </w:trPr>
        <w:tc>
          <w:tcPr>
            <w:tcW w:w="7792" w:type="dxa"/>
            <w:tcBorders>
              <w:top w:val="dashed" w:sz="4" w:space="0" w:color="auto"/>
            </w:tcBorders>
            <w:shd w:val="clear" w:color="auto" w:fill="FFFFFF" w:themeFill="background1"/>
            <w:vAlign w:val="center"/>
          </w:tcPr>
          <w:p w14:paraId="69739C85" w14:textId="77777777" w:rsidR="007B5103" w:rsidRPr="008C1ACA" w:rsidRDefault="007B5103" w:rsidP="0054610C">
            <w:pPr>
              <w:pStyle w:val="Texttabulky"/>
              <w:numPr>
                <w:ilvl w:val="0"/>
                <w:numId w:val="37"/>
              </w:numPr>
              <w:tabs>
                <w:tab w:val="left" w:pos="851"/>
              </w:tabs>
            </w:pPr>
            <w:r w:rsidRPr="008C1ACA">
              <w:t>územně chránit vybrané hydrologicky a morfologicky vhodné lokality pro umělou akumulaci povrchových vod.</w:t>
            </w:r>
          </w:p>
        </w:tc>
        <w:tc>
          <w:tcPr>
            <w:tcW w:w="1275" w:type="dxa"/>
            <w:tcBorders>
              <w:top w:val="dashed" w:sz="4" w:space="0" w:color="auto"/>
            </w:tcBorders>
            <w:vAlign w:val="center"/>
          </w:tcPr>
          <w:p w14:paraId="1348865E" w14:textId="77777777" w:rsidR="007B5103" w:rsidRPr="008C1ACA" w:rsidRDefault="007B5103" w:rsidP="007B5103">
            <w:pPr>
              <w:pStyle w:val="Texttabulky-sted"/>
            </w:pPr>
            <w:r w:rsidRPr="008C1ACA">
              <w:t>0</w:t>
            </w:r>
          </w:p>
        </w:tc>
      </w:tr>
      <w:tr w:rsidR="008C1ACA" w:rsidRPr="008C1ACA" w14:paraId="40FE604D" w14:textId="77777777" w:rsidTr="007B5103">
        <w:trPr>
          <w:trHeight w:val="1195"/>
          <w:jc w:val="center"/>
        </w:trPr>
        <w:tc>
          <w:tcPr>
            <w:tcW w:w="7792" w:type="dxa"/>
            <w:vAlign w:val="center"/>
          </w:tcPr>
          <w:p w14:paraId="1627CBB7" w14:textId="77777777" w:rsidR="007B5103" w:rsidRPr="008C1ACA" w:rsidRDefault="007B5103" w:rsidP="007B5103">
            <w:pPr>
              <w:pStyle w:val="Texttabulky"/>
              <w:rPr>
                <w:szCs w:val="20"/>
              </w:rPr>
            </w:pPr>
            <w:r w:rsidRPr="008C1ACA">
              <w:rPr>
                <w:szCs w:val="20"/>
              </w:rPr>
              <w:t>Opatření k zajištění odpovídajících hydromorfologických podmínek vodních útvarů, umožňujících dosažení požadovaného ekologického stavu nebo dobrého ekologického potenciálu:</w:t>
            </w:r>
          </w:p>
          <w:p w14:paraId="0FBEE1A8" w14:textId="77777777" w:rsidR="007B5103" w:rsidRPr="008C1ACA" w:rsidRDefault="007B5103" w:rsidP="0054610C">
            <w:pPr>
              <w:pStyle w:val="Texttabulky"/>
              <w:numPr>
                <w:ilvl w:val="0"/>
                <w:numId w:val="28"/>
              </w:numPr>
              <w:tabs>
                <w:tab w:val="left" w:pos="851"/>
              </w:tabs>
              <w:rPr>
                <w:szCs w:val="20"/>
              </w:rPr>
            </w:pPr>
            <w:r w:rsidRPr="008C1ACA">
              <w:rPr>
                <w:szCs w:val="20"/>
              </w:rPr>
              <w:t>Zprůchodnění stupně Modřany ř. km 62,209</w:t>
            </w:r>
          </w:p>
        </w:tc>
        <w:tc>
          <w:tcPr>
            <w:tcW w:w="1275" w:type="dxa"/>
            <w:vAlign w:val="center"/>
          </w:tcPr>
          <w:p w14:paraId="28E3AA06" w14:textId="77777777" w:rsidR="007B5103" w:rsidRPr="008C1ACA" w:rsidRDefault="007B5103" w:rsidP="007B5103">
            <w:pPr>
              <w:pStyle w:val="Texttabulky-sted"/>
            </w:pPr>
            <w:r w:rsidRPr="008C1ACA">
              <w:t>0</w:t>
            </w:r>
          </w:p>
        </w:tc>
      </w:tr>
      <w:tr w:rsidR="008C1ACA" w:rsidRPr="008C1ACA" w14:paraId="2AD4C39B" w14:textId="77777777" w:rsidTr="007B5103">
        <w:trPr>
          <w:trHeight w:val="845"/>
          <w:jc w:val="center"/>
        </w:trPr>
        <w:tc>
          <w:tcPr>
            <w:tcW w:w="7792" w:type="dxa"/>
            <w:vAlign w:val="center"/>
          </w:tcPr>
          <w:p w14:paraId="79C145AF" w14:textId="77777777" w:rsidR="007B5103" w:rsidRPr="008C1ACA" w:rsidRDefault="007B5103" w:rsidP="007B5103">
            <w:pPr>
              <w:pStyle w:val="Texttabulky"/>
              <w:rPr>
                <w:szCs w:val="20"/>
              </w:rPr>
            </w:pPr>
            <w:r w:rsidRPr="008C1ACA">
              <w:rPr>
                <w:szCs w:val="20"/>
              </w:rPr>
              <w:t>Opatření na ochranu území před extrémními vodními stavy</w:t>
            </w:r>
          </w:p>
          <w:p w14:paraId="069B3101" w14:textId="77777777" w:rsidR="007B5103" w:rsidRPr="008C1ACA" w:rsidRDefault="007B5103" w:rsidP="0054610C">
            <w:pPr>
              <w:pStyle w:val="Texttabulky"/>
              <w:numPr>
                <w:ilvl w:val="0"/>
                <w:numId w:val="29"/>
              </w:numPr>
              <w:tabs>
                <w:tab w:val="clear" w:pos="454"/>
                <w:tab w:val="left" w:pos="851"/>
              </w:tabs>
              <w:rPr>
                <w:szCs w:val="20"/>
              </w:rPr>
            </w:pPr>
            <w:r w:rsidRPr="008C1ACA">
              <w:rPr>
                <w:szCs w:val="20"/>
              </w:rPr>
              <w:t>Vltava, Praha – zvýšení kapacity koryta v oblasti Rohanského ostrova</w:t>
            </w:r>
          </w:p>
        </w:tc>
        <w:tc>
          <w:tcPr>
            <w:tcW w:w="1275" w:type="dxa"/>
            <w:vAlign w:val="center"/>
          </w:tcPr>
          <w:p w14:paraId="0AB3B288" w14:textId="77777777" w:rsidR="007B5103" w:rsidRPr="008C1ACA" w:rsidRDefault="007B5103" w:rsidP="007B5103">
            <w:pPr>
              <w:pStyle w:val="Texttabulky-sted"/>
            </w:pPr>
            <w:r w:rsidRPr="008C1ACA">
              <w:t>0</w:t>
            </w:r>
          </w:p>
        </w:tc>
      </w:tr>
    </w:tbl>
    <w:p w14:paraId="3F60CDA0" w14:textId="77777777" w:rsidR="007B5103" w:rsidRPr="008C1ACA" w:rsidRDefault="007B5103" w:rsidP="007B5103"/>
    <w:p w14:paraId="268AF4DB" w14:textId="2E3FE7A1" w:rsidR="00C75644" w:rsidRPr="008C1ACA" w:rsidRDefault="00056018" w:rsidP="00056018">
      <w:pPr>
        <w:pStyle w:val="Nadpis2"/>
      </w:pPr>
      <w:bookmarkStart w:id="49" w:name="_Toc126792956"/>
      <w:r w:rsidRPr="008C1ACA">
        <w:t>2.3</w:t>
      </w:r>
      <w:r w:rsidRPr="008C1ACA">
        <w:tab/>
        <w:t>Referenční rámec cílů ochrany životního prostředí</w:t>
      </w:r>
      <w:bookmarkEnd w:id="49"/>
    </w:p>
    <w:p w14:paraId="6DEF7175" w14:textId="3B3A52B1" w:rsidR="007B5103" w:rsidRPr="008C1ACA" w:rsidRDefault="007B5103" w:rsidP="007B5103">
      <w:bookmarkStart w:id="50" w:name="_Toc56002857"/>
      <w:bookmarkStart w:id="51" w:name="_Toc56005739"/>
      <w:bookmarkStart w:id="52" w:name="_Toc56006401"/>
      <w:r w:rsidRPr="008C1ACA">
        <w:t>Na podkladě tohoto vyhodnocení je v následující tabulce definován referenční rámec cílů ochrany životního prostředí, obsahově relevantních pro řešení změny č. Z 3093/10:</w:t>
      </w:r>
    </w:p>
    <w:p w14:paraId="15E09A48" w14:textId="75268AF9" w:rsidR="007B5103" w:rsidRPr="008C1ACA" w:rsidRDefault="007B5103" w:rsidP="007B5103">
      <w:pPr>
        <w:pStyle w:val="Titulek"/>
      </w:pPr>
      <w:bookmarkStart w:id="53" w:name="_Hlk120134128"/>
      <w:bookmarkStart w:id="54" w:name="_Toc57837151"/>
      <w:bookmarkStart w:id="55" w:name="_Toc57837172"/>
      <w:bookmarkStart w:id="56" w:name="_Toc120274719"/>
      <w:bookmarkStart w:id="57" w:name="_Toc126793025"/>
      <w:r w:rsidRPr="008C1ACA">
        <w:t xml:space="preserve">Tabulka </w:t>
      </w:r>
      <w:r w:rsidRPr="008C1ACA">
        <w:rPr>
          <w:noProof/>
        </w:rPr>
        <w:fldChar w:fldCharType="begin"/>
      </w:r>
      <w:r w:rsidRPr="008C1ACA">
        <w:rPr>
          <w:noProof/>
        </w:rPr>
        <w:instrText xml:space="preserve"> SEQ Tabulka \* ARABIC </w:instrText>
      </w:r>
      <w:r w:rsidRPr="008C1ACA">
        <w:rPr>
          <w:noProof/>
        </w:rPr>
        <w:fldChar w:fldCharType="separate"/>
      </w:r>
      <w:r w:rsidR="0061383D">
        <w:rPr>
          <w:noProof/>
        </w:rPr>
        <w:t>4</w:t>
      </w:r>
      <w:r w:rsidRPr="008C1ACA">
        <w:rPr>
          <w:noProof/>
        </w:rPr>
        <w:fldChar w:fldCharType="end"/>
      </w:r>
      <w:r w:rsidRPr="008C1ACA">
        <w:t xml:space="preserve">: Referenční </w:t>
      </w:r>
      <w:bookmarkEnd w:id="53"/>
      <w:r w:rsidRPr="008C1ACA">
        <w:t>rámec cílů ochrany životního prostředí pro změnu č. Z 3093/1</w:t>
      </w:r>
      <w:bookmarkEnd w:id="54"/>
      <w:bookmarkEnd w:id="55"/>
      <w:bookmarkEnd w:id="56"/>
      <w:r w:rsidRPr="008C1ACA">
        <w:t>0</w:t>
      </w:r>
      <w:bookmarkEnd w:id="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789"/>
      </w:tblGrid>
      <w:tr w:rsidR="00052530" w:rsidRPr="008C1ACA" w14:paraId="61E3AC81" w14:textId="77777777" w:rsidTr="007B5103">
        <w:tc>
          <w:tcPr>
            <w:tcW w:w="1271" w:type="dxa"/>
            <w:vAlign w:val="center"/>
          </w:tcPr>
          <w:p w14:paraId="648B6A89" w14:textId="77777777" w:rsidR="007B5103" w:rsidRPr="008C1ACA" w:rsidRDefault="007B5103" w:rsidP="007B5103">
            <w:pPr>
              <w:pStyle w:val="Zhlavtabulky2"/>
              <w:keepNext/>
            </w:pPr>
            <w:r w:rsidRPr="008C1ACA">
              <w:t>Ozn.</w:t>
            </w:r>
          </w:p>
        </w:tc>
        <w:tc>
          <w:tcPr>
            <w:tcW w:w="7789" w:type="dxa"/>
            <w:vAlign w:val="center"/>
          </w:tcPr>
          <w:p w14:paraId="5382F451" w14:textId="77777777" w:rsidR="007B5103" w:rsidRPr="008C1ACA" w:rsidRDefault="007B5103" w:rsidP="007B5103">
            <w:pPr>
              <w:pStyle w:val="Zhlavtabulky2"/>
              <w:keepNext/>
            </w:pPr>
            <w:r w:rsidRPr="008C1ACA">
              <w:t>Název</w:t>
            </w:r>
          </w:p>
        </w:tc>
      </w:tr>
      <w:tr w:rsidR="00052530" w:rsidRPr="008C1ACA" w14:paraId="1F5F806C" w14:textId="77777777" w:rsidTr="007B5103">
        <w:tc>
          <w:tcPr>
            <w:tcW w:w="1271" w:type="dxa"/>
            <w:vAlign w:val="center"/>
          </w:tcPr>
          <w:p w14:paraId="765DABF9" w14:textId="77777777" w:rsidR="007B5103" w:rsidRPr="008C1ACA" w:rsidRDefault="007B5103" w:rsidP="007B5103">
            <w:pPr>
              <w:pStyle w:val="Texttabulky-sted"/>
            </w:pPr>
            <w:r w:rsidRPr="008C1ACA">
              <w:t>1</w:t>
            </w:r>
          </w:p>
        </w:tc>
        <w:tc>
          <w:tcPr>
            <w:tcW w:w="7789" w:type="dxa"/>
            <w:vAlign w:val="center"/>
          </w:tcPr>
          <w:p w14:paraId="029B6ADE" w14:textId="319E9802" w:rsidR="007B5103" w:rsidRPr="008C1ACA" w:rsidRDefault="00052530" w:rsidP="007B5103">
            <w:r w:rsidRPr="008C1ACA">
              <w:t>Efektivní využívání zastavěného prostředí</w:t>
            </w:r>
          </w:p>
        </w:tc>
      </w:tr>
      <w:tr w:rsidR="00052530" w:rsidRPr="008C1ACA" w14:paraId="4B50678E" w14:textId="77777777" w:rsidTr="007B5103">
        <w:tc>
          <w:tcPr>
            <w:tcW w:w="1271" w:type="dxa"/>
            <w:vAlign w:val="center"/>
          </w:tcPr>
          <w:p w14:paraId="2DCE6470" w14:textId="77777777" w:rsidR="007B5103" w:rsidRPr="008C1ACA" w:rsidRDefault="007B5103" w:rsidP="007B5103">
            <w:pPr>
              <w:pStyle w:val="Texttabulky-sted"/>
            </w:pPr>
            <w:r w:rsidRPr="008C1ACA">
              <w:t>2</w:t>
            </w:r>
          </w:p>
        </w:tc>
        <w:tc>
          <w:tcPr>
            <w:tcW w:w="7789" w:type="dxa"/>
            <w:vAlign w:val="center"/>
          </w:tcPr>
          <w:p w14:paraId="61EFE5D1" w14:textId="530BF7B9" w:rsidR="007B5103" w:rsidRPr="008C1ACA" w:rsidRDefault="00052530" w:rsidP="007B5103">
            <w:r w:rsidRPr="008C1ACA">
              <w:t>Zlepšení podmínek pro retenci vody v území</w:t>
            </w:r>
          </w:p>
        </w:tc>
      </w:tr>
      <w:tr w:rsidR="00052530" w:rsidRPr="008C1ACA" w14:paraId="17B148A1" w14:textId="77777777" w:rsidTr="007B5103">
        <w:tc>
          <w:tcPr>
            <w:tcW w:w="1271" w:type="dxa"/>
            <w:vAlign w:val="center"/>
          </w:tcPr>
          <w:p w14:paraId="66A18A40" w14:textId="77777777" w:rsidR="007B5103" w:rsidRPr="008C1ACA" w:rsidRDefault="007B5103" w:rsidP="007B5103">
            <w:pPr>
              <w:pStyle w:val="Texttabulky-sted"/>
            </w:pPr>
            <w:r w:rsidRPr="008C1ACA">
              <w:t>3</w:t>
            </w:r>
          </w:p>
        </w:tc>
        <w:tc>
          <w:tcPr>
            <w:tcW w:w="7789" w:type="dxa"/>
            <w:vAlign w:val="center"/>
          </w:tcPr>
          <w:p w14:paraId="5E41A705" w14:textId="518ED1D5" w:rsidR="007B5103" w:rsidRPr="008C1ACA" w:rsidRDefault="00052530" w:rsidP="007B5103">
            <w:r w:rsidRPr="008C1ACA">
              <w:t>Zvyšování podílu zeleně a spojovat ji do uceleného systému</w:t>
            </w:r>
          </w:p>
        </w:tc>
      </w:tr>
      <w:tr w:rsidR="00052530" w:rsidRPr="008C1ACA" w14:paraId="6F8B6DA0" w14:textId="77777777" w:rsidTr="007B5103">
        <w:tc>
          <w:tcPr>
            <w:tcW w:w="1271" w:type="dxa"/>
            <w:vAlign w:val="center"/>
          </w:tcPr>
          <w:p w14:paraId="073C0BDA" w14:textId="77777777" w:rsidR="007B5103" w:rsidRPr="008C1ACA" w:rsidRDefault="007B5103" w:rsidP="007B5103">
            <w:pPr>
              <w:pStyle w:val="Texttabulky-sted"/>
            </w:pPr>
            <w:r w:rsidRPr="008C1ACA">
              <w:t>4</w:t>
            </w:r>
          </w:p>
        </w:tc>
        <w:tc>
          <w:tcPr>
            <w:tcW w:w="7789" w:type="dxa"/>
            <w:vAlign w:val="center"/>
          </w:tcPr>
          <w:p w14:paraId="259F68FD" w14:textId="254427D8" w:rsidR="007B5103" w:rsidRPr="008C1ACA" w:rsidRDefault="00052530" w:rsidP="007B5103">
            <w:r w:rsidRPr="008C1ACA">
              <w:t>Kvalitní urbánní rozvoj sídel</w:t>
            </w:r>
          </w:p>
        </w:tc>
      </w:tr>
    </w:tbl>
    <w:p w14:paraId="7181BDB9" w14:textId="77777777" w:rsidR="007B5103" w:rsidRPr="008C1ACA" w:rsidRDefault="007B5103" w:rsidP="00176981">
      <w:pPr>
        <w:pStyle w:val="Normln2"/>
      </w:pPr>
    </w:p>
    <w:p w14:paraId="59F49707" w14:textId="77777777" w:rsidR="007B5103" w:rsidRPr="008C1ACA" w:rsidRDefault="007B5103" w:rsidP="007B5103">
      <w:r w:rsidRPr="008C1ACA">
        <w:t xml:space="preserve">Uvedené cíle jsou obsaženy zejména v těchto koncepčních a strategických dokumentech: </w:t>
      </w:r>
    </w:p>
    <w:p w14:paraId="1752C5BB" w14:textId="77777777" w:rsidR="007B5103" w:rsidRPr="008C1ACA" w:rsidRDefault="007B5103" w:rsidP="0054610C">
      <w:pPr>
        <w:numPr>
          <w:ilvl w:val="0"/>
          <w:numId w:val="38"/>
        </w:numPr>
      </w:pPr>
      <w:r w:rsidRPr="008C1ACA">
        <w:t>Politika územního rozvoje ČR, ve znění aktualizace č. 1, 2, 3, 4 a 5, 2020</w:t>
      </w:r>
    </w:p>
    <w:p w14:paraId="5D7856C5" w14:textId="77777777" w:rsidR="007B5103" w:rsidRPr="008C1ACA" w:rsidRDefault="007B5103" w:rsidP="0054610C">
      <w:pPr>
        <w:numPr>
          <w:ilvl w:val="0"/>
          <w:numId w:val="38"/>
        </w:numPr>
      </w:pPr>
      <w:r w:rsidRPr="008C1ACA">
        <w:t>Implementační plán Strategického rámce Česká republika 2030, 2018</w:t>
      </w:r>
    </w:p>
    <w:p w14:paraId="6CA5BA7A" w14:textId="77777777" w:rsidR="007B5103" w:rsidRPr="008C1ACA" w:rsidRDefault="007B5103" w:rsidP="0054610C">
      <w:pPr>
        <w:numPr>
          <w:ilvl w:val="0"/>
          <w:numId w:val="38"/>
        </w:numPr>
      </w:pPr>
      <w:r w:rsidRPr="008C1ACA">
        <w:t>Strategie ochrany biologické rozmanitosti ČR 2016-2025, 2016</w:t>
      </w:r>
    </w:p>
    <w:p w14:paraId="2CEFBE47" w14:textId="77777777" w:rsidR="007B5103" w:rsidRPr="008C1ACA" w:rsidRDefault="007B5103" w:rsidP="0054610C">
      <w:pPr>
        <w:numPr>
          <w:ilvl w:val="0"/>
          <w:numId w:val="38"/>
        </w:numPr>
      </w:pPr>
      <w:r w:rsidRPr="008C1ACA">
        <w:t>Strategie regionálního rozvoje ČR 2021 + (2019), 2019</w:t>
      </w:r>
    </w:p>
    <w:p w14:paraId="04636943" w14:textId="77777777" w:rsidR="007B5103" w:rsidRPr="008C1ACA" w:rsidRDefault="007B5103" w:rsidP="0054610C">
      <w:pPr>
        <w:numPr>
          <w:ilvl w:val="0"/>
          <w:numId w:val="38"/>
        </w:numPr>
      </w:pPr>
      <w:r w:rsidRPr="008C1ACA">
        <w:t>Národní plán povodí Labe, 2015</w:t>
      </w:r>
    </w:p>
    <w:p w14:paraId="74C9DD0B" w14:textId="77777777" w:rsidR="007B5103" w:rsidRPr="008C1ACA" w:rsidRDefault="007B5103" w:rsidP="0054610C">
      <w:pPr>
        <w:numPr>
          <w:ilvl w:val="0"/>
          <w:numId w:val="38"/>
        </w:numPr>
      </w:pPr>
      <w:r w:rsidRPr="008C1ACA">
        <w:t>Zásady územního rozvoje hl. m. Prahy, ve znění aktualizací č. 1, 2, 3, 4, 6, 7, 9 a 11 (2022)</w:t>
      </w:r>
    </w:p>
    <w:p w14:paraId="585BCB50" w14:textId="5C13A0E2" w:rsidR="00322F20" w:rsidRPr="008C1ACA" w:rsidRDefault="007B5103" w:rsidP="00D23DA7">
      <w:pPr>
        <w:numPr>
          <w:ilvl w:val="0"/>
          <w:numId w:val="38"/>
        </w:numPr>
      </w:pPr>
      <w:r w:rsidRPr="008C1ACA">
        <w:t>Prognóza, koncepce a strategie ochrany přírody a krajiny v Praze (2008)</w:t>
      </w:r>
      <w:r w:rsidR="00322F20" w:rsidRPr="008C1ACA">
        <w:br w:type="page"/>
      </w:r>
    </w:p>
    <w:p w14:paraId="5197DE14" w14:textId="3CF54665" w:rsidR="0063281B" w:rsidRPr="008C1ACA" w:rsidRDefault="00322F20" w:rsidP="00347395">
      <w:pPr>
        <w:pStyle w:val="Nadpis1"/>
      </w:pPr>
      <w:bookmarkStart w:id="58" w:name="_Toc126792957"/>
      <w:r w:rsidRPr="008C1ACA">
        <w:t>3.</w:t>
      </w:r>
      <w:r w:rsidRPr="008C1ACA">
        <w:tab/>
      </w:r>
      <w:r w:rsidR="0063281B" w:rsidRPr="008C1ACA">
        <w:t>Údaje o současném stavu životního prostředí</w:t>
      </w:r>
      <w:r w:rsidR="00347395" w:rsidRPr="008C1ACA">
        <w:br/>
      </w:r>
      <w:r w:rsidR="0063281B" w:rsidRPr="008C1ACA">
        <w:t xml:space="preserve">v řešeném území a jeho předpokládaném vývoji, pokud by nebyla uplatněna </w:t>
      </w:r>
      <w:r w:rsidR="00831EFD" w:rsidRPr="008C1ACA">
        <w:t>změna ÚPD</w:t>
      </w:r>
      <w:bookmarkEnd w:id="50"/>
      <w:bookmarkEnd w:id="51"/>
      <w:bookmarkEnd w:id="52"/>
      <w:bookmarkEnd w:id="58"/>
      <w:r w:rsidR="00831EFD" w:rsidRPr="008C1ACA">
        <w:t xml:space="preserve"> </w:t>
      </w:r>
    </w:p>
    <w:p w14:paraId="289A7625" w14:textId="77777777" w:rsidR="00322F20" w:rsidRPr="008C1ACA" w:rsidRDefault="00322F20" w:rsidP="00E2428C">
      <w:pPr>
        <w:rPr>
          <w:lang w:eastAsia="en-US"/>
        </w:rPr>
      </w:pPr>
    </w:p>
    <w:p w14:paraId="0DCA6956" w14:textId="3613A9FE" w:rsidR="00740334" w:rsidRPr="008C1ACA" w:rsidRDefault="003960C3" w:rsidP="003960C3">
      <w:pPr>
        <w:pStyle w:val="Nadpis3"/>
      </w:pPr>
      <w:r w:rsidRPr="008C1ACA">
        <w:t>Charakteristika dotčeného území</w:t>
      </w:r>
    </w:p>
    <w:p w14:paraId="757BA800" w14:textId="70776A78" w:rsidR="00026FA9" w:rsidRPr="008C1ACA" w:rsidRDefault="00026FA9" w:rsidP="00026FA9">
      <w:pPr>
        <w:rPr>
          <w:lang w:eastAsia="en-US"/>
        </w:rPr>
      </w:pPr>
      <w:r w:rsidRPr="008C1ACA">
        <w:rPr>
          <w:lang w:eastAsia="en-US"/>
        </w:rPr>
        <w:t xml:space="preserve">Plocha změny č. Z 3093/10 je vymezena na území městské části Praha 9 (k. ú. Střížkov), v zastavěném území </w:t>
      </w:r>
      <w:r w:rsidR="005C371A" w:rsidRPr="008C1ACA">
        <w:rPr>
          <w:lang w:eastAsia="en-US"/>
        </w:rPr>
        <w:t>severně</w:t>
      </w:r>
      <w:r w:rsidRPr="008C1ACA">
        <w:rPr>
          <w:lang w:eastAsia="en-US"/>
        </w:rPr>
        <w:t xml:space="preserve"> od zastávky metra Střížkov mezi ulicemi Liberecká, Vysočanská a </w:t>
      </w:r>
      <w:r w:rsidR="00DF203B" w:rsidRPr="008C1ACA">
        <w:rPr>
          <w:lang w:eastAsia="en-US"/>
        </w:rPr>
        <w:t>Lovosická (podél vede značená cyklotrasa A27).</w:t>
      </w:r>
      <w:r w:rsidRPr="008C1ACA">
        <w:rPr>
          <w:lang w:eastAsia="en-US"/>
        </w:rPr>
        <w:t xml:space="preserve"> Linka C pražského metra prochází západní částí řešené lokality. V</w:t>
      </w:r>
      <w:r w:rsidR="00AB1C37" w:rsidRPr="008C1ACA">
        <w:rPr>
          <w:lang w:eastAsia="en-US"/>
        </w:rPr>
        <w:t> zájmovém území</w:t>
      </w:r>
      <w:r w:rsidRPr="008C1ACA">
        <w:rPr>
          <w:lang w:eastAsia="en-US"/>
        </w:rPr>
        <w:t xml:space="preserve"> se nachází domov mládeže a park</w:t>
      </w:r>
      <w:r w:rsidR="001079C4" w:rsidRPr="008C1ACA">
        <w:rPr>
          <w:lang w:eastAsia="en-US"/>
        </w:rPr>
        <w:t>ovací plochy polikliniky Prosek.</w:t>
      </w:r>
      <w:r w:rsidRPr="008C1ACA">
        <w:rPr>
          <w:lang w:eastAsia="en-US"/>
        </w:rPr>
        <w:t xml:space="preserve"> </w:t>
      </w:r>
      <w:r w:rsidR="00FA1C87" w:rsidRPr="008C1ACA">
        <w:rPr>
          <w:lang w:eastAsia="en-US"/>
        </w:rPr>
        <w:t>Celá lokalita</w:t>
      </w:r>
      <w:r w:rsidR="003F78B2" w:rsidRPr="008C1ACA">
        <w:rPr>
          <w:lang w:eastAsia="en-US"/>
        </w:rPr>
        <w:t xml:space="preserve"> je dle katastru nemovitostí </w:t>
      </w:r>
      <w:r w:rsidR="00FF1F84" w:rsidRPr="008C1ACA">
        <w:rPr>
          <w:lang w:eastAsia="en-US"/>
        </w:rPr>
        <w:t>využívána</w:t>
      </w:r>
      <w:r w:rsidR="003F78B2" w:rsidRPr="008C1ACA">
        <w:rPr>
          <w:lang w:eastAsia="en-US"/>
        </w:rPr>
        <w:t xml:space="preserve"> jako ostatní plocha</w:t>
      </w:r>
      <w:r w:rsidRPr="008C1ACA">
        <w:rPr>
          <w:lang w:eastAsia="en-US"/>
        </w:rPr>
        <w:t xml:space="preserve">. Cca 400 m jižně </w:t>
      </w:r>
      <w:r w:rsidR="0054552F" w:rsidRPr="008C1ACA">
        <w:rPr>
          <w:lang w:eastAsia="en-US"/>
        </w:rPr>
        <w:t xml:space="preserve">od řešené plochy </w:t>
      </w:r>
      <w:r w:rsidRPr="008C1ACA">
        <w:rPr>
          <w:lang w:eastAsia="en-US"/>
        </w:rPr>
        <w:t>se nachází park Přátelství se 450 m dlouhou vodní soustavou.</w:t>
      </w:r>
    </w:p>
    <w:p w14:paraId="2C2ECC30" w14:textId="5B8513CC" w:rsidR="00581DE1" w:rsidRPr="008C1ACA" w:rsidRDefault="000E555B" w:rsidP="000E555B">
      <w:pPr>
        <w:pStyle w:val="Titulek"/>
      </w:pPr>
      <w:bookmarkStart w:id="59" w:name="_Toc126793035"/>
      <w:r w:rsidRPr="008C1ACA">
        <w:t xml:space="preserve">Obrázek </w:t>
      </w:r>
      <w:r w:rsidR="00F7053C" w:rsidRPr="008C1ACA">
        <w:rPr>
          <w:noProof/>
        </w:rPr>
        <w:fldChar w:fldCharType="begin"/>
      </w:r>
      <w:r w:rsidR="00F7053C" w:rsidRPr="008C1ACA">
        <w:rPr>
          <w:noProof/>
        </w:rPr>
        <w:instrText xml:space="preserve"> SEQ Obrázek \* ARABIC </w:instrText>
      </w:r>
      <w:r w:rsidR="00F7053C" w:rsidRPr="008C1ACA">
        <w:rPr>
          <w:noProof/>
        </w:rPr>
        <w:fldChar w:fldCharType="separate"/>
      </w:r>
      <w:r w:rsidR="0061383D">
        <w:rPr>
          <w:noProof/>
        </w:rPr>
        <w:t>1</w:t>
      </w:r>
      <w:r w:rsidR="00F7053C" w:rsidRPr="008C1ACA">
        <w:rPr>
          <w:noProof/>
        </w:rPr>
        <w:fldChar w:fldCharType="end"/>
      </w:r>
      <w:r w:rsidR="00581DE1" w:rsidRPr="008C1ACA">
        <w:t>: Vymezení plochy Z3093/10 nad leteckým snímkem</w:t>
      </w:r>
      <w:bookmarkEnd w:id="59"/>
    </w:p>
    <w:p w14:paraId="550FE781" w14:textId="2D5C3B40" w:rsidR="00581DE1" w:rsidRPr="008C1ACA" w:rsidRDefault="00581DE1" w:rsidP="00026FA9">
      <w:pPr>
        <w:rPr>
          <w:lang w:eastAsia="en-US"/>
        </w:rPr>
      </w:pPr>
      <w:r w:rsidRPr="008C1ACA">
        <w:rPr>
          <w:noProof/>
        </w:rPr>
        <w:drawing>
          <wp:inline distT="0" distB="0" distL="0" distR="0" wp14:anchorId="4659C172" wp14:editId="5181937D">
            <wp:extent cx="5759450" cy="278511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2785110"/>
                    </a:xfrm>
                    <a:prstGeom prst="rect">
                      <a:avLst/>
                    </a:prstGeom>
                  </pic:spPr>
                </pic:pic>
              </a:graphicData>
            </a:graphic>
          </wp:inline>
        </w:drawing>
      </w:r>
    </w:p>
    <w:p w14:paraId="0BAE59B2" w14:textId="77777777" w:rsidR="000E555B" w:rsidRPr="008C1ACA" w:rsidRDefault="000E555B" w:rsidP="000E555B">
      <w:pPr>
        <w:pStyle w:val="Titulek"/>
      </w:pPr>
    </w:p>
    <w:p w14:paraId="660088A6" w14:textId="36AEED23" w:rsidR="000E555B" w:rsidRPr="008C1ACA" w:rsidRDefault="000E555B" w:rsidP="000E555B">
      <w:pPr>
        <w:pStyle w:val="Titulek"/>
      </w:pPr>
      <w:bookmarkStart w:id="60" w:name="_Toc126793036"/>
      <w:r w:rsidRPr="008C1ACA">
        <w:t xml:space="preserve">Obrázek </w:t>
      </w:r>
      <w:r w:rsidR="00F7053C" w:rsidRPr="008C1ACA">
        <w:rPr>
          <w:noProof/>
        </w:rPr>
        <w:fldChar w:fldCharType="begin"/>
      </w:r>
      <w:r w:rsidR="00F7053C" w:rsidRPr="008C1ACA">
        <w:rPr>
          <w:noProof/>
        </w:rPr>
        <w:instrText xml:space="preserve"> SEQ Obrázek \* ARABIC </w:instrText>
      </w:r>
      <w:r w:rsidR="00F7053C" w:rsidRPr="008C1ACA">
        <w:rPr>
          <w:noProof/>
        </w:rPr>
        <w:fldChar w:fldCharType="separate"/>
      </w:r>
      <w:r w:rsidR="0061383D">
        <w:rPr>
          <w:noProof/>
        </w:rPr>
        <w:t>2</w:t>
      </w:r>
      <w:r w:rsidR="00F7053C" w:rsidRPr="008C1ACA">
        <w:rPr>
          <w:noProof/>
        </w:rPr>
        <w:fldChar w:fldCharType="end"/>
      </w:r>
      <w:r w:rsidRPr="008C1ACA">
        <w:t>: Pohled z parkoviště od ulice Lovosická</w:t>
      </w:r>
      <w:bookmarkEnd w:id="60"/>
      <w:r w:rsidRPr="008C1ACA">
        <w:t xml:space="preserve"> </w:t>
      </w:r>
    </w:p>
    <w:p w14:paraId="543C928C" w14:textId="4422D7A2" w:rsidR="00402FAE" w:rsidRPr="008C1ACA" w:rsidRDefault="00402FAE" w:rsidP="00723330">
      <w:pPr>
        <w:pStyle w:val="Nadpisobrzku"/>
      </w:pPr>
      <w:r w:rsidRPr="008C1ACA">
        <w:rPr>
          <w:noProof/>
          <w:lang w:eastAsia="cs-CZ"/>
        </w:rPr>
        <w:drawing>
          <wp:inline distT="0" distB="0" distL="0" distR="0" wp14:anchorId="07B7315B" wp14:editId="79DC2847">
            <wp:extent cx="5759450" cy="2590165"/>
            <wp:effectExtent l="0" t="0" r="0" b="63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201229_15563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19618CF6" w14:textId="29A78567" w:rsidR="000E555B" w:rsidRPr="008C1ACA" w:rsidRDefault="000E555B" w:rsidP="000E555B">
      <w:pPr>
        <w:pStyle w:val="Titulek"/>
      </w:pPr>
      <w:bookmarkStart w:id="61" w:name="_Toc126793037"/>
      <w:r w:rsidRPr="008C1ACA">
        <w:t xml:space="preserve">Obrázek </w:t>
      </w:r>
      <w:r w:rsidR="00F7053C" w:rsidRPr="008C1ACA">
        <w:rPr>
          <w:noProof/>
        </w:rPr>
        <w:fldChar w:fldCharType="begin"/>
      </w:r>
      <w:r w:rsidR="00F7053C" w:rsidRPr="008C1ACA">
        <w:rPr>
          <w:noProof/>
        </w:rPr>
        <w:instrText xml:space="preserve"> SEQ Obrázek \* ARABIC </w:instrText>
      </w:r>
      <w:r w:rsidR="00F7053C" w:rsidRPr="008C1ACA">
        <w:rPr>
          <w:noProof/>
        </w:rPr>
        <w:fldChar w:fldCharType="separate"/>
      </w:r>
      <w:r w:rsidR="0061383D">
        <w:rPr>
          <w:noProof/>
        </w:rPr>
        <w:t>3</w:t>
      </w:r>
      <w:r w:rsidR="00F7053C" w:rsidRPr="008C1ACA">
        <w:rPr>
          <w:noProof/>
        </w:rPr>
        <w:fldChar w:fldCharType="end"/>
      </w:r>
      <w:r w:rsidRPr="008C1ACA">
        <w:t>: Veřejný prostor před poliklinikou Prosek</w:t>
      </w:r>
      <w:bookmarkEnd w:id="61"/>
    </w:p>
    <w:p w14:paraId="0E0222C8" w14:textId="4E698412" w:rsidR="00402FAE" w:rsidRPr="008C1ACA" w:rsidRDefault="00402FAE" w:rsidP="000E555B">
      <w:pPr>
        <w:pStyle w:val="Titulek"/>
      </w:pPr>
      <w:r w:rsidRPr="008C1ACA">
        <w:rPr>
          <w:noProof/>
          <w:lang w:eastAsia="cs-CZ"/>
        </w:rPr>
        <w:drawing>
          <wp:inline distT="0" distB="0" distL="0" distR="0" wp14:anchorId="7019C6A4" wp14:editId="5473FCEC">
            <wp:extent cx="5759450" cy="2590165"/>
            <wp:effectExtent l="0" t="0" r="0" b="63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01229_15590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53A090F5" w14:textId="77777777" w:rsidR="00684B73" w:rsidRPr="008C1ACA" w:rsidRDefault="00684B73" w:rsidP="00684B73">
      <w:pPr>
        <w:pStyle w:val="Titulek"/>
      </w:pPr>
    </w:p>
    <w:p w14:paraId="79DB83AD" w14:textId="56E6142B" w:rsidR="00684B73" w:rsidRPr="008C1ACA" w:rsidRDefault="00684B73" w:rsidP="00684B73">
      <w:pPr>
        <w:pStyle w:val="Titulek"/>
      </w:pPr>
      <w:bookmarkStart w:id="62" w:name="_Toc126793038"/>
      <w:r w:rsidRPr="008C1ACA">
        <w:t xml:space="preserve">Obrázek </w:t>
      </w:r>
      <w:r w:rsidR="00F7053C" w:rsidRPr="008C1ACA">
        <w:rPr>
          <w:noProof/>
        </w:rPr>
        <w:fldChar w:fldCharType="begin"/>
      </w:r>
      <w:r w:rsidR="00F7053C" w:rsidRPr="008C1ACA">
        <w:rPr>
          <w:noProof/>
        </w:rPr>
        <w:instrText xml:space="preserve"> SEQ Obrázek \* ARABIC </w:instrText>
      </w:r>
      <w:r w:rsidR="00F7053C" w:rsidRPr="008C1ACA">
        <w:rPr>
          <w:noProof/>
        </w:rPr>
        <w:fldChar w:fldCharType="separate"/>
      </w:r>
      <w:r w:rsidR="0061383D">
        <w:rPr>
          <w:noProof/>
        </w:rPr>
        <w:t>4</w:t>
      </w:r>
      <w:r w:rsidR="00F7053C" w:rsidRPr="008C1ACA">
        <w:rPr>
          <w:noProof/>
        </w:rPr>
        <w:fldChar w:fldCharType="end"/>
      </w:r>
      <w:r w:rsidRPr="008C1ACA">
        <w:t>: Objekt polikliniky Prosek</w:t>
      </w:r>
      <w:bookmarkEnd w:id="62"/>
    </w:p>
    <w:p w14:paraId="703521D8" w14:textId="182CED3B" w:rsidR="00093953" w:rsidRPr="008C1ACA" w:rsidRDefault="00402FAE" w:rsidP="00AC2803">
      <w:pPr>
        <w:jc w:val="center"/>
        <w:rPr>
          <w:lang w:eastAsia="en-US"/>
        </w:rPr>
      </w:pPr>
      <w:r w:rsidRPr="008C1ACA">
        <w:rPr>
          <w:noProof/>
        </w:rPr>
        <w:drawing>
          <wp:inline distT="0" distB="0" distL="0" distR="0" wp14:anchorId="0E95BBE4" wp14:editId="0A612C2A">
            <wp:extent cx="5759450" cy="2590165"/>
            <wp:effectExtent l="0" t="0" r="0" b="63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01229_15590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p>
    <w:p w14:paraId="51E5F0F4" w14:textId="77777777" w:rsidR="00684B73" w:rsidRPr="008C1ACA" w:rsidRDefault="00684B73" w:rsidP="00FE7DE5">
      <w:pPr>
        <w:pStyle w:val="Normln2"/>
      </w:pPr>
    </w:p>
    <w:p w14:paraId="22C6993C" w14:textId="62AED6CA" w:rsidR="00093953" w:rsidRPr="008C1ACA" w:rsidRDefault="00684B73" w:rsidP="00684B73">
      <w:pPr>
        <w:pStyle w:val="Titulek"/>
      </w:pPr>
      <w:bookmarkStart w:id="63" w:name="_Toc126793039"/>
      <w:r w:rsidRPr="008C1ACA">
        <w:t xml:space="preserve">Obrázek </w:t>
      </w:r>
      <w:r w:rsidR="00F7053C" w:rsidRPr="008C1ACA">
        <w:rPr>
          <w:noProof/>
        </w:rPr>
        <w:fldChar w:fldCharType="begin"/>
      </w:r>
      <w:r w:rsidR="00F7053C" w:rsidRPr="008C1ACA">
        <w:rPr>
          <w:noProof/>
        </w:rPr>
        <w:instrText xml:space="preserve"> SEQ Obrázek \* ARABIC </w:instrText>
      </w:r>
      <w:r w:rsidR="00F7053C" w:rsidRPr="008C1ACA">
        <w:rPr>
          <w:noProof/>
        </w:rPr>
        <w:fldChar w:fldCharType="separate"/>
      </w:r>
      <w:r w:rsidR="0061383D">
        <w:rPr>
          <w:noProof/>
        </w:rPr>
        <w:t>5</w:t>
      </w:r>
      <w:r w:rsidR="00F7053C" w:rsidRPr="008C1ACA">
        <w:rPr>
          <w:noProof/>
        </w:rPr>
        <w:fldChar w:fldCharType="end"/>
      </w:r>
      <w:r w:rsidRPr="008C1ACA">
        <w:t>: Pohled z ulice Lovosické ke stanici metra Střížkov</w:t>
      </w:r>
      <w:r w:rsidR="00402FAE" w:rsidRPr="008C1ACA">
        <w:rPr>
          <w:noProof/>
          <w:lang w:eastAsia="cs-CZ"/>
        </w:rPr>
        <w:drawing>
          <wp:inline distT="0" distB="0" distL="0" distR="0" wp14:anchorId="617B0DB9" wp14:editId="25D09975">
            <wp:extent cx="5759450" cy="2590165"/>
            <wp:effectExtent l="0" t="0" r="0" b="63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01229_15591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59450" cy="2590165"/>
                    </a:xfrm>
                    <a:prstGeom prst="rect">
                      <a:avLst/>
                    </a:prstGeom>
                  </pic:spPr>
                </pic:pic>
              </a:graphicData>
            </a:graphic>
          </wp:inline>
        </w:drawing>
      </w:r>
      <w:bookmarkEnd w:id="63"/>
    </w:p>
    <w:p w14:paraId="1BCA195F" w14:textId="77777777" w:rsidR="0063281B" w:rsidRPr="008C1ACA" w:rsidRDefault="00D97E20" w:rsidP="0035223A">
      <w:pPr>
        <w:pStyle w:val="Nadpis3"/>
      </w:pPr>
      <w:r w:rsidRPr="008C1ACA">
        <w:t>Ovzduší a klima</w:t>
      </w:r>
    </w:p>
    <w:p w14:paraId="5B79E070" w14:textId="77777777" w:rsidR="00845017" w:rsidRPr="008C1ACA" w:rsidRDefault="00845017" w:rsidP="00845017">
      <w:r w:rsidRPr="008C1ACA">
        <w:t>V následujícím přehledu jsou uvedeny charakteristiky klimatu řešené oblasti dle Atlasu podnebí Česka (ČHMÚ, 2007). V porovnání s jinými regiony České republiky se záměr nachází v teplejší oblasti s nižšími srážkovými úhrny, nižší sněhovou pokrývkou a průměrnou rychlostí větru:</w:t>
      </w:r>
    </w:p>
    <w:p w14:paraId="6DA41B2D" w14:textId="77777777" w:rsidR="00845017" w:rsidRPr="008C1ACA" w:rsidRDefault="00845017" w:rsidP="008503CD">
      <w:pPr>
        <w:numPr>
          <w:ilvl w:val="0"/>
          <w:numId w:val="50"/>
        </w:numPr>
      </w:pPr>
      <w:r w:rsidRPr="008C1ACA">
        <w:t>průměrná roční teplota vzduchu (°C): 9 – 10</w:t>
      </w:r>
    </w:p>
    <w:p w14:paraId="4BB37C2B" w14:textId="77777777" w:rsidR="00845017" w:rsidRPr="008C1ACA" w:rsidRDefault="00845017" w:rsidP="008503CD">
      <w:pPr>
        <w:numPr>
          <w:ilvl w:val="0"/>
          <w:numId w:val="50"/>
        </w:numPr>
      </w:pPr>
      <w:r w:rsidRPr="008C1ACA">
        <w:t>průměrný počet tropických dní: 4 – 7</w:t>
      </w:r>
    </w:p>
    <w:p w14:paraId="3FAF49F9" w14:textId="77777777" w:rsidR="00845017" w:rsidRPr="008C1ACA" w:rsidRDefault="00845017" w:rsidP="008503CD">
      <w:pPr>
        <w:numPr>
          <w:ilvl w:val="0"/>
          <w:numId w:val="50"/>
        </w:numPr>
      </w:pPr>
      <w:r w:rsidRPr="008C1ACA">
        <w:t>průměr ročních maxim (°C): 32 – 33</w:t>
      </w:r>
    </w:p>
    <w:p w14:paraId="42B5B2D1" w14:textId="77777777" w:rsidR="00845017" w:rsidRPr="008C1ACA" w:rsidRDefault="00845017" w:rsidP="008503CD">
      <w:pPr>
        <w:numPr>
          <w:ilvl w:val="0"/>
          <w:numId w:val="50"/>
        </w:numPr>
      </w:pPr>
      <w:r w:rsidRPr="008C1ACA">
        <w:t xml:space="preserve">počet dní s přechodem přes 0 °C: </w:t>
      </w:r>
      <w:r w:rsidRPr="008C1ACA">
        <w:rPr>
          <w:lang w:val="en-GB"/>
        </w:rPr>
        <w:t xml:space="preserve">&lt; </w:t>
      </w:r>
      <w:r w:rsidRPr="008C1ACA">
        <w:t xml:space="preserve">60 </w:t>
      </w:r>
    </w:p>
    <w:p w14:paraId="4F99E234" w14:textId="3F01C194" w:rsidR="00845017" w:rsidRPr="008C1ACA" w:rsidRDefault="00845017" w:rsidP="008503CD">
      <w:pPr>
        <w:numPr>
          <w:ilvl w:val="0"/>
          <w:numId w:val="50"/>
        </w:numPr>
      </w:pPr>
      <w:r w:rsidRPr="008C1ACA">
        <w:t xml:space="preserve">průměrný počet arktických dní: </w:t>
      </w:r>
      <w:r w:rsidRPr="008C1ACA">
        <w:rPr>
          <w:lang w:val="en-GB"/>
        </w:rPr>
        <w:t xml:space="preserve">&lt; </w:t>
      </w:r>
      <w:r w:rsidRPr="008C1ACA">
        <w:t>1</w:t>
      </w:r>
      <w:r w:rsidR="001658D1" w:rsidRPr="008C1ACA">
        <w:t xml:space="preserve"> </w:t>
      </w:r>
      <w:r w:rsidRPr="008C1ACA">
        <w:t xml:space="preserve"> </w:t>
      </w:r>
    </w:p>
    <w:p w14:paraId="5D87BC68" w14:textId="77777777" w:rsidR="00845017" w:rsidRPr="008C1ACA" w:rsidRDefault="00845017" w:rsidP="008503CD">
      <w:pPr>
        <w:numPr>
          <w:ilvl w:val="0"/>
          <w:numId w:val="50"/>
        </w:numPr>
      </w:pPr>
      <w:r w:rsidRPr="008C1ACA">
        <w:t>průměrný počet bouřkových dní: 21 – 24</w:t>
      </w:r>
    </w:p>
    <w:p w14:paraId="3B53C19D" w14:textId="77777777" w:rsidR="00845017" w:rsidRPr="008C1ACA" w:rsidRDefault="00845017" w:rsidP="008503CD">
      <w:pPr>
        <w:numPr>
          <w:ilvl w:val="0"/>
          <w:numId w:val="50"/>
        </w:numPr>
      </w:pPr>
      <w:r w:rsidRPr="008C1ACA">
        <w:t>průměrné roční srážkové úhrny (mm): 500 – 550</w:t>
      </w:r>
    </w:p>
    <w:p w14:paraId="17378A17" w14:textId="77777777" w:rsidR="00845017" w:rsidRPr="008C1ACA" w:rsidRDefault="00845017" w:rsidP="008503CD">
      <w:pPr>
        <w:numPr>
          <w:ilvl w:val="0"/>
          <w:numId w:val="50"/>
        </w:numPr>
      </w:pPr>
      <w:r w:rsidRPr="008C1ACA">
        <w:t>průměrné roční jednodenní maxima srážkových úhrnů (mm): 35 – 40</w:t>
      </w:r>
    </w:p>
    <w:p w14:paraId="48B956F7" w14:textId="77777777" w:rsidR="00845017" w:rsidRPr="008C1ACA" w:rsidRDefault="00845017" w:rsidP="008503CD">
      <w:pPr>
        <w:numPr>
          <w:ilvl w:val="0"/>
          <w:numId w:val="50"/>
        </w:numPr>
      </w:pPr>
      <w:r w:rsidRPr="008C1ACA">
        <w:t>absolutní jednodenní maxima srážkových úhrnů (mm): 81 – 100</w:t>
      </w:r>
    </w:p>
    <w:p w14:paraId="094A2DEE" w14:textId="77777777" w:rsidR="00845017" w:rsidRPr="008C1ACA" w:rsidRDefault="00845017" w:rsidP="008503CD">
      <w:pPr>
        <w:numPr>
          <w:ilvl w:val="0"/>
          <w:numId w:val="50"/>
        </w:numPr>
      </w:pPr>
      <w:r w:rsidRPr="008C1ACA">
        <w:t>počet dní s kroupami: 2 – 2,5</w:t>
      </w:r>
    </w:p>
    <w:p w14:paraId="7DD0C206" w14:textId="6BC26B9E" w:rsidR="00845017" w:rsidRPr="008C1ACA" w:rsidRDefault="00845017" w:rsidP="008503CD">
      <w:pPr>
        <w:numPr>
          <w:ilvl w:val="0"/>
          <w:numId w:val="50"/>
        </w:numPr>
      </w:pPr>
      <w:r w:rsidRPr="008C1ACA">
        <w:t>počet dní se sněhovou pokrývkou nad 10 cm: 10 – 20</w:t>
      </w:r>
      <w:r w:rsidR="001658D1" w:rsidRPr="008C1ACA">
        <w:t xml:space="preserve"> </w:t>
      </w:r>
      <w:r w:rsidRPr="008C1ACA">
        <w:t xml:space="preserve"> </w:t>
      </w:r>
    </w:p>
    <w:p w14:paraId="4CB053B8" w14:textId="77777777" w:rsidR="00845017" w:rsidRPr="008C1ACA" w:rsidRDefault="00845017" w:rsidP="008503CD">
      <w:pPr>
        <w:numPr>
          <w:ilvl w:val="0"/>
          <w:numId w:val="50"/>
        </w:numPr>
      </w:pPr>
      <w:r w:rsidRPr="008C1ACA">
        <w:t>průměrná rychlost větru (m/s): 3 – 4</w:t>
      </w:r>
    </w:p>
    <w:p w14:paraId="23889748" w14:textId="5D5F4899" w:rsidR="00845017" w:rsidRPr="008C1ACA" w:rsidRDefault="00845017" w:rsidP="00845017">
      <w:r w:rsidRPr="008C1ACA">
        <w:t>Podle mapy bonity klimatu</w:t>
      </w:r>
      <w:r w:rsidRPr="008C1ACA">
        <w:rPr>
          <w:rStyle w:val="Znakapoznpodarou"/>
        </w:rPr>
        <w:footnoteReference w:id="2"/>
      </w:r>
      <w:r w:rsidRPr="008C1ACA">
        <w:t xml:space="preserve"> se dotčené území nachází v území s uspokojivou bonitou klimatu.</w:t>
      </w:r>
    </w:p>
    <w:p w14:paraId="283EA128" w14:textId="764EC37A" w:rsidR="00EA0507" w:rsidRPr="008C1ACA" w:rsidRDefault="00EA0507" w:rsidP="00EA0507">
      <w:pPr>
        <w:rPr>
          <w:lang w:eastAsia="en-US"/>
        </w:rPr>
      </w:pPr>
      <w:r w:rsidRPr="008C1ACA">
        <w:rPr>
          <w:lang w:eastAsia="en-US"/>
        </w:rPr>
        <w:t>Současný stav kvality ovzduší v řešené lokalitě je možné vyhodnotit na základě pětiletých průměrů koncentrací znečišťujících látek (od roku 2017 do roku 2021) publikovaných ČHMÚ pro potřeby zákona č. 201/2012 Sb., o ochraně ovzduší</w:t>
      </w:r>
      <w:r w:rsidR="00CA421C" w:rsidRPr="008C1ACA">
        <w:rPr>
          <w:lang w:eastAsia="en-US"/>
        </w:rPr>
        <w:t>, ve znění pozdějších předpisů</w:t>
      </w:r>
      <w:r w:rsidRPr="008C1ACA">
        <w:rPr>
          <w:lang w:eastAsia="en-US"/>
        </w:rPr>
        <w:t xml:space="preserve">. Tato data jsou uváděna pro čtverce 1×1 km. </w:t>
      </w:r>
    </w:p>
    <w:p w14:paraId="05B93ED2" w14:textId="40871C1A" w:rsidR="00EA0507" w:rsidRDefault="00684B73" w:rsidP="00EA0507">
      <w:pPr>
        <w:rPr>
          <w:lang w:eastAsia="en-US"/>
        </w:rPr>
      </w:pPr>
      <w:r w:rsidRPr="008C1ACA">
        <w:rPr>
          <w:lang w:eastAsia="en-US"/>
        </w:rPr>
        <w:t>Tabulka 5</w:t>
      </w:r>
      <w:r w:rsidR="00EA0507" w:rsidRPr="008C1ACA">
        <w:rPr>
          <w:lang w:eastAsia="en-US"/>
        </w:rPr>
        <w:t xml:space="preserve"> přibližuje průměrné hodnoty imisní zátěže v hodnocené lokalitě a jejich porovnání s hodnotami imisních limitů.</w:t>
      </w:r>
    </w:p>
    <w:p w14:paraId="2EABB61D" w14:textId="0B036788" w:rsidR="00EA0507" w:rsidRPr="008C1ACA" w:rsidRDefault="00684B73" w:rsidP="00684B73">
      <w:pPr>
        <w:pStyle w:val="Titulek"/>
        <w:rPr>
          <w:rFonts w:eastAsia="Calibri"/>
        </w:rPr>
      </w:pPr>
      <w:bookmarkStart w:id="64" w:name="_Toc126793026"/>
      <w:r w:rsidRPr="008C1ACA">
        <w:t xml:space="preserve">Tabulka </w:t>
      </w:r>
      <w:r w:rsidR="00F7053C" w:rsidRPr="008C1ACA">
        <w:rPr>
          <w:noProof/>
        </w:rPr>
        <w:fldChar w:fldCharType="begin"/>
      </w:r>
      <w:r w:rsidR="00F7053C" w:rsidRPr="008C1ACA">
        <w:rPr>
          <w:noProof/>
        </w:rPr>
        <w:instrText xml:space="preserve"> SEQ Tabulka \* ARABIC </w:instrText>
      </w:r>
      <w:r w:rsidR="00F7053C" w:rsidRPr="008C1ACA">
        <w:rPr>
          <w:noProof/>
        </w:rPr>
        <w:fldChar w:fldCharType="separate"/>
      </w:r>
      <w:r w:rsidR="0061383D">
        <w:rPr>
          <w:noProof/>
        </w:rPr>
        <w:t>5</w:t>
      </w:r>
      <w:r w:rsidR="00F7053C" w:rsidRPr="008C1ACA">
        <w:rPr>
          <w:noProof/>
        </w:rPr>
        <w:fldChar w:fldCharType="end"/>
      </w:r>
      <w:r w:rsidRPr="008C1ACA">
        <w:t xml:space="preserve">: </w:t>
      </w:r>
      <w:r w:rsidR="00EA0507" w:rsidRPr="008C1ACA">
        <w:rPr>
          <w:rFonts w:eastAsia="Calibri"/>
        </w:rPr>
        <w:t>Průměrné hodnoty koncentrací za období 201</w:t>
      </w:r>
      <w:r w:rsidR="00EA0507" w:rsidRPr="008C1ACA">
        <w:t>7</w:t>
      </w:r>
      <w:r w:rsidR="00EA0507" w:rsidRPr="008C1ACA">
        <w:rPr>
          <w:rFonts w:eastAsia="Calibri"/>
        </w:rPr>
        <w:t xml:space="preserve"> – 20</w:t>
      </w:r>
      <w:r w:rsidR="00EA0507" w:rsidRPr="008C1ACA">
        <w:t>21</w:t>
      </w:r>
      <w:bookmarkEnd w:id="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704"/>
        <w:gridCol w:w="2265"/>
        <w:gridCol w:w="980"/>
        <w:gridCol w:w="1398"/>
        <w:gridCol w:w="1119"/>
        <w:gridCol w:w="1594"/>
      </w:tblGrid>
      <w:tr w:rsidR="00211C42" w:rsidRPr="008C1ACA" w14:paraId="716E6C05" w14:textId="77777777" w:rsidTr="00311854">
        <w:trPr>
          <w:tblHeader/>
          <w:jc w:val="center"/>
        </w:trPr>
        <w:tc>
          <w:tcPr>
            <w:tcW w:w="1727" w:type="dxa"/>
            <w:vAlign w:val="center"/>
          </w:tcPr>
          <w:p w14:paraId="0C763661" w14:textId="77777777" w:rsidR="00EA0507" w:rsidRPr="008C1ACA" w:rsidRDefault="00EA0507" w:rsidP="007B5103">
            <w:pPr>
              <w:pStyle w:val="Texttabulky"/>
              <w:rPr>
                <w:b/>
                <w:szCs w:val="20"/>
              </w:rPr>
            </w:pPr>
            <w:r w:rsidRPr="008C1ACA">
              <w:rPr>
                <w:b/>
                <w:szCs w:val="20"/>
              </w:rPr>
              <w:t>Znečišťující látka</w:t>
            </w:r>
          </w:p>
        </w:tc>
        <w:tc>
          <w:tcPr>
            <w:tcW w:w="2297" w:type="dxa"/>
            <w:noWrap/>
            <w:vAlign w:val="center"/>
          </w:tcPr>
          <w:p w14:paraId="2E10D16D" w14:textId="77777777" w:rsidR="00EA0507" w:rsidRPr="008C1ACA" w:rsidRDefault="00EA0507" w:rsidP="007B5103">
            <w:pPr>
              <w:pStyle w:val="Texttabulky"/>
              <w:rPr>
                <w:b/>
                <w:szCs w:val="20"/>
              </w:rPr>
            </w:pPr>
            <w:r w:rsidRPr="008C1ACA">
              <w:rPr>
                <w:b/>
                <w:szCs w:val="20"/>
              </w:rPr>
              <w:t>Veličina</w:t>
            </w:r>
          </w:p>
        </w:tc>
        <w:tc>
          <w:tcPr>
            <w:tcW w:w="993" w:type="dxa"/>
            <w:vAlign w:val="center"/>
          </w:tcPr>
          <w:p w14:paraId="563F0030" w14:textId="77777777" w:rsidR="00EA0507" w:rsidRPr="008C1ACA" w:rsidRDefault="00EA0507" w:rsidP="007B5103">
            <w:pPr>
              <w:pStyle w:val="Texttabulky"/>
              <w:jc w:val="center"/>
              <w:rPr>
                <w:b/>
                <w:szCs w:val="20"/>
              </w:rPr>
            </w:pPr>
            <w:r w:rsidRPr="008C1ACA">
              <w:rPr>
                <w:b/>
                <w:szCs w:val="20"/>
              </w:rPr>
              <w:t>Jednotka</w:t>
            </w:r>
          </w:p>
        </w:tc>
        <w:tc>
          <w:tcPr>
            <w:tcW w:w="1417" w:type="dxa"/>
            <w:vAlign w:val="center"/>
          </w:tcPr>
          <w:p w14:paraId="49F7171D" w14:textId="77777777" w:rsidR="00EA0507" w:rsidRPr="008C1ACA" w:rsidRDefault="00EA0507" w:rsidP="007B5103">
            <w:pPr>
              <w:pStyle w:val="Texttabulky"/>
              <w:jc w:val="center"/>
              <w:rPr>
                <w:b/>
                <w:szCs w:val="20"/>
              </w:rPr>
            </w:pPr>
            <w:r w:rsidRPr="008C1ACA">
              <w:rPr>
                <w:b/>
                <w:szCs w:val="20"/>
              </w:rPr>
              <w:t>Zájmové území</w:t>
            </w:r>
          </w:p>
        </w:tc>
        <w:tc>
          <w:tcPr>
            <w:tcW w:w="1134" w:type="dxa"/>
            <w:vAlign w:val="center"/>
          </w:tcPr>
          <w:p w14:paraId="273EA008" w14:textId="77777777" w:rsidR="00EA0507" w:rsidRPr="008C1ACA" w:rsidRDefault="00EA0507" w:rsidP="007B5103">
            <w:pPr>
              <w:pStyle w:val="Texttabulky"/>
              <w:jc w:val="center"/>
              <w:rPr>
                <w:b/>
                <w:szCs w:val="20"/>
              </w:rPr>
            </w:pPr>
            <w:r w:rsidRPr="008C1ACA">
              <w:rPr>
                <w:b/>
                <w:szCs w:val="20"/>
              </w:rPr>
              <w:t>Imisní limit</w:t>
            </w:r>
          </w:p>
        </w:tc>
        <w:tc>
          <w:tcPr>
            <w:tcW w:w="1616" w:type="dxa"/>
            <w:vAlign w:val="center"/>
          </w:tcPr>
          <w:p w14:paraId="288E2D59" w14:textId="77777777" w:rsidR="00EA0507" w:rsidRPr="008C1ACA" w:rsidRDefault="00EA0507" w:rsidP="007B5103">
            <w:pPr>
              <w:pStyle w:val="Texttabulky"/>
              <w:jc w:val="center"/>
              <w:rPr>
                <w:b/>
                <w:szCs w:val="20"/>
              </w:rPr>
            </w:pPr>
            <w:r w:rsidRPr="008C1ACA">
              <w:rPr>
                <w:b/>
                <w:szCs w:val="20"/>
              </w:rPr>
              <w:t xml:space="preserve">Podíl na </w:t>
            </w:r>
            <w:r w:rsidRPr="008C1ACA">
              <w:rPr>
                <w:b/>
                <w:szCs w:val="20"/>
              </w:rPr>
              <w:br/>
              <w:t>imis. limitu (%)</w:t>
            </w:r>
          </w:p>
        </w:tc>
      </w:tr>
      <w:tr w:rsidR="00211C42" w:rsidRPr="008C1ACA" w14:paraId="1FF041A7" w14:textId="77777777" w:rsidTr="00070C55">
        <w:trPr>
          <w:jc w:val="center"/>
        </w:trPr>
        <w:tc>
          <w:tcPr>
            <w:tcW w:w="1727" w:type="dxa"/>
            <w:vAlign w:val="center"/>
          </w:tcPr>
          <w:p w14:paraId="343300F7" w14:textId="77777777" w:rsidR="00EA0507" w:rsidRPr="008C1ACA" w:rsidRDefault="00EA0507" w:rsidP="007B5103">
            <w:pPr>
              <w:pStyle w:val="Texttabulky"/>
              <w:rPr>
                <w:szCs w:val="20"/>
              </w:rPr>
            </w:pPr>
            <w:r w:rsidRPr="008C1ACA">
              <w:rPr>
                <w:szCs w:val="20"/>
              </w:rPr>
              <w:t>Oxid dusičitý</w:t>
            </w:r>
          </w:p>
        </w:tc>
        <w:tc>
          <w:tcPr>
            <w:tcW w:w="2297" w:type="dxa"/>
            <w:noWrap/>
            <w:vAlign w:val="center"/>
          </w:tcPr>
          <w:p w14:paraId="23B8D508" w14:textId="77777777" w:rsidR="00EA0507" w:rsidRPr="008C1ACA" w:rsidRDefault="00EA0507" w:rsidP="007B5103">
            <w:pPr>
              <w:pStyle w:val="Texttabulky"/>
              <w:rPr>
                <w:szCs w:val="20"/>
              </w:rPr>
            </w:pPr>
            <w:r w:rsidRPr="008C1ACA">
              <w:rPr>
                <w:szCs w:val="20"/>
              </w:rPr>
              <w:t>roční průměr</w:t>
            </w:r>
          </w:p>
        </w:tc>
        <w:tc>
          <w:tcPr>
            <w:tcW w:w="993" w:type="dxa"/>
            <w:vAlign w:val="center"/>
          </w:tcPr>
          <w:p w14:paraId="04D14A75" w14:textId="77777777" w:rsidR="00EA0507" w:rsidRPr="008C1ACA" w:rsidRDefault="00EA0507" w:rsidP="007B5103">
            <w:pPr>
              <w:pStyle w:val="Texttabulky"/>
              <w:jc w:val="center"/>
              <w:rPr>
                <w:szCs w:val="20"/>
              </w:rPr>
            </w:pPr>
            <w:r w:rsidRPr="008C1ACA">
              <w:rPr>
                <w:szCs w:val="20"/>
              </w:rPr>
              <w:t>µg.m</w:t>
            </w:r>
            <w:r w:rsidRPr="008C1ACA">
              <w:rPr>
                <w:szCs w:val="20"/>
                <w:vertAlign w:val="superscript"/>
              </w:rPr>
              <w:t>-3</w:t>
            </w:r>
          </w:p>
        </w:tc>
        <w:tc>
          <w:tcPr>
            <w:tcW w:w="1417" w:type="dxa"/>
            <w:vAlign w:val="bottom"/>
          </w:tcPr>
          <w:p w14:paraId="6C2226F8" w14:textId="77777777" w:rsidR="00EA0507" w:rsidRPr="008C1ACA" w:rsidRDefault="00EA0507" w:rsidP="007B5103">
            <w:pPr>
              <w:pStyle w:val="Texttabulky"/>
              <w:jc w:val="center"/>
              <w:rPr>
                <w:szCs w:val="20"/>
              </w:rPr>
            </w:pPr>
            <w:r w:rsidRPr="008C1ACA">
              <w:rPr>
                <w:szCs w:val="20"/>
              </w:rPr>
              <w:t>23</w:t>
            </w:r>
          </w:p>
        </w:tc>
        <w:tc>
          <w:tcPr>
            <w:tcW w:w="1134" w:type="dxa"/>
            <w:vAlign w:val="center"/>
          </w:tcPr>
          <w:p w14:paraId="753DE855" w14:textId="77777777" w:rsidR="00EA0507" w:rsidRPr="008C1ACA" w:rsidRDefault="00EA0507" w:rsidP="007B5103">
            <w:pPr>
              <w:pStyle w:val="Texttabulky"/>
              <w:jc w:val="center"/>
              <w:rPr>
                <w:szCs w:val="20"/>
              </w:rPr>
            </w:pPr>
            <w:r w:rsidRPr="008C1ACA">
              <w:rPr>
                <w:szCs w:val="20"/>
              </w:rPr>
              <w:t>40</w:t>
            </w:r>
          </w:p>
        </w:tc>
        <w:tc>
          <w:tcPr>
            <w:tcW w:w="1616" w:type="dxa"/>
            <w:vAlign w:val="bottom"/>
          </w:tcPr>
          <w:p w14:paraId="630708FA" w14:textId="77777777" w:rsidR="00EA0507" w:rsidRPr="008C1ACA" w:rsidRDefault="00EA0507" w:rsidP="007B5103">
            <w:pPr>
              <w:pStyle w:val="Texttabulky"/>
              <w:jc w:val="center"/>
              <w:rPr>
                <w:szCs w:val="20"/>
              </w:rPr>
            </w:pPr>
            <w:r w:rsidRPr="008C1ACA">
              <w:rPr>
                <w:szCs w:val="20"/>
              </w:rPr>
              <w:t>57,5</w:t>
            </w:r>
          </w:p>
        </w:tc>
      </w:tr>
      <w:tr w:rsidR="00211C42" w:rsidRPr="008C1ACA" w14:paraId="2EFA090B" w14:textId="77777777" w:rsidTr="00070C55">
        <w:trPr>
          <w:jc w:val="center"/>
        </w:trPr>
        <w:tc>
          <w:tcPr>
            <w:tcW w:w="1727" w:type="dxa"/>
            <w:vAlign w:val="center"/>
          </w:tcPr>
          <w:p w14:paraId="5F136D8C" w14:textId="77777777" w:rsidR="00EA0507" w:rsidRPr="008C1ACA" w:rsidRDefault="00EA0507" w:rsidP="007B5103">
            <w:pPr>
              <w:pStyle w:val="Texttabulky"/>
              <w:rPr>
                <w:szCs w:val="20"/>
              </w:rPr>
            </w:pPr>
            <w:r w:rsidRPr="008C1ACA">
              <w:rPr>
                <w:szCs w:val="20"/>
              </w:rPr>
              <w:t>Oxid siřičitý</w:t>
            </w:r>
          </w:p>
        </w:tc>
        <w:tc>
          <w:tcPr>
            <w:tcW w:w="2297" w:type="dxa"/>
            <w:noWrap/>
            <w:vAlign w:val="center"/>
          </w:tcPr>
          <w:p w14:paraId="075E7173" w14:textId="77777777" w:rsidR="00EA0507" w:rsidRPr="008C1ACA" w:rsidRDefault="00EA0507" w:rsidP="007B5103">
            <w:pPr>
              <w:pStyle w:val="Texttabulky"/>
              <w:rPr>
                <w:szCs w:val="20"/>
              </w:rPr>
            </w:pPr>
            <w:r w:rsidRPr="008C1ACA">
              <w:rPr>
                <w:szCs w:val="20"/>
              </w:rPr>
              <w:t>4. nejvyšší denní průměr</w:t>
            </w:r>
          </w:p>
        </w:tc>
        <w:tc>
          <w:tcPr>
            <w:tcW w:w="993" w:type="dxa"/>
            <w:vAlign w:val="center"/>
          </w:tcPr>
          <w:p w14:paraId="4D32F73B" w14:textId="77777777" w:rsidR="00EA0507" w:rsidRPr="008C1ACA" w:rsidRDefault="00EA0507" w:rsidP="007B5103">
            <w:pPr>
              <w:pStyle w:val="Texttabulky"/>
              <w:jc w:val="center"/>
              <w:rPr>
                <w:szCs w:val="20"/>
              </w:rPr>
            </w:pPr>
            <w:r w:rsidRPr="008C1ACA">
              <w:rPr>
                <w:szCs w:val="20"/>
              </w:rPr>
              <w:t>µg.m</w:t>
            </w:r>
            <w:r w:rsidRPr="008C1ACA">
              <w:rPr>
                <w:szCs w:val="20"/>
                <w:vertAlign w:val="superscript"/>
              </w:rPr>
              <w:t>-3</w:t>
            </w:r>
          </w:p>
        </w:tc>
        <w:tc>
          <w:tcPr>
            <w:tcW w:w="1417" w:type="dxa"/>
            <w:vAlign w:val="bottom"/>
          </w:tcPr>
          <w:p w14:paraId="374383F3" w14:textId="77777777" w:rsidR="00EA0507" w:rsidRPr="008C1ACA" w:rsidRDefault="00EA0507" w:rsidP="007B5103">
            <w:pPr>
              <w:pStyle w:val="Texttabulky"/>
              <w:jc w:val="center"/>
              <w:rPr>
                <w:szCs w:val="20"/>
              </w:rPr>
            </w:pPr>
            <w:r w:rsidRPr="008C1ACA">
              <w:rPr>
                <w:szCs w:val="20"/>
              </w:rPr>
              <w:t>8</w:t>
            </w:r>
          </w:p>
        </w:tc>
        <w:tc>
          <w:tcPr>
            <w:tcW w:w="1134" w:type="dxa"/>
            <w:vAlign w:val="center"/>
          </w:tcPr>
          <w:p w14:paraId="3429E23C" w14:textId="77777777" w:rsidR="00EA0507" w:rsidRPr="008C1ACA" w:rsidRDefault="00EA0507" w:rsidP="007B5103">
            <w:pPr>
              <w:pStyle w:val="Texttabulky"/>
              <w:jc w:val="center"/>
              <w:rPr>
                <w:szCs w:val="20"/>
              </w:rPr>
            </w:pPr>
            <w:r w:rsidRPr="008C1ACA">
              <w:rPr>
                <w:szCs w:val="20"/>
              </w:rPr>
              <w:t>125</w:t>
            </w:r>
          </w:p>
        </w:tc>
        <w:tc>
          <w:tcPr>
            <w:tcW w:w="1616" w:type="dxa"/>
            <w:vAlign w:val="bottom"/>
          </w:tcPr>
          <w:p w14:paraId="45D8F349" w14:textId="77777777" w:rsidR="00EA0507" w:rsidRPr="008C1ACA" w:rsidRDefault="00EA0507" w:rsidP="007B5103">
            <w:pPr>
              <w:pStyle w:val="Texttabulky"/>
              <w:jc w:val="center"/>
              <w:rPr>
                <w:szCs w:val="20"/>
              </w:rPr>
            </w:pPr>
            <w:r w:rsidRPr="008C1ACA">
              <w:rPr>
                <w:szCs w:val="20"/>
              </w:rPr>
              <w:t>6,4</w:t>
            </w:r>
          </w:p>
        </w:tc>
      </w:tr>
      <w:tr w:rsidR="00211C42" w:rsidRPr="008C1ACA" w14:paraId="3E03037D" w14:textId="77777777" w:rsidTr="00070C55">
        <w:trPr>
          <w:jc w:val="center"/>
        </w:trPr>
        <w:tc>
          <w:tcPr>
            <w:tcW w:w="1727" w:type="dxa"/>
            <w:vAlign w:val="center"/>
          </w:tcPr>
          <w:p w14:paraId="4939B673" w14:textId="77777777" w:rsidR="00EA0507" w:rsidRPr="008C1ACA" w:rsidRDefault="00EA0507" w:rsidP="007B5103">
            <w:pPr>
              <w:pStyle w:val="Texttabulky"/>
              <w:rPr>
                <w:szCs w:val="20"/>
              </w:rPr>
            </w:pPr>
            <w:r w:rsidRPr="008C1ACA">
              <w:rPr>
                <w:szCs w:val="20"/>
              </w:rPr>
              <w:t>Částice PM</w:t>
            </w:r>
            <w:r w:rsidRPr="008C1ACA">
              <w:rPr>
                <w:szCs w:val="20"/>
                <w:vertAlign w:val="subscript"/>
              </w:rPr>
              <w:t>10</w:t>
            </w:r>
          </w:p>
        </w:tc>
        <w:tc>
          <w:tcPr>
            <w:tcW w:w="2297" w:type="dxa"/>
            <w:noWrap/>
            <w:vAlign w:val="center"/>
          </w:tcPr>
          <w:p w14:paraId="4619303F" w14:textId="77777777" w:rsidR="00EA0507" w:rsidRPr="008C1ACA" w:rsidRDefault="00EA0507" w:rsidP="007B5103">
            <w:pPr>
              <w:pStyle w:val="Texttabulky"/>
              <w:rPr>
                <w:szCs w:val="20"/>
              </w:rPr>
            </w:pPr>
            <w:r w:rsidRPr="008C1ACA">
              <w:rPr>
                <w:szCs w:val="20"/>
              </w:rPr>
              <w:t>roční průměr</w:t>
            </w:r>
          </w:p>
        </w:tc>
        <w:tc>
          <w:tcPr>
            <w:tcW w:w="993" w:type="dxa"/>
            <w:vAlign w:val="center"/>
          </w:tcPr>
          <w:p w14:paraId="4F5CABE4" w14:textId="77777777" w:rsidR="00EA0507" w:rsidRPr="008C1ACA" w:rsidRDefault="00EA0507" w:rsidP="007B5103">
            <w:pPr>
              <w:pStyle w:val="Texttabulky"/>
              <w:jc w:val="center"/>
              <w:rPr>
                <w:szCs w:val="20"/>
              </w:rPr>
            </w:pPr>
            <w:r w:rsidRPr="008C1ACA">
              <w:rPr>
                <w:szCs w:val="20"/>
              </w:rPr>
              <w:t>µg.m</w:t>
            </w:r>
            <w:r w:rsidRPr="008C1ACA">
              <w:rPr>
                <w:szCs w:val="20"/>
                <w:vertAlign w:val="superscript"/>
              </w:rPr>
              <w:t>-3</w:t>
            </w:r>
          </w:p>
        </w:tc>
        <w:tc>
          <w:tcPr>
            <w:tcW w:w="1417" w:type="dxa"/>
            <w:vAlign w:val="bottom"/>
          </w:tcPr>
          <w:p w14:paraId="313B1CDA" w14:textId="77777777" w:rsidR="00EA0507" w:rsidRPr="008C1ACA" w:rsidRDefault="00EA0507" w:rsidP="007B5103">
            <w:pPr>
              <w:pStyle w:val="Texttabulky"/>
              <w:jc w:val="center"/>
              <w:rPr>
                <w:szCs w:val="20"/>
              </w:rPr>
            </w:pPr>
            <w:r w:rsidRPr="008C1ACA">
              <w:rPr>
                <w:szCs w:val="20"/>
              </w:rPr>
              <w:t>21,1</w:t>
            </w:r>
          </w:p>
        </w:tc>
        <w:tc>
          <w:tcPr>
            <w:tcW w:w="1134" w:type="dxa"/>
            <w:vAlign w:val="center"/>
          </w:tcPr>
          <w:p w14:paraId="43CE9490" w14:textId="77777777" w:rsidR="00EA0507" w:rsidRPr="008C1ACA" w:rsidRDefault="00EA0507" w:rsidP="007B5103">
            <w:pPr>
              <w:pStyle w:val="Texttabulky"/>
              <w:jc w:val="center"/>
              <w:rPr>
                <w:szCs w:val="20"/>
              </w:rPr>
            </w:pPr>
            <w:r w:rsidRPr="008C1ACA">
              <w:rPr>
                <w:szCs w:val="20"/>
              </w:rPr>
              <w:t>40</w:t>
            </w:r>
          </w:p>
        </w:tc>
        <w:tc>
          <w:tcPr>
            <w:tcW w:w="1616" w:type="dxa"/>
            <w:vAlign w:val="bottom"/>
          </w:tcPr>
          <w:p w14:paraId="67262915" w14:textId="77777777" w:rsidR="00EA0507" w:rsidRPr="008C1ACA" w:rsidRDefault="00EA0507" w:rsidP="007B5103">
            <w:pPr>
              <w:pStyle w:val="Texttabulky"/>
              <w:jc w:val="center"/>
              <w:rPr>
                <w:szCs w:val="20"/>
              </w:rPr>
            </w:pPr>
            <w:r w:rsidRPr="008C1ACA">
              <w:rPr>
                <w:szCs w:val="20"/>
              </w:rPr>
              <w:t>52,8</w:t>
            </w:r>
          </w:p>
        </w:tc>
      </w:tr>
      <w:tr w:rsidR="00211C42" w:rsidRPr="008C1ACA" w14:paraId="2C07996A" w14:textId="77777777" w:rsidTr="00070C55">
        <w:trPr>
          <w:jc w:val="center"/>
        </w:trPr>
        <w:tc>
          <w:tcPr>
            <w:tcW w:w="1727" w:type="dxa"/>
            <w:vAlign w:val="center"/>
          </w:tcPr>
          <w:p w14:paraId="14A9ABBA" w14:textId="77777777" w:rsidR="00EA0507" w:rsidRPr="008C1ACA" w:rsidRDefault="00EA0507" w:rsidP="007B5103">
            <w:pPr>
              <w:pStyle w:val="Texttabulky"/>
              <w:rPr>
                <w:szCs w:val="20"/>
              </w:rPr>
            </w:pPr>
            <w:r w:rsidRPr="008C1ACA">
              <w:rPr>
                <w:szCs w:val="20"/>
              </w:rPr>
              <w:t>Částice PM</w:t>
            </w:r>
            <w:r w:rsidRPr="008C1ACA">
              <w:rPr>
                <w:szCs w:val="20"/>
                <w:vertAlign w:val="subscript"/>
              </w:rPr>
              <w:t>10</w:t>
            </w:r>
          </w:p>
        </w:tc>
        <w:tc>
          <w:tcPr>
            <w:tcW w:w="2297" w:type="dxa"/>
            <w:noWrap/>
            <w:vAlign w:val="center"/>
          </w:tcPr>
          <w:p w14:paraId="4C2DC5D4" w14:textId="77777777" w:rsidR="00EA0507" w:rsidRPr="008C1ACA" w:rsidRDefault="00EA0507" w:rsidP="007B5103">
            <w:pPr>
              <w:pStyle w:val="Texttabulky"/>
              <w:rPr>
                <w:szCs w:val="20"/>
              </w:rPr>
            </w:pPr>
            <w:r w:rsidRPr="008C1ACA">
              <w:rPr>
                <w:szCs w:val="20"/>
              </w:rPr>
              <w:t>36. nejvyšší denní průměr</w:t>
            </w:r>
          </w:p>
        </w:tc>
        <w:tc>
          <w:tcPr>
            <w:tcW w:w="993" w:type="dxa"/>
            <w:vAlign w:val="center"/>
          </w:tcPr>
          <w:p w14:paraId="130B25E4" w14:textId="77777777" w:rsidR="00EA0507" w:rsidRPr="008C1ACA" w:rsidRDefault="00EA0507" w:rsidP="007B5103">
            <w:pPr>
              <w:pStyle w:val="Texttabulky"/>
              <w:jc w:val="center"/>
              <w:rPr>
                <w:szCs w:val="20"/>
              </w:rPr>
            </w:pPr>
            <w:r w:rsidRPr="008C1ACA">
              <w:rPr>
                <w:szCs w:val="20"/>
              </w:rPr>
              <w:t>µg.m</w:t>
            </w:r>
            <w:r w:rsidRPr="008C1ACA">
              <w:rPr>
                <w:szCs w:val="20"/>
                <w:vertAlign w:val="superscript"/>
              </w:rPr>
              <w:t>-3</w:t>
            </w:r>
          </w:p>
        </w:tc>
        <w:tc>
          <w:tcPr>
            <w:tcW w:w="1417" w:type="dxa"/>
            <w:vAlign w:val="bottom"/>
          </w:tcPr>
          <w:p w14:paraId="2DB9676F" w14:textId="77777777" w:rsidR="00EA0507" w:rsidRPr="008C1ACA" w:rsidRDefault="00EA0507" w:rsidP="007B5103">
            <w:pPr>
              <w:pStyle w:val="Texttabulky"/>
              <w:jc w:val="center"/>
              <w:rPr>
                <w:szCs w:val="20"/>
              </w:rPr>
            </w:pPr>
            <w:r w:rsidRPr="008C1ACA">
              <w:rPr>
                <w:szCs w:val="20"/>
              </w:rPr>
              <w:t>37</w:t>
            </w:r>
          </w:p>
        </w:tc>
        <w:tc>
          <w:tcPr>
            <w:tcW w:w="1134" w:type="dxa"/>
            <w:vAlign w:val="center"/>
          </w:tcPr>
          <w:p w14:paraId="3CC1CB5E" w14:textId="77777777" w:rsidR="00EA0507" w:rsidRPr="008C1ACA" w:rsidRDefault="00EA0507" w:rsidP="007B5103">
            <w:pPr>
              <w:pStyle w:val="Texttabulky"/>
              <w:jc w:val="center"/>
              <w:rPr>
                <w:szCs w:val="20"/>
              </w:rPr>
            </w:pPr>
            <w:r w:rsidRPr="008C1ACA">
              <w:rPr>
                <w:szCs w:val="20"/>
              </w:rPr>
              <w:t>50</w:t>
            </w:r>
          </w:p>
        </w:tc>
        <w:tc>
          <w:tcPr>
            <w:tcW w:w="1616" w:type="dxa"/>
            <w:vAlign w:val="bottom"/>
          </w:tcPr>
          <w:p w14:paraId="71A397E8" w14:textId="77777777" w:rsidR="00EA0507" w:rsidRPr="008C1ACA" w:rsidRDefault="00EA0507" w:rsidP="007B5103">
            <w:pPr>
              <w:pStyle w:val="Texttabulky"/>
              <w:jc w:val="center"/>
              <w:rPr>
                <w:szCs w:val="20"/>
              </w:rPr>
            </w:pPr>
            <w:r w:rsidRPr="008C1ACA">
              <w:rPr>
                <w:szCs w:val="20"/>
              </w:rPr>
              <w:t>74,0</w:t>
            </w:r>
          </w:p>
        </w:tc>
      </w:tr>
      <w:tr w:rsidR="00211C42" w:rsidRPr="008C1ACA" w14:paraId="20FB501E" w14:textId="77777777" w:rsidTr="00070C55">
        <w:trPr>
          <w:jc w:val="center"/>
        </w:trPr>
        <w:tc>
          <w:tcPr>
            <w:tcW w:w="1727" w:type="dxa"/>
            <w:vAlign w:val="center"/>
          </w:tcPr>
          <w:p w14:paraId="3A955458" w14:textId="77777777" w:rsidR="00EA0507" w:rsidRPr="008C1ACA" w:rsidRDefault="00EA0507" w:rsidP="007B5103">
            <w:pPr>
              <w:pStyle w:val="Texttabulky"/>
              <w:rPr>
                <w:szCs w:val="20"/>
              </w:rPr>
            </w:pPr>
            <w:r w:rsidRPr="008C1ACA">
              <w:rPr>
                <w:szCs w:val="20"/>
              </w:rPr>
              <w:t>Částice PM</w:t>
            </w:r>
            <w:r w:rsidRPr="008C1ACA">
              <w:rPr>
                <w:szCs w:val="20"/>
                <w:vertAlign w:val="subscript"/>
              </w:rPr>
              <w:t>2,5</w:t>
            </w:r>
          </w:p>
        </w:tc>
        <w:tc>
          <w:tcPr>
            <w:tcW w:w="2297" w:type="dxa"/>
            <w:noWrap/>
            <w:vAlign w:val="center"/>
          </w:tcPr>
          <w:p w14:paraId="0DD18FD6" w14:textId="77777777" w:rsidR="00EA0507" w:rsidRPr="008C1ACA" w:rsidRDefault="00EA0507" w:rsidP="007B5103">
            <w:pPr>
              <w:pStyle w:val="Texttabulky"/>
              <w:rPr>
                <w:szCs w:val="20"/>
              </w:rPr>
            </w:pPr>
            <w:r w:rsidRPr="008C1ACA">
              <w:rPr>
                <w:szCs w:val="20"/>
              </w:rPr>
              <w:t>roční průměr</w:t>
            </w:r>
          </w:p>
        </w:tc>
        <w:tc>
          <w:tcPr>
            <w:tcW w:w="993" w:type="dxa"/>
            <w:vAlign w:val="center"/>
          </w:tcPr>
          <w:p w14:paraId="3B87AC61" w14:textId="77777777" w:rsidR="00EA0507" w:rsidRPr="008C1ACA" w:rsidRDefault="00EA0507" w:rsidP="007B5103">
            <w:pPr>
              <w:pStyle w:val="Texttabulky"/>
              <w:jc w:val="center"/>
              <w:rPr>
                <w:szCs w:val="20"/>
              </w:rPr>
            </w:pPr>
            <w:r w:rsidRPr="008C1ACA">
              <w:rPr>
                <w:szCs w:val="20"/>
              </w:rPr>
              <w:t>µg.m</w:t>
            </w:r>
            <w:r w:rsidRPr="008C1ACA">
              <w:rPr>
                <w:szCs w:val="20"/>
                <w:vertAlign w:val="superscript"/>
              </w:rPr>
              <w:t>-3</w:t>
            </w:r>
          </w:p>
        </w:tc>
        <w:tc>
          <w:tcPr>
            <w:tcW w:w="1417" w:type="dxa"/>
            <w:vAlign w:val="bottom"/>
          </w:tcPr>
          <w:p w14:paraId="5EECE273" w14:textId="77777777" w:rsidR="00EA0507" w:rsidRPr="008C1ACA" w:rsidRDefault="00EA0507" w:rsidP="007B5103">
            <w:pPr>
              <w:pStyle w:val="Texttabulky"/>
              <w:jc w:val="center"/>
              <w:rPr>
                <w:szCs w:val="20"/>
              </w:rPr>
            </w:pPr>
            <w:r w:rsidRPr="008C1ACA">
              <w:rPr>
                <w:szCs w:val="20"/>
              </w:rPr>
              <w:t>15,3</w:t>
            </w:r>
          </w:p>
        </w:tc>
        <w:tc>
          <w:tcPr>
            <w:tcW w:w="1134" w:type="dxa"/>
            <w:vAlign w:val="center"/>
          </w:tcPr>
          <w:p w14:paraId="40B82E1E" w14:textId="77777777" w:rsidR="00EA0507" w:rsidRPr="008C1ACA" w:rsidRDefault="00EA0507" w:rsidP="007B5103">
            <w:pPr>
              <w:pStyle w:val="Texttabulky"/>
              <w:jc w:val="center"/>
              <w:rPr>
                <w:szCs w:val="20"/>
              </w:rPr>
            </w:pPr>
            <w:r w:rsidRPr="008C1ACA">
              <w:rPr>
                <w:szCs w:val="20"/>
              </w:rPr>
              <w:t>20</w:t>
            </w:r>
          </w:p>
        </w:tc>
        <w:tc>
          <w:tcPr>
            <w:tcW w:w="1616" w:type="dxa"/>
            <w:vAlign w:val="bottom"/>
          </w:tcPr>
          <w:p w14:paraId="74CE14A7" w14:textId="77777777" w:rsidR="00EA0507" w:rsidRPr="008C1ACA" w:rsidRDefault="00EA0507" w:rsidP="007B5103">
            <w:pPr>
              <w:pStyle w:val="Texttabulky"/>
              <w:jc w:val="center"/>
              <w:rPr>
                <w:szCs w:val="20"/>
              </w:rPr>
            </w:pPr>
            <w:r w:rsidRPr="008C1ACA">
              <w:rPr>
                <w:szCs w:val="20"/>
              </w:rPr>
              <w:t>76,5</w:t>
            </w:r>
          </w:p>
        </w:tc>
      </w:tr>
      <w:tr w:rsidR="00211C42" w:rsidRPr="008C1ACA" w14:paraId="42862B78" w14:textId="77777777" w:rsidTr="00070C55">
        <w:trPr>
          <w:jc w:val="center"/>
        </w:trPr>
        <w:tc>
          <w:tcPr>
            <w:tcW w:w="1727" w:type="dxa"/>
            <w:vAlign w:val="center"/>
          </w:tcPr>
          <w:p w14:paraId="643D55B4" w14:textId="77777777" w:rsidR="00EA0507" w:rsidRPr="008C1ACA" w:rsidRDefault="00EA0507" w:rsidP="007B5103">
            <w:pPr>
              <w:pStyle w:val="Texttabulky"/>
              <w:rPr>
                <w:szCs w:val="20"/>
              </w:rPr>
            </w:pPr>
            <w:r w:rsidRPr="008C1ACA">
              <w:rPr>
                <w:szCs w:val="20"/>
              </w:rPr>
              <w:t>Benzen</w:t>
            </w:r>
          </w:p>
        </w:tc>
        <w:tc>
          <w:tcPr>
            <w:tcW w:w="2297" w:type="dxa"/>
            <w:noWrap/>
            <w:vAlign w:val="center"/>
          </w:tcPr>
          <w:p w14:paraId="200DCD2F" w14:textId="77777777" w:rsidR="00EA0507" w:rsidRPr="008C1ACA" w:rsidRDefault="00EA0507" w:rsidP="007B5103">
            <w:pPr>
              <w:pStyle w:val="Texttabulky"/>
              <w:rPr>
                <w:szCs w:val="20"/>
              </w:rPr>
            </w:pPr>
            <w:r w:rsidRPr="008C1ACA">
              <w:rPr>
                <w:szCs w:val="20"/>
              </w:rPr>
              <w:t>roční průměr</w:t>
            </w:r>
          </w:p>
        </w:tc>
        <w:tc>
          <w:tcPr>
            <w:tcW w:w="993" w:type="dxa"/>
            <w:vAlign w:val="center"/>
          </w:tcPr>
          <w:p w14:paraId="4C85420A" w14:textId="77777777" w:rsidR="00EA0507" w:rsidRPr="008C1ACA" w:rsidRDefault="00EA0507" w:rsidP="007B5103">
            <w:pPr>
              <w:pStyle w:val="Texttabulky"/>
              <w:jc w:val="center"/>
              <w:rPr>
                <w:szCs w:val="20"/>
              </w:rPr>
            </w:pPr>
            <w:r w:rsidRPr="008C1ACA">
              <w:rPr>
                <w:szCs w:val="20"/>
              </w:rPr>
              <w:t>µg.m</w:t>
            </w:r>
            <w:r w:rsidRPr="008C1ACA">
              <w:rPr>
                <w:szCs w:val="20"/>
                <w:vertAlign w:val="superscript"/>
              </w:rPr>
              <w:t>-3</w:t>
            </w:r>
          </w:p>
        </w:tc>
        <w:tc>
          <w:tcPr>
            <w:tcW w:w="1417" w:type="dxa"/>
            <w:vAlign w:val="bottom"/>
          </w:tcPr>
          <w:p w14:paraId="2F435BCA" w14:textId="77777777" w:rsidR="00EA0507" w:rsidRPr="008C1ACA" w:rsidRDefault="00EA0507" w:rsidP="007B5103">
            <w:pPr>
              <w:pStyle w:val="Texttabulky"/>
              <w:jc w:val="center"/>
              <w:rPr>
                <w:szCs w:val="20"/>
              </w:rPr>
            </w:pPr>
            <w:r w:rsidRPr="008C1ACA">
              <w:rPr>
                <w:szCs w:val="20"/>
              </w:rPr>
              <w:t>1,2</w:t>
            </w:r>
          </w:p>
        </w:tc>
        <w:tc>
          <w:tcPr>
            <w:tcW w:w="1134" w:type="dxa"/>
            <w:vAlign w:val="center"/>
          </w:tcPr>
          <w:p w14:paraId="46252C46" w14:textId="77777777" w:rsidR="00EA0507" w:rsidRPr="008C1ACA" w:rsidRDefault="00EA0507" w:rsidP="007B5103">
            <w:pPr>
              <w:pStyle w:val="Texttabulky"/>
              <w:jc w:val="center"/>
              <w:rPr>
                <w:szCs w:val="20"/>
              </w:rPr>
            </w:pPr>
            <w:r w:rsidRPr="008C1ACA">
              <w:rPr>
                <w:szCs w:val="20"/>
              </w:rPr>
              <w:t>5</w:t>
            </w:r>
          </w:p>
        </w:tc>
        <w:tc>
          <w:tcPr>
            <w:tcW w:w="1616" w:type="dxa"/>
            <w:vAlign w:val="bottom"/>
          </w:tcPr>
          <w:p w14:paraId="1B2055BE" w14:textId="77777777" w:rsidR="00EA0507" w:rsidRPr="008C1ACA" w:rsidRDefault="00EA0507" w:rsidP="007B5103">
            <w:pPr>
              <w:pStyle w:val="Texttabulky"/>
              <w:jc w:val="center"/>
              <w:rPr>
                <w:szCs w:val="20"/>
              </w:rPr>
            </w:pPr>
            <w:r w:rsidRPr="008C1ACA">
              <w:rPr>
                <w:szCs w:val="20"/>
              </w:rPr>
              <w:t>24,0</w:t>
            </w:r>
          </w:p>
        </w:tc>
      </w:tr>
      <w:tr w:rsidR="00211C42" w:rsidRPr="008C1ACA" w14:paraId="3597FA26" w14:textId="77777777" w:rsidTr="00070C55">
        <w:trPr>
          <w:jc w:val="center"/>
        </w:trPr>
        <w:tc>
          <w:tcPr>
            <w:tcW w:w="1727" w:type="dxa"/>
            <w:vAlign w:val="center"/>
          </w:tcPr>
          <w:p w14:paraId="303E8571" w14:textId="77777777" w:rsidR="00EA0507" w:rsidRPr="008C1ACA" w:rsidRDefault="00EA0507" w:rsidP="007B5103">
            <w:pPr>
              <w:pStyle w:val="Texttabulky"/>
              <w:rPr>
                <w:szCs w:val="20"/>
              </w:rPr>
            </w:pPr>
            <w:r w:rsidRPr="008C1ACA">
              <w:rPr>
                <w:szCs w:val="20"/>
              </w:rPr>
              <w:t>Benzo[a]pyren</w:t>
            </w:r>
          </w:p>
        </w:tc>
        <w:tc>
          <w:tcPr>
            <w:tcW w:w="2297" w:type="dxa"/>
            <w:noWrap/>
            <w:vAlign w:val="center"/>
          </w:tcPr>
          <w:p w14:paraId="69921AA3" w14:textId="77777777" w:rsidR="00EA0507" w:rsidRPr="008C1ACA" w:rsidRDefault="00EA0507" w:rsidP="007B5103">
            <w:pPr>
              <w:pStyle w:val="Texttabulky"/>
              <w:rPr>
                <w:szCs w:val="20"/>
              </w:rPr>
            </w:pPr>
            <w:r w:rsidRPr="008C1ACA">
              <w:rPr>
                <w:szCs w:val="20"/>
              </w:rPr>
              <w:t>roční průměr</w:t>
            </w:r>
          </w:p>
        </w:tc>
        <w:tc>
          <w:tcPr>
            <w:tcW w:w="993" w:type="dxa"/>
            <w:vAlign w:val="center"/>
          </w:tcPr>
          <w:p w14:paraId="2514D035" w14:textId="77777777" w:rsidR="00EA0507" w:rsidRPr="008C1ACA" w:rsidRDefault="00EA0507" w:rsidP="007B5103">
            <w:pPr>
              <w:pStyle w:val="Texttabulky"/>
              <w:jc w:val="center"/>
              <w:rPr>
                <w:szCs w:val="20"/>
              </w:rPr>
            </w:pPr>
            <w:r w:rsidRPr="008C1ACA">
              <w:rPr>
                <w:szCs w:val="20"/>
              </w:rPr>
              <w:t>ng.m</w:t>
            </w:r>
            <w:r w:rsidRPr="008C1ACA">
              <w:rPr>
                <w:szCs w:val="20"/>
                <w:vertAlign w:val="superscript"/>
              </w:rPr>
              <w:t>-3</w:t>
            </w:r>
          </w:p>
        </w:tc>
        <w:tc>
          <w:tcPr>
            <w:tcW w:w="1417" w:type="dxa"/>
            <w:vAlign w:val="bottom"/>
          </w:tcPr>
          <w:p w14:paraId="2A8457CC" w14:textId="77777777" w:rsidR="00EA0507" w:rsidRPr="008C1ACA" w:rsidRDefault="00EA0507" w:rsidP="007B5103">
            <w:pPr>
              <w:pStyle w:val="Texttabulky"/>
              <w:jc w:val="center"/>
              <w:rPr>
                <w:szCs w:val="20"/>
              </w:rPr>
            </w:pPr>
            <w:r w:rsidRPr="008C1ACA">
              <w:rPr>
                <w:szCs w:val="20"/>
              </w:rPr>
              <w:t>0,8</w:t>
            </w:r>
          </w:p>
        </w:tc>
        <w:tc>
          <w:tcPr>
            <w:tcW w:w="1134" w:type="dxa"/>
            <w:vAlign w:val="center"/>
          </w:tcPr>
          <w:p w14:paraId="3228FF15" w14:textId="77777777" w:rsidR="00EA0507" w:rsidRPr="008C1ACA" w:rsidRDefault="00EA0507" w:rsidP="007B5103">
            <w:pPr>
              <w:pStyle w:val="Texttabulky"/>
              <w:jc w:val="center"/>
              <w:rPr>
                <w:szCs w:val="20"/>
              </w:rPr>
            </w:pPr>
            <w:r w:rsidRPr="008C1ACA">
              <w:rPr>
                <w:szCs w:val="20"/>
              </w:rPr>
              <w:t>1</w:t>
            </w:r>
          </w:p>
        </w:tc>
        <w:tc>
          <w:tcPr>
            <w:tcW w:w="1616" w:type="dxa"/>
            <w:vAlign w:val="bottom"/>
          </w:tcPr>
          <w:p w14:paraId="69CE9787" w14:textId="77777777" w:rsidR="00EA0507" w:rsidRPr="008C1ACA" w:rsidRDefault="00EA0507" w:rsidP="007B5103">
            <w:pPr>
              <w:pStyle w:val="Texttabulky"/>
              <w:jc w:val="center"/>
              <w:rPr>
                <w:szCs w:val="20"/>
              </w:rPr>
            </w:pPr>
            <w:r w:rsidRPr="008C1ACA">
              <w:rPr>
                <w:szCs w:val="20"/>
              </w:rPr>
              <w:t>80,0</w:t>
            </w:r>
          </w:p>
        </w:tc>
      </w:tr>
      <w:tr w:rsidR="00211C42" w:rsidRPr="008C1ACA" w14:paraId="741D739C" w14:textId="77777777" w:rsidTr="00070C55">
        <w:trPr>
          <w:jc w:val="center"/>
        </w:trPr>
        <w:tc>
          <w:tcPr>
            <w:tcW w:w="1727" w:type="dxa"/>
            <w:vAlign w:val="center"/>
          </w:tcPr>
          <w:p w14:paraId="2264510F" w14:textId="77777777" w:rsidR="00EA0507" w:rsidRPr="008C1ACA" w:rsidRDefault="00EA0507" w:rsidP="007B5103">
            <w:pPr>
              <w:pStyle w:val="Texttabulky"/>
              <w:rPr>
                <w:szCs w:val="20"/>
              </w:rPr>
            </w:pPr>
            <w:r w:rsidRPr="008C1ACA">
              <w:rPr>
                <w:szCs w:val="20"/>
              </w:rPr>
              <w:t>Arsen</w:t>
            </w:r>
          </w:p>
        </w:tc>
        <w:tc>
          <w:tcPr>
            <w:tcW w:w="2297" w:type="dxa"/>
            <w:noWrap/>
            <w:vAlign w:val="center"/>
          </w:tcPr>
          <w:p w14:paraId="7D866A56" w14:textId="77777777" w:rsidR="00EA0507" w:rsidRPr="008C1ACA" w:rsidRDefault="00EA0507" w:rsidP="007B5103">
            <w:pPr>
              <w:pStyle w:val="Texttabulky"/>
              <w:rPr>
                <w:szCs w:val="20"/>
              </w:rPr>
            </w:pPr>
            <w:r w:rsidRPr="008C1ACA">
              <w:rPr>
                <w:szCs w:val="20"/>
              </w:rPr>
              <w:t>roční průměr</w:t>
            </w:r>
          </w:p>
        </w:tc>
        <w:tc>
          <w:tcPr>
            <w:tcW w:w="993" w:type="dxa"/>
            <w:vAlign w:val="center"/>
          </w:tcPr>
          <w:p w14:paraId="28AA66CC" w14:textId="77777777" w:rsidR="00EA0507" w:rsidRPr="008C1ACA" w:rsidRDefault="00EA0507" w:rsidP="007B5103">
            <w:pPr>
              <w:pStyle w:val="Texttabulky"/>
              <w:jc w:val="center"/>
              <w:rPr>
                <w:szCs w:val="20"/>
              </w:rPr>
            </w:pPr>
            <w:r w:rsidRPr="008C1ACA">
              <w:rPr>
                <w:szCs w:val="20"/>
              </w:rPr>
              <w:t>ng.m</w:t>
            </w:r>
            <w:r w:rsidRPr="008C1ACA">
              <w:rPr>
                <w:szCs w:val="20"/>
                <w:vertAlign w:val="superscript"/>
              </w:rPr>
              <w:t>-3</w:t>
            </w:r>
          </w:p>
        </w:tc>
        <w:tc>
          <w:tcPr>
            <w:tcW w:w="1417" w:type="dxa"/>
            <w:vAlign w:val="bottom"/>
          </w:tcPr>
          <w:p w14:paraId="2C3655D6" w14:textId="77777777" w:rsidR="00EA0507" w:rsidRPr="008C1ACA" w:rsidRDefault="00EA0507" w:rsidP="007B5103">
            <w:pPr>
              <w:pStyle w:val="Texttabulky"/>
              <w:jc w:val="center"/>
              <w:rPr>
                <w:szCs w:val="20"/>
              </w:rPr>
            </w:pPr>
            <w:r w:rsidRPr="008C1ACA">
              <w:rPr>
                <w:szCs w:val="20"/>
              </w:rPr>
              <w:t>1,6</w:t>
            </w:r>
          </w:p>
        </w:tc>
        <w:tc>
          <w:tcPr>
            <w:tcW w:w="1134" w:type="dxa"/>
            <w:vAlign w:val="center"/>
          </w:tcPr>
          <w:p w14:paraId="3B87AF49" w14:textId="77777777" w:rsidR="00EA0507" w:rsidRPr="008C1ACA" w:rsidRDefault="00EA0507" w:rsidP="007B5103">
            <w:pPr>
              <w:pStyle w:val="Texttabulky"/>
              <w:jc w:val="center"/>
              <w:rPr>
                <w:szCs w:val="20"/>
              </w:rPr>
            </w:pPr>
            <w:r w:rsidRPr="008C1ACA">
              <w:rPr>
                <w:szCs w:val="20"/>
              </w:rPr>
              <w:t>6</w:t>
            </w:r>
          </w:p>
        </w:tc>
        <w:tc>
          <w:tcPr>
            <w:tcW w:w="1616" w:type="dxa"/>
            <w:vAlign w:val="bottom"/>
          </w:tcPr>
          <w:p w14:paraId="5F5C545E" w14:textId="77777777" w:rsidR="00EA0507" w:rsidRPr="008C1ACA" w:rsidRDefault="00EA0507" w:rsidP="007B5103">
            <w:pPr>
              <w:pStyle w:val="Texttabulky"/>
              <w:jc w:val="center"/>
              <w:rPr>
                <w:szCs w:val="20"/>
              </w:rPr>
            </w:pPr>
            <w:r w:rsidRPr="008C1ACA">
              <w:rPr>
                <w:szCs w:val="20"/>
              </w:rPr>
              <w:t>26,7</w:t>
            </w:r>
          </w:p>
        </w:tc>
      </w:tr>
      <w:tr w:rsidR="00211C42" w:rsidRPr="008C1ACA" w14:paraId="4F301EBF" w14:textId="77777777" w:rsidTr="00070C55">
        <w:trPr>
          <w:jc w:val="center"/>
        </w:trPr>
        <w:tc>
          <w:tcPr>
            <w:tcW w:w="1727" w:type="dxa"/>
            <w:vAlign w:val="center"/>
          </w:tcPr>
          <w:p w14:paraId="28E9233B" w14:textId="77777777" w:rsidR="00EA0507" w:rsidRPr="008C1ACA" w:rsidRDefault="00EA0507" w:rsidP="007B5103">
            <w:pPr>
              <w:pStyle w:val="Texttabulky"/>
              <w:rPr>
                <w:szCs w:val="20"/>
              </w:rPr>
            </w:pPr>
            <w:r w:rsidRPr="008C1ACA">
              <w:rPr>
                <w:szCs w:val="20"/>
              </w:rPr>
              <w:t>Kadmium</w:t>
            </w:r>
          </w:p>
        </w:tc>
        <w:tc>
          <w:tcPr>
            <w:tcW w:w="2297" w:type="dxa"/>
            <w:noWrap/>
            <w:vAlign w:val="center"/>
          </w:tcPr>
          <w:p w14:paraId="12F95625" w14:textId="77777777" w:rsidR="00EA0507" w:rsidRPr="008C1ACA" w:rsidRDefault="00EA0507" w:rsidP="007B5103">
            <w:pPr>
              <w:pStyle w:val="Texttabulky"/>
              <w:rPr>
                <w:szCs w:val="20"/>
              </w:rPr>
            </w:pPr>
            <w:r w:rsidRPr="008C1ACA">
              <w:rPr>
                <w:szCs w:val="20"/>
              </w:rPr>
              <w:t>roční průměr</w:t>
            </w:r>
          </w:p>
        </w:tc>
        <w:tc>
          <w:tcPr>
            <w:tcW w:w="993" w:type="dxa"/>
            <w:vAlign w:val="center"/>
          </w:tcPr>
          <w:p w14:paraId="026A7667" w14:textId="77777777" w:rsidR="00EA0507" w:rsidRPr="008C1ACA" w:rsidRDefault="00EA0507" w:rsidP="007B5103">
            <w:pPr>
              <w:pStyle w:val="Texttabulky"/>
              <w:jc w:val="center"/>
              <w:rPr>
                <w:szCs w:val="20"/>
              </w:rPr>
            </w:pPr>
            <w:r w:rsidRPr="008C1ACA">
              <w:rPr>
                <w:szCs w:val="20"/>
              </w:rPr>
              <w:t>ng.m</w:t>
            </w:r>
            <w:r w:rsidRPr="008C1ACA">
              <w:rPr>
                <w:szCs w:val="20"/>
                <w:vertAlign w:val="superscript"/>
              </w:rPr>
              <w:t>-3</w:t>
            </w:r>
          </w:p>
        </w:tc>
        <w:tc>
          <w:tcPr>
            <w:tcW w:w="1417" w:type="dxa"/>
            <w:vAlign w:val="bottom"/>
          </w:tcPr>
          <w:p w14:paraId="494D004B" w14:textId="77777777" w:rsidR="00EA0507" w:rsidRPr="008C1ACA" w:rsidRDefault="00EA0507" w:rsidP="007B5103">
            <w:pPr>
              <w:pStyle w:val="Texttabulky"/>
              <w:jc w:val="center"/>
              <w:rPr>
                <w:szCs w:val="20"/>
              </w:rPr>
            </w:pPr>
            <w:r w:rsidRPr="008C1ACA">
              <w:rPr>
                <w:szCs w:val="20"/>
              </w:rPr>
              <w:t>0,2</w:t>
            </w:r>
          </w:p>
        </w:tc>
        <w:tc>
          <w:tcPr>
            <w:tcW w:w="1134" w:type="dxa"/>
            <w:vAlign w:val="center"/>
          </w:tcPr>
          <w:p w14:paraId="2A1123E7" w14:textId="77777777" w:rsidR="00EA0507" w:rsidRPr="008C1ACA" w:rsidRDefault="00EA0507" w:rsidP="007B5103">
            <w:pPr>
              <w:pStyle w:val="Texttabulky"/>
              <w:jc w:val="center"/>
              <w:rPr>
                <w:szCs w:val="20"/>
              </w:rPr>
            </w:pPr>
            <w:r w:rsidRPr="008C1ACA">
              <w:rPr>
                <w:szCs w:val="20"/>
              </w:rPr>
              <w:t>5</w:t>
            </w:r>
          </w:p>
        </w:tc>
        <w:tc>
          <w:tcPr>
            <w:tcW w:w="1616" w:type="dxa"/>
            <w:vAlign w:val="bottom"/>
          </w:tcPr>
          <w:p w14:paraId="6E9B198D" w14:textId="77777777" w:rsidR="00EA0507" w:rsidRPr="008C1ACA" w:rsidRDefault="00EA0507" w:rsidP="007B5103">
            <w:pPr>
              <w:pStyle w:val="Texttabulky"/>
              <w:jc w:val="center"/>
              <w:rPr>
                <w:szCs w:val="20"/>
              </w:rPr>
            </w:pPr>
            <w:r w:rsidRPr="008C1ACA">
              <w:rPr>
                <w:szCs w:val="20"/>
              </w:rPr>
              <w:t>4,0</w:t>
            </w:r>
          </w:p>
        </w:tc>
      </w:tr>
      <w:tr w:rsidR="00211C42" w:rsidRPr="008C1ACA" w14:paraId="38EB93CD" w14:textId="77777777" w:rsidTr="00070C55">
        <w:trPr>
          <w:jc w:val="center"/>
        </w:trPr>
        <w:tc>
          <w:tcPr>
            <w:tcW w:w="1727" w:type="dxa"/>
            <w:vAlign w:val="center"/>
          </w:tcPr>
          <w:p w14:paraId="04186E37" w14:textId="77777777" w:rsidR="00EA0507" w:rsidRPr="008C1ACA" w:rsidRDefault="00EA0507" w:rsidP="007B5103">
            <w:pPr>
              <w:pStyle w:val="Texttabulky"/>
              <w:rPr>
                <w:szCs w:val="20"/>
              </w:rPr>
            </w:pPr>
            <w:r w:rsidRPr="008C1ACA">
              <w:rPr>
                <w:szCs w:val="20"/>
              </w:rPr>
              <w:t>Olovo</w:t>
            </w:r>
          </w:p>
        </w:tc>
        <w:tc>
          <w:tcPr>
            <w:tcW w:w="2297" w:type="dxa"/>
            <w:noWrap/>
            <w:vAlign w:val="center"/>
          </w:tcPr>
          <w:p w14:paraId="3848EBE1" w14:textId="77777777" w:rsidR="00EA0507" w:rsidRPr="008C1ACA" w:rsidRDefault="00EA0507" w:rsidP="007B5103">
            <w:pPr>
              <w:pStyle w:val="Texttabulky"/>
              <w:rPr>
                <w:szCs w:val="20"/>
              </w:rPr>
            </w:pPr>
            <w:r w:rsidRPr="008C1ACA">
              <w:rPr>
                <w:szCs w:val="20"/>
              </w:rPr>
              <w:t>roční průměr</w:t>
            </w:r>
          </w:p>
        </w:tc>
        <w:tc>
          <w:tcPr>
            <w:tcW w:w="993" w:type="dxa"/>
            <w:vAlign w:val="center"/>
          </w:tcPr>
          <w:p w14:paraId="608DDD8B" w14:textId="77777777" w:rsidR="00EA0507" w:rsidRPr="008C1ACA" w:rsidRDefault="00EA0507" w:rsidP="007B5103">
            <w:pPr>
              <w:pStyle w:val="Texttabulky"/>
              <w:jc w:val="center"/>
              <w:rPr>
                <w:szCs w:val="20"/>
              </w:rPr>
            </w:pPr>
            <w:r w:rsidRPr="008C1ACA">
              <w:rPr>
                <w:szCs w:val="20"/>
              </w:rPr>
              <w:t>ng.m</w:t>
            </w:r>
            <w:r w:rsidRPr="008C1ACA">
              <w:rPr>
                <w:szCs w:val="20"/>
                <w:vertAlign w:val="superscript"/>
              </w:rPr>
              <w:t>-3</w:t>
            </w:r>
          </w:p>
        </w:tc>
        <w:tc>
          <w:tcPr>
            <w:tcW w:w="1417" w:type="dxa"/>
            <w:vAlign w:val="bottom"/>
          </w:tcPr>
          <w:p w14:paraId="3D791049" w14:textId="77777777" w:rsidR="00EA0507" w:rsidRPr="008C1ACA" w:rsidRDefault="00EA0507" w:rsidP="007B5103">
            <w:pPr>
              <w:pStyle w:val="Texttabulky"/>
              <w:jc w:val="center"/>
              <w:rPr>
                <w:szCs w:val="20"/>
              </w:rPr>
            </w:pPr>
            <w:r w:rsidRPr="008C1ACA">
              <w:rPr>
                <w:szCs w:val="20"/>
              </w:rPr>
              <w:t>4,9</w:t>
            </w:r>
          </w:p>
        </w:tc>
        <w:tc>
          <w:tcPr>
            <w:tcW w:w="1134" w:type="dxa"/>
            <w:vAlign w:val="center"/>
          </w:tcPr>
          <w:p w14:paraId="6872A4D9" w14:textId="77777777" w:rsidR="00EA0507" w:rsidRPr="008C1ACA" w:rsidRDefault="00EA0507" w:rsidP="007B5103">
            <w:pPr>
              <w:pStyle w:val="Texttabulky"/>
              <w:jc w:val="center"/>
              <w:rPr>
                <w:szCs w:val="20"/>
              </w:rPr>
            </w:pPr>
            <w:r w:rsidRPr="008C1ACA">
              <w:rPr>
                <w:szCs w:val="20"/>
              </w:rPr>
              <w:t>500</w:t>
            </w:r>
          </w:p>
        </w:tc>
        <w:tc>
          <w:tcPr>
            <w:tcW w:w="1616" w:type="dxa"/>
            <w:vAlign w:val="bottom"/>
          </w:tcPr>
          <w:p w14:paraId="112AFAFE" w14:textId="77777777" w:rsidR="00EA0507" w:rsidRPr="008C1ACA" w:rsidRDefault="00EA0507" w:rsidP="007B5103">
            <w:pPr>
              <w:pStyle w:val="Texttabulky"/>
              <w:jc w:val="center"/>
              <w:rPr>
                <w:szCs w:val="20"/>
              </w:rPr>
            </w:pPr>
            <w:r w:rsidRPr="008C1ACA">
              <w:rPr>
                <w:szCs w:val="20"/>
              </w:rPr>
              <w:t>1,0</w:t>
            </w:r>
          </w:p>
        </w:tc>
      </w:tr>
      <w:tr w:rsidR="00211C42" w:rsidRPr="008C1ACA" w14:paraId="38E22628" w14:textId="77777777" w:rsidTr="00070C55">
        <w:trPr>
          <w:jc w:val="center"/>
        </w:trPr>
        <w:tc>
          <w:tcPr>
            <w:tcW w:w="1727" w:type="dxa"/>
            <w:vAlign w:val="center"/>
          </w:tcPr>
          <w:p w14:paraId="4091FBC9" w14:textId="77777777" w:rsidR="00EA0507" w:rsidRPr="008C1ACA" w:rsidRDefault="00EA0507" w:rsidP="007B5103">
            <w:pPr>
              <w:pStyle w:val="Texttabulky"/>
              <w:rPr>
                <w:szCs w:val="20"/>
              </w:rPr>
            </w:pPr>
            <w:r w:rsidRPr="008C1ACA">
              <w:rPr>
                <w:szCs w:val="20"/>
              </w:rPr>
              <w:t>Nikl</w:t>
            </w:r>
          </w:p>
        </w:tc>
        <w:tc>
          <w:tcPr>
            <w:tcW w:w="2297" w:type="dxa"/>
            <w:noWrap/>
            <w:vAlign w:val="center"/>
          </w:tcPr>
          <w:p w14:paraId="3B751F78" w14:textId="77777777" w:rsidR="00EA0507" w:rsidRPr="008C1ACA" w:rsidRDefault="00EA0507" w:rsidP="007B5103">
            <w:pPr>
              <w:pStyle w:val="Texttabulky"/>
              <w:rPr>
                <w:szCs w:val="20"/>
              </w:rPr>
            </w:pPr>
            <w:r w:rsidRPr="008C1ACA">
              <w:rPr>
                <w:szCs w:val="20"/>
              </w:rPr>
              <w:t>roční průměr</w:t>
            </w:r>
          </w:p>
        </w:tc>
        <w:tc>
          <w:tcPr>
            <w:tcW w:w="993" w:type="dxa"/>
            <w:vAlign w:val="center"/>
          </w:tcPr>
          <w:p w14:paraId="17450315" w14:textId="77777777" w:rsidR="00EA0507" w:rsidRPr="008C1ACA" w:rsidRDefault="00EA0507" w:rsidP="007B5103">
            <w:pPr>
              <w:pStyle w:val="Texttabulky"/>
              <w:jc w:val="center"/>
              <w:rPr>
                <w:szCs w:val="20"/>
              </w:rPr>
            </w:pPr>
            <w:r w:rsidRPr="008C1ACA">
              <w:rPr>
                <w:szCs w:val="20"/>
              </w:rPr>
              <w:t>ng.m</w:t>
            </w:r>
            <w:r w:rsidRPr="008C1ACA">
              <w:rPr>
                <w:szCs w:val="20"/>
                <w:vertAlign w:val="superscript"/>
              </w:rPr>
              <w:t>-3</w:t>
            </w:r>
          </w:p>
        </w:tc>
        <w:tc>
          <w:tcPr>
            <w:tcW w:w="1417" w:type="dxa"/>
            <w:vAlign w:val="bottom"/>
          </w:tcPr>
          <w:p w14:paraId="4D93F0DA" w14:textId="77777777" w:rsidR="00EA0507" w:rsidRPr="008C1ACA" w:rsidRDefault="00EA0507" w:rsidP="007B5103">
            <w:pPr>
              <w:pStyle w:val="Texttabulky"/>
              <w:jc w:val="center"/>
              <w:rPr>
                <w:szCs w:val="20"/>
              </w:rPr>
            </w:pPr>
            <w:r w:rsidRPr="008C1ACA">
              <w:rPr>
                <w:szCs w:val="20"/>
              </w:rPr>
              <w:t>0,6</w:t>
            </w:r>
          </w:p>
        </w:tc>
        <w:tc>
          <w:tcPr>
            <w:tcW w:w="1134" w:type="dxa"/>
            <w:vAlign w:val="center"/>
          </w:tcPr>
          <w:p w14:paraId="3F8BCC30" w14:textId="77777777" w:rsidR="00EA0507" w:rsidRPr="008C1ACA" w:rsidRDefault="00EA0507" w:rsidP="007B5103">
            <w:pPr>
              <w:pStyle w:val="Texttabulky"/>
              <w:jc w:val="center"/>
              <w:rPr>
                <w:szCs w:val="20"/>
              </w:rPr>
            </w:pPr>
            <w:r w:rsidRPr="008C1ACA">
              <w:rPr>
                <w:szCs w:val="20"/>
              </w:rPr>
              <w:t>20</w:t>
            </w:r>
          </w:p>
        </w:tc>
        <w:tc>
          <w:tcPr>
            <w:tcW w:w="1616" w:type="dxa"/>
            <w:vAlign w:val="bottom"/>
          </w:tcPr>
          <w:p w14:paraId="712523FA" w14:textId="77777777" w:rsidR="00EA0507" w:rsidRPr="008C1ACA" w:rsidRDefault="00EA0507" w:rsidP="007B5103">
            <w:pPr>
              <w:pStyle w:val="Texttabulky"/>
              <w:jc w:val="center"/>
              <w:rPr>
                <w:szCs w:val="20"/>
              </w:rPr>
            </w:pPr>
            <w:r w:rsidRPr="008C1ACA">
              <w:rPr>
                <w:szCs w:val="20"/>
              </w:rPr>
              <w:t>3,0</w:t>
            </w:r>
          </w:p>
        </w:tc>
      </w:tr>
    </w:tbl>
    <w:p w14:paraId="56DE9B94" w14:textId="715ACF1D" w:rsidR="00EA0507" w:rsidRPr="008C1ACA" w:rsidRDefault="00EA0507" w:rsidP="00EA0507">
      <w:pPr>
        <w:spacing w:before="0"/>
        <w:rPr>
          <w:sz w:val="18"/>
          <w:lang w:eastAsia="en-US"/>
        </w:rPr>
      </w:pPr>
      <w:r w:rsidRPr="008C1ACA">
        <w:rPr>
          <w:sz w:val="18"/>
          <w:lang w:eastAsia="en-US"/>
        </w:rPr>
        <w:t>Pozn.: V případě průměrných ročních koncentrací PM</w:t>
      </w:r>
      <w:r w:rsidRPr="008C1ACA">
        <w:rPr>
          <w:sz w:val="18"/>
          <w:vertAlign w:val="subscript"/>
          <w:lang w:eastAsia="en-US"/>
        </w:rPr>
        <w:t>2,5</w:t>
      </w:r>
      <w:r w:rsidRPr="008C1ACA">
        <w:rPr>
          <w:sz w:val="18"/>
          <w:lang w:eastAsia="en-US"/>
        </w:rPr>
        <w:t xml:space="preserve"> je již uvažován limit 20 µg.m</w:t>
      </w:r>
      <w:r w:rsidRPr="008C1ACA">
        <w:rPr>
          <w:sz w:val="18"/>
          <w:vertAlign w:val="superscript"/>
          <w:lang w:eastAsia="en-US"/>
        </w:rPr>
        <w:t>-3</w:t>
      </w:r>
      <w:r w:rsidRPr="008C1ACA">
        <w:rPr>
          <w:sz w:val="18"/>
          <w:lang w:eastAsia="en-US"/>
        </w:rPr>
        <w:t>, platný od 1. 1. 2020</w:t>
      </w:r>
      <w:r w:rsidR="00E06031" w:rsidRPr="008C1ACA">
        <w:rPr>
          <w:sz w:val="18"/>
          <w:lang w:eastAsia="en-US"/>
        </w:rPr>
        <w:t>.</w:t>
      </w:r>
    </w:p>
    <w:p w14:paraId="35036ECF" w14:textId="77777777" w:rsidR="00EA0507" w:rsidRPr="008C1ACA" w:rsidRDefault="00EA0507" w:rsidP="00176981">
      <w:pPr>
        <w:pStyle w:val="Normln2"/>
        <w:rPr>
          <w:highlight w:val="cyan"/>
        </w:rPr>
      </w:pPr>
    </w:p>
    <w:p w14:paraId="5FBEC035" w14:textId="4037E33A" w:rsidR="00EA0507" w:rsidRPr="008C1ACA" w:rsidRDefault="00EA0507" w:rsidP="00EA0507">
      <w:pPr>
        <w:rPr>
          <w:lang w:eastAsia="en-US"/>
        </w:rPr>
      </w:pPr>
      <w:r w:rsidRPr="008C1ACA">
        <w:rPr>
          <w:lang w:eastAsia="en-US"/>
        </w:rPr>
        <w:t xml:space="preserve">Z tabulky </w:t>
      </w:r>
      <w:r w:rsidR="00684B73" w:rsidRPr="008C1ACA">
        <w:rPr>
          <w:lang w:eastAsia="en-US"/>
        </w:rPr>
        <w:t xml:space="preserve">výše </w:t>
      </w:r>
      <w:r w:rsidRPr="008C1ACA">
        <w:rPr>
          <w:lang w:eastAsia="en-US"/>
        </w:rPr>
        <w:t>je patrné, že v pětiletém průměru nedochází v území, v němž je změna ÚP lokalizována, k překračování imisních limitů žádné znečišťující látky. Nejvyšší hodnoty vzhledem k imisnímu limitu jsou vykazovány pro průměrné roční koncentrace benzo[a]pyrenu (80 % limitu) a PM</w:t>
      </w:r>
      <w:r w:rsidRPr="008C1ACA">
        <w:rPr>
          <w:vertAlign w:val="subscript"/>
          <w:lang w:eastAsia="en-US"/>
        </w:rPr>
        <w:t>2,5</w:t>
      </w:r>
      <w:r w:rsidR="00A51D10" w:rsidRPr="008C1ACA">
        <w:rPr>
          <w:lang w:eastAsia="en-US"/>
        </w:rPr>
        <w:t xml:space="preserve"> (77 % limitu) a </w:t>
      </w:r>
      <w:r w:rsidRPr="008C1ACA">
        <w:rPr>
          <w:lang w:eastAsia="en-US"/>
        </w:rPr>
        <w:t>24-hodinové koncentrace PM</w:t>
      </w:r>
      <w:r w:rsidRPr="008C1ACA">
        <w:rPr>
          <w:vertAlign w:val="subscript"/>
          <w:lang w:eastAsia="en-US"/>
        </w:rPr>
        <w:t>10</w:t>
      </w:r>
      <w:r w:rsidRPr="008C1ACA">
        <w:rPr>
          <w:lang w:eastAsia="en-US"/>
        </w:rPr>
        <w:t xml:space="preserve"> (74 % limitu). Koncentrace ostatníc</w:t>
      </w:r>
      <w:r w:rsidR="00A51D10" w:rsidRPr="008C1ACA">
        <w:rPr>
          <w:lang w:eastAsia="en-US"/>
        </w:rPr>
        <w:t>h znečišťujících látek jsou pod </w:t>
      </w:r>
      <w:r w:rsidRPr="008C1ACA">
        <w:rPr>
          <w:lang w:eastAsia="en-US"/>
        </w:rPr>
        <w:t>úrovní 58 % limitních hodnot.</w:t>
      </w:r>
    </w:p>
    <w:p w14:paraId="283845AA" w14:textId="574224FB" w:rsidR="00EA0507" w:rsidRPr="008C1ACA" w:rsidRDefault="00EA0507" w:rsidP="00EA0507">
      <w:pPr>
        <w:rPr>
          <w:lang w:eastAsia="en-US"/>
        </w:rPr>
      </w:pPr>
      <w:r w:rsidRPr="008C1ACA">
        <w:rPr>
          <w:lang w:eastAsia="en-US"/>
        </w:rPr>
        <w:t>V širším okolí řešené lokality se nenachází žádná stanice měření kvality ovzduší, zařazená do</w:t>
      </w:r>
      <w:r w:rsidR="00254FB1" w:rsidRPr="008C1ACA">
        <w:rPr>
          <w:lang w:eastAsia="en-US"/>
        </w:rPr>
        <w:t xml:space="preserve"> informačního </w:t>
      </w:r>
      <w:r w:rsidRPr="008C1ACA">
        <w:rPr>
          <w:lang w:eastAsia="en-US"/>
        </w:rPr>
        <w:t xml:space="preserve">systému </w:t>
      </w:r>
      <w:r w:rsidR="00254FB1" w:rsidRPr="008C1ACA">
        <w:rPr>
          <w:lang w:eastAsia="en-US"/>
        </w:rPr>
        <w:t>kvality ovzduší (</w:t>
      </w:r>
      <w:r w:rsidRPr="008C1ACA">
        <w:rPr>
          <w:lang w:eastAsia="en-US"/>
        </w:rPr>
        <w:t>ISKO</w:t>
      </w:r>
      <w:r w:rsidR="00254FB1" w:rsidRPr="008C1ACA">
        <w:rPr>
          <w:lang w:eastAsia="en-US"/>
        </w:rPr>
        <w:t>)</w:t>
      </w:r>
      <w:r w:rsidRPr="008C1ACA">
        <w:rPr>
          <w:lang w:eastAsia="en-US"/>
        </w:rPr>
        <w:t>.</w:t>
      </w:r>
    </w:p>
    <w:p w14:paraId="351A1D8D" w14:textId="47B546F4" w:rsidR="00EA0507" w:rsidRPr="008C1ACA" w:rsidRDefault="00EA0507" w:rsidP="00EA0507">
      <w:pPr>
        <w:rPr>
          <w:lang w:eastAsia="en-US"/>
        </w:rPr>
      </w:pPr>
      <w:r w:rsidRPr="008C1ACA">
        <w:rPr>
          <w:lang w:eastAsia="en-US"/>
        </w:rPr>
        <w:t xml:space="preserve">Případné neprovedení změny by nemělo </w:t>
      </w:r>
      <w:r w:rsidR="00FA3ECC" w:rsidRPr="008C1ACA">
        <w:rPr>
          <w:lang w:eastAsia="en-US"/>
        </w:rPr>
        <w:t xml:space="preserve">významný </w:t>
      </w:r>
      <w:r w:rsidRPr="008C1ACA">
        <w:rPr>
          <w:lang w:eastAsia="en-US"/>
        </w:rPr>
        <w:t>vliv na kvalitu ovzduší a klima.</w:t>
      </w:r>
    </w:p>
    <w:p w14:paraId="210E0A48" w14:textId="77777777" w:rsidR="00D97E20" w:rsidRPr="008C1ACA" w:rsidRDefault="00D97E20" w:rsidP="006C7603">
      <w:pPr>
        <w:pStyle w:val="Nadpis3"/>
      </w:pPr>
      <w:r w:rsidRPr="008C1ACA">
        <w:t>Obyvatelstvo, hluková zátěž</w:t>
      </w:r>
    </w:p>
    <w:p w14:paraId="2309CC1E" w14:textId="185BEB14" w:rsidR="00AB62B5" w:rsidRPr="008C1ACA" w:rsidRDefault="00AB62B5" w:rsidP="00AB62B5">
      <w:r w:rsidRPr="008C1ACA">
        <w:t>Obytnou zástavbu v bezprostřední blízkosti posuzované plochy (z její jihovýchodní strany) reprezentují vyšší bytové (panelové) domy o 11 nadzemních podlažích v ulici Jablonecká. Jižní</w:t>
      </w:r>
      <w:r w:rsidR="008C650A" w:rsidRPr="008C1ACA">
        <w:t>m</w:t>
      </w:r>
      <w:r w:rsidRPr="008C1ACA">
        <w:t xml:space="preserve"> směrem se pak jedná o další bytové (panelové) domy jednak v ulici Teplická, které mají 8 nadzemních podlaží, a dále v ulici Vysočanská, které mají 11 nadzemních podlaží. Západně od řešeného území se jedná o objekty v ulici Děčínská, kde se nachází jak devítipatrové (panelové) bytové domy, tak i nižší čtyřpatrové bytové domy. Severozápadně od plochy změny ÚP se v ulici Březenská nachází blok relativně nových bytových domů o 8 nadzemních podlažích. Severním směrem od dotčené lokality prochází </w:t>
      </w:r>
      <w:r w:rsidR="00A51D10" w:rsidRPr="008C1ACA">
        <w:t>ulice Zakšínská, kde se </w:t>
      </w:r>
      <w:r w:rsidRPr="008C1ACA">
        <w:t xml:space="preserve">nachází novější bytové domy o 5 nadzemních podlažích. Kolmo na ulici Zakšínskou vede ulice Makedonská, kde se nachází zástavba novějších bytových domů o 6 a 8 nadzemních podlažích. Východně od </w:t>
      </w:r>
      <w:r w:rsidR="00A51D10" w:rsidRPr="008C1ACA">
        <w:t> </w:t>
      </w:r>
      <w:r w:rsidRPr="008C1ACA">
        <w:t xml:space="preserve">posuzované plochy se ulice Makedonská napojuje na ulici Lovosickou, kde se nachází starší zástavba několika solitérních (panelových) bytových domů o 4 nadzemních podlažích. </w:t>
      </w:r>
    </w:p>
    <w:p w14:paraId="16FBD5E5" w14:textId="33F0DC74" w:rsidR="00E868F6" w:rsidRPr="008C1ACA" w:rsidRDefault="00AB62B5" w:rsidP="00AB62B5">
      <w:r w:rsidRPr="008C1ACA">
        <w:t>Hlavním zdrojem hluku v území je silniční doprava. Jedná se především</w:t>
      </w:r>
      <w:r w:rsidR="00A51D10" w:rsidRPr="008C1ACA">
        <w:t xml:space="preserve"> o hlavní dopravní tepnu, která </w:t>
      </w:r>
      <w:r w:rsidRPr="008C1ACA">
        <w:t>prochází severozápadně od posuzované plochy (ulice Liberecká), dále pak ulice Teplická, Lovosická a Vysočanská. V širším území jsou významnými liniovými zdroji h</w:t>
      </w:r>
      <w:r w:rsidR="00A51D10" w:rsidRPr="008C1ACA">
        <w:t>luku ulice Kbelská a Ďáblická a </w:t>
      </w:r>
      <w:r w:rsidRPr="008C1ACA">
        <w:t>další. Pro posouzení lokality byly převzaty výsledky z Hlukové mapy Prahy, kterou p</w:t>
      </w:r>
      <w:r w:rsidR="00A51D10" w:rsidRPr="008C1ACA">
        <w:t>ro IPR Praha již </w:t>
      </w:r>
      <w:r w:rsidRPr="008C1ACA">
        <w:t>zpracovala EKOLA group, spol. s</w:t>
      </w:r>
      <w:r w:rsidR="00E868F6" w:rsidRPr="008C1ACA">
        <w:t xml:space="preserve"> </w:t>
      </w:r>
      <w:r w:rsidRPr="008C1ACA">
        <w:t>r.o.</w:t>
      </w:r>
      <w:r w:rsidR="00E868F6" w:rsidRPr="008C1ACA">
        <w:t>,</w:t>
      </w:r>
      <w:r w:rsidRPr="008C1ACA">
        <w:t xml:space="preserve"> v roce 2017. </w:t>
      </w:r>
    </w:p>
    <w:p w14:paraId="1DBF01F3" w14:textId="3B34B49D" w:rsidR="001658D1" w:rsidRPr="008C1ACA" w:rsidRDefault="00E868F6" w:rsidP="00E868F6">
      <w:bookmarkStart w:id="65" w:name="_Hlk120095663"/>
      <w:r w:rsidRPr="008C1ACA">
        <w:t>Obrázk</w:t>
      </w:r>
      <w:r w:rsidR="00684B73" w:rsidRPr="008C1ACA">
        <w:t xml:space="preserve">y </w:t>
      </w:r>
      <w:r w:rsidRPr="008C1ACA">
        <w:t>6</w:t>
      </w:r>
      <w:r w:rsidR="00684B73" w:rsidRPr="008C1ACA">
        <w:t xml:space="preserve"> a 7</w:t>
      </w:r>
      <w:r w:rsidRPr="008C1ACA">
        <w:t xml:space="preserve"> zobrazují hlukovou situaci v zájmovém území v denní (6</w:t>
      </w:r>
      <w:r w:rsidR="00A51D10" w:rsidRPr="008C1ACA">
        <w:t>:00 – 22:00 hod) a noční (22:00 – </w:t>
      </w:r>
      <w:r w:rsidRPr="008C1ACA">
        <w:t>6:00 hod) době.</w:t>
      </w:r>
    </w:p>
    <w:p w14:paraId="59AE76EF" w14:textId="77777777" w:rsidR="001658D1" w:rsidRPr="008C1ACA" w:rsidRDefault="001658D1">
      <w:pPr>
        <w:tabs>
          <w:tab w:val="clear" w:pos="851"/>
        </w:tabs>
        <w:spacing w:after="60"/>
      </w:pPr>
      <w:r w:rsidRPr="008C1ACA">
        <w:br w:type="page"/>
      </w:r>
    </w:p>
    <w:p w14:paraId="43BA9008" w14:textId="77777777" w:rsidR="00E868F6" w:rsidRPr="008C1ACA" w:rsidRDefault="00E868F6" w:rsidP="00684B73">
      <w:pPr>
        <w:pStyle w:val="Titulek"/>
      </w:pPr>
      <w:bookmarkStart w:id="66" w:name="_Toc126793040"/>
      <w:bookmarkEnd w:id="65"/>
      <w:r w:rsidRPr="008C1ACA">
        <w:t xml:space="preserve">Obrázek </w:t>
      </w:r>
      <w:r w:rsidR="00F7053C" w:rsidRPr="008C1ACA">
        <w:rPr>
          <w:noProof/>
        </w:rPr>
        <w:fldChar w:fldCharType="begin"/>
      </w:r>
      <w:r w:rsidR="00F7053C" w:rsidRPr="008C1ACA">
        <w:rPr>
          <w:noProof/>
        </w:rPr>
        <w:instrText xml:space="preserve"> SEQ Obrázek \* ARABIC </w:instrText>
      </w:r>
      <w:r w:rsidR="00F7053C" w:rsidRPr="008C1ACA">
        <w:rPr>
          <w:noProof/>
        </w:rPr>
        <w:fldChar w:fldCharType="separate"/>
      </w:r>
      <w:r w:rsidR="0061383D">
        <w:rPr>
          <w:noProof/>
        </w:rPr>
        <w:t>6</w:t>
      </w:r>
      <w:r w:rsidR="00F7053C" w:rsidRPr="008C1ACA">
        <w:rPr>
          <w:noProof/>
        </w:rPr>
        <w:fldChar w:fldCharType="end"/>
      </w:r>
      <w:r w:rsidRPr="008C1ACA">
        <w:t>: Hluk z automobilové dopravy v zájmovém území ve dne (rok 2016)</w:t>
      </w:r>
      <w:bookmarkEnd w:id="66"/>
    </w:p>
    <w:p w14:paraId="5D3D8FB5" w14:textId="0E6605E1" w:rsidR="00E868F6" w:rsidRPr="008C1ACA" w:rsidRDefault="00E868F6" w:rsidP="00E868F6">
      <w:pPr>
        <w:jc w:val="center"/>
      </w:pPr>
      <w:r w:rsidRPr="008C1ACA">
        <w:rPr>
          <w:b/>
          <w:bCs/>
          <w:noProof/>
          <w:sz w:val="24"/>
        </w:rPr>
        <w:drawing>
          <wp:inline distT="0" distB="0" distL="0" distR="0" wp14:anchorId="20D3BEB3" wp14:editId="1830F802">
            <wp:extent cx="5457825" cy="3857625"/>
            <wp:effectExtent l="0" t="0" r="9525" b="952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57825" cy="3857625"/>
                    </a:xfrm>
                    <a:prstGeom prst="rect">
                      <a:avLst/>
                    </a:prstGeom>
                    <a:noFill/>
                    <a:ln>
                      <a:noFill/>
                    </a:ln>
                  </pic:spPr>
                </pic:pic>
              </a:graphicData>
            </a:graphic>
          </wp:inline>
        </w:drawing>
      </w:r>
    </w:p>
    <w:p w14:paraId="025C06FA" w14:textId="77777777" w:rsidR="00E868F6" w:rsidRPr="008C1ACA" w:rsidRDefault="00E868F6" w:rsidP="00684B73">
      <w:pPr>
        <w:pStyle w:val="Titulek"/>
      </w:pPr>
      <w:bookmarkStart w:id="67" w:name="_Toc126793041"/>
      <w:r w:rsidRPr="008C1ACA">
        <w:t xml:space="preserve">Obrázek </w:t>
      </w:r>
      <w:r w:rsidR="00F7053C" w:rsidRPr="008C1ACA">
        <w:rPr>
          <w:noProof/>
        </w:rPr>
        <w:fldChar w:fldCharType="begin"/>
      </w:r>
      <w:r w:rsidR="00F7053C" w:rsidRPr="008C1ACA">
        <w:rPr>
          <w:noProof/>
        </w:rPr>
        <w:instrText xml:space="preserve"> SEQ Obrázek \* ARABIC </w:instrText>
      </w:r>
      <w:r w:rsidR="00F7053C" w:rsidRPr="008C1ACA">
        <w:rPr>
          <w:noProof/>
        </w:rPr>
        <w:fldChar w:fldCharType="separate"/>
      </w:r>
      <w:r w:rsidR="0061383D">
        <w:rPr>
          <w:noProof/>
        </w:rPr>
        <w:t>7</w:t>
      </w:r>
      <w:r w:rsidR="00F7053C" w:rsidRPr="008C1ACA">
        <w:rPr>
          <w:noProof/>
        </w:rPr>
        <w:fldChar w:fldCharType="end"/>
      </w:r>
      <w:r w:rsidRPr="008C1ACA">
        <w:t>: Hluk z automobilové dopravy v zájmovém území v noci (rok 2016)</w:t>
      </w:r>
      <w:bookmarkEnd w:id="67"/>
    </w:p>
    <w:p w14:paraId="7AFC443A" w14:textId="2F76A112" w:rsidR="00E868F6" w:rsidRPr="008C1ACA" w:rsidRDefault="00E868F6" w:rsidP="0065126E">
      <w:pPr>
        <w:spacing w:after="240"/>
        <w:jc w:val="center"/>
      </w:pPr>
      <w:r w:rsidRPr="008C1ACA">
        <w:rPr>
          <w:b/>
          <w:bCs/>
          <w:noProof/>
          <w:sz w:val="24"/>
        </w:rPr>
        <w:drawing>
          <wp:inline distT="0" distB="0" distL="0" distR="0" wp14:anchorId="74A26C32" wp14:editId="71D5BB12">
            <wp:extent cx="5457825" cy="3857625"/>
            <wp:effectExtent l="0" t="0" r="9525" b="952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57825" cy="3857625"/>
                    </a:xfrm>
                    <a:prstGeom prst="rect">
                      <a:avLst/>
                    </a:prstGeom>
                    <a:noFill/>
                    <a:ln>
                      <a:noFill/>
                    </a:ln>
                  </pic:spPr>
                </pic:pic>
              </a:graphicData>
            </a:graphic>
          </wp:inline>
        </w:drawing>
      </w:r>
    </w:p>
    <w:p w14:paraId="6C7B9385" w14:textId="25A9DCC6" w:rsidR="00806059" w:rsidRPr="008C1ACA" w:rsidRDefault="00806059" w:rsidP="00806059">
      <w:bookmarkStart w:id="68" w:name="_Hlk120095764"/>
      <w:r w:rsidRPr="008C1ACA">
        <w:t>Z obrázků je patrné, že přímo v prostoru změny ÚP lze zaznamenat h</w:t>
      </w:r>
      <w:r w:rsidR="00A51D10" w:rsidRPr="008C1ACA">
        <w:t>ladiny hluku na úrovni od 45 do </w:t>
      </w:r>
      <w:r w:rsidRPr="008C1ACA">
        <w:t xml:space="preserve">70 dB v denní dobu a od 40 do 65 dB v noční dobu, jedná se hluk z provozu na ulicích Liberecká, Vysočanská a Lovosická. </w:t>
      </w:r>
    </w:p>
    <w:p w14:paraId="52956395" w14:textId="52C64019" w:rsidR="00ED3089" w:rsidRPr="008C1ACA" w:rsidRDefault="00ED3089" w:rsidP="00AB62B5">
      <w:bookmarkStart w:id="69" w:name="_Hlk120095863"/>
      <w:bookmarkEnd w:id="68"/>
      <w:r w:rsidRPr="008C1ACA">
        <w:t xml:space="preserve">V širším území je nejvyšší celková hladina hluku podél hlavních komunikačních tepen – ulice </w:t>
      </w:r>
      <w:r w:rsidR="00AB62B5" w:rsidRPr="008C1ACA">
        <w:t>Liberecká</w:t>
      </w:r>
      <w:r w:rsidR="00BC2E7C" w:rsidRPr="008C1ACA">
        <w:t>, Teplická</w:t>
      </w:r>
      <w:r w:rsidR="00AB62B5" w:rsidRPr="008C1ACA">
        <w:t xml:space="preserve"> a Vysočanská, kde lze zaznamenat zatížení </w:t>
      </w:r>
      <w:r w:rsidRPr="008C1ACA">
        <w:t xml:space="preserve">hlukem </w:t>
      </w:r>
      <w:r w:rsidR="00AB62B5" w:rsidRPr="008C1ACA">
        <w:t xml:space="preserve">nad hranicí 70 dB </w:t>
      </w:r>
      <w:r w:rsidR="00A51D10" w:rsidRPr="008C1ACA">
        <w:t>v denní dobu a nad 60 </w:t>
      </w:r>
      <w:r w:rsidRPr="008C1ACA">
        <w:t xml:space="preserve">dB v noční dobu, lokálně vyšší. </w:t>
      </w:r>
    </w:p>
    <w:p w14:paraId="33BC40A4" w14:textId="1F7AAFE9" w:rsidR="009E419E" w:rsidRPr="008C1ACA" w:rsidRDefault="009E419E" w:rsidP="009E419E">
      <w:bookmarkStart w:id="70" w:name="_Hlk120096011"/>
      <w:bookmarkEnd w:id="69"/>
      <w:r w:rsidRPr="008C1ACA">
        <w:t>Z výše uvedeného popisu vyplývá, že přímo v řešené ploše a jejím nejbližším okolí jsou podle hlukové mapy dosahovány hladiny hluku nad úrovní limitů, platných pro hluk z dopravy na hlavních komunikacích (60 dB ve dne a 50 dB v noci), a to zejména podél ulic Liberecká, Vysočanská</w:t>
      </w:r>
      <w:r w:rsidR="00BC2E7C" w:rsidRPr="008C1ACA">
        <w:t>, Teplická</w:t>
      </w:r>
      <w:r w:rsidRPr="008C1ACA">
        <w:t xml:space="preserve"> a Lovosická. Pro danou změnu ÚP však bylo zpracováno akustické posouzení (příloh</w:t>
      </w:r>
      <w:r w:rsidR="00A51D10" w:rsidRPr="008C1ACA">
        <w:t>a 15.3.), z něhož vyplynulo, že </w:t>
      </w:r>
      <w:r w:rsidRPr="008C1ACA">
        <w:t>pro ulici Liberecká, Vysočanská a Teplická je možné uplatnit institut staré hlukové zátěže, a tedy mírnější limity 70 dB ve dne a 60 dB v noci. Navrhované hygienické limity pro hluk ze silniční dopravy jsou v území splněny vyjma zástavby podél ulice Lovosické</w:t>
      </w:r>
      <w:r w:rsidR="007A4115" w:rsidRPr="008C1ACA">
        <w:t xml:space="preserve">, kde nemohl být institut staré hlukové zátěže </w:t>
      </w:r>
      <w:r w:rsidR="00C260D9" w:rsidRPr="008C1ACA">
        <w:t>uplatněn</w:t>
      </w:r>
      <w:r w:rsidR="007A4115" w:rsidRPr="008C1ACA">
        <w:t xml:space="preserve">. </w:t>
      </w:r>
    </w:p>
    <w:p w14:paraId="59D42741" w14:textId="77777777" w:rsidR="007A4115" w:rsidRPr="008C1ACA" w:rsidRDefault="007A4115" w:rsidP="007A4115">
      <w:r w:rsidRPr="008C1ACA">
        <w:t>Celková akustická situace a kvalita obytného prostředí v širším okolí se neprovedením posuzované změny nezmění.</w:t>
      </w:r>
    </w:p>
    <w:bookmarkEnd w:id="70"/>
    <w:p w14:paraId="39FED4DB" w14:textId="77777777" w:rsidR="00D97E20" w:rsidRPr="008C1ACA" w:rsidRDefault="0052178F" w:rsidP="006C7603">
      <w:pPr>
        <w:pStyle w:val="Nadpis3"/>
      </w:pPr>
      <w:r w:rsidRPr="008C1ACA">
        <w:t>Povrchové a podzemní vody</w:t>
      </w:r>
    </w:p>
    <w:p w14:paraId="1F321EAB" w14:textId="451579E6" w:rsidR="00026FA9" w:rsidRPr="008C1ACA" w:rsidRDefault="00026FA9" w:rsidP="00026FA9">
      <w:r w:rsidRPr="008C1ACA">
        <w:t xml:space="preserve">Řešené území je součástí hydrologického povodí IV. řádu č. 1-05-04-022 Mratínský potok s celkovou </w:t>
      </w:r>
      <w:r w:rsidR="00FE2B9C" w:rsidRPr="008C1ACA">
        <w:t>plochou</w:t>
      </w:r>
      <w:r w:rsidRPr="008C1ACA">
        <w:t xml:space="preserve"> povodí 18,08 km</w:t>
      </w:r>
      <w:r w:rsidRPr="008C1ACA">
        <w:rPr>
          <w:vertAlign w:val="superscript"/>
        </w:rPr>
        <w:t>2</w:t>
      </w:r>
      <w:r w:rsidRPr="008C1ACA">
        <w:t xml:space="preserve">. </w:t>
      </w:r>
      <w:r w:rsidR="009F7865" w:rsidRPr="008C1ACA">
        <w:t xml:space="preserve">Při západním okraji </w:t>
      </w:r>
      <w:r w:rsidRPr="008C1ACA">
        <w:t xml:space="preserve">zájmové lokality </w:t>
      </w:r>
      <w:r w:rsidR="009F7865" w:rsidRPr="008C1ACA">
        <w:t>prochází hranice</w:t>
      </w:r>
      <w:r w:rsidRPr="008C1ACA">
        <w:t xml:space="preserve"> povodí IV. řádu 1-12-01-034 Svépravický potok.</w:t>
      </w:r>
    </w:p>
    <w:p w14:paraId="60CF42A9" w14:textId="332BAE7F" w:rsidR="00026FA9" w:rsidRPr="008C1ACA" w:rsidRDefault="00026FA9" w:rsidP="00026FA9">
      <w:r w:rsidRPr="008C1ACA">
        <w:t>V</w:t>
      </w:r>
      <w:r w:rsidR="009E6C10" w:rsidRPr="008C1ACA">
        <w:t xml:space="preserve"> dotčené ploše ani její </w:t>
      </w:r>
      <w:r w:rsidRPr="008C1ACA">
        <w:t xml:space="preserve">blízkosti </w:t>
      </w:r>
      <w:r w:rsidR="009E6C10" w:rsidRPr="008C1ACA">
        <w:t xml:space="preserve">se </w:t>
      </w:r>
      <w:r w:rsidRPr="008C1ACA">
        <w:t>nenachází žádný vodní tok ani vodní plocha.</w:t>
      </w:r>
    </w:p>
    <w:p w14:paraId="0A3D449C" w14:textId="0EE9DBEA" w:rsidR="00026FA9" w:rsidRPr="008C1ACA" w:rsidRDefault="00026FA9" w:rsidP="00026FA9">
      <w:pPr>
        <w:pStyle w:val="Normln1"/>
        <w:ind w:firstLine="0"/>
      </w:pPr>
      <w:r w:rsidRPr="008C1ACA">
        <w:t>Plocha posuzované změny je vymezena mimo dosah záplavových územ</w:t>
      </w:r>
      <w:r w:rsidR="00A51D10" w:rsidRPr="008C1ACA">
        <w:t>í. Nejbližší záplavové území je </w:t>
      </w:r>
      <w:r w:rsidRPr="008C1ACA">
        <w:t xml:space="preserve">na </w:t>
      </w:r>
      <w:r w:rsidR="005B27F4" w:rsidRPr="008C1ACA">
        <w:t>Rokytce cca 2 km JZ od lokality.</w:t>
      </w:r>
    </w:p>
    <w:p w14:paraId="6B7DC7C5" w14:textId="106FF4D4" w:rsidR="00026FA9" w:rsidRPr="008C1ACA" w:rsidRDefault="00026FA9" w:rsidP="00026FA9">
      <w:pPr>
        <w:pStyle w:val="Normln1"/>
        <w:ind w:firstLine="0"/>
      </w:pPr>
      <w:r w:rsidRPr="008C1ACA">
        <w:t xml:space="preserve">Do řešeného území nezasahují ochranná pásma vodních zdrojů. </w:t>
      </w:r>
      <w:r w:rsidR="005B27F4" w:rsidRPr="008C1ACA">
        <w:t xml:space="preserve">Nejbližším vodním </w:t>
      </w:r>
      <w:r w:rsidR="005C371A" w:rsidRPr="008C1ACA">
        <w:t>zdrojem</w:t>
      </w:r>
      <w:r w:rsidR="005B27F4" w:rsidRPr="008C1ACA">
        <w:t xml:space="preserve"> je VZ Roztoky</w:t>
      </w:r>
      <w:r w:rsidRPr="008C1ACA">
        <w:t xml:space="preserve">, jehož hranice ochranného pásma se nachází cca </w:t>
      </w:r>
      <w:r w:rsidR="005B27F4" w:rsidRPr="008C1ACA">
        <w:t>6,8</w:t>
      </w:r>
      <w:r w:rsidRPr="008C1ACA">
        <w:t xml:space="preserve"> km </w:t>
      </w:r>
      <w:r w:rsidR="005B27F4" w:rsidRPr="008C1ACA">
        <w:t>severozápadně od řešené plochy.</w:t>
      </w:r>
      <w:r w:rsidRPr="008C1ACA">
        <w:t xml:space="preserve"> </w:t>
      </w:r>
    </w:p>
    <w:p w14:paraId="76DD76D2" w14:textId="321025EF" w:rsidR="00ED7927" w:rsidRPr="008C1ACA" w:rsidRDefault="00ED7927" w:rsidP="00ED7927">
      <w:pPr>
        <w:pStyle w:val="Normln1"/>
        <w:ind w:firstLine="0"/>
      </w:pPr>
      <w:r w:rsidRPr="008C1ACA">
        <w:t>Z hydrogeologického hlediska se jedná o prostředí s omezenou průlinovou a puklinovou propustností s malou zásobností (max. setiny l.s</w:t>
      </w:r>
      <w:r w:rsidRPr="008C1ACA">
        <w:rPr>
          <w:vertAlign w:val="superscript"/>
        </w:rPr>
        <w:t>-1</w:t>
      </w:r>
      <w:r w:rsidRPr="008C1ACA">
        <w:t>). Hladina podzemní vody se nachází nejvýše při východním okraji plochy a směrem na západ klesá do hloubky kolem 20 m.</w:t>
      </w:r>
    </w:p>
    <w:p w14:paraId="621B986E" w14:textId="3E21A785" w:rsidR="00ED7927" w:rsidRPr="008C1ACA" w:rsidRDefault="00ED7927" w:rsidP="00ED7927">
      <w:pPr>
        <w:pStyle w:val="Normln1"/>
        <w:ind w:firstLine="0"/>
      </w:pPr>
      <w:r w:rsidRPr="008C1ACA">
        <w:t>Podzemní voda vytváří několik</w:t>
      </w:r>
      <w:r w:rsidR="005C371A" w:rsidRPr="008C1ACA">
        <w:t xml:space="preserve"> zvodní. Z hlediska plánované </w:t>
      </w:r>
      <w:r w:rsidRPr="008C1ACA">
        <w:t>výstavby je nejvýznamnější kolísavá, spojitá zvodeň vytvářející se při bázi opuk, na povrchu prakticky nepropustných jílů. Výška hladiny a vydatnost přítoků během roku kolísá, nelze vyloučit i její dočasné vysychání. V prostoru plánované výstavby může být značně ovlivněna průběhem trasy metra v blízkém sousedství</w:t>
      </w:r>
      <w:r w:rsidR="00A51D10" w:rsidRPr="008C1ACA">
        <w:t xml:space="preserve"> staveniště, je třeba počítat s </w:t>
      </w:r>
      <w:r w:rsidRPr="008C1ACA">
        <w:t>nutností odčerpávání vody ze stavební jámy.</w:t>
      </w:r>
    </w:p>
    <w:p w14:paraId="0354AF56" w14:textId="2EBAC232" w:rsidR="00026FA9" w:rsidRPr="008C1ACA" w:rsidRDefault="00026FA9" w:rsidP="00026FA9">
      <w:r w:rsidRPr="008C1ACA">
        <w:t xml:space="preserve">Neprovedením posuzované změny se hydrologické ani hydrogeologické poměry dotčeného území nezmění. </w:t>
      </w:r>
    </w:p>
    <w:p w14:paraId="18ED1665" w14:textId="7BB2D86A" w:rsidR="0052178F" w:rsidRPr="008C1ACA" w:rsidRDefault="00924BE3" w:rsidP="006C7603">
      <w:pPr>
        <w:pStyle w:val="Nadpis3"/>
      </w:pPr>
      <w:r w:rsidRPr="008C1ACA">
        <w:t>Z</w:t>
      </w:r>
      <w:r w:rsidR="00831EFD" w:rsidRPr="008C1ACA">
        <w:t>emědělský půdní fond</w:t>
      </w:r>
    </w:p>
    <w:p w14:paraId="08EB40DD" w14:textId="77777777" w:rsidR="00026FA9" w:rsidRPr="008C1ACA" w:rsidRDefault="00026FA9" w:rsidP="00026FA9">
      <w:r w:rsidRPr="008C1ACA">
        <w:t>Všechny parcely, které tvoří dotčenou lokalitu, jsou dle katastru nemovitostí evidovány jako ostatní plocha. Zemědělská půda se v hodnocené lokalitě nevyskytuje.</w:t>
      </w:r>
    </w:p>
    <w:p w14:paraId="442402ED" w14:textId="77777777" w:rsidR="00026FA9" w:rsidRPr="008C1ACA" w:rsidRDefault="00026FA9" w:rsidP="00026FA9">
      <w:r w:rsidRPr="008C1ACA">
        <w:t>S ohledem na výše popsaný stav nebude mít případné neprovedení změny Z č. 3093/10 žádný vliv na zemědělský půdní fond.</w:t>
      </w:r>
    </w:p>
    <w:p w14:paraId="1C696961" w14:textId="77777777" w:rsidR="0052178F" w:rsidRPr="008C1ACA" w:rsidRDefault="0052178F" w:rsidP="006C7603">
      <w:pPr>
        <w:pStyle w:val="Nadpis3"/>
      </w:pPr>
      <w:r w:rsidRPr="008C1ACA">
        <w:t>Lesy</w:t>
      </w:r>
      <w:r w:rsidR="00831EFD" w:rsidRPr="008C1ACA">
        <w:t xml:space="preserve"> (PUPFL)</w:t>
      </w:r>
    </w:p>
    <w:p w14:paraId="0665B0D7" w14:textId="77777777" w:rsidR="00026FA9" w:rsidRPr="008C1ACA" w:rsidRDefault="00026FA9" w:rsidP="00026FA9">
      <w:r w:rsidRPr="008C1ACA">
        <w:t>Dle katastru nemovitostí se hodnocená lokalita nenachází na pozemcích určených k plnění funkcí lesa. Nezasahuje ani do pásma 50 m od okraje lesa.</w:t>
      </w:r>
    </w:p>
    <w:p w14:paraId="063DDB10" w14:textId="43C53AFE" w:rsidR="00026FA9" w:rsidRPr="008C1ACA" w:rsidRDefault="00026FA9" w:rsidP="00026FA9">
      <w:r w:rsidRPr="008C1ACA">
        <w:t xml:space="preserve">Nejbližší </w:t>
      </w:r>
      <w:r w:rsidR="005A7197" w:rsidRPr="008C1ACA">
        <w:t xml:space="preserve">lesní porosty </w:t>
      </w:r>
      <w:r w:rsidRPr="008C1ACA">
        <w:t>se nacházejí více než 1 km východně od dotčené plochy (Ďáblický háj, lesopark Okrouhlík a p</w:t>
      </w:r>
      <w:r w:rsidR="00FB745F" w:rsidRPr="008C1ACA">
        <w:t>řírodní památka Prosecké skály)</w:t>
      </w:r>
      <w:r w:rsidRPr="008C1ACA">
        <w:t xml:space="preserve">. Tyto lesní porosty jsou zařazeny do kategorie lesa zvláštního určení, příměstský rekreační les. </w:t>
      </w:r>
    </w:p>
    <w:p w14:paraId="0E0995B6" w14:textId="33A4A5A5" w:rsidR="00026FA9" w:rsidRPr="008C1ACA" w:rsidRDefault="00026FA9" w:rsidP="00026FA9">
      <w:r w:rsidRPr="008C1ACA">
        <w:t>S ohledem na výše popsaný stav nebude mít případné neprovedení změny Z č. 3093/10</w:t>
      </w:r>
      <w:r w:rsidR="00A51D10" w:rsidRPr="008C1ACA">
        <w:t xml:space="preserve"> žádný vliv na </w:t>
      </w:r>
      <w:r w:rsidRPr="008C1ACA">
        <w:t>lesní porost ani na pozemky určené k plnění funkcí lesa.</w:t>
      </w:r>
    </w:p>
    <w:p w14:paraId="76744434" w14:textId="77777777" w:rsidR="0052178F" w:rsidRPr="008C1ACA" w:rsidRDefault="0052178F" w:rsidP="006C7603">
      <w:pPr>
        <w:pStyle w:val="Nadpis3"/>
      </w:pPr>
      <w:r w:rsidRPr="008C1ACA">
        <w:t>Horninové prostředí a přírodní zdroje</w:t>
      </w:r>
    </w:p>
    <w:p w14:paraId="4BDBA4B2" w14:textId="6EED4DAB" w:rsidR="005B415A" w:rsidRPr="008C1ACA" w:rsidRDefault="00700BA1" w:rsidP="00700BA1">
      <w:r w:rsidRPr="008C1ACA">
        <w:t xml:space="preserve">Skalní podloží tvoří </w:t>
      </w:r>
      <w:r w:rsidR="005B415A" w:rsidRPr="008C1ACA">
        <w:t xml:space="preserve">mesozoické písčité slinovce – opuky. </w:t>
      </w:r>
      <w:r w:rsidR="00131DD1" w:rsidRPr="008C1ACA">
        <w:t xml:space="preserve">Mocnost </w:t>
      </w:r>
      <w:r w:rsidR="001B7EB3" w:rsidRPr="008C1ACA">
        <w:t>pokryvných útvarů</w:t>
      </w:r>
      <w:r w:rsidR="00A51D10" w:rsidRPr="008C1ACA">
        <w:t xml:space="preserve"> se pohybuje od 2 </w:t>
      </w:r>
      <w:r w:rsidR="00131DD1" w:rsidRPr="008C1ACA">
        <w:t xml:space="preserve">do </w:t>
      </w:r>
      <w:r w:rsidR="001B7EB3" w:rsidRPr="008C1ACA">
        <w:t>6</w:t>
      </w:r>
      <w:r w:rsidR="00DF5D25" w:rsidRPr="008C1ACA">
        <w:t xml:space="preserve"> m, </w:t>
      </w:r>
      <w:r w:rsidR="00131DD1" w:rsidRPr="008C1ACA">
        <w:t xml:space="preserve">na východě jej tvoří písčité a jílovité hlíny s úlomky, na západě pak spraše a sprašové hlíny. </w:t>
      </w:r>
      <w:r w:rsidR="00E6739C" w:rsidRPr="008C1ACA">
        <w:t>V západní a východní části se nachází stavební navážka s mocností 2 – 5 m.</w:t>
      </w:r>
    </w:p>
    <w:p w14:paraId="6A8830F5" w14:textId="435F1872" w:rsidR="00700BA1" w:rsidRPr="008C1ACA" w:rsidRDefault="00DF5D25" w:rsidP="00700BA1">
      <w:r w:rsidRPr="008C1ACA">
        <w:t>Stavební podmínky jsou omezeny vedením</w:t>
      </w:r>
      <w:r w:rsidR="00ED6ECA" w:rsidRPr="008C1ACA">
        <w:t xml:space="preserve"> tras</w:t>
      </w:r>
      <w:r w:rsidRPr="008C1ACA">
        <w:t>y metra v západní částí území.</w:t>
      </w:r>
      <w:r w:rsidR="00715878" w:rsidRPr="008C1ACA">
        <w:t xml:space="preserve"> </w:t>
      </w:r>
      <w:r w:rsidR="00700BA1" w:rsidRPr="008C1ACA">
        <w:t xml:space="preserve">Ložiska nerostných surovin, důlní díla ani plochy svahových deformací se v dotčeném území ani v jeho širším okolí nevyskytují. </w:t>
      </w:r>
      <w:r w:rsidR="00582956" w:rsidRPr="008C1ACA">
        <w:t xml:space="preserve">Nejbližší poddolované území se nachází cca 1 km jižně od řešené plochy. </w:t>
      </w:r>
      <w:r w:rsidR="00700BA1" w:rsidRPr="008C1ACA">
        <w:t xml:space="preserve">Radonový index širšího území je hodnocen jako </w:t>
      </w:r>
      <w:r w:rsidR="00582956" w:rsidRPr="008C1ACA">
        <w:t>přechodný.</w:t>
      </w:r>
    </w:p>
    <w:p w14:paraId="5C339AEE" w14:textId="2ADCBE94" w:rsidR="007F3C19" w:rsidRPr="008C1ACA" w:rsidRDefault="007F3C19" w:rsidP="007F3C19">
      <w:r w:rsidRPr="008C1ACA">
        <w:t xml:space="preserve">Neprovedením posuzované změny nebude horninové prostředí v dotčeném území žádným způsobem ovlivněno. </w:t>
      </w:r>
    </w:p>
    <w:p w14:paraId="18692E0F" w14:textId="77777777" w:rsidR="0052178F" w:rsidRPr="008C1ACA" w:rsidRDefault="00D75DE9" w:rsidP="006C7603">
      <w:pPr>
        <w:pStyle w:val="Nadpis3"/>
      </w:pPr>
      <w:r w:rsidRPr="008C1ACA">
        <w:t>Fauna, flóra, biodiverzita, ekosystémy</w:t>
      </w:r>
    </w:p>
    <w:p w14:paraId="598825FA" w14:textId="7EC1436E" w:rsidR="007A1560" w:rsidRPr="008C1ACA" w:rsidRDefault="007A1560" w:rsidP="006C7603">
      <w:r w:rsidRPr="008C1ACA">
        <w:t>Hodnocená plocha je zastavěná, z hlediska ekologické stability a bi</w:t>
      </w:r>
      <w:r w:rsidR="00684B73" w:rsidRPr="008C1ACA">
        <w:t>ologické diverzity se nejedná o </w:t>
      </w:r>
      <w:r w:rsidRPr="008C1ACA">
        <w:t>významnou plochu.</w:t>
      </w:r>
    </w:p>
    <w:p w14:paraId="63E7BD6B" w14:textId="77777777" w:rsidR="00FA2B49" w:rsidRPr="008C1ACA" w:rsidRDefault="00FA2B49" w:rsidP="00FE7DE5">
      <w:pPr>
        <w:pStyle w:val="Nadpis4"/>
      </w:pPr>
      <w:r w:rsidRPr="008C1ACA">
        <w:t xml:space="preserve">Zvláště chráněná území </w:t>
      </w:r>
    </w:p>
    <w:p w14:paraId="22E7A2C3" w14:textId="33349203" w:rsidR="00026FA9" w:rsidRPr="008C1ACA" w:rsidRDefault="001365B2" w:rsidP="00026FA9">
      <w:r w:rsidRPr="008C1ACA">
        <w:t xml:space="preserve">V blízkosti dotčené plochy se nenachází žádné zvláště chráněné území. </w:t>
      </w:r>
      <w:r w:rsidR="00260697" w:rsidRPr="008C1ACA">
        <w:t xml:space="preserve">Nejbližším chráněným územím je </w:t>
      </w:r>
      <w:r w:rsidR="00026FA9" w:rsidRPr="008C1ACA">
        <w:t xml:space="preserve">přírodní památka </w:t>
      </w:r>
      <w:r w:rsidR="00260697" w:rsidRPr="008C1ACA">
        <w:t>Prosecké skály, která se nachází cca 1,1 km jihozápadně od vymezené lokality.</w:t>
      </w:r>
    </w:p>
    <w:p w14:paraId="4E461662" w14:textId="77777777" w:rsidR="00FA2B49" w:rsidRPr="008C1ACA" w:rsidRDefault="00FA2B49" w:rsidP="00FE7DE5">
      <w:pPr>
        <w:pStyle w:val="Nadpis4"/>
      </w:pPr>
      <w:r w:rsidRPr="008C1ACA">
        <w:t>Významné krajinné prvky</w:t>
      </w:r>
    </w:p>
    <w:p w14:paraId="7D1E48B6" w14:textId="5A2B8622" w:rsidR="00026FA9" w:rsidRPr="008C1ACA" w:rsidRDefault="00026FA9" w:rsidP="00026FA9">
      <w:r w:rsidRPr="008C1ACA">
        <w:t xml:space="preserve">V ploše vymezené Změny 3093/10 ani její blízkosti se nenacházejí registrované významné krajinné prvky ani významné krajinné prvky ze zákona, ve smyslu §3 zákona č.114/1992 Sb., o ochraně přírody a krajiny, ve znění pozdějších předpisů. Nejbližší registrovaný významný krajinný prvek, Čertův vršek, se </w:t>
      </w:r>
      <w:r w:rsidR="00981A4F" w:rsidRPr="008C1ACA">
        <w:t>nachází cca 1,2 km jihozápadně.</w:t>
      </w:r>
    </w:p>
    <w:p w14:paraId="2A8E2B22" w14:textId="77777777" w:rsidR="00FA2B49" w:rsidRPr="008C1ACA" w:rsidRDefault="00FA2B49" w:rsidP="007F3C19">
      <w:pPr>
        <w:pStyle w:val="Nadpis4"/>
        <w:keepNext/>
      </w:pPr>
      <w:r w:rsidRPr="008C1ACA">
        <w:t>Územní systém ekologické stability</w:t>
      </w:r>
    </w:p>
    <w:p w14:paraId="2B198E32" w14:textId="77777777" w:rsidR="00FA2B49" w:rsidRPr="008C1ACA" w:rsidRDefault="00FA2B49" w:rsidP="00FA2B49">
      <w:r w:rsidRPr="008C1ACA">
        <w:t>Územní systém ekologické stability (ÚSES) je soustava přírodních nebo přírodě blízkých ekosystémů (společenstev), které udržují přírodní rovnováhu. Je zdrojem pro přirozenou obnovu přírodního prostředí. Plochy ÚSES mohou být využívány pouze jako plochy zeleně a vodní plochy. Umisťování staveb je omezeno jen na příčné přechody inženýrských a dopravních staveb.</w:t>
      </w:r>
    </w:p>
    <w:p w14:paraId="0E70DBA6" w14:textId="77777777" w:rsidR="00FA2B49" w:rsidRPr="008C1ACA" w:rsidRDefault="00FA2B49" w:rsidP="00FA2B49">
      <w:r w:rsidRPr="008C1ACA">
        <w:t>Cílem ÚSES je:</w:t>
      </w:r>
    </w:p>
    <w:p w14:paraId="1AA72DB9" w14:textId="77777777" w:rsidR="00FA2B49" w:rsidRPr="008C1ACA" w:rsidRDefault="00FA2B49" w:rsidP="0054610C">
      <w:pPr>
        <w:numPr>
          <w:ilvl w:val="0"/>
          <w:numId w:val="39"/>
        </w:numPr>
      </w:pPr>
      <w:r w:rsidRPr="008C1ACA">
        <w:t>uchování a podpora přirozeného genofondu krajiny</w:t>
      </w:r>
    </w:p>
    <w:p w14:paraId="1A91D173" w14:textId="77777777" w:rsidR="00FA2B49" w:rsidRPr="008C1ACA" w:rsidRDefault="00FA2B49" w:rsidP="0054610C">
      <w:pPr>
        <w:numPr>
          <w:ilvl w:val="0"/>
          <w:numId w:val="39"/>
        </w:numPr>
      </w:pPr>
      <w:r w:rsidRPr="008C1ACA">
        <w:t>stabilizace ekologicky málo stabilních částí krajiny</w:t>
      </w:r>
    </w:p>
    <w:p w14:paraId="671CE7F1" w14:textId="77777777" w:rsidR="00FA2B49" w:rsidRPr="008C1ACA" w:rsidRDefault="00FA2B49" w:rsidP="0054610C">
      <w:pPr>
        <w:numPr>
          <w:ilvl w:val="0"/>
          <w:numId w:val="39"/>
        </w:numPr>
      </w:pPr>
      <w:r w:rsidRPr="008C1ACA">
        <w:t>podpora výskytu, a migrace volně žijících živočichů a planě rostoucích rostlin.</w:t>
      </w:r>
    </w:p>
    <w:p w14:paraId="677A4373" w14:textId="23F772DB" w:rsidR="00E55B8D" w:rsidRPr="008C1ACA" w:rsidRDefault="00FA2B49" w:rsidP="00FA2B49">
      <w:r w:rsidRPr="008C1ACA">
        <w:t>ÚSES se funkčně člení na biocentra, biokoridory, interakční prvky. Biocentrum je biotop nebo soubor biotopů, který svým stavem a velikostí umožňuje trvalou existenci přirozeného nebo pozměněného, avšak přírodě blízkého ekosystému. Biokoridor je území, v kterém není rozhodující trvalá dlouhodobá existence organismů, ale umožňuje jejich migraci mezi biocentry, a tím z oddělených biocenter vytváří síť. Interakční prvek je nepostradatelná součást přírody. Svojí velikostí a stavem ekologických podmínek doplňuje dílčím, ale zásadním způsobem, životní prostředí organismů. Z hlediska biogeografického se rozlišuje nadregionální, regionální a lokální ÚSES. ÚSES je zapr</w:t>
      </w:r>
      <w:r w:rsidR="00A51D10" w:rsidRPr="008C1ACA">
        <w:t>acován do územního plánu hl. m. </w:t>
      </w:r>
      <w:r w:rsidRPr="008C1ACA">
        <w:t>Prahy, výkres č. 19.</w:t>
      </w:r>
    </w:p>
    <w:p w14:paraId="65C1E5B0" w14:textId="7E8B700B" w:rsidR="00E665FD" w:rsidRPr="008C1ACA" w:rsidRDefault="00E665FD" w:rsidP="00FA2B49">
      <w:r w:rsidRPr="008C1ACA">
        <w:t xml:space="preserve">Dotčenou lokalitu nekříží žádný prvek ÚSES. </w:t>
      </w:r>
      <w:r w:rsidR="00D2089E" w:rsidRPr="008C1ACA">
        <w:t>Nejbližším prvkem je nefunkční lokální biokoridor L4/253 nacházející se cca</w:t>
      </w:r>
      <w:r w:rsidR="00C55DFC" w:rsidRPr="008C1ACA">
        <w:t xml:space="preserve"> 220 m seve</w:t>
      </w:r>
      <w:r w:rsidR="0070139F" w:rsidRPr="008C1ACA">
        <w:t xml:space="preserve">rně od řešeného území. </w:t>
      </w:r>
      <w:r w:rsidR="00E05443" w:rsidRPr="008C1ACA">
        <w:t>Biokoridor spojuje regionální</w:t>
      </w:r>
      <w:r w:rsidR="005170B8" w:rsidRPr="008C1ACA">
        <w:t xml:space="preserve"> biocentrum</w:t>
      </w:r>
      <w:r w:rsidR="00E05443" w:rsidRPr="008C1ACA">
        <w:t xml:space="preserve"> Ládví a lokální biocentrum Skály. Východně od Proseka je vymezen ve stávajících polích, u ulice Letňanské vede přes lada, dále</w:t>
      </w:r>
      <w:r w:rsidR="0070139F" w:rsidRPr="008C1ACA">
        <w:t xml:space="preserve"> </w:t>
      </w:r>
      <w:r w:rsidR="00E05443" w:rsidRPr="008C1ACA">
        <w:t>využívá porosty u ulice Ke Klíčovu a přes sady a zahrádkovou osadu vede k biocentru Cihelna v Bažantnici. Dále na východ pokračuje v polích.</w:t>
      </w:r>
    </w:p>
    <w:p w14:paraId="6C741A72" w14:textId="77777777" w:rsidR="004F2591" w:rsidRPr="008C1ACA" w:rsidRDefault="00FA2B49" w:rsidP="00FA2B49">
      <w:r w:rsidRPr="008C1ACA">
        <w:t>Jiné prvky chráněné ve smyslu zákona č. 114/1992 Sb., ve znění pozdějších pře</w:t>
      </w:r>
      <w:r w:rsidR="00E665FD" w:rsidRPr="008C1ACA">
        <w:t>dpisů se v hodnocené lokalitě 3093/10</w:t>
      </w:r>
      <w:r w:rsidRPr="008C1ACA">
        <w:t xml:space="preserve"> ani její blízkosti nenacházejí.</w:t>
      </w:r>
    </w:p>
    <w:p w14:paraId="7DE4307F" w14:textId="5CDC440F" w:rsidR="00FA2B49" w:rsidRPr="008C1ACA" w:rsidRDefault="004F2591" w:rsidP="00FA2B49">
      <w:r w:rsidRPr="008C1ACA">
        <w:t xml:space="preserve">Jižní část </w:t>
      </w:r>
      <w:r w:rsidR="005C371A" w:rsidRPr="008C1ACA">
        <w:t>plochy</w:t>
      </w:r>
      <w:r w:rsidRPr="008C1ACA">
        <w:t xml:space="preserve"> je součástí celoměstského systému zeleně.</w:t>
      </w:r>
      <w:r w:rsidR="001658D1" w:rsidRPr="008C1ACA">
        <w:t xml:space="preserve"> </w:t>
      </w:r>
    </w:p>
    <w:p w14:paraId="4C76EDDD" w14:textId="77777777" w:rsidR="0052178F" w:rsidRPr="008C1ACA" w:rsidRDefault="0052178F" w:rsidP="006C7603">
      <w:pPr>
        <w:pStyle w:val="Nadpis3"/>
      </w:pPr>
      <w:r w:rsidRPr="008C1ACA">
        <w:t>Krajina, krajinný ráz</w:t>
      </w:r>
    </w:p>
    <w:p w14:paraId="2AC90AE7" w14:textId="1DBCA6A7" w:rsidR="00F7053C" w:rsidRPr="008C1ACA" w:rsidRDefault="00363F6F" w:rsidP="00F7053C">
      <w:r w:rsidRPr="008C1ACA">
        <w:rPr>
          <w:lang w:eastAsia="en-US"/>
        </w:rPr>
        <w:t xml:space="preserve">Z hlediska morfologického členění je dotčené území součástí </w:t>
      </w:r>
      <w:r w:rsidR="00BA11B2" w:rsidRPr="008C1ACA">
        <w:rPr>
          <w:lang w:eastAsia="en-US"/>
        </w:rPr>
        <w:t>západního</w:t>
      </w:r>
      <w:r w:rsidRPr="008C1ACA">
        <w:rPr>
          <w:lang w:eastAsia="en-US"/>
        </w:rPr>
        <w:t xml:space="preserve"> okraje </w:t>
      </w:r>
      <w:r w:rsidR="00BA11B2" w:rsidRPr="008C1ACA">
        <w:rPr>
          <w:lang w:eastAsia="en-US"/>
        </w:rPr>
        <w:t>Čakovické tabule</w:t>
      </w:r>
      <w:r w:rsidRPr="008C1ACA">
        <w:rPr>
          <w:lang w:eastAsia="en-US"/>
        </w:rPr>
        <w:t xml:space="preserve">. </w:t>
      </w:r>
      <w:r w:rsidR="00F7053C" w:rsidRPr="008C1ACA">
        <w:rPr>
          <w:lang w:eastAsia="en-US"/>
        </w:rPr>
        <w:t>Řešené území je specifické svou topografií a nevýraznými výškovými rozdíly. Území</w:t>
      </w:r>
      <w:r w:rsidR="001658D1" w:rsidRPr="008C1ACA">
        <w:rPr>
          <w:lang w:eastAsia="en-US"/>
        </w:rPr>
        <w:t xml:space="preserve"> </w:t>
      </w:r>
      <w:r w:rsidR="00F7053C" w:rsidRPr="008C1ACA">
        <w:rPr>
          <w:lang w:eastAsia="en-US"/>
        </w:rPr>
        <w:t>náhorní plošiny Prosek Střížkov</w:t>
      </w:r>
      <w:r w:rsidR="001658D1" w:rsidRPr="008C1ACA">
        <w:rPr>
          <w:lang w:eastAsia="en-US"/>
        </w:rPr>
        <w:t xml:space="preserve"> </w:t>
      </w:r>
      <w:r w:rsidR="00F7053C" w:rsidRPr="008C1ACA">
        <w:rPr>
          <w:lang w:eastAsia="en-US"/>
        </w:rPr>
        <w:t>je definováno rovinou</w:t>
      </w:r>
      <w:r w:rsidR="005C371A" w:rsidRPr="008C1ACA">
        <w:rPr>
          <w:lang w:eastAsia="en-US"/>
        </w:rPr>
        <w:t>,</w:t>
      </w:r>
      <w:r w:rsidR="001658D1" w:rsidRPr="008C1ACA">
        <w:rPr>
          <w:lang w:eastAsia="en-US"/>
        </w:rPr>
        <w:t xml:space="preserve"> </w:t>
      </w:r>
      <w:r w:rsidR="00F7053C" w:rsidRPr="008C1ACA">
        <w:rPr>
          <w:lang w:eastAsia="en-US"/>
        </w:rPr>
        <w:t>kde mezi severní a jižní hranic</w:t>
      </w:r>
      <w:r w:rsidR="005C371A" w:rsidRPr="008C1ACA">
        <w:rPr>
          <w:lang w:eastAsia="en-US"/>
        </w:rPr>
        <w:t xml:space="preserve">í </w:t>
      </w:r>
      <w:r w:rsidR="00F7053C" w:rsidRPr="008C1ACA">
        <w:rPr>
          <w:lang w:eastAsia="en-US"/>
        </w:rPr>
        <w:t>výškový rozdíl max.</w:t>
      </w:r>
      <w:r w:rsidR="005C371A" w:rsidRPr="008C1ACA">
        <w:rPr>
          <w:lang w:eastAsia="en-US"/>
        </w:rPr>
        <w:t xml:space="preserve"> </w:t>
      </w:r>
      <w:r w:rsidR="00F7053C" w:rsidRPr="008C1ACA">
        <w:rPr>
          <w:lang w:eastAsia="en-US"/>
        </w:rPr>
        <w:t>2 m. Řešené území se nachází mezi dvěma významnými prvky</w:t>
      </w:r>
      <w:r w:rsidR="001658D1" w:rsidRPr="008C1ACA">
        <w:rPr>
          <w:lang w:eastAsia="en-US"/>
        </w:rPr>
        <w:t xml:space="preserve"> </w:t>
      </w:r>
      <w:r w:rsidR="00F7053C" w:rsidRPr="008C1ACA">
        <w:rPr>
          <w:lang w:eastAsia="en-US"/>
        </w:rPr>
        <w:t>(centrální park</w:t>
      </w:r>
      <w:r w:rsidR="001658D1" w:rsidRPr="008C1ACA">
        <w:rPr>
          <w:lang w:eastAsia="en-US"/>
        </w:rPr>
        <w:t xml:space="preserve"> </w:t>
      </w:r>
      <w:r w:rsidR="00F7053C" w:rsidRPr="008C1ACA">
        <w:rPr>
          <w:lang w:eastAsia="en-US"/>
        </w:rPr>
        <w:t>Přátelství na jihu a na severu zahloubenou komunikací - bariérou</w:t>
      </w:r>
      <w:r w:rsidR="001658D1" w:rsidRPr="008C1ACA">
        <w:rPr>
          <w:lang w:eastAsia="en-US"/>
        </w:rPr>
        <w:t xml:space="preserve"> </w:t>
      </w:r>
      <w:r w:rsidR="00F7053C" w:rsidRPr="008C1ACA">
        <w:rPr>
          <w:lang w:eastAsia="en-US"/>
        </w:rPr>
        <w:t>Liberecká ) a dále je napojeno sérií urbanizovaných ploch deskovými panelovými domy o cca 10 ti podlažích,</w:t>
      </w:r>
      <w:r w:rsidR="001658D1" w:rsidRPr="008C1ACA">
        <w:rPr>
          <w:lang w:eastAsia="en-US"/>
        </w:rPr>
        <w:t xml:space="preserve"> </w:t>
      </w:r>
      <w:r w:rsidR="00F7053C" w:rsidRPr="008C1ACA">
        <w:rPr>
          <w:lang w:eastAsia="en-US"/>
        </w:rPr>
        <w:t>táhnoucích se podél východní a západní strany parku Přátelství až do otevřené krajiny za hranicí metro</w:t>
      </w:r>
      <w:r w:rsidR="00F7053C" w:rsidRPr="008C1ACA">
        <w:t>pole.</w:t>
      </w:r>
    </w:p>
    <w:p w14:paraId="72B693F2" w14:textId="6C08D3C4" w:rsidR="001658D1" w:rsidRPr="008C1ACA" w:rsidRDefault="001658D1" w:rsidP="00F7053C">
      <w:r w:rsidRPr="008C1ACA">
        <w:t xml:space="preserve">Zájmové území je silně fragmentováno dopravními stavbami. </w:t>
      </w:r>
    </w:p>
    <w:p w14:paraId="5C2E01D3" w14:textId="48CCC6A7" w:rsidR="001658D1" w:rsidRPr="008C1ACA" w:rsidRDefault="001658D1" w:rsidP="00F7053C">
      <w:r w:rsidRPr="008C1ACA">
        <w:t>V případě neuplatnění koncepce nedojde ke zvýšení koncentrace městské zástavby. Nedojde k vytvoření podmínek pro vznik nových výškových staveb.</w:t>
      </w:r>
    </w:p>
    <w:p w14:paraId="75A3392B" w14:textId="7DB41781" w:rsidR="00D75DE9" w:rsidRPr="008C1ACA" w:rsidRDefault="0052178F" w:rsidP="00F7053C">
      <w:pPr>
        <w:pStyle w:val="Nadpis3"/>
      </w:pPr>
      <w:r w:rsidRPr="008C1ACA">
        <w:t>Kulturní, historické, architekto</w:t>
      </w:r>
      <w:r w:rsidR="00D75DE9" w:rsidRPr="008C1ACA">
        <w:t>nické a archeologické dědictví</w:t>
      </w:r>
    </w:p>
    <w:p w14:paraId="2D51F50B" w14:textId="444BAB79" w:rsidR="00567D35" w:rsidRPr="008C1ACA" w:rsidRDefault="001D236C" w:rsidP="001D236C">
      <w:r w:rsidRPr="008C1ACA">
        <w:rPr>
          <w:lang w:eastAsia="en-US"/>
        </w:rPr>
        <w:t>V</w:t>
      </w:r>
      <w:r w:rsidR="00AF6308" w:rsidRPr="008C1ACA">
        <w:rPr>
          <w:lang w:eastAsia="en-US"/>
        </w:rPr>
        <w:t> </w:t>
      </w:r>
      <w:r w:rsidR="00271183" w:rsidRPr="008C1ACA">
        <w:rPr>
          <w:lang w:eastAsia="en-US"/>
        </w:rPr>
        <w:t>dotčené</w:t>
      </w:r>
      <w:r w:rsidR="00AF6308" w:rsidRPr="008C1ACA">
        <w:rPr>
          <w:lang w:eastAsia="en-US"/>
        </w:rPr>
        <w:t xml:space="preserve">m území </w:t>
      </w:r>
      <w:r w:rsidRPr="008C1ACA">
        <w:rPr>
          <w:lang w:eastAsia="en-US"/>
        </w:rPr>
        <w:t xml:space="preserve">ani </w:t>
      </w:r>
      <w:r w:rsidR="000A62C9" w:rsidRPr="008C1ACA">
        <w:rPr>
          <w:lang w:eastAsia="en-US"/>
        </w:rPr>
        <w:t xml:space="preserve">v </w:t>
      </w:r>
      <w:r w:rsidR="005C371A" w:rsidRPr="008C1ACA">
        <w:rPr>
          <w:lang w:eastAsia="en-US"/>
        </w:rPr>
        <w:t>jejího</w:t>
      </w:r>
      <w:r w:rsidRPr="008C1ACA">
        <w:rPr>
          <w:lang w:eastAsia="en-US"/>
        </w:rPr>
        <w:t xml:space="preserve"> blízkém okolí nejsou přítomny žádné </w:t>
      </w:r>
      <w:r w:rsidR="00363F6F" w:rsidRPr="008C1ACA">
        <w:rPr>
          <w:lang w:eastAsia="en-US"/>
        </w:rPr>
        <w:t xml:space="preserve">památkově chráněné objekty nebo plochy, ani ostatní </w:t>
      </w:r>
      <w:r w:rsidRPr="008C1ACA">
        <w:rPr>
          <w:lang w:eastAsia="en-US"/>
        </w:rPr>
        <w:t>kulturní, historické, architektonické a archeologické hodnoty.</w:t>
      </w:r>
      <w:r w:rsidR="00AF6308" w:rsidRPr="008C1ACA">
        <w:rPr>
          <w:lang w:eastAsia="en-US"/>
        </w:rPr>
        <w:t xml:space="preserve"> </w:t>
      </w:r>
      <w:r w:rsidR="00E85DB7" w:rsidRPr="008C1ACA">
        <w:rPr>
          <w:lang w:eastAsia="en-US"/>
        </w:rPr>
        <w:t>Nejbližší nemovitou kulturní památkou</w:t>
      </w:r>
      <w:r w:rsidR="00AB31A7" w:rsidRPr="008C1ACA">
        <w:rPr>
          <w:lang w:eastAsia="en-US"/>
        </w:rPr>
        <w:t>, která se nachází cca 420 m JZ,</w:t>
      </w:r>
      <w:r w:rsidR="00E85DB7" w:rsidRPr="008C1ACA">
        <w:rPr>
          <w:lang w:eastAsia="en-US"/>
        </w:rPr>
        <w:t xml:space="preserve"> je Svatojánský poplužní dvůr</w:t>
      </w:r>
      <w:r w:rsidR="00AB31A7" w:rsidRPr="008C1ACA">
        <w:rPr>
          <w:lang w:eastAsia="en-US"/>
        </w:rPr>
        <w:t xml:space="preserve">. </w:t>
      </w:r>
      <w:r w:rsidR="00A51D10" w:rsidRPr="008C1ACA">
        <w:rPr>
          <w:lang w:eastAsia="en-US"/>
        </w:rPr>
        <w:t>Přibližně 730 m JZ se </w:t>
      </w:r>
      <w:r w:rsidR="006C38E0" w:rsidRPr="008C1ACA">
        <w:t xml:space="preserve">nachází hranice ochranného pásma Pražské památkové rezervace. </w:t>
      </w:r>
    </w:p>
    <w:p w14:paraId="2C5390E8" w14:textId="25FE14F4" w:rsidR="00BE6627" w:rsidRPr="008C1ACA" w:rsidRDefault="00BE6627" w:rsidP="00BE6627">
      <w:r w:rsidRPr="008C1ACA">
        <w:t>Lokalita je součástí cenného urbanistického souboru Sídliště Prosek, které bylo stavěno v letech 1964-</w:t>
      </w:r>
      <w:r w:rsidR="00A51D10" w:rsidRPr="008C1ACA">
        <w:t> </w:t>
      </w:r>
      <w:r w:rsidRPr="008C1ACA">
        <w:t>1972. Západní hranici řešené plochy tvoří ulice Vysočanská, podél které se nachází cca 1 km dlouhý parkový pás, jež tvoří kompoziční osu sídliště.</w:t>
      </w:r>
    </w:p>
    <w:p w14:paraId="5642CAB2" w14:textId="77777777" w:rsidR="00A51D10" w:rsidRPr="008C1ACA" w:rsidRDefault="00BE6627" w:rsidP="001D236C">
      <w:r w:rsidRPr="008C1ACA">
        <w:t>Sídliště Prosek je územně vymezeno ze severozápadu trasou ulice Liberecké, dále k východu zástavbou kolem ulice Lovosické (směrem ke Kbelské, kromě tzv. Nového Proseka), k jihu pak ulicemi Prosecká – Vysočanská (část) – Litoměřická a dále Střížkovská a opět Liberecká. Na organismus města je Prosek napojen ulicemi Libereckou a Vysočanskou. Základem koncepce území byl vítězný návrh kolektivu J. Novotného z veřejné soutěže z roku 1961. Sídliště se skládá ze čtyř obytných okrsků se základním vybavením soustředěným do lineárních pěších center. Z vyšší čtvrťové vybavenosti má Prosek polikliniku, střední školy, obchodní dům a sportovní areál. V území jsou některé další funkce (hotel, ubytovna sester atd.). Kapacity: cca 10 300 bytů a 22 300 obyvatel Po kompoziční stránce se jedná o první uplatnění tzv., „velké formy“ v urbanismu pražských sídlišť druhé poloviny 20. století. Zástavba sídliště je rozdělena do dvou celků organizovaných po obou stranách více než kilometr dlouhého parkového pásu podél kompoziční páteře ulice Vysočanské. Dle původní myšlenky byl důležitý vztah k průmyslové oblasti Libně a Vysočan vyjádřen umístěním čtvrťového centra v jižním čele tohoto parku.</w:t>
      </w:r>
    </w:p>
    <w:p w14:paraId="43167692" w14:textId="18C8312A" w:rsidR="00BE6627" w:rsidRPr="008C1ACA" w:rsidRDefault="00BE6627" w:rsidP="001D236C">
      <w:r w:rsidRPr="008C1ACA">
        <w:t>Systém čtyř obytných okrsků, který je zde uplatněn, není již vyjádře</w:t>
      </w:r>
      <w:r w:rsidR="00A51D10" w:rsidRPr="008C1ACA">
        <w:t>n kompozičním vymezením, ale je </w:t>
      </w:r>
      <w:r w:rsidRPr="008C1ACA">
        <w:t xml:space="preserve">především principem organizačním. Charakteristickým znakem urbanistické koncepce je velkorysost v měřítku prostorů, kontrast mezi nízkými bodovými domy a dlouhými vysokými domy, vymezujícími strukturu superbloků, a soustředění vybavenosti podél pěších ulic podél vnitřního obvodu zástavby hlavní osy. Tomu je rovněž podřízena dopravní obsluha území. Vnitrobloky mají dostatek vzrostlé zeleně, a celkově, i přes velké měřítko zástavby, je zde vytvořena nepochybná kvalita obytného prostředí. Významné prostory a dominanty Nejvýznamnějším prostorem je území centrálního parku. Dominantami sídliště pak oboustranná zástavba parku deskovými a věžovými domy (délky až 250 m). </w:t>
      </w:r>
    </w:p>
    <w:p w14:paraId="32A574B2" w14:textId="59E63D34" w:rsidR="00BE6627" w:rsidRPr="008C1ACA" w:rsidRDefault="00BE6627" w:rsidP="001D236C">
      <w:r w:rsidRPr="008C1ACA">
        <w:t xml:space="preserve">Vzhledem k obrovskému měřítku zástavby, celkový koncept nebyl zatím narušen ani řadou dílčích úprav a zásahů v rámci jednotlivých objektů. Největším zásahem v pozitivním smyslu je zavedení metra se dvěma stanicemi, umístěnými na obou koncích parku. Jednotlivé </w:t>
      </w:r>
      <w:r w:rsidR="00A51D10" w:rsidRPr="008C1ACA">
        <w:t>objekty procházejí postupně, ale </w:t>
      </w:r>
      <w:r w:rsidRPr="008C1ACA">
        <w:t>nekoordinovaně modernizačními procesy.</w:t>
      </w:r>
    </w:p>
    <w:p w14:paraId="04E390B5" w14:textId="77777777" w:rsidR="00BE6627" w:rsidRPr="008C1ACA" w:rsidRDefault="00BE6627" w:rsidP="00BE6627">
      <w:r w:rsidRPr="008C1ACA">
        <w:t>S ohledem na tyto skutečnosti nemá uplatnění ani případné neuplatnění navrhované změny č. 3093/10 na kulturně historické hodnoty včetně architektonického a archeologického dědictví žádný vliv.</w:t>
      </w:r>
    </w:p>
    <w:p w14:paraId="35768A0F" w14:textId="77777777" w:rsidR="0052178F" w:rsidRPr="008C1ACA" w:rsidRDefault="0052178F" w:rsidP="006C7603">
      <w:pPr>
        <w:pStyle w:val="Nadpis3"/>
      </w:pPr>
      <w:r w:rsidRPr="008C1ACA">
        <w:t>hmotný</w:t>
      </w:r>
      <w:r w:rsidR="00D75DE9" w:rsidRPr="008C1ACA">
        <w:t xml:space="preserve"> </w:t>
      </w:r>
      <w:r w:rsidRPr="008C1ACA">
        <w:t>majetek</w:t>
      </w:r>
    </w:p>
    <w:p w14:paraId="171F47CE" w14:textId="77777777" w:rsidR="00176981" w:rsidRDefault="002373F7" w:rsidP="006C7603">
      <w:r w:rsidRPr="008C1ACA">
        <w:t>Ve vymezené ploše se vyskytuje objekt</w:t>
      </w:r>
      <w:r w:rsidR="00D0740C" w:rsidRPr="008C1ACA">
        <w:t xml:space="preserve"> domova</w:t>
      </w:r>
      <w:r w:rsidRPr="008C1ACA">
        <w:t xml:space="preserve"> mládeže</w:t>
      </w:r>
      <w:r w:rsidR="00D0740C" w:rsidRPr="008C1ACA">
        <w:t xml:space="preserve"> a parkovací plochy polikliniky Prosek</w:t>
      </w:r>
      <w:r w:rsidR="00A51D10" w:rsidRPr="008C1ACA">
        <w:t>, která </w:t>
      </w:r>
      <w:r w:rsidR="00E96669" w:rsidRPr="008C1ACA">
        <w:t>leží mimo dotčenou plochu.</w:t>
      </w:r>
      <w:r w:rsidR="00F17E7D" w:rsidRPr="008C1ACA">
        <w:t xml:space="preserve"> Celé území leží v ochranném pásmu vojenského letiště Kbely</w:t>
      </w:r>
      <w:r w:rsidR="00A51D10" w:rsidRPr="008C1ACA">
        <w:t xml:space="preserve"> (324 m </w:t>
      </w:r>
      <w:r w:rsidR="00C35F1E" w:rsidRPr="008C1ACA">
        <w:t>n. m. maximální výška výstavby)</w:t>
      </w:r>
      <w:r w:rsidR="00F17E7D" w:rsidRPr="008C1ACA">
        <w:t xml:space="preserve">. Lokalitou prochází </w:t>
      </w:r>
      <w:r w:rsidR="008553CE" w:rsidRPr="008C1ACA">
        <w:t xml:space="preserve">horkovod DN600 a 200, </w:t>
      </w:r>
      <w:r w:rsidR="00934E28" w:rsidRPr="008C1ACA">
        <w:t>vodovod</w:t>
      </w:r>
      <w:r w:rsidR="00957AAD" w:rsidRPr="008C1ACA">
        <w:t>,</w:t>
      </w:r>
      <w:r w:rsidR="002C0B67" w:rsidRPr="008C1ACA">
        <w:t xml:space="preserve"> </w:t>
      </w:r>
      <w:r w:rsidR="008553CE" w:rsidRPr="008C1ACA">
        <w:t>plynovod</w:t>
      </w:r>
      <w:r w:rsidR="00957AAD" w:rsidRPr="008C1ACA">
        <w:t xml:space="preserve"> a </w:t>
      </w:r>
      <w:r w:rsidR="005C371A" w:rsidRPr="008C1ACA">
        <w:t>kanalizace</w:t>
      </w:r>
      <w:r w:rsidR="008553CE" w:rsidRPr="008C1ACA">
        <w:t xml:space="preserve">. </w:t>
      </w:r>
    </w:p>
    <w:p w14:paraId="1EAC152C" w14:textId="26127344" w:rsidR="006C7603" w:rsidRPr="008C1ACA" w:rsidRDefault="006C7603" w:rsidP="006C7603">
      <w:r w:rsidRPr="008C1ACA">
        <w:br w:type="page"/>
      </w:r>
    </w:p>
    <w:p w14:paraId="4AB50303" w14:textId="549ADAFC" w:rsidR="0063281B" w:rsidRPr="008C1ACA" w:rsidRDefault="00347395" w:rsidP="00347395">
      <w:pPr>
        <w:pStyle w:val="Nadpis1"/>
      </w:pPr>
      <w:bookmarkStart w:id="71" w:name="_Toc56002858"/>
      <w:bookmarkStart w:id="72" w:name="_Toc56005740"/>
      <w:bookmarkStart w:id="73" w:name="_Toc56006402"/>
      <w:bookmarkStart w:id="74" w:name="_Toc126792958"/>
      <w:r w:rsidRPr="008C1ACA">
        <w:t>4.</w:t>
      </w:r>
      <w:r w:rsidRPr="008C1ACA">
        <w:tab/>
      </w:r>
      <w:r w:rsidR="0063281B" w:rsidRPr="008C1ACA">
        <w:t xml:space="preserve">Charakteristiky životního prostředí, které by mohly být uplatněním </w:t>
      </w:r>
      <w:r w:rsidR="00831EFD" w:rsidRPr="008C1ACA">
        <w:t>změny ÚPD významně ovlivněny</w:t>
      </w:r>
      <w:bookmarkEnd w:id="71"/>
      <w:bookmarkEnd w:id="72"/>
      <w:bookmarkEnd w:id="73"/>
      <w:bookmarkEnd w:id="74"/>
    </w:p>
    <w:p w14:paraId="3C5030C5" w14:textId="77777777" w:rsidR="00740334" w:rsidRPr="008C1ACA" w:rsidRDefault="00740334" w:rsidP="00740334">
      <w:pPr>
        <w:rPr>
          <w:lang w:eastAsia="en-US"/>
        </w:rPr>
      </w:pPr>
    </w:p>
    <w:p w14:paraId="7349D49C" w14:textId="77777777" w:rsidR="007032BA" w:rsidRPr="008C1ACA" w:rsidRDefault="00D75DE9" w:rsidP="00347395">
      <w:pPr>
        <w:pStyle w:val="Nadpis2"/>
      </w:pPr>
      <w:bookmarkStart w:id="75" w:name="_Toc56002859"/>
      <w:bookmarkStart w:id="76" w:name="_Toc56005741"/>
      <w:bookmarkStart w:id="77" w:name="_Toc56006403"/>
      <w:bookmarkStart w:id="78" w:name="_Toc126792959"/>
      <w:r w:rsidRPr="008C1ACA">
        <w:t>4.1</w:t>
      </w:r>
      <w:r w:rsidRPr="008C1ACA">
        <w:tab/>
      </w:r>
      <w:r w:rsidR="007032BA" w:rsidRPr="008C1ACA">
        <w:t>Limity využití území ve vymezené ploše</w:t>
      </w:r>
      <w:r w:rsidR="006C7603" w:rsidRPr="008C1ACA">
        <w:t xml:space="preserve"> a v přilehlém území</w:t>
      </w:r>
      <w:bookmarkEnd w:id="75"/>
      <w:bookmarkEnd w:id="76"/>
      <w:bookmarkEnd w:id="77"/>
      <w:bookmarkEnd w:id="78"/>
    </w:p>
    <w:p w14:paraId="52B0D4F4" w14:textId="6AB36ECC" w:rsidR="0007330D" w:rsidRPr="008C1ACA" w:rsidRDefault="0007330D" w:rsidP="0007330D">
      <w:pPr>
        <w:rPr>
          <w:lang w:eastAsia="en-US"/>
        </w:rPr>
      </w:pPr>
      <w:r w:rsidRPr="008C1ACA">
        <w:rPr>
          <w:lang w:eastAsia="en-US"/>
        </w:rPr>
        <w:t xml:space="preserve">Nejvýznamnější hodnoty a limity v širším dotčeném území posuzované změny č. </w:t>
      </w:r>
      <w:r w:rsidR="00CA7458" w:rsidRPr="008C1ACA">
        <w:rPr>
          <w:lang w:eastAsia="en-US"/>
        </w:rPr>
        <w:t>Z3093/10</w:t>
      </w:r>
      <w:r w:rsidRPr="008C1ACA">
        <w:rPr>
          <w:lang w:eastAsia="en-US"/>
        </w:rPr>
        <w:t xml:space="preserve"> jsou zachyceny v grafické příloze 1 : 10 000 (viz kap. 15.1 tohoto svazku). </w:t>
      </w:r>
    </w:p>
    <w:p w14:paraId="726E56EF" w14:textId="77777777" w:rsidR="00645C66" w:rsidRPr="008C1ACA" w:rsidRDefault="006C7603" w:rsidP="00D75DE9">
      <w:pPr>
        <w:pStyle w:val="Nadpis3"/>
      </w:pPr>
      <w:r w:rsidRPr="008C1ACA">
        <w:t xml:space="preserve">Ovzduší a </w:t>
      </w:r>
      <w:r w:rsidR="00645C66" w:rsidRPr="008C1ACA">
        <w:t>klima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11C42" w:rsidRPr="008C1ACA" w14:paraId="17DE03F8" w14:textId="77777777" w:rsidTr="00771B97">
        <w:tc>
          <w:tcPr>
            <w:tcW w:w="4530" w:type="dxa"/>
            <w:shd w:val="clear" w:color="auto" w:fill="auto"/>
          </w:tcPr>
          <w:p w14:paraId="33ED6127" w14:textId="61697196" w:rsidR="00195B8E" w:rsidRPr="008C1ACA" w:rsidRDefault="00195B8E" w:rsidP="00195B8E">
            <w:pPr>
              <w:pStyle w:val="Normln-stedBold"/>
            </w:pPr>
            <w:r w:rsidRPr="008C1ACA">
              <w:t>Jev (limit)</w:t>
            </w:r>
          </w:p>
        </w:tc>
        <w:tc>
          <w:tcPr>
            <w:tcW w:w="4530" w:type="dxa"/>
            <w:shd w:val="clear" w:color="auto" w:fill="auto"/>
          </w:tcPr>
          <w:p w14:paraId="34B4D1B6" w14:textId="49FAEB93" w:rsidR="00195B8E" w:rsidRPr="008C1ACA" w:rsidRDefault="00195B8E" w:rsidP="00195B8E">
            <w:pPr>
              <w:pStyle w:val="Normln-stedBold"/>
            </w:pPr>
            <w:r w:rsidRPr="008C1ACA">
              <w:t xml:space="preserve">% řešené plochy změny </w:t>
            </w:r>
          </w:p>
        </w:tc>
      </w:tr>
      <w:tr w:rsidR="00211C42" w:rsidRPr="008C1ACA" w14:paraId="1B08830D" w14:textId="77777777" w:rsidTr="00771B97">
        <w:tc>
          <w:tcPr>
            <w:tcW w:w="4530" w:type="dxa"/>
          </w:tcPr>
          <w:p w14:paraId="65CC4C0D" w14:textId="07FB3BA5" w:rsidR="00195B8E" w:rsidRPr="008C1ACA" w:rsidRDefault="006A3239" w:rsidP="00195B8E">
            <w:pPr>
              <w:jc w:val="center"/>
            </w:pPr>
            <w:r w:rsidRPr="008C1ACA">
              <w:t>-0-</w:t>
            </w:r>
          </w:p>
        </w:tc>
        <w:tc>
          <w:tcPr>
            <w:tcW w:w="4530" w:type="dxa"/>
          </w:tcPr>
          <w:p w14:paraId="698E8170" w14:textId="215F228B" w:rsidR="00195B8E" w:rsidRPr="008C1ACA" w:rsidRDefault="006A3239" w:rsidP="00195B8E">
            <w:pPr>
              <w:jc w:val="center"/>
            </w:pPr>
            <w:r w:rsidRPr="008C1ACA">
              <w:t>0</w:t>
            </w:r>
            <w:r w:rsidR="00BB7708" w:rsidRPr="008C1ACA">
              <w:t xml:space="preserve"> </w:t>
            </w:r>
            <w:r w:rsidRPr="008C1ACA">
              <w:t>%</w:t>
            </w:r>
          </w:p>
        </w:tc>
      </w:tr>
    </w:tbl>
    <w:p w14:paraId="31D167BB" w14:textId="7DD6CA11" w:rsidR="006A3239" w:rsidRPr="008C1ACA" w:rsidRDefault="006A3239" w:rsidP="006A3239">
      <w:r w:rsidRPr="008C1ACA">
        <w:t xml:space="preserve">V </w:t>
      </w:r>
      <w:r w:rsidR="001C7076" w:rsidRPr="008C1ACA">
        <w:t xml:space="preserve">dotčeném území </w:t>
      </w:r>
      <w:r w:rsidRPr="008C1ACA">
        <w:t>nejsou překročeny limity znečištění ovzduší.</w:t>
      </w:r>
    </w:p>
    <w:p w14:paraId="32F51108" w14:textId="3412EE61" w:rsidR="00645C66" w:rsidRPr="008C1ACA" w:rsidRDefault="00E77166" w:rsidP="00D75DE9">
      <w:pPr>
        <w:pStyle w:val="Nadpis3"/>
      </w:pPr>
      <w:r w:rsidRPr="008C1ACA">
        <w:t xml:space="preserve">hluková zátěž a </w:t>
      </w:r>
      <w:r w:rsidR="004D3B31" w:rsidRPr="008C1ACA">
        <w:t>lidské zdraví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11C42" w:rsidRPr="008C1ACA" w14:paraId="2B79B5F9" w14:textId="77777777" w:rsidTr="00771B97">
        <w:tc>
          <w:tcPr>
            <w:tcW w:w="4530" w:type="dxa"/>
            <w:shd w:val="clear" w:color="auto" w:fill="auto"/>
          </w:tcPr>
          <w:p w14:paraId="1B1A146A" w14:textId="77777777" w:rsidR="00BB15BD" w:rsidRPr="008C1ACA" w:rsidRDefault="00BB15BD" w:rsidP="00E77166">
            <w:pPr>
              <w:pStyle w:val="Normln-stedBold"/>
            </w:pPr>
            <w:r w:rsidRPr="008C1ACA">
              <w:t>Jev (limit)</w:t>
            </w:r>
          </w:p>
        </w:tc>
        <w:tc>
          <w:tcPr>
            <w:tcW w:w="4530" w:type="dxa"/>
            <w:shd w:val="clear" w:color="auto" w:fill="auto"/>
          </w:tcPr>
          <w:p w14:paraId="528DF841" w14:textId="77777777" w:rsidR="00BB15BD" w:rsidRPr="008C1ACA" w:rsidRDefault="00BB15BD" w:rsidP="00E77166">
            <w:pPr>
              <w:pStyle w:val="Normln-stedBold"/>
            </w:pPr>
            <w:r w:rsidRPr="008C1ACA">
              <w:t xml:space="preserve">% řešené plochy změny </w:t>
            </w:r>
          </w:p>
        </w:tc>
      </w:tr>
      <w:tr w:rsidR="00211C42" w:rsidRPr="008C1ACA" w14:paraId="4B056120" w14:textId="77777777" w:rsidTr="00771B97">
        <w:tc>
          <w:tcPr>
            <w:tcW w:w="4530" w:type="dxa"/>
          </w:tcPr>
          <w:p w14:paraId="3185EB27" w14:textId="404D5067" w:rsidR="006A3239" w:rsidRPr="008C1ACA" w:rsidRDefault="006A3239" w:rsidP="006A3239">
            <w:pPr>
              <w:jc w:val="center"/>
            </w:pPr>
            <w:r w:rsidRPr="008C1ACA">
              <w:t>-0-</w:t>
            </w:r>
          </w:p>
        </w:tc>
        <w:tc>
          <w:tcPr>
            <w:tcW w:w="4530" w:type="dxa"/>
          </w:tcPr>
          <w:p w14:paraId="799B046A" w14:textId="5E7FDAFE" w:rsidR="006A3239" w:rsidRPr="008C1ACA" w:rsidRDefault="00D23E90" w:rsidP="006A3239">
            <w:pPr>
              <w:jc w:val="center"/>
            </w:pPr>
            <w:r w:rsidRPr="008C1ACA">
              <w:t>19,7</w:t>
            </w:r>
            <w:r w:rsidR="00BB7708" w:rsidRPr="008C1ACA">
              <w:t xml:space="preserve"> </w:t>
            </w:r>
            <w:r w:rsidR="006A3239" w:rsidRPr="008C1ACA">
              <w:t>%</w:t>
            </w:r>
          </w:p>
        </w:tc>
      </w:tr>
    </w:tbl>
    <w:p w14:paraId="57C6CCD3" w14:textId="21B05D54" w:rsidR="00C260D9" w:rsidRPr="008C1ACA" w:rsidRDefault="00C260D9" w:rsidP="00C260D9">
      <w:pPr>
        <w:pStyle w:val="Normln1"/>
        <w:ind w:firstLine="0"/>
      </w:pPr>
      <w:bookmarkStart w:id="79" w:name="_Hlk120096288"/>
      <w:r w:rsidRPr="008C1ACA">
        <w:t>Poznámka: stanovení limitů hluku pro plánovanou zástavbu v řešeném území je v gesci orgánu veře</w:t>
      </w:r>
      <w:r w:rsidR="005C371A" w:rsidRPr="008C1ACA">
        <w:t xml:space="preserve">jného </w:t>
      </w:r>
      <w:r w:rsidRPr="008C1ACA">
        <w:t>zdraví. V rámci mapové analýzy byly pro ulice Liberecká, Vysočanská a Teplická uvažovány hodnoty limitů, navržené v akustickém posouzení (příloha 15.3.), tzn. 70 dB ve dne a 60 dB v noci. Jedná se o limit stanovený s využitím institutu staré hlukové zátěže, který dl</w:t>
      </w:r>
      <w:r w:rsidR="00A51D10" w:rsidRPr="008C1ACA">
        <w:t>e provedeného posouzení lze pro </w:t>
      </w:r>
      <w:r w:rsidRPr="008C1ACA">
        <w:t>tyto ulice uplatnit. Pro ostatní komunikace byly uvažovány „zá</w:t>
      </w:r>
      <w:r w:rsidR="00A51D10" w:rsidRPr="008C1ACA">
        <w:t>kladní“ hodnoty limitů, tzn. 60 </w:t>
      </w:r>
      <w:r w:rsidRPr="008C1ACA">
        <w:t>dB ve dne a 50 dB v noci pro hlavní komunikace (</w:t>
      </w:r>
      <w:r w:rsidR="00A81055" w:rsidRPr="008C1ACA">
        <w:t>Lovosická</w:t>
      </w:r>
      <w:r w:rsidRPr="008C1ACA">
        <w:t>), resp. 55 dB ve dne a 45 dB v noci pro ostatní komunikace.</w:t>
      </w:r>
    </w:p>
    <w:bookmarkEnd w:id="79"/>
    <w:p w14:paraId="23C10909" w14:textId="77777777" w:rsidR="00831EFD" w:rsidRPr="008C1ACA" w:rsidRDefault="00831EFD" w:rsidP="00D75DE9">
      <w:pPr>
        <w:pStyle w:val="Nadpis3"/>
      </w:pPr>
      <w:r w:rsidRPr="008C1ACA">
        <w:t>Povrchové a podzemní vody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11C42" w:rsidRPr="008C1ACA" w14:paraId="1B7FB398" w14:textId="77777777" w:rsidTr="00771B97">
        <w:tc>
          <w:tcPr>
            <w:tcW w:w="4530" w:type="dxa"/>
            <w:shd w:val="clear" w:color="auto" w:fill="auto"/>
          </w:tcPr>
          <w:p w14:paraId="3B72C275" w14:textId="77777777" w:rsidR="00195B8E" w:rsidRPr="008C1ACA" w:rsidRDefault="00195B8E" w:rsidP="00E77166">
            <w:pPr>
              <w:pStyle w:val="Normln-stedBold"/>
            </w:pPr>
            <w:r w:rsidRPr="008C1ACA">
              <w:t>Jev (limit)</w:t>
            </w:r>
          </w:p>
        </w:tc>
        <w:tc>
          <w:tcPr>
            <w:tcW w:w="4530" w:type="dxa"/>
            <w:shd w:val="clear" w:color="auto" w:fill="auto"/>
          </w:tcPr>
          <w:p w14:paraId="3C9AD8E6" w14:textId="77777777" w:rsidR="00195B8E" w:rsidRPr="008C1ACA" w:rsidRDefault="00195B8E" w:rsidP="00E77166">
            <w:pPr>
              <w:pStyle w:val="Normln-stedBold"/>
            </w:pPr>
            <w:r w:rsidRPr="008C1ACA">
              <w:t xml:space="preserve">% řešené plochy změny </w:t>
            </w:r>
          </w:p>
        </w:tc>
      </w:tr>
      <w:tr w:rsidR="00211C42" w:rsidRPr="008C1ACA" w14:paraId="2F82E792" w14:textId="77777777" w:rsidTr="00771B97">
        <w:tc>
          <w:tcPr>
            <w:tcW w:w="4530" w:type="dxa"/>
          </w:tcPr>
          <w:p w14:paraId="0D197F00" w14:textId="4AA9FDA0" w:rsidR="00195B8E" w:rsidRPr="008C1ACA" w:rsidRDefault="00B349CE" w:rsidP="00E77166">
            <w:pPr>
              <w:jc w:val="center"/>
            </w:pPr>
            <w:r w:rsidRPr="008C1ACA">
              <w:t>-0-</w:t>
            </w:r>
          </w:p>
        </w:tc>
        <w:tc>
          <w:tcPr>
            <w:tcW w:w="4530" w:type="dxa"/>
          </w:tcPr>
          <w:p w14:paraId="2629DFFE" w14:textId="3FDC6C1E" w:rsidR="00195B8E" w:rsidRPr="008C1ACA" w:rsidRDefault="0014457D" w:rsidP="00E77166">
            <w:pPr>
              <w:jc w:val="center"/>
            </w:pPr>
            <w:r w:rsidRPr="008C1ACA">
              <w:t>0</w:t>
            </w:r>
            <w:r w:rsidR="00BB7708" w:rsidRPr="008C1ACA">
              <w:t xml:space="preserve"> </w:t>
            </w:r>
            <w:r w:rsidRPr="008C1ACA">
              <w:t>%</w:t>
            </w:r>
          </w:p>
        </w:tc>
      </w:tr>
    </w:tbl>
    <w:p w14:paraId="177B8AF1" w14:textId="19011563" w:rsidR="00195B8E" w:rsidRPr="008C1ACA" w:rsidRDefault="006416E2" w:rsidP="00195B8E">
      <w:pPr>
        <w:rPr>
          <w:lang w:eastAsia="en-US"/>
        </w:rPr>
      </w:pPr>
      <w:r w:rsidRPr="008C1ACA">
        <w:rPr>
          <w:lang w:eastAsia="en-US"/>
        </w:rPr>
        <w:t xml:space="preserve">V </w:t>
      </w:r>
      <w:r w:rsidR="001C7076" w:rsidRPr="008C1ACA">
        <w:rPr>
          <w:lang w:eastAsia="en-US"/>
        </w:rPr>
        <w:t xml:space="preserve">dotčeném území se nevyskytují </w:t>
      </w:r>
      <w:r w:rsidRPr="008C1ACA">
        <w:rPr>
          <w:lang w:eastAsia="en-US"/>
        </w:rPr>
        <w:t xml:space="preserve">žádné limity v oblasti povrchových a podzemních vod. </w:t>
      </w:r>
    </w:p>
    <w:p w14:paraId="54E73F89" w14:textId="77777777" w:rsidR="00645C66" w:rsidRPr="008C1ACA" w:rsidRDefault="00645C66" w:rsidP="00F70262">
      <w:pPr>
        <w:pStyle w:val="Nadpis3"/>
      </w:pPr>
      <w:r w:rsidRPr="008C1ACA">
        <w:t xml:space="preserve">Horninové prostředí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11C42" w:rsidRPr="008C1ACA" w14:paraId="3B4B38A8" w14:textId="77777777" w:rsidTr="00771B97">
        <w:tc>
          <w:tcPr>
            <w:tcW w:w="4530" w:type="dxa"/>
            <w:shd w:val="clear" w:color="auto" w:fill="auto"/>
          </w:tcPr>
          <w:p w14:paraId="27D1977A" w14:textId="77777777" w:rsidR="00195B8E" w:rsidRPr="008C1ACA" w:rsidRDefault="00195B8E" w:rsidP="00E77166">
            <w:pPr>
              <w:pStyle w:val="Normln-stedBold"/>
            </w:pPr>
            <w:r w:rsidRPr="008C1ACA">
              <w:t>Jev (limit)</w:t>
            </w:r>
          </w:p>
        </w:tc>
        <w:tc>
          <w:tcPr>
            <w:tcW w:w="4530" w:type="dxa"/>
            <w:shd w:val="clear" w:color="auto" w:fill="auto"/>
          </w:tcPr>
          <w:p w14:paraId="2EACEEA0" w14:textId="77777777" w:rsidR="00195B8E" w:rsidRPr="008C1ACA" w:rsidRDefault="00195B8E" w:rsidP="00E77166">
            <w:pPr>
              <w:pStyle w:val="Normln-stedBold"/>
            </w:pPr>
            <w:r w:rsidRPr="008C1ACA">
              <w:t xml:space="preserve">% řešené plochy změny </w:t>
            </w:r>
          </w:p>
        </w:tc>
      </w:tr>
      <w:tr w:rsidR="00211C42" w:rsidRPr="008C1ACA" w14:paraId="61274695" w14:textId="77777777" w:rsidTr="00771B97">
        <w:tc>
          <w:tcPr>
            <w:tcW w:w="4530" w:type="dxa"/>
          </w:tcPr>
          <w:p w14:paraId="4FC95847" w14:textId="4A19F5AF" w:rsidR="00195B8E" w:rsidRPr="008C1ACA" w:rsidRDefault="00195B8E" w:rsidP="00E77166">
            <w:pPr>
              <w:jc w:val="center"/>
            </w:pPr>
            <w:r w:rsidRPr="008C1ACA">
              <w:t>-0-</w:t>
            </w:r>
          </w:p>
        </w:tc>
        <w:tc>
          <w:tcPr>
            <w:tcW w:w="4530" w:type="dxa"/>
          </w:tcPr>
          <w:p w14:paraId="7A4C6E10" w14:textId="062C9C4F" w:rsidR="00195B8E" w:rsidRPr="008C1ACA" w:rsidRDefault="00195B8E" w:rsidP="00E77166">
            <w:pPr>
              <w:jc w:val="center"/>
            </w:pPr>
            <w:r w:rsidRPr="008C1ACA">
              <w:t>0</w:t>
            </w:r>
            <w:r w:rsidR="00BB7708" w:rsidRPr="008C1ACA">
              <w:t xml:space="preserve"> </w:t>
            </w:r>
            <w:r w:rsidRPr="008C1ACA">
              <w:t>%</w:t>
            </w:r>
          </w:p>
        </w:tc>
      </w:tr>
    </w:tbl>
    <w:p w14:paraId="644425B2" w14:textId="799828CE" w:rsidR="008C1ACA" w:rsidRDefault="00700BA1" w:rsidP="00700BA1">
      <w:r w:rsidRPr="008C1ACA">
        <w:t>V měřítku územního plánu nebyl v dotčeném území zjištěn výskyt výhradních ložisek nerostných surovin, poddolovaných území, ploch svahových deformací, mimořádně nepříznivých inženýrsko-geologických vlastností horninového prostředí ani dalších jevů z kategorie rizikových geofaktorů životního prostředí.</w:t>
      </w:r>
    </w:p>
    <w:p w14:paraId="5266FC2F" w14:textId="77777777" w:rsidR="00645C66" w:rsidRPr="008C1ACA" w:rsidRDefault="00831EFD" w:rsidP="00D23DA7">
      <w:pPr>
        <w:pStyle w:val="Nadpis3"/>
        <w:keepNext/>
      </w:pPr>
      <w:r w:rsidRPr="008C1ACA">
        <w:t>Zemědělský</w:t>
      </w:r>
      <w:r w:rsidR="00645C66" w:rsidRPr="008C1ACA">
        <w:t xml:space="preserve"> půdní fond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9305F0" w:rsidRPr="008C1ACA" w14:paraId="7D5D06B4" w14:textId="77777777" w:rsidTr="00771B97">
        <w:tc>
          <w:tcPr>
            <w:tcW w:w="4530" w:type="dxa"/>
            <w:shd w:val="clear" w:color="auto" w:fill="auto"/>
          </w:tcPr>
          <w:p w14:paraId="6757187C" w14:textId="77777777" w:rsidR="00195B8E" w:rsidRPr="008C1ACA" w:rsidRDefault="00195B8E" w:rsidP="00D23DA7">
            <w:pPr>
              <w:pStyle w:val="Normln-stedBold"/>
              <w:keepNext/>
            </w:pPr>
            <w:r w:rsidRPr="008C1ACA">
              <w:t>Jev (limit)</w:t>
            </w:r>
          </w:p>
        </w:tc>
        <w:tc>
          <w:tcPr>
            <w:tcW w:w="4530" w:type="dxa"/>
            <w:shd w:val="clear" w:color="auto" w:fill="auto"/>
          </w:tcPr>
          <w:p w14:paraId="13534A7B" w14:textId="77777777" w:rsidR="00195B8E" w:rsidRPr="008C1ACA" w:rsidRDefault="00195B8E" w:rsidP="00D23DA7">
            <w:pPr>
              <w:pStyle w:val="Normln-stedBold"/>
              <w:keepNext/>
            </w:pPr>
            <w:r w:rsidRPr="008C1ACA">
              <w:t xml:space="preserve">% řešené plochy změny </w:t>
            </w:r>
          </w:p>
        </w:tc>
      </w:tr>
      <w:tr w:rsidR="009305F0" w:rsidRPr="008C1ACA" w14:paraId="3E2BFF5F" w14:textId="77777777" w:rsidTr="00771B97">
        <w:tc>
          <w:tcPr>
            <w:tcW w:w="4530" w:type="dxa"/>
          </w:tcPr>
          <w:p w14:paraId="74D7262B" w14:textId="05FB3936" w:rsidR="00195B8E" w:rsidRPr="008C1ACA" w:rsidRDefault="00924BE3" w:rsidP="00E77166">
            <w:pPr>
              <w:jc w:val="center"/>
            </w:pPr>
            <w:r w:rsidRPr="008C1ACA">
              <w:t>-0-</w:t>
            </w:r>
          </w:p>
        </w:tc>
        <w:tc>
          <w:tcPr>
            <w:tcW w:w="4530" w:type="dxa"/>
          </w:tcPr>
          <w:p w14:paraId="7CE02658" w14:textId="39E12CB8" w:rsidR="00195B8E" w:rsidRPr="008C1ACA" w:rsidRDefault="00924BE3">
            <w:pPr>
              <w:jc w:val="center"/>
            </w:pPr>
            <w:r w:rsidRPr="008C1ACA">
              <w:t>0</w:t>
            </w:r>
            <w:r w:rsidR="007D2F7D" w:rsidRPr="008C1ACA">
              <w:t xml:space="preserve"> </w:t>
            </w:r>
            <w:r w:rsidR="00DB38D7" w:rsidRPr="008C1ACA">
              <w:t>%</w:t>
            </w:r>
          </w:p>
        </w:tc>
      </w:tr>
    </w:tbl>
    <w:p w14:paraId="77EE7528" w14:textId="369B9777" w:rsidR="00B349CE" w:rsidRPr="008C1ACA" w:rsidRDefault="00B349CE" w:rsidP="00A0357D">
      <w:pPr>
        <w:pStyle w:val="Normln1"/>
        <w:ind w:firstLine="0"/>
      </w:pPr>
      <w:r w:rsidRPr="008C1ACA">
        <w:t xml:space="preserve">Změna </w:t>
      </w:r>
      <w:r w:rsidR="00924BE3" w:rsidRPr="008C1ACA">
        <w:t>nepředpokládá zábor ZPF.</w:t>
      </w:r>
    </w:p>
    <w:p w14:paraId="23FB94C0" w14:textId="77777777" w:rsidR="00645C66" w:rsidRPr="008C1ACA" w:rsidRDefault="00645C66" w:rsidP="0014457D">
      <w:pPr>
        <w:pStyle w:val="Nadpis3"/>
        <w:keepNext/>
      </w:pPr>
      <w:r w:rsidRPr="008C1ACA">
        <w:t>Les</w:t>
      </w:r>
      <w:r w:rsidR="00831EFD" w:rsidRPr="008C1ACA">
        <w:t>y</w:t>
      </w:r>
      <w:r w:rsidR="00F70262" w:rsidRPr="008C1ACA">
        <w:t xml:space="preserve"> (PUPFL)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9305F0" w:rsidRPr="008C1ACA" w14:paraId="1AC482D4" w14:textId="77777777" w:rsidTr="00771B97">
        <w:tc>
          <w:tcPr>
            <w:tcW w:w="4530" w:type="dxa"/>
            <w:shd w:val="clear" w:color="auto" w:fill="auto"/>
          </w:tcPr>
          <w:p w14:paraId="169B31AE" w14:textId="77777777" w:rsidR="00195B8E" w:rsidRPr="008C1ACA" w:rsidRDefault="00195B8E" w:rsidP="0014457D">
            <w:pPr>
              <w:pStyle w:val="Normln-stedBold"/>
              <w:keepNext/>
            </w:pPr>
            <w:r w:rsidRPr="008C1ACA">
              <w:t>Jev (limit)</w:t>
            </w:r>
          </w:p>
        </w:tc>
        <w:tc>
          <w:tcPr>
            <w:tcW w:w="4530" w:type="dxa"/>
            <w:shd w:val="clear" w:color="auto" w:fill="auto"/>
          </w:tcPr>
          <w:p w14:paraId="5ACD8DC4" w14:textId="77777777" w:rsidR="00195B8E" w:rsidRPr="008C1ACA" w:rsidRDefault="00195B8E" w:rsidP="0014457D">
            <w:pPr>
              <w:pStyle w:val="Normln-stedBold"/>
              <w:keepNext/>
            </w:pPr>
            <w:r w:rsidRPr="008C1ACA">
              <w:t xml:space="preserve">% řešené plochy změny </w:t>
            </w:r>
          </w:p>
        </w:tc>
      </w:tr>
      <w:tr w:rsidR="009305F0" w:rsidRPr="008C1ACA" w14:paraId="3AF33B4F" w14:textId="77777777" w:rsidTr="00771B97">
        <w:tc>
          <w:tcPr>
            <w:tcW w:w="4530" w:type="dxa"/>
          </w:tcPr>
          <w:p w14:paraId="7FDBC4B2" w14:textId="7876E13F" w:rsidR="00195B8E" w:rsidRPr="008C1ACA" w:rsidRDefault="00DB38D7" w:rsidP="00E77166">
            <w:pPr>
              <w:jc w:val="center"/>
            </w:pPr>
            <w:r w:rsidRPr="008C1ACA">
              <w:t>-0-</w:t>
            </w:r>
          </w:p>
        </w:tc>
        <w:tc>
          <w:tcPr>
            <w:tcW w:w="4530" w:type="dxa"/>
          </w:tcPr>
          <w:p w14:paraId="2D15DE05" w14:textId="78753B44" w:rsidR="00195B8E" w:rsidRPr="008C1ACA" w:rsidRDefault="00DB38D7" w:rsidP="00E77166">
            <w:pPr>
              <w:jc w:val="center"/>
            </w:pPr>
            <w:r w:rsidRPr="008C1ACA">
              <w:t>0</w:t>
            </w:r>
            <w:r w:rsidR="00BB7708" w:rsidRPr="008C1ACA">
              <w:t xml:space="preserve"> </w:t>
            </w:r>
            <w:r w:rsidRPr="008C1ACA">
              <w:t>%</w:t>
            </w:r>
          </w:p>
        </w:tc>
      </w:tr>
    </w:tbl>
    <w:p w14:paraId="3A2867BC" w14:textId="18813AE0" w:rsidR="00A0357D" w:rsidRPr="008C1ACA" w:rsidRDefault="00A0357D" w:rsidP="00A0357D">
      <w:r w:rsidRPr="008C1ACA">
        <w:t>V</w:t>
      </w:r>
      <w:r w:rsidR="0014457D" w:rsidRPr="008C1ACA">
        <w:t xml:space="preserve">e vymezené </w:t>
      </w:r>
      <w:r w:rsidRPr="008C1ACA">
        <w:t>ploše ani jejím okolí se</w:t>
      </w:r>
      <w:r w:rsidR="0014457D" w:rsidRPr="008C1ACA">
        <w:t xml:space="preserve"> se nevyskytují lesní porosty ani pozemky určené k plnění funkcí lesa</w:t>
      </w:r>
      <w:r w:rsidRPr="008C1ACA">
        <w:t xml:space="preserve">. </w:t>
      </w:r>
    </w:p>
    <w:p w14:paraId="0DF83CEE" w14:textId="77777777" w:rsidR="00645C66" w:rsidRPr="008C1ACA" w:rsidRDefault="00645C66" w:rsidP="00F70262">
      <w:pPr>
        <w:pStyle w:val="Nadpis3"/>
      </w:pPr>
      <w:r w:rsidRPr="008C1ACA">
        <w:t>Flór</w:t>
      </w:r>
      <w:r w:rsidR="00D75DE9" w:rsidRPr="008C1ACA">
        <w:t>a, fauna, biodiverzita a</w:t>
      </w:r>
      <w:r w:rsidRPr="008C1ACA">
        <w:t xml:space="preserve"> ekosystémy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924BE3" w:rsidRPr="008C1ACA" w14:paraId="608FB033" w14:textId="77777777" w:rsidTr="00771B97">
        <w:tc>
          <w:tcPr>
            <w:tcW w:w="4530" w:type="dxa"/>
            <w:shd w:val="clear" w:color="auto" w:fill="auto"/>
          </w:tcPr>
          <w:p w14:paraId="41385ACC" w14:textId="77777777" w:rsidR="00BB15BD" w:rsidRPr="008C1ACA" w:rsidRDefault="00BB15BD" w:rsidP="00E77166">
            <w:pPr>
              <w:pStyle w:val="Normln-stedBold"/>
            </w:pPr>
            <w:r w:rsidRPr="008C1ACA">
              <w:t>Jev (limit)</w:t>
            </w:r>
          </w:p>
        </w:tc>
        <w:tc>
          <w:tcPr>
            <w:tcW w:w="4530" w:type="dxa"/>
            <w:shd w:val="clear" w:color="auto" w:fill="auto"/>
          </w:tcPr>
          <w:p w14:paraId="2A00176E" w14:textId="77777777" w:rsidR="00BB15BD" w:rsidRPr="008C1ACA" w:rsidRDefault="00BB15BD" w:rsidP="00E77166">
            <w:pPr>
              <w:pStyle w:val="Normln-stedBold"/>
            </w:pPr>
            <w:r w:rsidRPr="008C1ACA">
              <w:t xml:space="preserve">% řešené plochy změny </w:t>
            </w:r>
          </w:p>
        </w:tc>
      </w:tr>
      <w:tr w:rsidR="00924BE3" w:rsidRPr="008C1ACA" w14:paraId="35B055FC" w14:textId="77777777" w:rsidTr="00771B97">
        <w:tc>
          <w:tcPr>
            <w:tcW w:w="4530" w:type="dxa"/>
          </w:tcPr>
          <w:p w14:paraId="03677B2F" w14:textId="3C592E65" w:rsidR="00BB15BD" w:rsidRPr="008C1ACA" w:rsidRDefault="00924BE3" w:rsidP="00E77166">
            <w:pPr>
              <w:jc w:val="center"/>
            </w:pPr>
            <w:r w:rsidRPr="008C1ACA">
              <w:t>-0-</w:t>
            </w:r>
          </w:p>
        </w:tc>
        <w:tc>
          <w:tcPr>
            <w:tcW w:w="4530" w:type="dxa"/>
          </w:tcPr>
          <w:p w14:paraId="33ED67B5" w14:textId="4455A4E5" w:rsidR="00BB15BD" w:rsidRPr="008C1ACA" w:rsidRDefault="006475A9" w:rsidP="00E77166">
            <w:pPr>
              <w:jc w:val="center"/>
            </w:pPr>
            <w:r w:rsidRPr="008C1ACA">
              <w:t>0 %</w:t>
            </w:r>
          </w:p>
        </w:tc>
      </w:tr>
    </w:tbl>
    <w:p w14:paraId="3754D98E" w14:textId="3E0BA3A6" w:rsidR="00924BE3" w:rsidRPr="008C1ACA" w:rsidRDefault="00924BE3" w:rsidP="00924BE3">
      <w:r w:rsidRPr="008C1ACA">
        <w:t>Řešená plocha je zastavěná. V blízkosti se nenachází žádná zvláště chráněná území, významné krajinné prvky nebo prvky ÚSES.</w:t>
      </w:r>
    </w:p>
    <w:p w14:paraId="2A592723" w14:textId="77777777" w:rsidR="00645C66" w:rsidRPr="008C1ACA" w:rsidRDefault="00645C66" w:rsidP="00F70262">
      <w:pPr>
        <w:pStyle w:val="Nadpis3"/>
      </w:pPr>
      <w:r w:rsidRPr="008C1ACA">
        <w:t>Krajina</w:t>
      </w:r>
      <w:r w:rsidR="00831EFD" w:rsidRPr="008C1ACA">
        <w:t>, krajinný ráz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684B73" w:rsidRPr="008C1ACA" w14:paraId="26D25E6C" w14:textId="77777777" w:rsidTr="00771B97">
        <w:tc>
          <w:tcPr>
            <w:tcW w:w="4530" w:type="dxa"/>
            <w:shd w:val="clear" w:color="auto" w:fill="auto"/>
          </w:tcPr>
          <w:p w14:paraId="36F97256" w14:textId="77777777" w:rsidR="00262F97" w:rsidRPr="008C1ACA" w:rsidRDefault="00262F97" w:rsidP="00E77166">
            <w:pPr>
              <w:pStyle w:val="Normln-stedBold"/>
            </w:pPr>
            <w:r w:rsidRPr="008C1ACA">
              <w:t>Jev (limit)</w:t>
            </w:r>
          </w:p>
        </w:tc>
        <w:tc>
          <w:tcPr>
            <w:tcW w:w="4530" w:type="dxa"/>
            <w:shd w:val="clear" w:color="auto" w:fill="auto"/>
          </w:tcPr>
          <w:p w14:paraId="1AA42955" w14:textId="77777777" w:rsidR="00262F97" w:rsidRPr="008C1ACA" w:rsidRDefault="00262F97" w:rsidP="00E77166">
            <w:pPr>
              <w:pStyle w:val="Normln-stedBold"/>
            </w:pPr>
            <w:r w:rsidRPr="008C1ACA">
              <w:t xml:space="preserve">% řešené plochy změny </w:t>
            </w:r>
          </w:p>
        </w:tc>
      </w:tr>
      <w:tr w:rsidR="00684B73" w:rsidRPr="008C1ACA" w14:paraId="180AE711" w14:textId="77777777" w:rsidTr="00771B97">
        <w:tc>
          <w:tcPr>
            <w:tcW w:w="4530" w:type="dxa"/>
          </w:tcPr>
          <w:p w14:paraId="6F7D2614" w14:textId="032E5D3E" w:rsidR="00684B73" w:rsidRPr="008C1ACA" w:rsidRDefault="00684B73" w:rsidP="00684B73">
            <w:pPr>
              <w:jc w:val="center"/>
            </w:pPr>
            <w:r w:rsidRPr="008C1ACA">
              <w:t>-0-</w:t>
            </w:r>
          </w:p>
        </w:tc>
        <w:tc>
          <w:tcPr>
            <w:tcW w:w="4530" w:type="dxa"/>
          </w:tcPr>
          <w:p w14:paraId="2F2ACD18" w14:textId="24BBC461" w:rsidR="00684B73" w:rsidRPr="008C1ACA" w:rsidRDefault="00684B73" w:rsidP="00684B73">
            <w:pPr>
              <w:jc w:val="center"/>
            </w:pPr>
            <w:r w:rsidRPr="008C1ACA">
              <w:t>0 %</w:t>
            </w:r>
          </w:p>
        </w:tc>
      </w:tr>
    </w:tbl>
    <w:p w14:paraId="52698133" w14:textId="15E03888" w:rsidR="00684B73" w:rsidRPr="008C1ACA" w:rsidRDefault="00684B73" w:rsidP="00684B73">
      <w:r w:rsidRPr="008C1ACA">
        <w:t xml:space="preserve">V zájmovém území se nenacházejí žádné přírodní, kulturní ani estetické hodnoty. </w:t>
      </w:r>
    </w:p>
    <w:p w14:paraId="479FD7D5" w14:textId="77777777" w:rsidR="00D75DE9" w:rsidRPr="008C1ACA" w:rsidRDefault="00D75DE9" w:rsidP="00F70262">
      <w:pPr>
        <w:pStyle w:val="Nadpis3"/>
      </w:pPr>
      <w:r w:rsidRPr="008C1ACA">
        <w:t>Kulturní, historické, architektonické a archeologické dědictví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11C42" w:rsidRPr="008C1ACA" w14:paraId="7831DBE6" w14:textId="77777777" w:rsidTr="00771B97">
        <w:tc>
          <w:tcPr>
            <w:tcW w:w="4530" w:type="dxa"/>
            <w:shd w:val="clear" w:color="auto" w:fill="auto"/>
          </w:tcPr>
          <w:p w14:paraId="297FB86F" w14:textId="77777777" w:rsidR="008304A6" w:rsidRPr="008C1ACA" w:rsidRDefault="008304A6" w:rsidP="00E77166">
            <w:pPr>
              <w:pStyle w:val="Normln-stedBold"/>
            </w:pPr>
            <w:r w:rsidRPr="008C1ACA">
              <w:t>Jev (limit)</w:t>
            </w:r>
          </w:p>
        </w:tc>
        <w:tc>
          <w:tcPr>
            <w:tcW w:w="4530" w:type="dxa"/>
            <w:shd w:val="clear" w:color="auto" w:fill="auto"/>
          </w:tcPr>
          <w:p w14:paraId="23D331FF" w14:textId="77777777" w:rsidR="008304A6" w:rsidRPr="008C1ACA" w:rsidRDefault="008304A6" w:rsidP="00E77166">
            <w:pPr>
              <w:pStyle w:val="Normln-stedBold"/>
            </w:pPr>
            <w:r w:rsidRPr="008C1ACA">
              <w:t xml:space="preserve">% řešené plochy změny </w:t>
            </w:r>
          </w:p>
        </w:tc>
      </w:tr>
      <w:tr w:rsidR="00211C42" w:rsidRPr="008C1ACA" w14:paraId="227C2A99" w14:textId="77777777" w:rsidTr="00771B97">
        <w:tc>
          <w:tcPr>
            <w:tcW w:w="4530" w:type="dxa"/>
          </w:tcPr>
          <w:p w14:paraId="2BCE05B6" w14:textId="77777777" w:rsidR="008304A6" w:rsidRPr="008C1ACA" w:rsidRDefault="008304A6" w:rsidP="00E77166">
            <w:pPr>
              <w:jc w:val="center"/>
            </w:pPr>
            <w:r w:rsidRPr="008C1ACA">
              <w:t>-0-</w:t>
            </w:r>
          </w:p>
        </w:tc>
        <w:tc>
          <w:tcPr>
            <w:tcW w:w="4530" w:type="dxa"/>
          </w:tcPr>
          <w:p w14:paraId="19BDD409" w14:textId="77777777" w:rsidR="008304A6" w:rsidRPr="008C1ACA" w:rsidRDefault="008304A6" w:rsidP="00E77166">
            <w:pPr>
              <w:jc w:val="center"/>
            </w:pPr>
            <w:r w:rsidRPr="008C1ACA">
              <w:t>0%</w:t>
            </w:r>
          </w:p>
        </w:tc>
      </w:tr>
    </w:tbl>
    <w:p w14:paraId="4E75D224" w14:textId="37A362A1" w:rsidR="006475A9" w:rsidRPr="008C1ACA" w:rsidRDefault="006475A9" w:rsidP="006475A9">
      <w:pPr>
        <w:rPr>
          <w:lang w:eastAsia="en-US"/>
        </w:rPr>
      </w:pPr>
      <w:r w:rsidRPr="008C1ACA">
        <w:t>V ploše posuzované změny ani v přilehlém území se nenacházejí</w:t>
      </w:r>
      <w:r w:rsidR="00A51D10" w:rsidRPr="008C1ACA">
        <w:t xml:space="preserve"> památkově chráněné plochy nebo </w:t>
      </w:r>
      <w:r w:rsidRPr="008C1ACA">
        <w:t>objekty.</w:t>
      </w:r>
    </w:p>
    <w:p w14:paraId="40D1CE18" w14:textId="62DCF72D" w:rsidR="00831EFD" w:rsidRPr="008C1ACA" w:rsidRDefault="00D75DE9" w:rsidP="00EF59C0">
      <w:pPr>
        <w:pStyle w:val="Nadpis3"/>
      </w:pPr>
      <w:r w:rsidRPr="008C1ACA">
        <w:t>Hmotný majetek a využití území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11C42" w:rsidRPr="008C1ACA" w14:paraId="4444060C" w14:textId="77777777" w:rsidTr="00771B97">
        <w:tc>
          <w:tcPr>
            <w:tcW w:w="4530" w:type="dxa"/>
            <w:shd w:val="clear" w:color="auto" w:fill="auto"/>
          </w:tcPr>
          <w:p w14:paraId="1DDCACBD" w14:textId="77777777" w:rsidR="008304A6" w:rsidRPr="008C1ACA" w:rsidRDefault="008304A6" w:rsidP="00E77166">
            <w:pPr>
              <w:pStyle w:val="Normln-stedBold"/>
            </w:pPr>
            <w:r w:rsidRPr="008C1ACA">
              <w:t>Jev (limit)</w:t>
            </w:r>
          </w:p>
        </w:tc>
        <w:tc>
          <w:tcPr>
            <w:tcW w:w="4530" w:type="dxa"/>
            <w:shd w:val="clear" w:color="auto" w:fill="auto"/>
          </w:tcPr>
          <w:p w14:paraId="35DB9731" w14:textId="77777777" w:rsidR="008304A6" w:rsidRPr="008C1ACA" w:rsidRDefault="008304A6" w:rsidP="00E77166">
            <w:pPr>
              <w:pStyle w:val="Normln-stedBold"/>
            </w:pPr>
            <w:r w:rsidRPr="008C1ACA">
              <w:t xml:space="preserve">% řešené plochy změny </w:t>
            </w:r>
          </w:p>
        </w:tc>
      </w:tr>
      <w:tr w:rsidR="00211C42" w:rsidRPr="008C1ACA" w14:paraId="4E5208F6" w14:textId="77777777" w:rsidTr="00771B97">
        <w:tc>
          <w:tcPr>
            <w:tcW w:w="4530" w:type="dxa"/>
          </w:tcPr>
          <w:p w14:paraId="00A8CCA3" w14:textId="5D95B0CB" w:rsidR="008304A6" w:rsidRPr="008C1ACA" w:rsidRDefault="008D1A6E" w:rsidP="00E77166">
            <w:pPr>
              <w:jc w:val="center"/>
            </w:pPr>
            <w:r w:rsidRPr="008C1ACA">
              <w:t>V</w:t>
            </w:r>
            <w:r w:rsidR="006475A9" w:rsidRPr="008C1ACA">
              <w:t>odovod</w:t>
            </w:r>
          </w:p>
        </w:tc>
        <w:tc>
          <w:tcPr>
            <w:tcW w:w="4530" w:type="dxa"/>
          </w:tcPr>
          <w:p w14:paraId="66BF2742" w14:textId="2758FA37" w:rsidR="008304A6" w:rsidRPr="008C1ACA" w:rsidRDefault="006475A9" w:rsidP="008304A6">
            <w:pPr>
              <w:jc w:val="center"/>
            </w:pPr>
            <w:r w:rsidRPr="008C1ACA">
              <w:t>1%</w:t>
            </w:r>
          </w:p>
        </w:tc>
      </w:tr>
    </w:tbl>
    <w:p w14:paraId="5E3CD795" w14:textId="53342E3F" w:rsidR="00051D7D" w:rsidRPr="008C1ACA" w:rsidRDefault="00DB38D7" w:rsidP="006C7603">
      <w:r w:rsidRPr="008C1ACA">
        <w:t>V sousedících ploch</w:t>
      </w:r>
      <w:r w:rsidR="006475A9" w:rsidRPr="008C1ACA">
        <w:t>ách se nacházejí obytné objekty</w:t>
      </w:r>
      <w:r w:rsidR="00DE2FE6" w:rsidRPr="008C1ACA">
        <w:t xml:space="preserve"> a </w:t>
      </w:r>
      <w:r w:rsidRPr="008C1ACA">
        <w:t>stavby občanského vybavení</w:t>
      </w:r>
      <w:r w:rsidR="00DE2FE6" w:rsidRPr="008C1ACA">
        <w:t xml:space="preserve">. </w:t>
      </w:r>
      <w:r w:rsidR="00DE2FE6" w:rsidRPr="008C1ACA">
        <w:rPr>
          <w:lang w:eastAsia="en-US"/>
        </w:rPr>
        <w:t>Lokalita je součástí cenného urbanistického souboru Sídliště Prose</w:t>
      </w:r>
      <w:r w:rsidR="007473AA" w:rsidRPr="008C1ACA">
        <w:rPr>
          <w:lang w:eastAsia="en-US"/>
        </w:rPr>
        <w:t>k</w:t>
      </w:r>
      <w:r w:rsidR="00893B0E" w:rsidRPr="008C1ACA">
        <w:rPr>
          <w:lang w:eastAsia="en-US"/>
        </w:rPr>
        <w:t>.</w:t>
      </w:r>
      <w:r w:rsidR="001658D1" w:rsidRPr="008C1ACA">
        <w:rPr>
          <w:lang w:eastAsia="en-US"/>
        </w:rPr>
        <w:t xml:space="preserve"> </w:t>
      </w:r>
    </w:p>
    <w:p w14:paraId="66E59C96" w14:textId="2CDCD1D8" w:rsidR="008C1ACA" w:rsidRDefault="008C1ACA">
      <w:pPr>
        <w:tabs>
          <w:tab w:val="clear" w:pos="851"/>
        </w:tabs>
        <w:spacing w:after="60"/>
      </w:pPr>
    </w:p>
    <w:p w14:paraId="5F276298" w14:textId="694AB87E" w:rsidR="007032BA" w:rsidRPr="008C1ACA" w:rsidRDefault="00347395" w:rsidP="00176981">
      <w:pPr>
        <w:pStyle w:val="Nadpis2"/>
        <w:keepNext/>
      </w:pPr>
      <w:bookmarkStart w:id="80" w:name="_Toc56002860"/>
      <w:bookmarkStart w:id="81" w:name="_Toc56005742"/>
      <w:bookmarkStart w:id="82" w:name="_Toc56006404"/>
      <w:bookmarkStart w:id="83" w:name="_Toc126792960"/>
      <w:r w:rsidRPr="008C1ACA">
        <w:t>4.2</w:t>
      </w:r>
      <w:r w:rsidR="00051D7D" w:rsidRPr="008C1ACA">
        <w:tab/>
      </w:r>
      <w:r w:rsidR="00E654B5" w:rsidRPr="008C1ACA">
        <w:t>Složková analýza</w:t>
      </w:r>
      <w:bookmarkEnd w:id="80"/>
      <w:bookmarkEnd w:id="81"/>
      <w:bookmarkEnd w:id="82"/>
      <w:bookmarkEnd w:id="83"/>
    </w:p>
    <w:p w14:paraId="04FE378A" w14:textId="77777777" w:rsidR="008338DB" w:rsidRPr="008C1ACA" w:rsidRDefault="008338DB" w:rsidP="00176981">
      <w:pPr>
        <w:pStyle w:val="Nadpis3"/>
        <w:keepNext/>
      </w:pPr>
      <w:r w:rsidRPr="008C1ACA">
        <w:t>Ovzduší a klima</w:t>
      </w:r>
    </w:p>
    <w:p w14:paraId="68556818" w14:textId="6167C39A" w:rsidR="002A3203" w:rsidRPr="008C1ACA" w:rsidRDefault="002A3203" w:rsidP="002A3203">
      <w:pPr>
        <w:rPr>
          <w:lang w:eastAsia="en-US"/>
        </w:rPr>
      </w:pPr>
      <w:bookmarkStart w:id="84" w:name="_Hlk120086858"/>
      <w:r w:rsidRPr="008C1ACA">
        <w:t xml:space="preserve">V řešené lokalitě ani jejím okolí nedochází dle údajů ČHMÚ k překračování limitů znečištění ovzduší (údaje ČHMÚ za pětiletý průměr 2017 – 2021). Nejblíže limitu jsou </w:t>
      </w:r>
      <w:bookmarkEnd w:id="84"/>
      <w:r w:rsidRPr="008C1ACA">
        <w:t xml:space="preserve">průměrné roční koncentrace </w:t>
      </w:r>
      <w:r w:rsidRPr="008C1ACA">
        <w:rPr>
          <w:szCs w:val="20"/>
        </w:rPr>
        <w:t>benzo[a]pyrenu (</w:t>
      </w:r>
      <w:r w:rsidR="0065126E" w:rsidRPr="008C1ACA">
        <w:rPr>
          <w:szCs w:val="20"/>
        </w:rPr>
        <w:t>8</w:t>
      </w:r>
      <w:r w:rsidRPr="008C1ACA">
        <w:rPr>
          <w:szCs w:val="20"/>
        </w:rPr>
        <w:t xml:space="preserve">0 % limitu) a </w:t>
      </w:r>
      <w:r w:rsidRPr="008C1ACA">
        <w:rPr>
          <w:lang w:eastAsia="en-US"/>
        </w:rPr>
        <w:t>PM</w:t>
      </w:r>
      <w:r w:rsidRPr="008C1ACA">
        <w:rPr>
          <w:vertAlign w:val="subscript"/>
          <w:lang w:eastAsia="en-US"/>
        </w:rPr>
        <w:t xml:space="preserve">2,5 </w:t>
      </w:r>
      <w:r w:rsidRPr="008C1ACA">
        <w:rPr>
          <w:lang w:eastAsia="en-US"/>
        </w:rPr>
        <w:t>(7</w:t>
      </w:r>
      <w:r w:rsidR="0065126E" w:rsidRPr="008C1ACA">
        <w:rPr>
          <w:lang w:eastAsia="en-US"/>
        </w:rPr>
        <w:t>7</w:t>
      </w:r>
      <w:r w:rsidRPr="008C1ACA">
        <w:rPr>
          <w:lang w:eastAsia="en-US"/>
        </w:rPr>
        <w:t xml:space="preserve"> % limitu) a 24-hodinové koncentrace PM</w:t>
      </w:r>
      <w:r w:rsidRPr="008C1ACA">
        <w:rPr>
          <w:vertAlign w:val="subscript"/>
          <w:lang w:eastAsia="en-US"/>
        </w:rPr>
        <w:t>10</w:t>
      </w:r>
      <w:r w:rsidRPr="008C1ACA">
        <w:rPr>
          <w:lang w:eastAsia="en-US"/>
        </w:rPr>
        <w:t xml:space="preserve"> (7</w:t>
      </w:r>
      <w:r w:rsidR="0065126E" w:rsidRPr="008C1ACA">
        <w:rPr>
          <w:lang w:eastAsia="en-US"/>
        </w:rPr>
        <w:t>4</w:t>
      </w:r>
      <w:r w:rsidRPr="008C1ACA">
        <w:rPr>
          <w:lang w:eastAsia="en-US"/>
        </w:rPr>
        <w:t xml:space="preserve"> % limitu). </w:t>
      </w:r>
    </w:p>
    <w:p w14:paraId="53A2615D" w14:textId="7E6CCC83" w:rsidR="008338DB" w:rsidRPr="008C1ACA" w:rsidRDefault="008338DB" w:rsidP="00E654B5">
      <w:pPr>
        <w:pStyle w:val="Nadpis3"/>
      </w:pPr>
      <w:r w:rsidRPr="008C1ACA">
        <w:t>hluková zátěž</w:t>
      </w:r>
      <w:r w:rsidR="00EF59C0" w:rsidRPr="008C1ACA">
        <w:t xml:space="preserve"> a </w:t>
      </w:r>
      <w:r w:rsidR="004D3B31" w:rsidRPr="008C1ACA">
        <w:t>lidské zdraví</w:t>
      </w:r>
    </w:p>
    <w:p w14:paraId="5F999D03" w14:textId="09CE05E8" w:rsidR="00701436" w:rsidRPr="008C1ACA" w:rsidRDefault="003E73A7" w:rsidP="00701436">
      <w:pPr>
        <w:pStyle w:val="Normln1"/>
        <w:ind w:firstLine="0"/>
      </w:pPr>
      <w:bookmarkStart w:id="85" w:name="_Hlk120086917"/>
      <w:r w:rsidRPr="008C1ACA">
        <w:t xml:space="preserve">Dle Hlukové mapy Prahy (EKOLA group, </w:t>
      </w:r>
      <w:r w:rsidR="007D0285" w:rsidRPr="008C1ACA">
        <w:t xml:space="preserve">spol. s r.o., </w:t>
      </w:r>
      <w:r w:rsidRPr="008C1ACA">
        <w:t>2017) jsou v</w:t>
      </w:r>
      <w:r w:rsidR="007D0285" w:rsidRPr="008C1ACA">
        <w:t xml:space="preserve"> části dotčené plochy a jejím okolí dosahovány hladiny hluku nad úrovní limitů, platných pro hluk z hlav</w:t>
      </w:r>
      <w:r w:rsidR="00A51D10" w:rsidRPr="008C1ACA">
        <w:t>ních komunikací (60 dB ve dne a </w:t>
      </w:r>
      <w:r w:rsidR="007D0285" w:rsidRPr="008C1ACA">
        <w:t xml:space="preserve">50 </w:t>
      </w:r>
      <w:r w:rsidR="00A51D10" w:rsidRPr="008C1ACA">
        <w:t> </w:t>
      </w:r>
      <w:r w:rsidR="007D0285" w:rsidRPr="008C1ACA">
        <w:t>dB v noci), a to podél ulic Liberecká, Vysočanská, Teplická a Lovosická. V rámci akustického posouzení (příloha 15.3.) bylo nicméně provedeno vyhodnocení situace</w:t>
      </w:r>
      <w:r w:rsidR="00A51D10" w:rsidRPr="008C1ACA">
        <w:t xml:space="preserve"> u ulic Liberecká, Vysočanská a </w:t>
      </w:r>
      <w:r w:rsidR="007D0285" w:rsidRPr="008C1ACA">
        <w:t>Teplická, z něhož vyplynula možnost uplatnění limitů s korekcí na tzv.</w:t>
      </w:r>
      <w:r w:rsidR="00A51D10" w:rsidRPr="008C1ACA">
        <w:t xml:space="preserve"> starou hlukovou zátěž, tzn. 70 </w:t>
      </w:r>
      <w:r w:rsidR="007D0285" w:rsidRPr="008C1ACA">
        <w:t>dB ve dne a 60 dB v noci, tyto limity nejsou v lokalitě překročeny.</w:t>
      </w:r>
      <w:r w:rsidR="00701436" w:rsidRPr="008C1ACA">
        <w:t xml:space="preserve"> Pro ulici Lovosická byly uvažovány hodnoty limitů hluku pro hlavní komunikace, a sice ve výši 60 dB ve dne a 50 dB v noci. Výsledný rozsah překročení limitů činí cca 19,7 % plochy změny ÚP.</w:t>
      </w:r>
    </w:p>
    <w:p w14:paraId="08EDA9B7" w14:textId="3FC55D70" w:rsidR="007D0285" w:rsidRPr="008C1ACA" w:rsidRDefault="007D0285" w:rsidP="00701436">
      <w:r w:rsidRPr="008C1ACA">
        <w:t xml:space="preserve"> Vzhledem k plánovanému způsobu využití plochy je nezbytné v dalších fázích přípravy záměru prověřit akustickou situaci a stanovit hlukové limity v součinnosti s orgánem ochrany veřejného zdraví. V případě nadlimitní zátěže </w:t>
      </w:r>
      <w:r w:rsidR="004C6354" w:rsidRPr="008C1ACA">
        <w:t xml:space="preserve">je zapotřebí </w:t>
      </w:r>
      <w:r w:rsidRPr="008C1ACA">
        <w:t xml:space="preserve">aplikovat opatření v souladu s nařízením vlády č. 272/2011 Sb., o </w:t>
      </w:r>
      <w:r w:rsidR="00A51D10" w:rsidRPr="008C1ACA">
        <w:t> </w:t>
      </w:r>
      <w:r w:rsidRPr="008C1ACA">
        <w:t>ochraně zdraví před nepříznivými účinky hluku a vibrací, ve znění pozdějších předpisů (např. prosklené předsazené fasády, úplné zasklení terasy, lodžie nebo balkonu nebo nucené větrání).</w:t>
      </w:r>
    </w:p>
    <w:p w14:paraId="6B5CB887" w14:textId="485DEDD2" w:rsidR="007D0285" w:rsidRPr="008C1ACA" w:rsidRDefault="007D0285" w:rsidP="007D0285">
      <w:pPr>
        <w:rPr>
          <w:spacing w:val="-2"/>
          <w:szCs w:val="26"/>
        </w:rPr>
      </w:pPr>
      <w:r w:rsidRPr="008C1ACA">
        <w:rPr>
          <w:spacing w:val="-2"/>
          <w:szCs w:val="26"/>
        </w:rPr>
        <w:t>Kromě změn dopravní zátěže na nejbližších veřejných komunikacích bu</w:t>
      </w:r>
      <w:r w:rsidR="00A51D10" w:rsidRPr="008C1ACA">
        <w:rPr>
          <w:spacing w:val="-2"/>
          <w:szCs w:val="26"/>
        </w:rPr>
        <w:t>de do okolí působit také hluk z </w:t>
      </w:r>
      <w:r w:rsidRPr="008C1ACA">
        <w:rPr>
          <w:spacing w:val="-2"/>
          <w:szCs w:val="26"/>
        </w:rPr>
        <w:t>provozu na vlastní ploše. Jedná se o provoz stacionárních zdrojů hluku</w:t>
      </w:r>
      <w:r w:rsidR="00A51D10" w:rsidRPr="008C1ACA">
        <w:rPr>
          <w:spacing w:val="-2"/>
          <w:szCs w:val="26"/>
        </w:rPr>
        <w:t>, jejichž akustické příspěvky u </w:t>
      </w:r>
      <w:r w:rsidRPr="008C1ACA">
        <w:rPr>
          <w:spacing w:val="-2"/>
          <w:szCs w:val="26"/>
        </w:rPr>
        <w:t>nejbližší chráněné zástavby jsou limitovány legislativou a po konkretizaci zdrojů budou v navazující projektové dokumentaci vlastního záměru vybrány tak, aby splňovaly stanovené limity.</w:t>
      </w:r>
    </w:p>
    <w:bookmarkEnd w:id="85"/>
    <w:p w14:paraId="429EB573" w14:textId="77777777" w:rsidR="008338DB" w:rsidRPr="008C1ACA" w:rsidRDefault="008338DB" w:rsidP="00E654B5">
      <w:pPr>
        <w:pStyle w:val="Nadpis3"/>
      </w:pPr>
      <w:r w:rsidRPr="008C1ACA">
        <w:t>Povrchové a podzemní vody</w:t>
      </w:r>
    </w:p>
    <w:p w14:paraId="61AEDB30" w14:textId="77777777" w:rsidR="00DE2FE6" w:rsidRPr="008C1ACA" w:rsidRDefault="00DE2FE6" w:rsidP="00DE2FE6">
      <w:r w:rsidRPr="008C1ACA">
        <w:t xml:space="preserve">Vodohospodářské poměry v širším zájmovém jsou zásadně ovlivněny intenzivní urbanizací. Výrazně jsou ovlivněny podmínky pro retenci vody v území. </w:t>
      </w:r>
    </w:p>
    <w:p w14:paraId="5BB30D63" w14:textId="01747E9F" w:rsidR="007473AA" w:rsidRPr="008C1ACA" w:rsidRDefault="00DE2FE6" w:rsidP="00DE2FE6">
      <w:r w:rsidRPr="008C1ACA">
        <w:t>V blízkosti lokality řešené změnou č. 3</w:t>
      </w:r>
      <w:r w:rsidR="007473AA" w:rsidRPr="008C1ACA">
        <w:t>093/10</w:t>
      </w:r>
      <w:r w:rsidRPr="008C1ACA">
        <w:t xml:space="preserve"> se nenacházejí vodní t</w:t>
      </w:r>
      <w:r w:rsidR="00A51D10" w:rsidRPr="008C1ACA">
        <w:t>oky či vodní plochy. Nejsou zde </w:t>
      </w:r>
      <w:r w:rsidRPr="008C1ACA">
        <w:t>vymezeny limity v oblasti povrchových a podzemních vod.</w:t>
      </w:r>
    </w:p>
    <w:p w14:paraId="73EB605B" w14:textId="7F156A00" w:rsidR="008338DB" w:rsidRPr="008C1ACA" w:rsidRDefault="00F70262" w:rsidP="007473AA">
      <w:pPr>
        <w:pStyle w:val="Nadpis3"/>
      </w:pPr>
      <w:r w:rsidRPr="008C1ACA">
        <w:t>zemědělský půdní fond</w:t>
      </w:r>
    </w:p>
    <w:p w14:paraId="79A99AC7" w14:textId="17E23058" w:rsidR="00736203" w:rsidRPr="008C1ACA" w:rsidRDefault="004A778F" w:rsidP="00736203">
      <w:pPr>
        <w:rPr>
          <w:lang w:eastAsia="en-US"/>
        </w:rPr>
      </w:pPr>
      <w:r w:rsidRPr="008C1ACA">
        <w:rPr>
          <w:lang w:eastAsia="en-US"/>
        </w:rPr>
        <w:t>Plocha není vymezena na pozemcích ZPF.</w:t>
      </w:r>
    </w:p>
    <w:p w14:paraId="527369C6" w14:textId="77777777" w:rsidR="008338DB" w:rsidRPr="008C1ACA" w:rsidRDefault="008338DB" w:rsidP="00E654B5">
      <w:pPr>
        <w:pStyle w:val="Nadpis3"/>
      </w:pPr>
      <w:r w:rsidRPr="008C1ACA">
        <w:t>Lesy</w:t>
      </w:r>
      <w:r w:rsidR="00F70262" w:rsidRPr="008C1ACA">
        <w:t xml:space="preserve"> (PUPFL)</w:t>
      </w:r>
    </w:p>
    <w:p w14:paraId="449FB5E6" w14:textId="71451F63" w:rsidR="006A698B" w:rsidRPr="008C1ACA" w:rsidRDefault="00736203" w:rsidP="006A698B">
      <w:pPr>
        <w:rPr>
          <w:lang w:eastAsia="en-US"/>
        </w:rPr>
      </w:pPr>
      <w:r w:rsidRPr="008C1ACA">
        <w:rPr>
          <w:lang w:eastAsia="en-US"/>
        </w:rPr>
        <w:t xml:space="preserve">Vymezená lokalita není v kontaktu s pozemky určenými k plnění funkcí lesa ani v pásmu 50 m od okraje lesa. </w:t>
      </w:r>
    </w:p>
    <w:p w14:paraId="13FE1C67" w14:textId="77777777" w:rsidR="008338DB" w:rsidRPr="008C1ACA" w:rsidRDefault="008338DB" w:rsidP="00E654B5">
      <w:pPr>
        <w:pStyle w:val="Nadpis3"/>
      </w:pPr>
      <w:r w:rsidRPr="008C1ACA">
        <w:t>Horninové prostředí a přírodní zdroje</w:t>
      </w:r>
    </w:p>
    <w:p w14:paraId="464BB055" w14:textId="0D531E86" w:rsidR="009A1D40" w:rsidRPr="008C1ACA" w:rsidRDefault="009A1D40" w:rsidP="009A1D40">
      <w:pPr>
        <w:rPr>
          <w:lang w:eastAsia="en-US"/>
        </w:rPr>
      </w:pPr>
      <w:r w:rsidRPr="008C1ACA">
        <w:rPr>
          <w:lang w:eastAsia="en-US"/>
        </w:rPr>
        <w:t>Dosavadní charakter a využití dotčeného území nepředstavuje pro danou složku životního prostředí nadměrnou zátěž. Horninové prostředí dotčeného území nevykazuje vlastnosti nebo hodnoty dokládající zvýšenou citlivost vůči antropogenním vlivům.</w:t>
      </w:r>
    </w:p>
    <w:p w14:paraId="52D456AA" w14:textId="77777777" w:rsidR="008338DB" w:rsidRPr="008C1ACA" w:rsidRDefault="008338DB" w:rsidP="00E654B5">
      <w:pPr>
        <w:pStyle w:val="Nadpis3"/>
      </w:pPr>
      <w:r w:rsidRPr="008C1ACA">
        <w:t>Fauna, flóra</w:t>
      </w:r>
      <w:r w:rsidR="00F70262" w:rsidRPr="008C1ACA">
        <w:t xml:space="preserve">, biodiverzita </w:t>
      </w:r>
      <w:r w:rsidRPr="008C1ACA">
        <w:t>a ekosystémy</w:t>
      </w:r>
    </w:p>
    <w:p w14:paraId="201AEB4C" w14:textId="3A17B2DF" w:rsidR="00424798" w:rsidRPr="008C1ACA" w:rsidRDefault="00C35F1E" w:rsidP="00424798">
      <w:pPr>
        <w:rPr>
          <w:lang w:eastAsia="en-US"/>
        </w:rPr>
      </w:pPr>
      <w:r w:rsidRPr="008C1ACA">
        <w:rPr>
          <w:lang w:eastAsia="en-US"/>
        </w:rPr>
        <w:t xml:space="preserve">Vymezená lokalita </w:t>
      </w:r>
      <w:r w:rsidR="007473AA" w:rsidRPr="008C1ACA">
        <w:rPr>
          <w:lang w:eastAsia="en-US"/>
        </w:rPr>
        <w:t xml:space="preserve">je zastavěná, nevyskytující se žádné přírodních hodnoty. </w:t>
      </w:r>
    </w:p>
    <w:p w14:paraId="1F860186" w14:textId="77777777" w:rsidR="008338DB" w:rsidRPr="008C1ACA" w:rsidRDefault="008338DB" w:rsidP="00E654B5">
      <w:pPr>
        <w:pStyle w:val="Nadpis3"/>
      </w:pPr>
      <w:r w:rsidRPr="008C1ACA">
        <w:t>Krajina, krajinný ráz</w:t>
      </w:r>
    </w:p>
    <w:p w14:paraId="5384D4C1" w14:textId="6CF73FC5" w:rsidR="00424798" w:rsidRPr="008C1ACA" w:rsidRDefault="007473AA" w:rsidP="00424798">
      <w:r w:rsidRPr="008C1ACA">
        <w:t xml:space="preserve">Lokalita je vymezena v zastavěném území. Krajinné hodnoty nejsou v zájmovém území zastoupeny. </w:t>
      </w:r>
    </w:p>
    <w:p w14:paraId="42099C6B" w14:textId="77777777" w:rsidR="008338DB" w:rsidRPr="008C1ACA" w:rsidRDefault="008338DB" w:rsidP="00E654B5">
      <w:pPr>
        <w:pStyle w:val="Nadpis3"/>
      </w:pPr>
      <w:r w:rsidRPr="008C1ACA">
        <w:t>Kulturní, historické, architekto</w:t>
      </w:r>
      <w:r w:rsidR="00051D7D" w:rsidRPr="008C1ACA">
        <w:t>nické a archeologické dědictví</w:t>
      </w:r>
    </w:p>
    <w:p w14:paraId="0DBA3CFE" w14:textId="0798192D" w:rsidR="007473AA" w:rsidRPr="008C1ACA" w:rsidRDefault="007473AA" w:rsidP="007473AA">
      <w:r w:rsidRPr="008C1ACA">
        <w:rPr>
          <w:lang w:eastAsia="en-US"/>
        </w:rPr>
        <w:t>Lokalita je součástí cenného urbanistického souboru Sídliště Prosek.</w:t>
      </w:r>
      <w:r w:rsidRPr="008C1ACA">
        <w:t xml:space="preserve"> </w:t>
      </w:r>
    </w:p>
    <w:p w14:paraId="1400ACC2" w14:textId="4DB07C1C" w:rsidR="00051D7D" w:rsidRPr="008C1ACA" w:rsidRDefault="00051D7D" w:rsidP="00051D7D">
      <w:pPr>
        <w:pStyle w:val="Nadpis3"/>
      </w:pPr>
      <w:r w:rsidRPr="008C1ACA">
        <w:t>hmotný majetek</w:t>
      </w:r>
      <w:r w:rsidR="006A7B35" w:rsidRPr="008C1ACA">
        <w:t xml:space="preserve"> a využití území</w:t>
      </w:r>
    </w:p>
    <w:p w14:paraId="76FD10F6" w14:textId="7E58529E" w:rsidR="007473AA" w:rsidRPr="008C1ACA" w:rsidRDefault="007473AA" w:rsidP="007473AA">
      <w:pPr>
        <w:rPr>
          <w:lang w:eastAsia="en-US"/>
        </w:rPr>
      </w:pPr>
      <w:r w:rsidRPr="008C1ACA">
        <w:rPr>
          <w:lang w:eastAsia="en-US"/>
        </w:rPr>
        <w:t xml:space="preserve">Plocha změny č. Z 3093/10 je vymezena na území městské části Praha 9 (k. ú. Střížkov), v zastavěném území </w:t>
      </w:r>
      <w:r w:rsidR="005C371A" w:rsidRPr="008C1ACA">
        <w:rPr>
          <w:lang w:eastAsia="en-US"/>
        </w:rPr>
        <w:t>severně</w:t>
      </w:r>
      <w:r w:rsidRPr="008C1ACA">
        <w:rPr>
          <w:lang w:eastAsia="en-US"/>
        </w:rPr>
        <w:t xml:space="preserve"> od zastávky metra Střížkov mezi ulicemi Liberecká, Vysočanská a Lovosická (podél vede značená cyklotrasa A27). Linka C pražského metra prochází západní částí řešené lokality. V zájmovém území se nachází domov mládeže a parkovací plochy polikliniky Prosek. </w:t>
      </w:r>
    </w:p>
    <w:p w14:paraId="14394FAB" w14:textId="4099451F" w:rsidR="007473AA" w:rsidRPr="008C1ACA" w:rsidRDefault="007473AA" w:rsidP="007473AA">
      <w:pPr>
        <w:rPr>
          <w:lang w:eastAsia="en-US"/>
        </w:rPr>
      </w:pPr>
      <w:r w:rsidRPr="008C1ACA">
        <w:rPr>
          <w:lang w:eastAsia="en-US"/>
        </w:rPr>
        <w:t xml:space="preserve">Širší zájmové území je vybaveno technickou infrastrukturou – vodovod, kanalizace, plynovod, elektrické vedení. </w:t>
      </w:r>
    </w:p>
    <w:p w14:paraId="55A890AA" w14:textId="77777777" w:rsidR="002D5FD4" w:rsidRPr="008C1ACA" w:rsidRDefault="002D5FD4" w:rsidP="00735CDB"/>
    <w:p w14:paraId="0C2DD2C0" w14:textId="77777777" w:rsidR="00E654B5" w:rsidRPr="008C1ACA" w:rsidRDefault="00051D7D" w:rsidP="00347395">
      <w:pPr>
        <w:pStyle w:val="Nadpis2"/>
      </w:pPr>
      <w:bookmarkStart w:id="86" w:name="_Toc56002861"/>
      <w:bookmarkStart w:id="87" w:name="_Toc56005743"/>
      <w:bookmarkStart w:id="88" w:name="_Toc56006405"/>
      <w:bookmarkStart w:id="89" w:name="_Toc126792961"/>
      <w:r w:rsidRPr="008C1ACA">
        <w:t>4.3.</w:t>
      </w:r>
      <w:r w:rsidRPr="008C1ACA">
        <w:tab/>
      </w:r>
      <w:r w:rsidR="00E654B5" w:rsidRPr="008C1ACA">
        <w:t>Prostorová analýza</w:t>
      </w:r>
      <w:bookmarkEnd w:id="86"/>
      <w:bookmarkEnd w:id="87"/>
      <w:bookmarkEnd w:id="88"/>
      <w:bookmarkEnd w:id="89"/>
    </w:p>
    <w:p w14:paraId="626D8F21" w14:textId="2FE32901" w:rsidR="00424798" w:rsidRPr="008C1ACA" w:rsidRDefault="00424798" w:rsidP="00424798">
      <w:r w:rsidRPr="008C1ACA">
        <w:t xml:space="preserve">V širším zájmovém území posuzované změny </w:t>
      </w:r>
      <w:r w:rsidR="00E52C2B" w:rsidRPr="008C1ACA">
        <w:t xml:space="preserve">č. </w:t>
      </w:r>
      <w:r w:rsidRPr="008C1ACA">
        <w:t>Z</w:t>
      </w:r>
      <w:r w:rsidR="00E52C2B" w:rsidRPr="008C1ACA">
        <w:t xml:space="preserve"> </w:t>
      </w:r>
      <w:r w:rsidRPr="008C1ACA">
        <w:t>3</w:t>
      </w:r>
      <w:r w:rsidR="007473AA" w:rsidRPr="008C1ACA">
        <w:t>093</w:t>
      </w:r>
      <w:r w:rsidRPr="008C1ACA">
        <w:t>/1</w:t>
      </w:r>
      <w:r w:rsidR="007473AA" w:rsidRPr="008C1ACA">
        <w:t>0</w:t>
      </w:r>
      <w:r w:rsidRPr="008C1ACA">
        <w:t xml:space="preserve"> jsou připravovány další změny ÚP: </w:t>
      </w:r>
    </w:p>
    <w:p w14:paraId="1A16ED56" w14:textId="3A5C1EBE" w:rsidR="009A0442" w:rsidRPr="008C1ACA" w:rsidRDefault="009E29A2" w:rsidP="0054610C">
      <w:pPr>
        <w:numPr>
          <w:ilvl w:val="0"/>
          <w:numId w:val="40"/>
        </w:numPr>
        <w:contextualSpacing/>
        <w:rPr>
          <w:b/>
        </w:rPr>
      </w:pPr>
      <w:r w:rsidRPr="008C1ACA">
        <w:rPr>
          <w:b/>
        </w:rPr>
        <w:t xml:space="preserve">Změna </w:t>
      </w:r>
      <w:r w:rsidR="009A0442" w:rsidRPr="008C1ACA">
        <w:rPr>
          <w:b/>
        </w:rPr>
        <w:t xml:space="preserve">Z </w:t>
      </w:r>
      <w:r w:rsidRPr="008C1ACA">
        <w:rPr>
          <w:b/>
        </w:rPr>
        <w:t>3</w:t>
      </w:r>
      <w:r w:rsidR="00F329F0" w:rsidRPr="008C1ACA">
        <w:rPr>
          <w:b/>
        </w:rPr>
        <w:t>151</w:t>
      </w:r>
      <w:r w:rsidR="009A0442" w:rsidRPr="008C1ACA">
        <w:t>(etapa: návrh, vlna 0</w:t>
      </w:r>
      <w:r w:rsidR="00F329F0" w:rsidRPr="008C1ACA">
        <w:t>12</w:t>
      </w:r>
      <w:r w:rsidR="009A0442" w:rsidRPr="008C1ACA">
        <w:t>)</w:t>
      </w:r>
    </w:p>
    <w:p w14:paraId="0C5554B5" w14:textId="77777777" w:rsidR="00CB7480" w:rsidRPr="008C1ACA" w:rsidRDefault="009A0442" w:rsidP="0054610C">
      <w:pPr>
        <w:numPr>
          <w:ilvl w:val="1"/>
          <w:numId w:val="40"/>
        </w:numPr>
        <w:contextualSpacing/>
      </w:pPr>
      <w:r w:rsidRPr="008C1ACA">
        <w:t>platný ÚP:</w:t>
      </w:r>
    </w:p>
    <w:p w14:paraId="5F46001E" w14:textId="77777777" w:rsidR="00F329F0" w:rsidRPr="008C1ACA" w:rsidRDefault="00F329F0" w:rsidP="0054610C">
      <w:pPr>
        <w:numPr>
          <w:ilvl w:val="2"/>
          <w:numId w:val="40"/>
        </w:numPr>
        <w:contextualSpacing/>
      </w:pPr>
      <w:r w:rsidRPr="008C1ACA">
        <w:t>čistě obytné /OB/ zeleň městská a krajinná /ZMK/ izolační zeleň /IZ/ vymezení ÚSES /USES/ Přesun lokálního biokoridoru (L4/253) z důvodu existence řádně zkolaudovaného areálu.</w:t>
      </w:r>
    </w:p>
    <w:p w14:paraId="3A8393E2" w14:textId="77777777" w:rsidR="00CB7480" w:rsidRPr="008C1ACA" w:rsidRDefault="009A0442" w:rsidP="0054610C">
      <w:pPr>
        <w:numPr>
          <w:ilvl w:val="1"/>
          <w:numId w:val="40"/>
        </w:numPr>
        <w:contextualSpacing/>
      </w:pPr>
      <w:r w:rsidRPr="008C1ACA">
        <w:t>návrh:</w:t>
      </w:r>
    </w:p>
    <w:p w14:paraId="52D464F8" w14:textId="77777777" w:rsidR="00F329F0" w:rsidRPr="008C1ACA" w:rsidRDefault="00F329F0" w:rsidP="0054610C">
      <w:pPr>
        <w:numPr>
          <w:ilvl w:val="2"/>
          <w:numId w:val="40"/>
        </w:numPr>
        <w:contextualSpacing/>
      </w:pPr>
      <w:r w:rsidRPr="008C1ACA">
        <w:t>nerušící výroby a služeb /VN/ zeleň městská a krajinná /ZMK/ vymezení ÚSES /USES/</w:t>
      </w:r>
    </w:p>
    <w:p w14:paraId="41FB1374" w14:textId="14954990" w:rsidR="009E29A2" w:rsidRPr="008C1ACA" w:rsidRDefault="009E29A2" w:rsidP="0054610C">
      <w:pPr>
        <w:numPr>
          <w:ilvl w:val="0"/>
          <w:numId w:val="40"/>
        </w:numPr>
        <w:contextualSpacing/>
      </w:pPr>
      <w:r w:rsidRPr="008C1ACA">
        <w:rPr>
          <w:b/>
        </w:rPr>
        <w:t xml:space="preserve">Změna </w:t>
      </w:r>
      <w:r w:rsidR="00F10945" w:rsidRPr="008C1ACA">
        <w:rPr>
          <w:b/>
        </w:rPr>
        <w:t>Z</w:t>
      </w:r>
      <w:r w:rsidR="00F329F0" w:rsidRPr="008C1ACA">
        <w:rPr>
          <w:b/>
        </w:rPr>
        <w:t> </w:t>
      </w:r>
      <w:r w:rsidRPr="008C1ACA">
        <w:rPr>
          <w:b/>
        </w:rPr>
        <w:t>3</w:t>
      </w:r>
      <w:r w:rsidR="00F329F0" w:rsidRPr="008C1ACA">
        <w:rPr>
          <w:b/>
        </w:rPr>
        <w:t xml:space="preserve">118 </w:t>
      </w:r>
      <w:r w:rsidR="009A0442" w:rsidRPr="008C1ACA">
        <w:t xml:space="preserve">(etapa: </w:t>
      </w:r>
      <w:r w:rsidR="00F329F0" w:rsidRPr="008C1ACA">
        <w:t>územní rezerva</w:t>
      </w:r>
      <w:r w:rsidR="009A0442" w:rsidRPr="008C1ACA">
        <w:t xml:space="preserve">, vlna </w:t>
      </w:r>
      <w:r w:rsidR="00F329F0" w:rsidRPr="008C1ACA">
        <w:t>11</w:t>
      </w:r>
      <w:r w:rsidR="009A0442" w:rsidRPr="008C1ACA">
        <w:t>)</w:t>
      </w:r>
    </w:p>
    <w:p w14:paraId="7E06EC5F" w14:textId="4D605C00" w:rsidR="00CB7480" w:rsidRPr="008C1ACA" w:rsidRDefault="00F329F0" w:rsidP="0054610C">
      <w:pPr>
        <w:numPr>
          <w:ilvl w:val="1"/>
          <w:numId w:val="40"/>
        </w:numPr>
        <w:contextualSpacing/>
      </w:pPr>
      <w:r w:rsidRPr="008C1ACA">
        <w:t>Územní rezerva</w:t>
      </w:r>
      <w:r w:rsidR="00CB7480" w:rsidRPr="008C1ACA">
        <w:t>:</w:t>
      </w:r>
    </w:p>
    <w:p w14:paraId="19E9C207" w14:textId="118EF450" w:rsidR="00CB7480" w:rsidRPr="008C1ACA" w:rsidRDefault="00F329F0" w:rsidP="0054610C">
      <w:pPr>
        <w:numPr>
          <w:ilvl w:val="2"/>
          <w:numId w:val="40"/>
        </w:numPr>
        <w:contextualSpacing/>
      </w:pPr>
      <w:r w:rsidRPr="008C1ACA">
        <w:t>Vymezení koridoru územní rezervy pro novou železniční trať Praha - Neratovice</w:t>
      </w:r>
      <w:r w:rsidR="00CB7480" w:rsidRPr="008C1ACA">
        <w:t>/</w:t>
      </w:r>
    </w:p>
    <w:p w14:paraId="1A563D83" w14:textId="0668F9A7" w:rsidR="009E29A2" w:rsidRPr="008C1ACA" w:rsidRDefault="009E29A2" w:rsidP="0054610C">
      <w:pPr>
        <w:numPr>
          <w:ilvl w:val="0"/>
          <w:numId w:val="40"/>
        </w:numPr>
        <w:contextualSpacing/>
        <w:rPr>
          <w:b/>
        </w:rPr>
      </w:pPr>
      <w:r w:rsidRPr="008C1ACA">
        <w:rPr>
          <w:b/>
        </w:rPr>
        <w:t xml:space="preserve">Změna </w:t>
      </w:r>
      <w:r w:rsidR="00893B0E" w:rsidRPr="008C1ACA">
        <w:rPr>
          <w:b/>
        </w:rPr>
        <w:t xml:space="preserve">Z 3584 </w:t>
      </w:r>
      <w:r w:rsidR="00893B0E" w:rsidRPr="008C1ACA">
        <w:t>(etapa: návrh, vlna 00)</w:t>
      </w:r>
    </w:p>
    <w:p w14:paraId="166F946A" w14:textId="77777777" w:rsidR="00F10945" w:rsidRPr="008C1ACA" w:rsidRDefault="00F10945" w:rsidP="0054610C">
      <w:pPr>
        <w:numPr>
          <w:ilvl w:val="1"/>
          <w:numId w:val="40"/>
        </w:numPr>
        <w:contextualSpacing/>
      </w:pPr>
      <w:r w:rsidRPr="008C1ACA">
        <w:t>platný ÚP:</w:t>
      </w:r>
    </w:p>
    <w:p w14:paraId="679DA1DD" w14:textId="77777777" w:rsidR="00893B0E" w:rsidRPr="008C1ACA" w:rsidRDefault="00893B0E" w:rsidP="0054610C">
      <w:pPr>
        <w:numPr>
          <w:ilvl w:val="2"/>
          <w:numId w:val="40"/>
        </w:numPr>
        <w:contextualSpacing/>
      </w:pPr>
      <w:r w:rsidRPr="008C1ACA">
        <w:t>Dle stávajícího ÚP</w:t>
      </w:r>
    </w:p>
    <w:p w14:paraId="20DBF8D2" w14:textId="77777777" w:rsidR="00F10945" w:rsidRPr="008C1ACA" w:rsidRDefault="00F10945" w:rsidP="0054610C">
      <w:pPr>
        <w:numPr>
          <w:ilvl w:val="1"/>
          <w:numId w:val="40"/>
        </w:numPr>
        <w:contextualSpacing/>
      </w:pPr>
      <w:r w:rsidRPr="008C1ACA">
        <w:t>návrh:</w:t>
      </w:r>
    </w:p>
    <w:p w14:paraId="2944C125" w14:textId="3277C15C" w:rsidR="00893B0E" w:rsidRPr="008C1ACA" w:rsidRDefault="00893B0E" w:rsidP="0054610C">
      <w:pPr>
        <w:numPr>
          <w:ilvl w:val="2"/>
          <w:numId w:val="40"/>
        </w:numPr>
        <w:contextualSpacing/>
      </w:pPr>
      <w:r w:rsidRPr="008C1ACA">
        <w:t>vymezení železničního koridoru Praha - Drážďany</w:t>
      </w:r>
    </w:p>
    <w:p w14:paraId="043E3F08" w14:textId="2A9CFD77" w:rsidR="00893B0E" w:rsidRPr="008C1ACA" w:rsidRDefault="00A155F7" w:rsidP="00771B97">
      <w:r w:rsidRPr="008C1ACA">
        <w:rPr>
          <w:b/>
        </w:rPr>
        <w:t xml:space="preserve">Změna Z 3519 </w:t>
      </w:r>
      <w:r w:rsidRPr="008C1ACA">
        <w:t>(etapa: návrh, vlna 27)</w:t>
      </w:r>
    </w:p>
    <w:p w14:paraId="1E1500BF" w14:textId="77777777" w:rsidR="00A155F7" w:rsidRPr="008C1ACA" w:rsidRDefault="00A155F7" w:rsidP="00A155F7">
      <w:pPr>
        <w:numPr>
          <w:ilvl w:val="1"/>
          <w:numId w:val="40"/>
        </w:numPr>
        <w:contextualSpacing/>
      </w:pPr>
      <w:r w:rsidRPr="008C1ACA">
        <w:t>platný ÚP:</w:t>
      </w:r>
    </w:p>
    <w:p w14:paraId="55F75C20" w14:textId="0593674F" w:rsidR="00A155F7" w:rsidRPr="008C1ACA" w:rsidRDefault="00A155F7" w:rsidP="00A155F7">
      <w:pPr>
        <w:numPr>
          <w:ilvl w:val="2"/>
          <w:numId w:val="40"/>
        </w:numPr>
        <w:contextualSpacing/>
      </w:pPr>
      <w:r w:rsidRPr="008C1ACA">
        <w:t>všeobecně smíšené s kódem míry využití území E /SV-E/</w:t>
      </w:r>
    </w:p>
    <w:p w14:paraId="3BF64D28" w14:textId="77777777" w:rsidR="00A155F7" w:rsidRPr="008C1ACA" w:rsidRDefault="00A155F7" w:rsidP="00A155F7">
      <w:pPr>
        <w:numPr>
          <w:ilvl w:val="1"/>
          <w:numId w:val="40"/>
        </w:numPr>
        <w:contextualSpacing/>
      </w:pPr>
      <w:r w:rsidRPr="008C1ACA">
        <w:t>návrh:</w:t>
      </w:r>
    </w:p>
    <w:p w14:paraId="72FAB891" w14:textId="26F5002D" w:rsidR="00A155F7" w:rsidRPr="008C1ACA" w:rsidRDefault="00A155F7" w:rsidP="00A155F7">
      <w:pPr>
        <w:numPr>
          <w:ilvl w:val="2"/>
          <w:numId w:val="40"/>
        </w:numPr>
        <w:contextualSpacing/>
      </w:pPr>
      <w:r w:rsidRPr="008C1ACA">
        <w:t>všeobecně smíšené s kódem míry využití</w:t>
      </w:r>
      <w:r w:rsidRPr="008C1ACA">
        <w:rPr>
          <w:rFonts w:ascii="Arial" w:hAnsi="Arial" w:cs="Arial"/>
          <w:sz w:val="20"/>
          <w:szCs w:val="20"/>
          <w:shd w:val="clear" w:color="auto" w:fill="FFFFFF"/>
        </w:rPr>
        <w:t xml:space="preserve"> území H /SV-H/</w:t>
      </w:r>
    </w:p>
    <w:p w14:paraId="56260E63" w14:textId="7387394A" w:rsidR="00E52C2B" w:rsidRPr="008C1ACA" w:rsidRDefault="00E52C2B" w:rsidP="00771B97">
      <w:r w:rsidRPr="008C1ACA">
        <w:t>Prostorové rozmístění výše uvedených pořizovaných změn platného ÚP SÚ hl. m. Prahy ve vztahu k ploše navrhované změny č. Z 3</w:t>
      </w:r>
      <w:r w:rsidR="00893B0E" w:rsidRPr="008C1ACA">
        <w:t>093</w:t>
      </w:r>
      <w:r w:rsidRPr="008C1ACA">
        <w:t>/1</w:t>
      </w:r>
      <w:r w:rsidR="00893B0E" w:rsidRPr="008C1ACA">
        <w:t>0</w:t>
      </w:r>
      <w:r w:rsidRPr="008C1ACA">
        <w:t xml:space="preserve"> je patrné z</w:t>
      </w:r>
      <w:r w:rsidR="00893B0E" w:rsidRPr="008C1ACA">
        <w:t> obrázku níže.</w:t>
      </w:r>
    </w:p>
    <w:p w14:paraId="25ADD30E" w14:textId="72EDC12B" w:rsidR="001658D1" w:rsidRPr="008C1ACA" w:rsidRDefault="001658D1">
      <w:pPr>
        <w:tabs>
          <w:tab w:val="clear" w:pos="851"/>
        </w:tabs>
        <w:spacing w:after="60"/>
      </w:pPr>
      <w:r w:rsidRPr="008C1ACA">
        <w:br w:type="page"/>
      </w:r>
    </w:p>
    <w:p w14:paraId="285D6F5C" w14:textId="6F9F35C2" w:rsidR="009E29A2" w:rsidRPr="008C1ACA" w:rsidRDefault="00B46149" w:rsidP="00B46149">
      <w:pPr>
        <w:pStyle w:val="Titulek"/>
      </w:pPr>
      <w:bookmarkStart w:id="90" w:name="_Toc126793042"/>
      <w:r w:rsidRPr="008C1ACA">
        <w:t xml:space="preserve">Obrázek </w:t>
      </w:r>
      <w:r w:rsidR="00F7053C" w:rsidRPr="008C1ACA">
        <w:rPr>
          <w:noProof/>
        </w:rPr>
        <w:fldChar w:fldCharType="begin"/>
      </w:r>
      <w:r w:rsidR="00F7053C" w:rsidRPr="008C1ACA">
        <w:rPr>
          <w:noProof/>
        </w:rPr>
        <w:instrText xml:space="preserve"> SEQ Obrázek \* ARABIC </w:instrText>
      </w:r>
      <w:r w:rsidR="00F7053C" w:rsidRPr="008C1ACA">
        <w:rPr>
          <w:noProof/>
        </w:rPr>
        <w:fldChar w:fldCharType="separate"/>
      </w:r>
      <w:r w:rsidR="0061383D">
        <w:rPr>
          <w:noProof/>
        </w:rPr>
        <w:t>8</w:t>
      </w:r>
      <w:r w:rsidR="00F7053C" w:rsidRPr="008C1ACA">
        <w:rPr>
          <w:noProof/>
        </w:rPr>
        <w:fldChar w:fldCharType="end"/>
      </w:r>
      <w:r w:rsidR="009E29A2" w:rsidRPr="008C1ACA">
        <w:t xml:space="preserve">: Přehled </w:t>
      </w:r>
      <w:r w:rsidR="00E52C2B" w:rsidRPr="008C1ACA">
        <w:t xml:space="preserve">pořizovaných </w:t>
      </w:r>
      <w:r w:rsidR="009E29A2" w:rsidRPr="008C1ACA">
        <w:t xml:space="preserve">změn </w:t>
      </w:r>
      <w:r w:rsidR="00E52C2B" w:rsidRPr="008C1ACA">
        <w:t xml:space="preserve">ÚP hl. m. Prahy </w:t>
      </w:r>
      <w:r w:rsidR="009E29A2" w:rsidRPr="008C1ACA">
        <w:t>v širším zájmovém území</w:t>
      </w:r>
      <w:r w:rsidR="00A155F7" w:rsidRPr="008C1ACA">
        <w:t xml:space="preserve"> změny č. </w:t>
      </w:r>
      <w:r w:rsidR="00E52C2B" w:rsidRPr="008C1ACA">
        <w:t>Z</w:t>
      </w:r>
      <w:r w:rsidRPr="008C1ACA">
        <w:t> </w:t>
      </w:r>
      <w:r w:rsidR="00E52C2B" w:rsidRPr="008C1ACA">
        <w:t>3</w:t>
      </w:r>
      <w:r w:rsidRPr="008C1ACA">
        <w:t>093/10</w:t>
      </w:r>
      <w:bookmarkEnd w:id="90"/>
    </w:p>
    <w:p w14:paraId="60FCFB23" w14:textId="405E1016" w:rsidR="00A155F7" w:rsidRPr="008C1ACA" w:rsidRDefault="00A155F7" w:rsidP="00A155F7">
      <w:pPr>
        <w:rPr>
          <w:lang w:eastAsia="en-US"/>
        </w:rPr>
      </w:pPr>
      <w:r w:rsidRPr="008C1ACA">
        <w:rPr>
          <w:noProof/>
        </w:rPr>
        <w:drawing>
          <wp:inline distT="0" distB="0" distL="0" distR="0" wp14:anchorId="739BE8B7" wp14:editId="4603E50F">
            <wp:extent cx="5759450" cy="408432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59450" cy="4084320"/>
                    </a:xfrm>
                    <a:prstGeom prst="rect">
                      <a:avLst/>
                    </a:prstGeom>
                  </pic:spPr>
                </pic:pic>
              </a:graphicData>
            </a:graphic>
          </wp:inline>
        </w:drawing>
      </w:r>
    </w:p>
    <w:p w14:paraId="20E0C001" w14:textId="77777777" w:rsidR="00C42308" w:rsidRPr="008C1ACA" w:rsidRDefault="00C42308" w:rsidP="00A155F7">
      <w:pPr>
        <w:pStyle w:val="Poznmky2"/>
        <w:jc w:val="center"/>
      </w:pPr>
      <w:r w:rsidRPr="008C1ACA">
        <w:t>Zdroj: https://app.iprpraha.cz/apl/app/vykresyUP/</w:t>
      </w:r>
    </w:p>
    <w:p w14:paraId="1FFD4345" w14:textId="77777777" w:rsidR="00051D7D" w:rsidRPr="008C1ACA" w:rsidRDefault="00051D7D" w:rsidP="00E654B5">
      <w:r w:rsidRPr="008C1ACA">
        <w:br w:type="page"/>
      </w:r>
    </w:p>
    <w:p w14:paraId="520A7758" w14:textId="7294ABBD" w:rsidR="0063281B" w:rsidRPr="008C1ACA" w:rsidRDefault="00347395" w:rsidP="00347395">
      <w:pPr>
        <w:pStyle w:val="Nadpis1"/>
      </w:pPr>
      <w:bookmarkStart w:id="91" w:name="_Toc56002862"/>
      <w:bookmarkStart w:id="92" w:name="_Toc56005744"/>
      <w:bookmarkStart w:id="93" w:name="_Toc56006406"/>
      <w:bookmarkStart w:id="94" w:name="_Toc126792962"/>
      <w:r w:rsidRPr="008C1ACA">
        <w:t>5.</w:t>
      </w:r>
      <w:r w:rsidRPr="008C1ACA">
        <w:tab/>
      </w:r>
      <w:r w:rsidR="0063281B" w:rsidRPr="008C1ACA">
        <w:t xml:space="preserve">Současné problémy a jevy životního prostředí, které by mohly být uplatněním </w:t>
      </w:r>
      <w:r w:rsidR="00051D7D" w:rsidRPr="008C1ACA">
        <w:t xml:space="preserve">změny ÚPD </w:t>
      </w:r>
      <w:r w:rsidR="0063281B" w:rsidRPr="008C1ACA">
        <w:t>významně ovlivněny, zejména s ohledem na zvláště</w:t>
      </w:r>
      <w:r w:rsidR="00051D7D" w:rsidRPr="008C1ACA">
        <w:t xml:space="preserve"> chráněná území a ptačí oblasti</w:t>
      </w:r>
      <w:bookmarkEnd w:id="91"/>
      <w:bookmarkEnd w:id="92"/>
      <w:bookmarkEnd w:id="93"/>
      <w:bookmarkEnd w:id="94"/>
    </w:p>
    <w:p w14:paraId="68205B01" w14:textId="77777777" w:rsidR="00740334" w:rsidRPr="008C1ACA" w:rsidRDefault="00740334" w:rsidP="00740334">
      <w:pPr>
        <w:rPr>
          <w:lang w:eastAsia="en-US"/>
        </w:rPr>
      </w:pPr>
    </w:p>
    <w:p w14:paraId="35E5E652" w14:textId="6E0BE727" w:rsidR="00CB274F" w:rsidRPr="008C1ACA" w:rsidRDefault="00CB274F" w:rsidP="00051D7D">
      <w:r w:rsidRPr="008C1ACA">
        <w:t>Níže jsou uvedeny problémy složek životního prostředí v</w:t>
      </w:r>
      <w:r w:rsidR="001658D1" w:rsidRPr="008C1ACA">
        <w:t xml:space="preserve"> </w:t>
      </w:r>
      <w:r w:rsidRPr="008C1ACA">
        <w:t xml:space="preserve">území dotčeném </w:t>
      </w:r>
      <w:r w:rsidR="001F36FD" w:rsidRPr="008C1ACA">
        <w:t>z</w:t>
      </w:r>
      <w:r w:rsidRPr="008C1ACA">
        <w:t>měnou</w:t>
      </w:r>
      <w:r w:rsidR="001F36FD" w:rsidRPr="008C1ACA">
        <w:t xml:space="preserve"> č. Z</w:t>
      </w:r>
      <w:r w:rsidR="00893B0E" w:rsidRPr="008C1ACA">
        <w:t> </w:t>
      </w:r>
      <w:r w:rsidR="00704C68" w:rsidRPr="008C1ACA">
        <w:t>3</w:t>
      </w:r>
      <w:r w:rsidR="00893B0E" w:rsidRPr="008C1ACA">
        <w:t>093/10</w:t>
      </w:r>
      <w:r w:rsidRPr="008C1ACA">
        <w:t xml:space="preserve">, které byly zjištěny v rámci zpracované analýzy území. </w:t>
      </w:r>
    </w:p>
    <w:p w14:paraId="54526476" w14:textId="77777777" w:rsidR="008338DB" w:rsidRPr="008C1ACA" w:rsidRDefault="008338DB" w:rsidP="00E654B5">
      <w:pPr>
        <w:pStyle w:val="Nadpis3"/>
      </w:pPr>
      <w:r w:rsidRPr="008C1ACA">
        <w:t>Ovzduší a klima</w:t>
      </w:r>
    </w:p>
    <w:p w14:paraId="338A0C29" w14:textId="77777777" w:rsidR="00BC2E7C" w:rsidRPr="008C1ACA" w:rsidRDefault="00BC2E7C" w:rsidP="00BC2E7C">
      <w:pPr>
        <w:rPr>
          <w:lang w:eastAsia="en-US"/>
        </w:rPr>
      </w:pPr>
      <w:bookmarkStart w:id="95" w:name="_Hlk120096945"/>
      <w:r w:rsidRPr="008C1ACA">
        <w:rPr>
          <w:lang w:eastAsia="en-US"/>
        </w:rPr>
        <w:t>V zájmovém území nebyly identifikovány problémy v oblasti znečištění ovzduší a ochrany klimatu.</w:t>
      </w:r>
    </w:p>
    <w:bookmarkEnd w:id="95"/>
    <w:p w14:paraId="38CB9C16" w14:textId="77777777" w:rsidR="008338DB" w:rsidRPr="008C1ACA" w:rsidRDefault="008338DB" w:rsidP="00E654B5">
      <w:pPr>
        <w:pStyle w:val="Nadpis3"/>
      </w:pPr>
      <w:r w:rsidRPr="008C1ACA">
        <w:t>Obyvatelstvo, hluková zátěž</w:t>
      </w:r>
    </w:p>
    <w:p w14:paraId="38CFE3A4" w14:textId="4ECBF2B3" w:rsidR="00164E95" w:rsidRPr="008C1ACA" w:rsidRDefault="00BC2E7C" w:rsidP="00164E95">
      <w:pPr>
        <w:pStyle w:val="Normln1"/>
        <w:ind w:firstLine="0"/>
      </w:pPr>
      <w:bookmarkStart w:id="96" w:name="_Hlk120096955"/>
      <w:r w:rsidRPr="008C1ACA">
        <w:t>Problémem širšího zájmového území je hluk z automobilové dopravy</w:t>
      </w:r>
      <w:r w:rsidR="00A51D10" w:rsidRPr="008C1ACA">
        <w:t>. Dle Hlukové mapy Prahy (EKOLA </w:t>
      </w:r>
      <w:r w:rsidRPr="008C1ACA">
        <w:t>group spol., s r.o., 2017) jsou podél ulic Liberecká, Vysočanská, Teplická a Lovosická dosahovány hladiny hluku nad úrovní limitů, platných pro hluk z hlavních komunikací (60 dB ve dne a 50 dB v noci). V rámci akustického posouzení (příloha 15.3.) bylo provedeno vyhodnocení situace u ulic Liberecká, Vysočanská</w:t>
      </w:r>
      <w:r w:rsidR="00164E95" w:rsidRPr="008C1ACA">
        <w:t>, Lovosická</w:t>
      </w:r>
      <w:r w:rsidRPr="008C1ACA">
        <w:t xml:space="preserve"> a Teplická, z něhož vyplynula možnos</w:t>
      </w:r>
      <w:r w:rsidR="00A51D10" w:rsidRPr="008C1ACA">
        <w:t>t uplatnění limitů s korekcí na </w:t>
      </w:r>
      <w:r w:rsidRPr="008C1ACA">
        <w:t xml:space="preserve">tzv. </w:t>
      </w:r>
      <w:r w:rsidR="00A51D10" w:rsidRPr="008C1ACA">
        <w:t> </w:t>
      </w:r>
      <w:r w:rsidRPr="008C1ACA">
        <w:t>starou hlukovou zátěž, tzn. 70 dB ve dne a 60 dB v</w:t>
      </w:r>
      <w:r w:rsidR="00164E95" w:rsidRPr="008C1ACA">
        <w:t> </w:t>
      </w:r>
      <w:r w:rsidRPr="008C1ACA">
        <w:t>noci</w:t>
      </w:r>
      <w:r w:rsidR="00164E95" w:rsidRPr="008C1ACA">
        <w:t>. Tyto limity nejsou v lokalitě překročeny vyjma ulice Lovosická, kde institut staré hlukové zátěže nemohl být využit</w:t>
      </w:r>
      <w:r w:rsidRPr="008C1ACA">
        <w:t>.</w:t>
      </w:r>
      <w:r w:rsidR="00164E95" w:rsidRPr="008C1ACA">
        <w:t xml:space="preserve"> Pro ulici Lovosická byly uvažovány hodnoty limitů hluku pro hlavní komunikace, a sice ve výši 60 dB ve dne a 50 dB v noci. Výsledný rozsah překročení limitů činí cca 19,7 % plochy změny ÚP.</w:t>
      </w:r>
    </w:p>
    <w:bookmarkEnd w:id="96"/>
    <w:p w14:paraId="22A8D487" w14:textId="77777777" w:rsidR="008338DB" w:rsidRPr="008C1ACA" w:rsidRDefault="008338DB" w:rsidP="00E654B5">
      <w:pPr>
        <w:pStyle w:val="Nadpis3"/>
      </w:pPr>
      <w:r w:rsidRPr="008C1ACA">
        <w:t>Povrchové a podzemní vody</w:t>
      </w:r>
    </w:p>
    <w:p w14:paraId="41B6E1B7" w14:textId="3C51C4CA" w:rsidR="003D2976" w:rsidRPr="008C1ACA" w:rsidRDefault="001F36FD" w:rsidP="003D2976">
      <w:pPr>
        <w:rPr>
          <w:lang w:eastAsia="en-US"/>
        </w:rPr>
      </w:pPr>
      <w:r w:rsidRPr="008C1ACA">
        <w:rPr>
          <w:lang w:eastAsia="en-US"/>
        </w:rPr>
        <w:t xml:space="preserve">Omezování přirozené </w:t>
      </w:r>
      <w:r w:rsidR="003D2976" w:rsidRPr="008C1ACA">
        <w:rPr>
          <w:lang w:eastAsia="en-US"/>
        </w:rPr>
        <w:t xml:space="preserve">retence </w:t>
      </w:r>
      <w:r w:rsidRPr="008C1ACA">
        <w:rPr>
          <w:lang w:eastAsia="en-US"/>
        </w:rPr>
        <w:t xml:space="preserve">povrchových </w:t>
      </w:r>
      <w:r w:rsidR="003D2976" w:rsidRPr="008C1ACA">
        <w:rPr>
          <w:lang w:eastAsia="en-US"/>
        </w:rPr>
        <w:t xml:space="preserve">vod z důvodu zvyšování rozsahu zpevněných ploch. </w:t>
      </w:r>
    </w:p>
    <w:p w14:paraId="4D4D9598" w14:textId="1144B190" w:rsidR="008338DB" w:rsidRPr="008C1ACA" w:rsidRDefault="00EB4686" w:rsidP="00E654B5">
      <w:pPr>
        <w:pStyle w:val="Nadpis3"/>
      </w:pPr>
      <w:r w:rsidRPr="008C1ACA">
        <w:t>Zemědělský půdní fond</w:t>
      </w:r>
    </w:p>
    <w:p w14:paraId="5FAE3F95" w14:textId="1D667CEC" w:rsidR="00893B0E" w:rsidRPr="008C1ACA" w:rsidRDefault="00893B0E" w:rsidP="00893B0E">
      <w:pPr>
        <w:rPr>
          <w:lang w:eastAsia="en-US"/>
        </w:rPr>
      </w:pPr>
      <w:r w:rsidRPr="008C1ACA">
        <w:rPr>
          <w:lang w:eastAsia="en-US"/>
        </w:rPr>
        <w:t>V</w:t>
      </w:r>
      <w:r w:rsidR="001658D1" w:rsidRPr="008C1ACA">
        <w:rPr>
          <w:lang w:eastAsia="en-US"/>
        </w:rPr>
        <w:t> </w:t>
      </w:r>
      <w:r w:rsidRPr="008C1ACA">
        <w:rPr>
          <w:lang w:eastAsia="en-US"/>
        </w:rPr>
        <w:t>území</w:t>
      </w:r>
      <w:r w:rsidR="001658D1" w:rsidRPr="008C1ACA">
        <w:rPr>
          <w:lang w:eastAsia="en-US"/>
        </w:rPr>
        <w:t>,</w:t>
      </w:r>
      <w:r w:rsidRPr="008C1ACA">
        <w:rPr>
          <w:lang w:eastAsia="en-US"/>
        </w:rPr>
        <w:t xml:space="preserve"> ve kterém je změna navrhována</w:t>
      </w:r>
      <w:r w:rsidR="005C371A" w:rsidRPr="008C1ACA">
        <w:rPr>
          <w:lang w:eastAsia="en-US"/>
        </w:rPr>
        <w:t>,</w:t>
      </w:r>
      <w:r w:rsidRPr="008C1ACA">
        <w:rPr>
          <w:lang w:eastAsia="en-US"/>
        </w:rPr>
        <w:t xml:space="preserve"> nebyly identifikovány problémy ve vztahu k zemědělskému půdnímu fondu. </w:t>
      </w:r>
    </w:p>
    <w:p w14:paraId="1EE67DEA" w14:textId="33755739" w:rsidR="008338DB" w:rsidRPr="008C1ACA" w:rsidRDefault="008338DB" w:rsidP="00E654B5">
      <w:pPr>
        <w:pStyle w:val="Nadpis3"/>
      </w:pPr>
      <w:r w:rsidRPr="008C1ACA">
        <w:t>Lesy</w:t>
      </w:r>
      <w:r w:rsidR="00EB4686" w:rsidRPr="008C1ACA">
        <w:t xml:space="preserve"> a PUPFL</w:t>
      </w:r>
    </w:p>
    <w:p w14:paraId="2F1CF691" w14:textId="3472809A" w:rsidR="00152CD4" w:rsidRPr="008C1ACA" w:rsidRDefault="00152CD4" w:rsidP="00152CD4">
      <w:pPr>
        <w:rPr>
          <w:lang w:eastAsia="en-US"/>
        </w:rPr>
      </w:pPr>
      <w:r w:rsidRPr="008C1ACA">
        <w:rPr>
          <w:lang w:eastAsia="en-US"/>
        </w:rPr>
        <w:t>Lesní porosty ani pozemky určené k plnění funkcí lesa se v dotčeném území ani v jeho nejbližším okolí nevyskytují a nebudou uplatněním této změny dotčeny.</w:t>
      </w:r>
    </w:p>
    <w:p w14:paraId="29B477EA" w14:textId="77777777" w:rsidR="008338DB" w:rsidRPr="008C1ACA" w:rsidRDefault="008338DB" w:rsidP="00E654B5">
      <w:pPr>
        <w:pStyle w:val="Nadpis3"/>
      </w:pPr>
      <w:r w:rsidRPr="008C1ACA">
        <w:t>Horninové prostředí a přírodní zdroje</w:t>
      </w:r>
    </w:p>
    <w:p w14:paraId="0B691691" w14:textId="67B7289B" w:rsidR="008338DB" w:rsidRPr="008C1ACA" w:rsidRDefault="00700BA1" w:rsidP="008338DB">
      <w:r w:rsidRPr="008C1ACA">
        <w:t>S ohledem na rozsah a charakter posuzované změny č. Z3</w:t>
      </w:r>
      <w:r w:rsidR="00893B0E" w:rsidRPr="008C1ACA">
        <w:t>093/10</w:t>
      </w:r>
      <w:r w:rsidRPr="008C1ACA">
        <w:t xml:space="preserve">, geologické a inženýrskogeologické poměry dotčeného území s absenci výskytu rizikových geofaktorů a ložisek nerostných surovin nebude horninové prostředí uplatněním této změny významně dotčeno. </w:t>
      </w:r>
    </w:p>
    <w:p w14:paraId="599361E3" w14:textId="267B9E9D" w:rsidR="008338DB" w:rsidRPr="008C1ACA" w:rsidRDefault="008338DB" w:rsidP="003D2976">
      <w:pPr>
        <w:pStyle w:val="Nadpis3"/>
      </w:pPr>
      <w:r w:rsidRPr="008C1ACA">
        <w:t>Fauna, flóra</w:t>
      </w:r>
      <w:r w:rsidR="006B72DB" w:rsidRPr="008C1ACA">
        <w:t>, biodiverzita</w:t>
      </w:r>
      <w:r w:rsidRPr="008C1ACA">
        <w:t xml:space="preserve"> a systémy</w:t>
      </w:r>
    </w:p>
    <w:p w14:paraId="17976695" w14:textId="74930BD2" w:rsidR="00BC7ED1" w:rsidRPr="008C1ACA" w:rsidRDefault="00893B0E" w:rsidP="003D2976">
      <w:r w:rsidRPr="008C1ACA">
        <w:t xml:space="preserve">V zájmovém území nejsou zastoupeny přírodní hodnoty, které by mohly být navrhovaným řešením ovlivněny. </w:t>
      </w:r>
    </w:p>
    <w:p w14:paraId="7D4FAC54" w14:textId="250EA1F9" w:rsidR="00893B0E" w:rsidRPr="008C1ACA" w:rsidRDefault="00893B0E" w:rsidP="003D2976">
      <w:r w:rsidRPr="008C1ACA">
        <w:t xml:space="preserve">Obecným problémem ve vztahu k flóře, fauně a ekosystémům je zástavba ploch zeleně, které pozitivně ovlivňují ekologickou stabilitu a biologickou diversitu území města. </w:t>
      </w:r>
    </w:p>
    <w:p w14:paraId="71D79779" w14:textId="77777777" w:rsidR="008338DB" w:rsidRPr="008C1ACA" w:rsidRDefault="008338DB" w:rsidP="00176981">
      <w:pPr>
        <w:pStyle w:val="Nadpis3"/>
        <w:keepNext/>
      </w:pPr>
      <w:r w:rsidRPr="008C1ACA">
        <w:t>Krajina, krajinný ráz</w:t>
      </w:r>
    </w:p>
    <w:p w14:paraId="24591152" w14:textId="3FA77A33" w:rsidR="003D2976" w:rsidRPr="008C1ACA" w:rsidRDefault="00893B0E" w:rsidP="003D2976">
      <w:r w:rsidRPr="008C1ACA">
        <w:t xml:space="preserve">Změna č. 3093/10 je vymezena v urbanizovaném území bez významných krajinných hodnot. Problémem ve vztahu ke krajině je výstavba objektů nízké architektonické úrovně, které narušují obraz městské krajiny. </w:t>
      </w:r>
    </w:p>
    <w:p w14:paraId="0789BCA9" w14:textId="77777777" w:rsidR="008338DB" w:rsidRPr="008C1ACA" w:rsidRDefault="008338DB" w:rsidP="00E654B5">
      <w:pPr>
        <w:pStyle w:val="Nadpis3"/>
      </w:pPr>
      <w:r w:rsidRPr="008C1ACA">
        <w:t xml:space="preserve">Kulturní, historické, architektonické a archeologické dědictví </w:t>
      </w:r>
    </w:p>
    <w:p w14:paraId="01F31B2C" w14:textId="6E3E75B2" w:rsidR="00893B0E" w:rsidRPr="008C1ACA" w:rsidRDefault="00893B0E" w:rsidP="00893B0E">
      <w:r w:rsidRPr="008C1ACA">
        <w:rPr>
          <w:lang w:eastAsia="en-US"/>
        </w:rPr>
        <w:t xml:space="preserve">Lokalita je součástí cenného urbanistického souboru Sídliště Prosek. </w:t>
      </w:r>
      <w:r w:rsidRPr="008C1ACA">
        <w:t xml:space="preserve">Problémem v širším zájmovém území je výstavba nízké urbanistické a architektonické úrovně. </w:t>
      </w:r>
    </w:p>
    <w:p w14:paraId="79C7DE38" w14:textId="77777777" w:rsidR="006B72DB" w:rsidRPr="008C1ACA" w:rsidRDefault="006B72DB" w:rsidP="006B72DB">
      <w:pPr>
        <w:pStyle w:val="Nadpis3"/>
      </w:pPr>
      <w:r w:rsidRPr="008C1ACA">
        <w:t>hmotný majetek</w:t>
      </w:r>
    </w:p>
    <w:p w14:paraId="6D361044" w14:textId="1AA04781" w:rsidR="00893B0E" w:rsidRPr="008C1ACA" w:rsidRDefault="00893B0E" w:rsidP="00CB274F">
      <w:r w:rsidRPr="008C1ACA">
        <w:t>Provedenou analýzou nebyly identifikovány problémy se vztahem k hmotnému majetku.</w:t>
      </w:r>
    </w:p>
    <w:p w14:paraId="0055C824" w14:textId="1D4579AF" w:rsidR="005716A2" w:rsidRPr="008C1ACA" w:rsidRDefault="005716A2" w:rsidP="00CB274F">
      <w:r w:rsidRPr="008C1ACA">
        <w:t>Ochrana, příp. přeložky inženýrských sítí procházejících plochou navrhované změny nebo v bezprostředním kontaktu s ní, bude předmětem řízení v rámci navazujících rozhodování o území.</w:t>
      </w:r>
    </w:p>
    <w:p w14:paraId="7DF44A85" w14:textId="77777777" w:rsidR="00051D7D" w:rsidRPr="008C1ACA" w:rsidRDefault="00051D7D" w:rsidP="00CB274F">
      <w:r w:rsidRPr="008C1ACA">
        <w:br w:type="page"/>
      </w:r>
    </w:p>
    <w:p w14:paraId="1FDBC3EF" w14:textId="6EBE039D" w:rsidR="00AE0B7D" w:rsidRPr="008C1ACA" w:rsidRDefault="00347395" w:rsidP="00347395">
      <w:pPr>
        <w:pStyle w:val="Nadpis1"/>
      </w:pPr>
      <w:bookmarkStart w:id="97" w:name="_Toc56002863"/>
      <w:bookmarkStart w:id="98" w:name="_Toc56005745"/>
      <w:bookmarkStart w:id="99" w:name="_Toc56006407"/>
      <w:bookmarkStart w:id="100" w:name="_Toc126792963"/>
      <w:r w:rsidRPr="008C1ACA">
        <w:t>6.</w:t>
      </w:r>
      <w:r w:rsidRPr="008C1ACA">
        <w:tab/>
      </w:r>
      <w:r w:rsidR="0063281B" w:rsidRPr="008C1ACA">
        <w:t xml:space="preserve">Zhodnocení stávajících a předpokládaných vlivů navrhovaných variant </w:t>
      </w:r>
      <w:r w:rsidR="006B72DB" w:rsidRPr="008C1ACA">
        <w:t>změny ÚPD</w:t>
      </w:r>
      <w:bookmarkEnd w:id="97"/>
      <w:bookmarkEnd w:id="98"/>
      <w:bookmarkEnd w:id="99"/>
      <w:bookmarkEnd w:id="100"/>
    </w:p>
    <w:p w14:paraId="0A9DA2D0" w14:textId="77777777" w:rsidR="00740334" w:rsidRPr="008C1ACA" w:rsidRDefault="00740334" w:rsidP="00740334">
      <w:pPr>
        <w:rPr>
          <w:lang w:eastAsia="en-US"/>
        </w:rPr>
      </w:pPr>
    </w:p>
    <w:p w14:paraId="5BB72E55" w14:textId="77777777" w:rsidR="002D5FD4" w:rsidRPr="008C1ACA" w:rsidRDefault="002D5FD4" w:rsidP="002D5FD4">
      <w:r w:rsidRPr="008C1ACA">
        <w:t>V rámci této kapitoly jsou hodnoceny vlivy na obyvatelstvo, lidské zdraví, biologickou rozmanitost, faunu, floru, půdu, horninové prostředí, vodu, ovzduší, klima, hmotné statky, kulturní dědictví a dědictví architektonické a archeologické a vlivy na krajinu, včetně vlivů sekundárních, synergických, kumulativních, krátkodobých, střednědobých a dlouhodobých, trvalých a přechodných, kladných a záporných. Zároveň jsou hodnoceny vztahy mezi uvedenými oblastmi vyhodnocení.</w:t>
      </w:r>
    </w:p>
    <w:p w14:paraId="120147C8" w14:textId="77777777" w:rsidR="002D5FD4" w:rsidRPr="008C1ACA" w:rsidRDefault="002D5FD4" w:rsidP="00740334">
      <w:pPr>
        <w:rPr>
          <w:lang w:eastAsia="en-US"/>
        </w:rPr>
      </w:pPr>
    </w:p>
    <w:p w14:paraId="105CC14A" w14:textId="44341DF7" w:rsidR="00254802" w:rsidRPr="008C1ACA" w:rsidRDefault="00254802" w:rsidP="00254802">
      <w:pPr>
        <w:pStyle w:val="Nadpis2"/>
      </w:pPr>
      <w:bookmarkStart w:id="101" w:name="_Toc56002864"/>
      <w:bookmarkStart w:id="102" w:name="_Toc56005746"/>
      <w:bookmarkStart w:id="103" w:name="_Toc56006408"/>
      <w:bookmarkStart w:id="104" w:name="_Toc126792964"/>
      <w:r w:rsidRPr="008C1ACA">
        <w:t>6.1.</w:t>
      </w:r>
      <w:r w:rsidRPr="008C1ACA">
        <w:tab/>
        <w:t>Vysvětlení pojmů a způsob hodnocení</w:t>
      </w:r>
      <w:bookmarkEnd w:id="101"/>
      <w:bookmarkEnd w:id="102"/>
      <w:bookmarkEnd w:id="103"/>
      <w:bookmarkEnd w:id="104"/>
    </w:p>
    <w:p w14:paraId="09745DF1" w14:textId="1E5E41CF" w:rsidR="00EF468F" w:rsidRPr="008C1ACA" w:rsidRDefault="0007330D" w:rsidP="00AE0B7D">
      <w:r w:rsidRPr="008C1ACA">
        <w:t>Souhrnné v</w:t>
      </w:r>
      <w:r w:rsidR="00AE0B7D" w:rsidRPr="008C1ACA">
        <w:t xml:space="preserve">yhodnocení </w:t>
      </w:r>
      <w:r w:rsidRPr="008C1ACA">
        <w:t>navrhované z</w:t>
      </w:r>
      <w:r w:rsidR="00AE0B7D" w:rsidRPr="008C1ACA">
        <w:t xml:space="preserve">měny ÚP </w:t>
      </w:r>
      <w:r w:rsidR="003D2976" w:rsidRPr="008C1ACA">
        <w:t>hl.</w:t>
      </w:r>
      <w:r w:rsidR="00EF468F" w:rsidRPr="008C1ACA">
        <w:t xml:space="preserve"> </w:t>
      </w:r>
      <w:r w:rsidR="003D2976" w:rsidRPr="008C1ACA">
        <w:t xml:space="preserve">m. Prahy </w:t>
      </w:r>
      <w:r w:rsidRPr="008C1ACA">
        <w:t>č. Z</w:t>
      </w:r>
      <w:r w:rsidR="00911801" w:rsidRPr="008C1ACA">
        <w:t xml:space="preserve"> </w:t>
      </w:r>
      <w:r w:rsidRPr="008C1ACA">
        <w:t>3</w:t>
      </w:r>
      <w:r w:rsidR="00211C42" w:rsidRPr="008C1ACA">
        <w:t>093</w:t>
      </w:r>
      <w:r w:rsidRPr="008C1ACA">
        <w:t>/1</w:t>
      </w:r>
      <w:r w:rsidR="00211C42" w:rsidRPr="008C1ACA">
        <w:t>0</w:t>
      </w:r>
      <w:r w:rsidRPr="008C1ACA">
        <w:t xml:space="preserve"> </w:t>
      </w:r>
      <w:r w:rsidR="00AE0B7D" w:rsidRPr="008C1ACA">
        <w:t xml:space="preserve">na životní prostředí </w:t>
      </w:r>
      <w:r w:rsidRPr="008C1ACA">
        <w:t>je provedeno tabelární formou a je přílohou tohoto svazku</w:t>
      </w:r>
      <w:r w:rsidR="00911801" w:rsidRPr="008C1ACA">
        <w:t xml:space="preserve"> (viz kap. 15.2).</w:t>
      </w:r>
      <w:r w:rsidR="00181A40" w:rsidRPr="008C1ACA">
        <w:t xml:space="preserve"> </w:t>
      </w:r>
      <w:r w:rsidR="00911801" w:rsidRPr="008C1ACA">
        <w:t>V souladu s požadavky bodu 6. stavebního zákona je p</w:t>
      </w:r>
      <w:r w:rsidR="00181A40" w:rsidRPr="008C1ACA">
        <w:t xml:space="preserve">rovedeno </w:t>
      </w:r>
      <w:r w:rsidR="00911801" w:rsidRPr="008C1ACA">
        <w:t xml:space="preserve">kvalitativní </w:t>
      </w:r>
      <w:r w:rsidR="00181A40" w:rsidRPr="008C1ACA">
        <w:t xml:space="preserve">hodnocení </w:t>
      </w:r>
      <w:r w:rsidR="00911801" w:rsidRPr="008C1ACA">
        <w:t xml:space="preserve">vlivů </w:t>
      </w:r>
      <w:r w:rsidR="00AE0B7D" w:rsidRPr="008C1ACA">
        <w:t>(kladných nebo záporných) vlivů</w:t>
      </w:r>
      <w:r w:rsidR="00181A40" w:rsidRPr="008C1ACA">
        <w:t xml:space="preserve">, </w:t>
      </w:r>
      <w:r w:rsidR="00911801" w:rsidRPr="008C1ACA">
        <w:t xml:space="preserve">hodnocení z hlediska jejich časového rozlišení (vlivy </w:t>
      </w:r>
      <w:r w:rsidR="00AE0B7D" w:rsidRPr="008C1ACA">
        <w:t>dlouhodob</w:t>
      </w:r>
      <w:r w:rsidR="00911801" w:rsidRPr="008C1ACA">
        <w:t>é</w:t>
      </w:r>
      <w:r w:rsidR="00AE0B7D" w:rsidRPr="008C1ACA">
        <w:t xml:space="preserve"> a trval</w:t>
      </w:r>
      <w:r w:rsidR="00911801" w:rsidRPr="008C1ACA">
        <w:t>é</w:t>
      </w:r>
      <w:r w:rsidR="00AE0B7D" w:rsidRPr="008C1ACA">
        <w:t>; střednědob</w:t>
      </w:r>
      <w:r w:rsidR="00911801" w:rsidRPr="008C1ACA">
        <w:t>é</w:t>
      </w:r>
      <w:r w:rsidR="00AE0B7D" w:rsidRPr="008C1ACA">
        <w:t>, krátkodob</w:t>
      </w:r>
      <w:r w:rsidR="00911801" w:rsidRPr="008C1ACA">
        <w:t>é</w:t>
      </w:r>
      <w:r w:rsidR="00AE0B7D" w:rsidRPr="008C1ACA">
        <w:t xml:space="preserve"> a přechodn</w:t>
      </w:r>
      <w:r w:rsidR="00911801" w:rsidRPr="008C1ACA">
        <w:t xml:space="preserve">é), jakož i vlivů kumulativních a </w:t>
      </w:r>
      <w:r w:rsidR="00AE0B7D" w:rsidRPr="008C1ACA">
        <w:t xml:space="preserve">synergických. </w:t>
      </w:r>
    </w:p>
    <w:p w14:paraId="72FE0E67" w14:textId="699BC437" w:rsidR="00EF468F" w:rsidRPr="008C1ACA" w:rsidRDefault="00EF468F" w:rsidP="00EF468F">
      <w:pPr>
        <w:pStyle w:val="Nadpis3"/>
      </w:pPr>
      <w:r w:rsidRPr="008C1ACA">
        <w:t>Definice vlivů dle rozlišení</w:t>
      </w:r>
    </w:p>
    <w:p w14:paraId="23DE0816" w14:textId="77777777" w:rsidR="00AE0B7D" w:rsidRPr="008C1ACA" w:rsidRDefault="00AE0B7D" w:rsidP="00EF468F">
      <w:r w:rsidRPr="008C1ACA">
        <w:rPr>
          <w:b/>
        </w:rPr>
        <w:t>Přímý vliv</w:t>
      </w:r>
      <w:r w:rsidRPr="008C1ACA">
        <w:t xml:space="preserve"> je vliv přímo působící na danou složku životního prostředí. </w:t>
      </w:r>
    </w:p>
    <w:p w14:paraId="17E8E898" w14:textId="77777777" w:rsidR="00AE0B7D" w:rsidRPr="008C1ACA" w:rsidRDefault="00AE0B7D" w:rsidP="00EF468F">
      <w:r w:rsidRPr="008C1ACA">
        <w:rPr>
          <w:b/>
        </w:rPr>
        <w:t>Nepřímý vliv</w:t>
      </w:r>
      <w:r w:rsidRPr="008C1ACA">
        <w:t xml:space="preserve"> je vliv neovlivňující danou složku životního prostředí přímo, (např. využití vymezeného koridoru může být impulsem pro jiné činnosti v území, v důsledku jejich realizace může k ovlivnění složky životní prostředí dojít). </w:t>
      </w:r>
    </w:p>
    <w:p w14:paraId="5D2FD653" w14:textId="77777777" w:rsidR="00AE0B7D" w:rsidRPr="008C1ACA" w:rsidRDefault="00AE0B7D" w:rsidP="00EF468F">
      <w:r w:rsidRPr="008C1ACA">
        <w:rPr>
          <w:b/>
        </w:rPr>
        <w:t>Sekundární vliv</w:t>
      </w:r>
      <w:r w:rsidRPr="008C1ACA">
        <w:t xml:space="preserve"> je vliv působící na danou složku životního prostředí nepřímo přes jinou (druhou) složku životního prostředí (např. ovlivnění zdravotního stavu obyvatelstva v důsledku ovlivnění kvality ovzduší). </w:t>
      </w:r>
    </w:p>
    <w:p w14:paraId="0F3E1675" w14:textId="77777777" w:rsidR="00AE0B7D" w:rsidRPr="008C1ACA" w:rsidRDefault="00AE0B7D" w:rsidP="00EF468F">
      <w:r w:rsidRPr="008C1ACA">
        <w:rPr>
          <w:b/>
        </w:rPr>
        <w:t>Synergický vliv</w:t>
      </w:r>
      <w:r w:rsidRPr="008C1ACA">
        <w:t xml:space="preserve"> vzniká působením vlivů různého druhu (např. současné působení více zdrojů různých emisí) na danou složku životního prostředí. </w:t>
      </w:r>
    </w:p>
    <w:p w14:paraId="5BF033FC" w14:textId="77777777" w:rsidR="00AE0B7D" w:rsidRPr="008C1ACA" w:rsidRDefault="00AE0B7D" w:rsidP="00EF468F">
      <w:r w:rsidRPr="008C1ACA">
        <w:rPr>
          <w:b/>
        </w:rPr>
        <w:t>Kumulativní vliv</w:t>
      </w:r>
      <w:r w:rsidRPr="008C1ACA">
        <w:t xml:space="preserve"> je dán součtem vlivů stejného druhu (např. emise oxidů dusíku) z různých zdrojů, přičemž při posuzování jednotlivých zdrojů izolovaně by takový vliv nemusel být shledán. </w:t>
      </w:r>
    </w:p>
    <w:p w14:paraId="29072E34" w14:textId="77777777" w:rsidR="00AE0B7D" w:rsidRPr="008C1ACA" w:rsidRDefault="00AE0B7D" w:rsidP="00EF468F">
      <w:r w:rsidRPr="008C1ACA">
        <w:rPr>
          <w:b/>
        </w:rPr>
        <w:t>Krátkodobý vliv</w:t>
      </w:r>
      <w:r w:rsidRPr="008C1ACA">
        <w:t xml:space="preserve"> je vliv působící na danou složku životního prostředí po dobu provádění realizace záměru. </w:t>
      </w:r>
    </w:p>
    <w:p w14:paraId="13844AB3" w14:textId="50A0C8F5" w:rsidR="00AE0B7D" w:rsidRPr="008C1ACA" w:rsidRDefault="00AE0B7D" w:rsidP="00EF468F">
      <w:r w:rsidRPr="008C1ACA">
        <w:rPr>
          <w:b/>
        </w:rPr>
        <w:t>Střednědobý vliv</w:t>
      </w:r>
      <w:r w:rsidRPr="008C1ACA">
        <w:t xml:space="preserve"> je vliv působící na danou složku životního prostředí, jenž není spojen výhradně s realizací záměru, ale nastane v případě realizace záměru v etapách, při </w:t>
      </w:r>
      <w:r w:rsidR="00A51D10" w:rsidRPr="008C1ACA">
        <w:t>nekompletní realizaci záměru či </w:t>
      </w:r>
      <w:r w:rsidRPr="008C1ACA">
        <w:t xml:space="preserve">nerealizování doprovodných částí záměru, případně nastane po dobu zkušebního provozu. </w:t>
      </w:r>
    </w:p>
    <w:p w14:paraId="55326548" w14:textId="77777777" w:rsidR="00AE0B7D" w:rsidRPr="008C1ACA" w:rsidRDefault="00AE0B7D" w:rsidP="00EF468F">
      <w:r w:rsidRPr="008C1ACA">
        <w:rPr>
          <w:b/>
        </w:rPr>
        <w:t>Dlouhodobý vliv</w:t>
      </w:r>
      <w:r w:rsidRPr="008C1ACA">
        <w:t xml:space="preserve"> je vliv působící na danou složku životního prostředí po dobu provozu (užívání) zrealizovaného záměru. </w:t>
      </w:r>
    </w:p>
    <w:p w14:paraId="0964541A" w14:textId="77777777" w:rsidR="00AE0B7D" w:rsidRPr="008C1ACA" w:rsidRDefault="00AE0B7D" w:rsidP="00EF468F">
      <w:r w:rsidRPr="008C1ACA">
        <w:rPr>
          <w:b/>
        </w:rPr>
        <w:t>Trvalý vliv</w:t>
      </w:r>
      <w:r w:rsidRPr="008C1ACA">
        <w:t xml:space="preserve"> je vliv působící na danou složku životního prostředí, jehož působení je při zachování realizovaného záměru nevratné. </w:t>
      </w:r>
    </w:p>
    <w:p w14:paraId="68FB0DDC" w14:textId="77777777" w:rsidR="00AE0B7D" w:rsidRPr="008C1ACA" w:rsidRDefault="00AE0B7D" w:rsidP="00EF468F">
      <w:r w:rsidRPr="008C1ACA">
        <w:rPr>
          <w:b/>
        </w:rPr>
        <w:t>Přechodný vliv</w:t>
      </w:r>
      <w:r w:rsidRPr="008C1ACA">
        <w:t xml:space="preserve"> je vliv, jehož působení je dáno časově omezenými poměry v území. </w:t>
      </w:r>
    </w:p>
    <w:p w14:paraId="024F9568" w14:textId="77777777" w:rsidR="00AE0B7D" w:rsidRPr="008C1ACA" w:rsidRDefault="00AE0B7D" w:rsidP="00EF468F">
      <w:r w:rsidRPr="008C1ACA">
        <w:rPr>
          <w:b/>
        </w:rPr>
        <w:t>Kladný vliv</w:t>
      </w:r>
      <w:r w:rsidRPr="008C1ACA">
        <w:t xml:space="preserve"> je vliv vyvolávající zlepšení dané složky životního prostředí. </w:t>
      </w:r>
    </w:p>
    <w:p w14:paraId="42235A26" w14:textId="77777777" w:rsidR="00AE0B7D" w:rsidRPr="008C1ACA" w:rsidRDefault="00AE0B7D" w:rsidP="00EF468F">
      <w:r w:rsidRPr="008C1ACA">
        <w:rPr>
          <w:b/>
        </w:rPr>
        <w:t>Záporný vliv</w:t>
      </w:r>
      <w:r w:rsidRPr="008C1ACA">
        <w:t xml:space="preserve"> je vliv narušující danou složku životního prostředí.</w:t>
      </w:r>
    </w:p>
    <w:p w14:paraId="5D30DD34" w14:textId="00DF49F9" w:rsidR="00AE0B7D" w:rsidRPr="008C1ACA" w:rsidRDefault="00911801" w:rsidP="00632ACC">
      <w:pPr>
        <w:pStyle w:val="Nadpis3"/>
        <w:keepNext/>
      </w:pPr>
      <w:r w:rsidRPr="008C1ACA">
        <w:t>H</w:t>
      </w:r>
      <w:r w:rsidR="00AE0B7D" w:rsidRPr="008C1ACA">
        <w:t>odnocení</w:t>
      </w:r>
      <w:r w:rsidRPr="008C1ACA">
        <w:t xml:space="preserve"> významnosti vlivu</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
        <w:gridCol w:w="8284"/>
      </w:tblGrid>
      <w:tr w:rsidR="00211C42" w:rsidRPr="008C1ACA" w14:paraId="11F5E121" w14:textId="77777777" w:rsidTr="00911801">
        <w:tc>
          <w:tcPr>
            <w:tcW w:w="776" w:type="dxa"/>
          </w:tcPr>
          <w:p w14:paraId="61EBB6E0" w14:textId="77777777" w:rsidR="00911801" w:rsidRPr="008C1ACA" w:rsidRDefault="00911801" w:rsidP="00771B97">
            <w:pPr>
              <w:pStyle w:val="Normln-Texttabulky"/>
              <w:spacing w:before="60"/>
              <w:jc w:val="center"/>
              <w:rPr>
                <w:b/>
              </w:rPr>
            </w:pPr>
            <w:r w:rsidRPr="008C1ACA">
              <w:rPr>
                <w:b/>
              </w:rPr>
              <w:t>-2</w:t>
            </w:r>
          </w:p>
        </w:tc>
        <w:tc>
          <w:tcPr>
            <w:tcW w:w="8284" w:type="dxa"/>
          </w:tcPr>
          <w:p w14:paraId="2AD39488" w14:textId="77777777" w:rsidR="00911801" w:rsidRPr="008C1ACA" w:rsidRDefault="00911801" w:rsidP="00771B97">
            <w:pPr>
              <w:pStyle w:val="Normln-Texttabulky"/>
              <w:spacing w:before="60"/>
            </w:pPr>
            <w:r w:rsidRPr="008C1ACA">
              <w:t>potenciálně významný negativní vliv</w:t>
            </w:r>
          </w:p>
        </w:tc>
      </w:tr>
      <w:tr w:rsidR="00211C42" w:rsidRPr="008C1ACA" w14:paraId="067B7E53" w14:textId="77777777" w:rsidTr="00911801">
        <w:tc>
          <w:tcPr>
            <w:tcW w:w="776" w:type="dxa"/>
          </w:tcPr>
          <w:p w14:paraId="20CA598D" w14:textId="77777777" w:rsidR="00911801" w:rsidRPr="008C1ACA" w:rsidRDefault="00911801" w:rsidP="00771B97">
            <w:pPr>
              <w:pStyle w:val="Normln-Texttabulky"/>
              <w:spacing w:before="60"/>
              <w:jc w:val="center"/>
              <w:rPr>
                <w:b/>
              </w:rPr>
            </w:pPr>
            <w:r w:rsidRPr="008C1ACA">
              <w:rPr>
                <w:b/>
              </w:rPr>
              <w:t>-1</w:t>
            </w:r>
          </w:p>
        </w:tc>
        <w:tc>
          <w:tcPr>
            <w:tcW w:w="8284" w:type="dxa"/>
          </w:tcPr>
          <w:p w14:paraId="0DDA304C" w14:textId="77777777" w:rsidR="00911801" w:rsidRPr="008C1ACA" w:rsidRDefault="00911801" w:rsidP="00771B97">
            <w:pPr>
              <w:pStyle w:val="Normln-Texttabulky"/>
              <w:spacing w:before="60"/>
            </w:pPr>
            <w:r w:rsidRPr="008C1ACA">
              <w:t>potenciálně mírně negativní vliv</w:t>
            </w:r>
          </w:p>
        </w:tc>
      </w:tr>
      <w:tr w:rsidR="00211C42" w:rsidRPr="008C1ACA" w14:paraId="5561674E" w14:textId="77777777" w:rsidTr="00911801">
        <w:tc>
          <w:tcPr>
            <w:tcW w:w="776" w:type="dxa"/>
          </w:tcPr>
          <w:p w14:paraId="4AA9D7CB" w14:textId="77777777" w:rsidR="00911801" w:rsidRPr="008C1ACA" w:rsidRDefault="00911801" w:rsidP="00771B97">
            <w:pPr>
              <w:pStyle w:val="Normln-Texttabulky"/>
              <w:spacing w:before="60"/>
              <w:jc w:val="center"/>
              <w:rPr>
                <w:b/>
              </w:rPr>
            </w:pPr>
            <w:r w:rsidRPr="008C1ACA">
              <w:rPr>
                <w:b/>
              </w:rPr>
              <w:t>0</w:t>
            </w:r>
          </w:p>
        </w:tc>
        <w:tc>
          <w:tcPr>
            <w:tcW w:w="8284" w:type="dxa"/>
          </w:tcPr>
          <w:p w14:paraId="70C875F0" w14:textId="060E28A1" w:rsidR="00911801" w:rsidRPr="008C1ACA" w:rsidRDefault="00911801" w:rsidP="00771B97">
            <w:pPr>
              <w:pStyle w:val="Normln-Texttabulky"/>
              <w:spacing w:before="60"/>
            </w:pPr>
            <w:r w:rsidRPr="008C1ACA">
              <w:t>bez vlivu</w:t>
            </w:r>
            <w:r w:rsidR="00EF468F" w:rsidRPr="008C1ACA">
              <w:t xml:space="preserve"> </w:t>
            </w:r>
            <w:r w:rsidRPr="008C1ACA">
              <w:t>/</w:t>
            </w:r>
            <w:r w:rsidR="00EF468F" w:rsidRPr="008C1ACA">
              <w:t xml:space="preserve"> </w:t>
            </w:r>
            <w:r w:rsidRPr="008C1ACA">
              <w:t>zanedbatelný vliv</w:t>
            </w:r>
          </w:p>
        </w:tc>
      </w:tr>
      <w:tr w:rsidR="00211C42" w:rsidRPr="008C1ACA" w14:paraId="0FDDB137" w14:textId="77777777" w:rsidTr="00911801">
        <w:tc>
          <w:tcPr>
            <w:tcW w:w="776" w:type="dxa"/>
          </w:tcPr>
          <w:p w14:paraId="14C50390" w14:textId="77777777" w:rsidR="00911801" w:rsidRPr="008C1ACA" w:rsidRDefault="00911801" w:rsidP="00771B97">
            <w:pPr>
              <w:pStyle w:val="Normln-Texttabulky"/>
              <w:spacing w:before="60"/>
              <w:jc w:val="center"/>
              <w:rPr>
                <w:b/>
              </w:rPr>
            </w:pPr>
            <w:r w:rsidRPr="008C1ACA">
              <w:rPr>
                <w:b/>
              </w:rPr>
              <w:t>+1</w:t>
            </w:r>
          </w:p>
        </w:tc>
        <w:tc>
          <w:tcPr>
            <w:tcW w:w="8284" w:type="dxa"/>
          </w:tcPr>
          <w:p w14:paraId="65267830" w14:textId="77777777" w:rsidR="00911801" w:rsidRPr="008C1ACA" w:rsidRDefault="00911801" w:rsidP="00771B97">
            <w:pPr>
              <w:pStyle w:val="Normln-Texttabulky"/>
              <w:spacing w:before="60"/>
            </w:pPr>
            <w:r w:rsidRPr="008C1ACA">
              <w:t>potenciálně pozitivní vliv</w:t>
            </w:r>
          </w:p>
        </w:tc>
      </w:tr>
      <w:tr w:rsidR="00211C42" w:rsidRPr="008C1ACA" w14:paraId="1A0829B4" w14:textId="77777777" w:rsidTr="00911801">
        <w:tc>
          <w:tcPr>
            <w:tcW w:w="776" w:type="dxa"/>
          </w:tcPr>
          <w:p w14:paraId="46E45469" w14:textId="77777777" w:rsidR="00911801" w:rsidRPr="008C1ACA" w:rsidRDefault="00911801" w:rsidP="00771B97">
            <w:pPr>
              <w:pStyle w:val="Normln-Texttabulky"/>
              <w:spacing w:before="60"/>
              <w:jc w:val="center"/>
              <w:rPr>
                <w:b/>
              </w:rPr>
            </w:pPr>
            <w:r w:rsidRPr="008C1ACA">
              <w:rPr>
                <w:b/>
              </w:rPr>
              <w:t>+2</w:t>
            </w:r>
          </w:p>
        </w:tc>
        <w:tc>
          <w:tcPr>
            <w:tcW w:w="8284" w:type="dxa"/>
          </w:tcPr>
          <w:p w14:paraId="40871A49" w14:textId="77777777" w:rsidR="00911801" w:rsidRPr="008C1ACA" w:rsidRDefault="00911801" w:rsidP="00771B97">
            <w:pPr>
              <w:pStyle w:val="Normln-Texttabulky"/>
              <w:spacing w:before="60"/>
            </w:pPr>
            <w:r w:rsidRPr="008C1ACA">
              <w:t>potenciálně významný pozitivní vliv</w:t>
            </w:r>
          </w:p>
        </w:tc>
      </w:tr>
    </w:tbl>
    <w:p w14:paraId="68396627" w14:textId="77777777" w:rsidR="00EF468F" w:rsidRPr="008C1ACA" w:rsidRDefault="00EF468F" w:rsidP="00EF468F">
      <w:pPr>
        <w:pStyle w:val="Normln2"/>
      </w:pPr>
    </w:p>
    <w:p w14:paraId="7AC7B8D0" w14:textId="77777777" w:rsidR="00AE0B7D" w:rsidRPr="008C1ACA" w:rsidRDefault="00AE0B7D" w:rsidP="00EF468F">
      <w:pPr>
        <w:pStyle w:val="Normln-vlevoBold"/>
        <w:rPr>
          <w:i/>
        </w:rPr>
      </w:pPr>
      <w:r w:rsidRPr="008C1ACA">
        <w:t xml:space="preserve">-2 – potenciálně významný negativní vliv </w:t>
      </w:r>
    </w:p>
    <w:p w14:paraId="5B0A0C15" w14:textId="77777777" w:rsidR="00AE0B7D" w:rsidRPr="008C1ACA" w:rsidRDefault="00AE0B7D" w:rsidP="00181A40">
      <w:pPr>
        <w:rPr>
          <w:i/>
        </w:rPr>
      </w:pPr>
      <w:r w:rsidRPr="008C1ACA">
        <w:t xml:space="preserve">Využití </w:t>
      </w:r>
      <w:r w:rsidR="00181A40" w:rsidRPr="008C1ACA">
        <w:t xml:space="preserve">hodnocené Změny ÚP HMP </w:t>
      </w:r>
      <w:r w:rsidRPr="008C1ACA">
        <w:t>může být spojeno s významným negativním vlivem na danou složku životního prostředí. V</w:t>
      </w:r>
      <w:r w:rsidR="00181A40" w:rsidRPr="008C1ACA">
        <w:t xml:space="preserve"> ploše Změny ÚP HMP </w:t>
      </w:r>
      <w:r w:rsidRPr="008C1ACA">
        <w:t xml:space="preserve">je identifikován některý ze sledovaných environmentálních limitů/charakteristik. Zjištění střetu však automaticky neznamená, že vždy dojde k negativnímu ovlivnění. Existuje poměrně vysoké riziko negativního ovlivnění limitu/charakteristiky, které je předmětem hodnocení. Vlivy </w:t>
      </w:r>
      <w:r w:rsidR="00181A40" w:rsidRPr="008C1ACA">
        <w:t xml:space="preserve">Změny ÚP HMP </w:t>
      </w:r>
      <w:r w:rsidRPr="008C1ACA">
        <w:t>na danou složku životního prostřed</w:t>
      </w:r>
      <w:r w:rsidR="00181A40" w:rsidRPr="008C1ACA">
        <w:t>í musí být podrobně prověřeny v </w:t>
      </w:r>
      <w:r w:rsidRPr="008C1ACA">
        <w:t xml:space="preserve">rámci zpracování navazující projektové dokumentace. Realizace </w:t>
      </w:r>
      <w:r w:rsidR="00181A40" w:rsidRPr="008C1ACA">
        <w:t xml:space="preserve">Změny ÚP HMP </w:t>
      </w:r>
      <w:r w:rsidRPr="008C1ACA">
        <w:t>je možná za předpokladu dodržení navrhovaných opatření k vyloučení či minimalizaci vlivů.</w:t>
      </w:r>
    </w:p>
    <w:p w14:paraId="2B7E59AC" w14:textId="77777777" w:rsidR="00AE0B7D" w:rsidRPr="008C1ACA" w:rsidRDefault="00AE0B7D" w:rsidP="00EF468F">
      <w:pPr>
        <w:pStyle w:val="Normln-vlevoBold"/>
        <w:rPr>
          <w:i/>
        </w:rPr>
      </w:pPr>
      <w:r w:rsidRPr="008C1ACA">
        <w:t>-1 - potenciálně mírně negativní vliv</w:t>
      </w:r>
    </w:p>
    <w:p w14:paraId="2942DF5F" w14:textId="77777777" w:rsidR="00AE0B7D" w:rsidRPr="008C1ACA" w:rsidRDefault="00AE0B7D" w:rsidP="00181A40">
      <w:pPr>
        <w:rPr>
          <w:i/>
        </w:rPr>
      </w:pPr>
      <w:r w:rsidRPr="008C1ACA">
        <w:t xml:space="preserve">Využití </w:t>
      </w:r>
      <w:r w:rsidR="00181A40" w:rsidRPr="008C1ACA">
        <w:t xml:space="preserve">Změny ÚP HMP </w:t>
      </w:r>
      <w:r w:rsidRPr="008C1ACA">
        <w:t>může být spojeno s negativním vlivem na danou složku životního prostředí. V</w:t>
      </w:r>
      <w:r w:rsidR="00181A40" w:rsidRPr="008C1ACA">
        <w:t xml:space="preserve"> ploše Změny ÚP HMP </w:t>
      </w:r>
      <w:r w:rsidRPr="008C1ACA">
        <w:t xml:space="preserve">je identifikován některý ze sledovaných environmentálních limitů/charakteristik či koridor je vymezen v těsné blízkosti sledovaného limitu/charakteristiky. Zjištění střetu však automaticky neznamená, že vždy dojde k negativnímu ovlivnění. Existuje určité riziko negativního ovlivnění limitu/charakteristiky, které je předmětem hodnocení. Vlivy </w:t>
      </w:r>
      <w:r w:rsidR="00181A40" w:rsidRPr="008C1ACA">
        <w:t xml:space="preserve">Změny ÚP HMP </w:t>
      </w:r>
      <w:r w:rsidRPr="008C1ACA">
        <w:t xml:space="preserve">na danou složku životního prostředí musí být podrobně prověřeny v rámci zpracování navazující projektové dokumentace. Realizace </w:t>
      </w:r>
      <w:r w:rsidR="00181A40" w:rsidRPr="008C1ACA">
        <w:t xml:space="preserve">Změny ÚP HMP </w:t>
      </w:r>
      <w:r w:rsidRPr="008C1ACA">
        <w:t>je možná za předpokladu dodržení navrhovaných opatření k vyloučení či minimalizaci vlivů.</w:t>
      </w:r>
    </w:p>
    <w:p w14:paraId="058008B8" w14:textId="77777777" w:rsidR="00AE0B7D" w:rsidRPr="008C1ACA" w:rsidRDefault="00AE0B7D" w:rsidP="00EF468F">
      <w:pPr>
        <w:pStyle w:val="Normln-vlevoBold"/>
        <w:rPr>
          <w:i/>
        </w:rPr>
      </w:pPr>
      <w:r w:rsidRPr="008C1ACA">
        <w:t xml:space="preserve">0 - bez vlivu/zanedbatelný vliv </w:t>
      </w:r>
    </w:p>
    <w:p w14:paraId="1BDB4014" w14:textId="77777777" w:rsidR="00AE0B7D" w:rsidRPr="008C1ACA" w:rsidRDefault="00AE0B7D" w:rsidP="00181A40">
      <w:pPr>
        <w:rPr>
          <w:i/>
        </w:rPr>
      </w:pPr>
      <w:r w:rsidRPr="008C1ACA">
        <w:t>V měřítku zpracování nebyl identifikován negativní vliv na danou složku životní prostředí, resp. na základě expertního odhadu zpracovatel nepředpokládá ovlivnění sledovaných environmentálních limitů/charakteristik.</w:t>
      </w:r>
    </w:p>
    <w:p w14:paraId="453612D0" w14:textId="77777777" w:rsidR="00AE0B7D" w:rsidRPr="008C1ACA" w:rsidRDefault="00AE0B7D" w:rsidP="00EF468F">
      <w:pPr>
        <w:pStyle w:val="Normln-vlevoBold"/>
        <w:rPr>
          <w:i/>
        </w:rPr>
      </w:pPr>
      <w:r w:rsidRPr="008C1ACA">
        <w:t>+1 - potenciálně pozitivní vliv</w:t>
      </w:r>
    </w:p>
    <w:p w14:paraId="467C7D58" w14:textId="77777777" w:rsidR="00AE0B7D" w:rsidRPr="008C1ACA" w:rsidRDefault="00181A40" w:rsidP="00181A40">
      <w:pPr>
        <w:rPr>
          <w:i/>
        </w:rPr>
      </w:pPr>
      <w:r w:rsidRPr="008C1ACA">
        <w:t xml:space="preserve">Provedení Změny ÚP HMP </w:t>
      </w:r>
      <w:r w:rsidR="00AE0B7D" w:rsidRPr="008C1ACA">
        <w:t xml:space="preserve">pozitivně ovlivní danou složku životního prostředí/environmentální charakteristiky dotčeného území. </w:t>
      </w:r>
    </w:p>
    <w:p w14:paraId="30E17342" w14:textId="77777777" w:rsidR="00AE0B7D" w:rsidRPr="008C1ACA" w:rsidRDefault="00AE0B7D" w:rsidP="00EF468F">
      <w:pPr>
        <w:pStyle w:val="Normln-vlevoBold"/>
        <w:rPr>
          <w:i/>
        </w:rPr>
      </w:pPr>
      <w:r w:rsidRPr="008C1ACA">
        <w:t>+2 - potenciálně významný pozitivní vliv</w:t>
      </w:r>
    </w:p>
    <w:p w14:paraId="540F8018" w14:textId="77777777" w:rsidR="00AE0B7D" w:rsidRPr="008C1ACA" w:rsidRDefault="00181A40" w:rsidP="00EF468F">
      <w:r w:rsidRPr="008C1ACA">
        <w:t xml:space="preserve">Provedení Změny ÚP HMP </w:t>
      </w:r>
      <w:r w:rsidR="00AE0B7D" w:rsidRPr="008C1ACA">
        <w:t xml:space="preserve">významně pozitivně ovlivní danou složku životního prostředí/environmentální charakteristiky dotčeného území. </w:t>
      </w:r>
    </w:p>
    <w:p w14:paraId="7D10D2D0" w14:textId="77777777" w:rsidR="00EF468F" w:rsidRPr="008C1ACA" w:rsidRDefault="00EF468F" w:rsidP="00EF468F"/>
    <w:p w14:paraId="2177EA1B" w14:textId="60524844" w:rsidR="00254802" w:rsidRPr="008C1ACA" w:rsidRDefault="00254802" w:rsidP="00632ACC">
      <w:pPr>
        <w:pStyle w:val="Nadpis2"/>
      </w:pPr>
      <w:bookmarkStart w:id="105" w:name="_Toc56002865"/>
      <w:bookmarkStart w:id="106" w:name="_Toc56005747"/>
      <w:bookmarkStart w:id="107" w:name="_Toc56006409"/>
      <w:bookmarkStart w:id="108" w:name="_Toc126792965"/>
      <w:r w:rsidRPr="008C1ACA">
        <w:t>6.2</w:t>
      </w:r>
      <w:r w:rsidRPr="008C1ACA">
        <w:tab/>
        <w:t>Souhrnné vyhodnocení vlivů na obyvatelstvo, složky životního prostředí, kulturně histotrické dědictví a hmmotný majetek</w:t>
      </w:r>
      <w:bookmarkEnd w:id="105"/>
      <w:bookmarkEnd w:id="106"/>
      <w:bookmarkEnd w:id="107"/>
      <w:bookmarkEnd w:id="108"/>
    </w:p>
    <w:p w14:paraId="7F1B9213" w14:textId="6DFF1BF0" w:rsidR="0052178F" w:rsidRPr="008C1ACA" w:rsidRDefault="00EB4686" w:rsidP="00632ACC">
      <w:pPr>
        <w:pStyle w:val="Nadpis3"/>
      </w:pPr>
      <w:r w:rsidRPr="008C1ACA">
        <w:t>6.2.1</w:t>
      </w:r>
      <w:r w:rsidRPr="008C1ACA">
        <w:tab/>
      </w:r>
      <w:r w:rsidR="0052178F" w:rsidRPr="008C1ACA">
        <w:t xml:space="preserve">Vlivy na </w:t>
      </w:r>
      <w:r w:rsidR="00347395" w:rsidRPr="008C1ACA">
        <w:t>o</w:t>
      </w:r>
      <w:r w:rsidR="0052178F" w:rsidRPr="008C1ACA">
        <w:t>vzduší a klima</w:t>
      </w:r>
    </w:p>
    <w:p w14:paraId="408FC594" w14:textId="77777777" w:rsidR="00B6225B" w:rsidRPr="008C1ACA" w:rsidRDefault="00B6225B" w:rsidP="00B6225B">
      <w:pPr>
        <w:rPr>
          <w:rFonts w:ascii="Arial" w:hAnsi="Arial" w:cs="Arial"/>
          <w:shd w:val="clear" w:color="auto" w:fill="FFFFFF"/>
        </w:rPr>
      </w:pPr>
      <w:bookmarkStart w:id="109" w:name="_Hlk120097424"/>
      <w:r w:rsidRPr="008C1ACA">
        <w:t>Vlivy na kvalitu ovzduší byly podrobně vyhodnoceny v samostatné modelové studii, která tvoří přílohu 15.3. tohoto vyhodnocení.</w:t>
      </w:r>
      <w:r w:rsidRPr="008C1ACA">
        <w:rPr>
          <w:rFonts w:ascii="Arial" w:hAnsi="Arial" w:cs="Arial"/>
          <w:shd w:val="clear" w:color="auto" w:fill="FFFFFF"/>
        </w:rPr>
        <w:t xml:space="preserve"> </w:t>
      </w:r>
    </w:p>
    <w:p w14:paraId="669B97B4" w14:textId="77777777" w:rsidR="00B6225B" w:rsidRPr="008C1ACA" w:rsidRDefault="00B6225B" w:rsidP="00B6225B">
      <w:r w:rsidRPr="008C1ACA">
        <w:t>Na základě údajů o výměrách jednotlivých funkčních ploch a charakteru záměru (změny ÚP SÚ hl. m. Prahy) byl proveden odhad produkce emisí z parkování automobilů, z vytápění objektů a z dopravy na přilehlých komunikacích. Na základě těchto propočtů bylo provedeno orientační imisní vyhodnocení dotčené lokality.</w:t>
      </w:r>
    </w:p>
    <w:p w14:paraId="7A17C587" w14:textId="77777777" w:rsidR="00B6225B" w:rsidRPr="008C1ACA" w:rsidRDefault="00B6225B" w:rsidP="00B6225B">
      <w:r w:rsidRPr="008C1ACA">
        <w:t>Z výsledků hodnocení vyplývá, že:</w:t>
      </w:r>
    </w:p>
    <w:p w14:paraId="7D01D6E2" w14:textId="77777777" w:rsidR="00B6225B" w:rsidRPr="008C1ACA" w:rsidRDefault="00B6225B" w:rsidP="008503CD">
      <w:pPr>
        <w:numPr>
          <w:ilvl w:val="0"/>
          <w:numId w:val="50"/>
        </w:numPr>
        <w:tabs>
          <w:tab w:val="clear" w:pos="851"/>
        </w:tabs>
        <w:ind w:left="714" w:hanging="357"/>
      </w:pPr>
      <w:r w:rsidRPr="008C1ACA">
        <w:t>nárůst průměrných ročních koncentrací oxidu dusičitého vlivem hodnocené změny se bude pohybovat v řádu setin µg.m</w:t>
      </w:r>
      <w:r w:rsidRPr="008C1ACA">
        <w:rPr>
          <w:vertAlign w:val="superscript"/>
        </w:rPr>
        <w:t>-3</w:t>
      </w:r>
    </w:p>
    <w:p w14:paraId="4A9D8C45" w14:textId="4970C1CD" w:rsidR="00B6225B" w:rsidRPr="008C1ACA" w:rsidRDefault="00B6225B" w:rsidP="008503CD">
      <w:pPr>
        <w:numPr>
          <w:ilvl w:val="0"/>
          <w:numId w:val="50"/>
        </w:numPr>
        <w:tabs>
          <w:tab w:val="clear" w:pos="851"/>
        </w:tabs>
        <w:ind w:left="714" w:hanging="357"/>
      </w:pPr>
      <w:r w:rsidRPr="008C1ACA">
        <w:t>nárůst průměrných ročních koncentrací suspendovaných částic PM</w:t>
      </w:r>
      <w:r w:rsidRPr="008C1ACA">
        <w:rPr>
          <w:vertAlign w:val="subscript"/>
        </w:rPr>
        <w:t>10</w:t>
      </w:r>
      <w:r w:rsidRPr="008C1ACA">
        <w:t xml:space="preserve"> se bude pohybovat v řádu desetin µg.m</w:t>
      </w:r>
      <w:r w:rsidRPr="008C1ACA">
        <w:rPr>
          <w:vertAlign w:val="superscript"/>
        </w:rPr>
        <w:t>-3</w:t>
      </w:r>
    </w:p>
    <w:p w14:paraId="191B09C3" w14:textId="77777777" w:rsidR="00B6225B" w:rsidRPr="008C1ACA" w:rsidRDefault="00B6225B" w:rsidP="008503CD">
      <w:pPr>
        <w:numPr>
          <w:ilvl w:val="0"/>
          <w:numId w:val="50"/>
        </w:numPr>
        <w:tabs>
          <w:tab w:val="clear" w:pos="851"/>
        </w:tabs>
        <w:ind w:left="714" w:hanging="357"/>
      </w:pPr>
      <w:r w:rsidRPr="008C1ACA">
        <w:t>nárůst průměrných ročních koncentrací suspendovaných částic PM</w:t>
      </w:r>
      <w:r w:rsidRPr="008C1ACA">
        <w:rPr>
          <w:vertAlign w:val="subscript"/>
        </w:rPr>
        <w:t>2,5</w:t>
      </w:r>
      <w:r w:rsidRPr="008C1ACA">
        <w:t xml:space="preserve"> se bude pohybovat rovněž v řádu setin µg.m</w:t>
      </w:r>
      <w:r w:rsidRPr="008C1ACA">
        <w:rPr>
          <w:vertAlign w:val="superscript"/>
        </w:rPr>
        <w:t>-3</w:t>
      </w:r>
    </w:p>
    <w:p w14:paraId="3D523763" w14:textId="67390396" w:rsidR="00B6225B" w:rsidRPr="008C1ACA" w:rsidRDefault="00B6225B" w:rsidP="008503CD">
      <w:pPr>
        <w:numPr>
          <w:ilvl w:val="0"/>
          <w:numId w:val="50"/>
        </w:numPr>
        <w:tabs>
          <w:tab w:val="clear" w:pos="851"/>
        </w:tabs>
        <w:ind w:left="714" w:hanging="357"/>
      </w:pPr>
      <w:r w:rsidRPr="008C1ACA">
        <w:t>průměrné roční koncentrace benzenu se v dotčené lokalitě</w:t>
      </w:r>
      <w:r w:rsidR="00A51D10" w:rsidRPr="008C1ACA">
        <w:t xml:space="preserve"> vlivem hodnocené změny zvýší v </w:t>
      </w:r>
      <w:r w:rsidRPr="008C1ACA">
        <w:t>řádu tisícin µg.m</w:t>
      </w:r>
      <w:r w:rsidRPr="008C1ACA">
        <w:rPr>
          <w:vertAlign w:val="superscript"/>
        </w:rPr>
        <w:t>-3</w:t>
      </w:r>
    </w:p>
    <w:p w14:paraId="162397A0" w14:textId="70FD1F9F" w:rsidR="00B6225B" w:rsidRPr="008C1ACA" w:rsidRDefault="00B6225B" w:rsidP="008503CD">
      <w:pPr>
        <w:numPr>
          <w:ilvl w:val="0"/>
          <w:numId w:val="50"/>
        </w:numPr>
        <w:tabs>
          <w:tab w:val="clear" w:pos="851"/>
        </w:tabs>
        <w:ind w:left="714" w:hanging="357"/>
      </w:pPr>
      <w:r w:rsidRPr="008C1ACA">
        <w:t>průměrné roční koncentrace benzo[a]pyrenu se zvýší maximálně v řádu tisícin ng.m</w:t>
      </w:r>
      <w:r w:rsidRPr="008C1ACA">
        <w:rPr>
          <w:vertAlign w:val="superscript"/>
        </w:rPr>
        <w:t>-3</w:t>
      </w:r>
    </w:p>
    <w:p w14:paraId="6E7C939D" w14:textId="77777777" w:rsidR="00B6225B" w:rsidRPr="008C1ACA" w:rsidRDefault="00B6225B" w:rsidP="00B6225B">
      <w:r w:rsidRPr="008C1ACA">
        <w:t>V souhrnu pak lze konstatovat, že vlivem realizace hodnocené změny nedojde k nárůstu imisní zátěže, která by představovala významnou změnu z hlediska plnění imisních limitů. Vzhledem ke stávajícímu stavu kvality ovzduší není třeba očekávat překročení žádného z imisních limitů pro sledované imisní charakteristiky.</w:t>
      </w:r>
    </w:p>
    <w:p w14:paraId="3C37DA9B" w14:textId="35B1D834" w:rsidR="00B6225B" w:rsidRPr="008C1ACA" w:rsidRDefault="00B6225B" w:rsidP="00B6225B">
      <w:r w:rsidRPr="008C1ACA">
        <w:t xml:space="preserve">Posuzovaná změna ÚP bude mít velmi mírný vliv na klimatický systém. V souvislosti s využitím plochy dojde k nárůstu emisí skleníkových plynů, a to jak přímých (zejména z vytápění objektů a vyvolané automobilové dopravy), tak i nepřímých (zejména z využití elektrické energie, dále pak v souvislosti s materiálovými nároky, produkcí odpadů atd.), jedná se však o nárůst málo významný. Přesné vyčíslení nepřímých emisí nelze v této fázi provést. Lze nicméně předpokládat, že jejich nejvýznamnější složkou budou emise ze spotřeby tepla a elektrické energie. Stavby, umisťované v dané ploše, ovšem budou nutně realizovány v souladu s platnou legislativou, z níž již v současnosti vyplývají poměrně zásadní požadavky na aplikaci energeticky úsporných technologií u nových staveb v jednotlivých segmentech provozu budovy (vytápění, chlazení, větrání, úprava vlhkosti vzduchu, osvětlení atd.). Realizace opatření ke snižování nepřímých emisí skleníkových plynů je dána již přímo nutností naplnit požadavky legislativy pro nové stavby. Lokální dopady na klima v místě řešené </w:t>
      </w:r>
      <w:r w:rsidR="00A51D10" w:rsidRPr="008C1ACA">
        <w:t>plochy lze hodnotit rovněž jako </w:t>
      </w:r>
      <w:r w:rsidRPr="008C1ACA">
        <w:t xml:space="preserve">mírné, jedná se zejména o určité omezení retence vody v lokalitě v důsledku nárůstu zpevněných ploch. Tento vliv lze kompenzovat vegetačními výsadbami na zastavitelných plochách a podporou zasakování vody v území. </w:t>
      </w:r>
    </w:p>
    <w:bookmarkEnd w:id="109"/>
    <w:p w14:paraId="18D39B72" w14:textId="4E34BD63" w:rsidR="004A419C" w:rsidRPr="008C1ACA" w:rsidRDefault="00EB4686" w:rsidP="006A3239">
      <w:pPr>
        <w:pStyle w:val="Nadpis3"/>
      </w:pPr>
      <w:r w:rsidRPr="008C1ACA">
        <w:t>6.2.2</w:t>
      </w:r>
      <w:r w:rsidRPr="008C1ACA">
        <w:tab/>
      </w:r>
      <w:r w:rsidR="00347395" w:rsidRPr="008C1ACA">
        <w:t>Hluková zátěž, v</w:t>
      </w:r>
      <w:r w:rsidR="0052178F" w:rsidRPr="008C1ACA">
        <w:t xml:space="preserve">livy na </w:t>
      </w:r>
      <w:r w:rsidR="00347395" w:rsidRPr="008C1ACA">
        <w:t>o</w:t>
      </w:r>
      <w:r w:rsidR="0052178F" w:rsidRPr="008C1ACA">
        <w:t>byvatelstvo</w:t>
      </w:r>
      <w:r w:rsidR="00347395" w:rsidRPr="008C1ACA">
        <w:t xml:space="preserve"> a </w:t>
      </w:r>
      <w:r w:rsidR="004D3B31" w:rsidRPr="008C1ACA">
        <w:t>lidské zdraví</w:t>
      </w:r>
    </w:p>
    <w:p w14:paraId="5903BCFD" w14:textId="77777777" w:rsidR="00B6225B" w:rsidRPr="008C1ACA" w:rsidRDefault="00B6225B" w:rsidP="00B6225B">
      <w:bookmarkStart w:id="110" w:name="_Hlk120103170"/>
      <w:r w:rsidRPr="008C1ACA">
        <w:t xml:space="preserve">Vlivy na akustickou situaci a obyvatelstvo a lidské zdraví byly podrobně vyhodnoceny v samostatné modelové studii, která tvoří přílohu 15.3. tohoto vyhodnocení. </w:t>
      </w:r>
    </w:p>
    <w:p w14:paraId="7C3E29EE" w14:textId="48314442" w:rsidR="002136F2" w:rsidRPr="008C1ACA" w:rsidRDefault="00B6225B" w:rsidP="002136F2">
      <w:r w:rsidRPr="008C1ACA">
        <w:t xml:space="preserve">Z uvedené modelové studie vyplynulo, že ve výchozím stavu lze </w:t>
      </w:r>
      <w:r w:rsidR="002136F2" w:rsidRPr="008C1ACA">
        <w:t xml:space="preserve">při uplatnění institutu staré hlukové zátěže (a z toho plynoucí úpravě hlukových limitů podél ulic Liberecká, Teplická a Vysočanská) </w:t>
      </w:r>
      <w:r w:rsidRPr="008C1ACA">
        <w:t>v řešeném území očekávat plnění hygienických limitů</w:t>
      </w:r>
      <w:r w:rsidR="002136F2" w:rsidRPr="008C1ACA">
        <w:t xml:space="preserve"> vyjma zástavby podél ulice Lovosické</w:t>
      </w:r>
      <w:r w:rsidRPr="008C1ACA">
        <w:t>. Vlivem odsouhlasení posuzované změny č. Z 30</w:t>
      </w:r>
      <w:r w:rsidR="002136F2" w:rsidRPr="008C1ACA">
        <w:t>93</w:t>
      </w:r>
      <w:r w:rsidRPr="008C1ACA">
        <w:t xml:space="preserve">/10 dojde </w:t>
      </w:r>
      <w:r w:rsidR="002136F2" w:rsidRPr="008C1ACA">
        <w:t>k pouze minimálnímu navýš</w:t>
      </w:r>
      <w:r w:rsidR="00A51D10" w:rsidRPr="008C1ACA">
        <w:t>ení hlukové zátěže, a to do </w:t>
      </w:r>
      <w:r w:rsidR="002136F2" w:rsidRPr="008C1ACA">
        <w:t xml:space="preserve">0,2 dB v denní a do 0,1 dB v noční dobu na hranici chráněného venkovního prostoru Polikliniky Prosek. Hlukové zatížení lokality se zde tak pozorovatelně nezmění. Podél hlavních příjezdových a odjezdových tras byla následně vypočtena nulová změna hlukového zatížení. </w:t>
      </w:r>
    </w:p>
    <w:p w14:paraId="6F162C9E" w14:textId="4401B9C7" w:rsidR="00B6225B" w:rsidRPr="008C1ACA" w:rsidRDefault="00B6225B" w:rsidP="00B6225B">
      <w:r w:rsidRPr="008C1ACA">
        <w:t xml:space="preserve">Vlivy na obyvatelstvo a lidské zdraví dotčené populace v území byly podrobně vyhodnoceny v samostatné modelové studii, která tvoří přílohu 15.3. tohoto vyhodnocení. Na základě výpočtu změn v imisní zátěži je možné provést výpočet změn v ukazatelích zdravotních rizik po realizaci záměrů, obsažených v hodnocené změně ÚP SÚ hl. m. Prahy. Pro kvantitativní odhad bylo uvažováno s počtem obyvatel, reprezentujících nejbližší a relevantně ovlivněnou zástavbu (ulice </w:t>
      </w:r>
      <w:r w:rsidR="000647FB" w:rsidRPr="008C1ACA">
        <w:t>Jablonecká, Teplická, Vysočanská, Děčínská, Březenská, Zakšínská, Makedonská a Lovosická</w:t>
      </w:r>
      <w:r w:rsidRPr="008C1ACA">
        <w:t xml:space="preserve">) ve výši 3 </w:t>
      </w:r>
      <w:r w:rsidR="000647FB" w:rsidRPr="008C1ACA">
        <w:t>300</w:t>
      </w:r>
      <w:r w:rsidRPr="008C1ACA">
        <w:t xml:space="preserve"> obyvatel. </w:t>
      </w:r>
    </w:p>
    <w:p w14:paraId="40BAA28F" w14:textId="251476EA" w:rsidR="00B6225B" w:rsidRPr="008C1ACA" w:rsidRDefault="00B6225B" w:rsidP="00B6225B">
      <w:r w:rsidRPr="008C1ACA">
        <w:t xml:space="preserve">Z výsledků hodnocení vyplývá, že vlivem expozice suspendovaným částicím </w:t>
      </w:r>
      <w:r w:rsidRPr="008C1ACA">
        <w:rPr>
          <w:szCs w:val="20"/>
        </w:rPr>
        <w:t>PM</w:t>
      </w:r>
      <w:r w:rsidRPr="008C1ACA">
        <w:rPr>
          <w:szCs w:val="20"/>
          <w:vertAlign w:val="subscript"/>
        </w:rPr>
        <w:t xml:space="preserve">10 </w:t>
      </w:r>
      <w:r w:rsidRPr="008C1ACA">
        <w:t xml:space="preserve">a </w:t>
      </w:r>
      <w:r w:rsidRPr="008C1ACA">
        <w:rPr>
          <w:szCs w:val="20"/>
        </w:rPr>
        <w:t>PM</w:t>
      </w:r>
      <w:r w:rsidRPr="008C1ACA">
        <w:rPr>
          <w:szCs w:val="20"/>
          <w:vertAlign w:val="subscript"/>
        </w:rPr>
        <w:t>2,5</w:t>
      </w:r>
      <w:r w:rsidRPr="008C1ACA">
        <w:t xml:space="preserve"> dojde ke změně v míře kojenecké úmrtnosti na úrovni </w:t>
      </w:r>
      <w:r w:rsidR="000647FB" w:rsidRPr="008C1ACA">
        <w:t>dvou</w:t>
      </w:r>
      <w:r w:rsidRPr="008C1ACA">
        <w:t xml:space="preserve"> stotisícin nového případu v celé dotčené populaci. V případě úmrtnosti u dospělých nad 30 let se změna pohybuje nejvýše na úrovni tisícin nového případu. Ačkoliv se ukazuje, že využití plochy způsobí nárůst zdravotního rizika, jedná se o hodnoty pouze statistické, a to výrazně pod hranicí nového případu. I další hodnocené ukazatele (prevalence bronchitidy, incidence chronické bronchitidy u dospělých, hospitalizace s kardiovaskulárními chorobami, hospitalizace s respiračními chorobami, příznaky astmatu u astmatických dětí) jsou pod statistickou hranicí jednoho nového případu, s výjimkou dnů s omezenou aktivitou, kde byl vypočten nárůst nejvýše na úrovni </w:t>
      </w:r>
      <w:r w:rsidR="000647FB" w:rsidRPr="008C1ACA">
        <w:t>4</w:t>
      </w:r>
      <w:r w:rsidRPr="008C1ACA">
        <w:t>-</w:t>
      </w:r>
      <w:r w:rsidR="000647FB" w:rsidRPr="008C1ACA">
        <w:t>5</w:t>
      </w:r>
      <w:r w:rsidRPr="008C1ACA">
        <w:t xml:space="preserve"> dnů ročně,</w:t>
      </w:r>
      <w:r w:rsidR="000647FB" w:rsidRPr="008C1ACA">
        <w:t xml:space="preserve"> a dnů pracovní neschopnosti, kde byl vypočten nárůst nejvýše na </w:t>
      </w:r>
      <w:r w:rsidR="00A51D10" w:rsidRPr="008C1ACA">
        <w:t> </w:t>
      </w:r>
      <w:r w:rsidR="000647FB" w:rsidRPr="008C1ACA">
        <w:t>úrovni 1-2 dnů ročně,</w:t>
      </w:r>
      <w:r w:rsidRPr="008C1ACA">
        <w:t xml:space="preserve"> ovšem </w:t>
      </w:r>
      <w:r w:rsidR="000647FB" w:rsidRPr="008C1ACA">
        <w:t xml:space="preserve">u obou ukazatelů </w:t>
      </w:r>
      <w:r w:rsidRPr="008C1ACA">
        <w:t>v součtu za celou populaci, čítající 3 </w:t>
      </w:r>
      <w:r w:rsidR="000647FB" w:rsidRPr="008C1ACA">
        <w:t>30</w:t>
      </w:r>
      <w:r w:rsidRPr="008C1ACA">
        <w:t>0 osob.</w:t>
      </w:r>
    </w:p>
    <w:p w14:paraId="52FB16D9" w14:textId="04070A79" w:rsidR="00B6225B" w:rsidRPr="008C1ACA" w:rsidRDefault="00B6225B" w:rsidP="00B6225B">
      <w:r w:rsidRPr="008C1ACA">
        <w:t>Vlivem expozice oxidu dusičitého dojde ke změně v míře zdravotního r</w:t>
      </w:r>
      <w:r w:rsidR="00A51D10" w:rsidRPr="008C1ACA">
        <w:t>izika vyjádřené jako úmrtnost u </w:t>
      </w:r>
      <w:r w:rsidRPr="008C1ACA">
        <w:t xml:space="preserve">dospělých, hospitalizace s respiračními chorobami i prevalence bronchitidy u dětí vždy v řádu tisícin nového případu. Vlivem chronické expozice benzenu byl vypočten nárůst rizika nejvýše 1,2 × </w:t>
      </w:r>
      <w:r w:rsidRPr="008C1ACA">
        <w:rPr>
          <w:rFonts w:hint="eastAsia"/>
        </w:rPr>
        <w:t>10</w:t>
      </w:r>
      <w:r w:rsidRPr="008C1ACA">
        <w:rPr>
          <w:rFonts w:hint="eastAsia"/>
          <w:vertAlign w:val="superscript"/>
        </w:rPr>
        <w:t>-</w:t>
      </w:r>
      <w:r w:rsidRPr="008C1ACA">
        <w:rPr>
          <w:vertAlign w:val="superscript"/>
        </w:rPr>
        <w:t>8</w:t>
      </w:r>
      <w:r w:rsidRPr="008C1ACA">
        <w:t xml:space="preserve"> (1 případ na 83 milionů obyvatel). Vlivem expozice </w:t>
      </w:r>
      <w:r w:rsidRPr="008C1ACA">
        <w:rPr>
          <w:szCs w:val="20"/>
        </w:rPr>
        <w:t xml:space="preserve">benzo[a]pyrenu </w:t>
      </w:r>
      <w:r w:rsidRPr="008C1ACA">
        <w:t xml:space="preserve">byl vypočten nejvyšší nárůst karcinogenního rizika </w:t>
      </w:r>
      <w:r w:rsidR="00DC2BF8" w:rsidRPr="008C1ACA">
        <w:t>1,13</w:t>
      </w:r>
      <w:r w:rsidRPr="008C1ACA">
        <w:t xml:space="preserve"> × 10</w:t>
      </w:r>
      <w:r w:rsidRPr="008C1ACA">
        <w:rPr>
          <w:vertAlign w:val="superscript"/>
        </w:rPr>
        <w:t>-</w:t>
      </w:r>
      <w:r w:rsidR="00DC2BF8" w:rsidRPr="008C1ACA">
        <w:rPr>
          <w:vertAlign w:val="superscript"/>
        </w:rPr>
        <w:t>7</w:t>
      </w:r>
      <w:r w:rsidRPr="008C1ACA">
        <w:t xml:space="preserve">, což činí jeden případ na více než </w:t>
      </w:r>
      <w:r w:rsidR="00DC2BF8" w:rsidRPr="008C1ACA">
        <w:t>8,8</w:t>
      </w:r>
      <w:r w:rsidRPr="008C1ACA">
        <w:t xml:space="preserve"> mil. obyvatel. </w:t>
      </w:r>
    </w:p>
    <w:p w14:paraId="05A866F1" w14:textId="46640029" w:rsidR="00B6225B" w:rsidRPr="008C1ACA" w:rsidRDefault="00B6225B" w:rsidP="00B6225B">
      <w:r w:rsidRPr="008C1ACA">
        <w:t xml:space="preserve">Na základě výsledků modelových výpočtů byla kvantifikována míra </w:t>
      </w:r>
      <w:r w:rsidRPr="008C1ACA">
        <w:rPr>
          <w:spacing w:val="-2"/>
        </w:rPr>
        <w:t>obt</w:t>
      </w:r>
      <w:r w:rsidR="00A51D10" w:rsidRPr="008C1ACA">
        <w:rPr>
          <w:spacing w:val="-2"/>
        </w:rPr>
        <w:t>ěžování hlukem, rušení spánku a </w:t>
      </w:r>
      <w:r w:rsidRPr="008C1ACA">
        <w:rPr>
          <w:spacing w:val="-2"/>
        </w:rPr>
        <w:t xml:space="preserve">změna v míře </w:t>
      </w:r>
      <w:r w:rsidRPr="008C1ACA">
        <w:rPr>
          <w:lang w:eastAsia="en-US"/>
        </w:rPr>
        <w:t>kardiovaskulárního rizika</w:t>
      </w:r>
      <w:r w:rsidRPr="008C1ACA">
        <w:rPr>
          <w:spacing w:val="-2"/>
        </w:rPr>
        <w:t xml:space="preserve"> (nárůst </w:t>
      </w:r>
      <w:r w:rsidRPr="008C1ACA">
        <w:rPr>
          <w:lang w:eastAsia="en-US"/>
        </w:rPr>
        <w:t>výskytu ischemické choroby srdeční)</w:t>
      </w:r>
      <w:r w:rsidRPr="008C1ACA">
        <w:t>. Pro dotčenou populaci v okolní zástavbě byl vypočten nárůst počtu obtěžovaných a při spánku rušených obyvatel v řádu jednotek případů v rámci celé dotčené populace (3 </w:t>
      </w:r>
      <w:r w:rsidR="001C516C" w:rsidRPr="008C1ACA">
        <w:t>30</w:t>
      </w:r>
      <w:r w:rsidRPr="008C1ACA">
        <w:t xml:space="preserve">0 obyvatel). Změna míry kardiovaskulárního rizika se pohybuje v řádu </w:t>
      </w:r>
      <w:r w:rsidR="00BF59FB" w:rsidRPr="008C1ACA">
        <w:t>tisícin</w:t>
      </w:r>
      <w:r w:rsidRPr="008C1ACA">
        <w:t xml:space="preserve"> nového případu.</w:t>
      </w:r>
    </w:p>
    <w:p w14:paraId="2881D271" w14:textId="656F5E68" w:rsidR="00B6225B" w:rsidRPr="008C1ACA" w:rsidRDefault="00B6225B" w:rsidP="00B6225B">
      <w:r w:rsidRPr="008C1ACA">
        <w:t xml:space="preserve">Z provedeného vyhodnocení tedy vyplývá, že v dotčené populaci není třeba očekávat vlivem posuzované změny nárůst zdravotního rizika, který by byl významný ve smyslu ohrožení zdraví, a i změny v míře obtěžování jsou </w:t>
      </w:r>
      <w:r w:rsidR="003344F2" w:rsidRPr="008C1ACA">
        <w:t xml:space="preserve">velmi </w:t>
      </w:r>
      <w:r w:rsidRPr="008C1ACA">
        <w:t xml:space="preserve">mírné a v praxi málo významné. </w:t>
      </w:r>
    </w:p>
    <w:bookmarkEnd w:id="110"/>
    <w:p w14:paraId="3C83C02A" w14:textId="1EBD217A" w:rsidR="0052178F" w:rsidRPr="008C1ACA" w:rsidRDefault="00347395" w:rsidP="00EB4686">
      <w:pPr>
        <w:pStyle w:val="Nadpis3"/>
      </w:pPr>
      <w:r w:rsidRPr="008C1ACA">
        <w:t>6.</w:t>
      </w:r>
      <w:r w:rsidR="00EB4686" w:rsidRPr="008C1ACA">
        <w:t>2.3</w:t>
      </w:r>
      <w:r w:rsidRPr="008C1ACA">
        <w:tab/>
      </w:r>
      <w:r w:rsidR="0052178F" w:rsidRPr="008C1ACA">
        <w:t xml:space="preserve">Vlivy na </w:t>
      </w:r>
      <w:r w:rsidRPr="008C1ACA">
        <w:t>p</w:t>
      </w:r>
      <w:r w:rsidR="0052178F" w:rsidRPr="008C1ACA">
        <w:t>ovrchové a podzemní vody</w:t>
      </w:r>
    </w:p>
    <w:p w14:paraId="3BB01C64" w14:textId="1A2A082F" w:rsidR="003D2976" w:rsidRPr="008C1ACA" w:rsidRDefault="00275B9C" w:rsidP="003D2976">
      <w:r w:rsidRPr="008C1ACA">
        <w:t>V </w:t>
      </w:r>
      <w:r w:rsidR="00D6394A" w:rsidRPr="008C1ACA">
        <w:t>ploše</w:t>
      </w:r>
      <w:r w:rsidRPr="008C1ACA">
        <w:t xml:space="preserve"> navrhované z</w:t>
      </w:r>
      <w:r w:rsidR="003D2976" w:rsidRPr="008C1ACA">
        <w:t xml:space="preserve">měny </w:t>
      </w:r>
      <w:r w:rsidRPr="008C1ACA">
        <w:t>č. Z</w:t>
      </w:r>
      <w:r w:rsidR="00A52DC4" w:rsidRPr="008C1ACA">
        <w:t> </w:t>
      </w:r>
      <w:r w:rsidR="003D2976" w:rsidRPr="008C1ACA">
        <w:t>3</w:t>
      </w:r>
      <w:r w:rsidR="00A52DC4" w:rsidRPr="008C1ACA">
        <w:t>093/10</w:t>
      </w:r>
      <w:r w:rsidR="003D2976" w:rsidRPr="008C1ACA">
        <w:t xml:space="preserve"> </w:t>
      </w:r>
      <w:r w:rsidR="00D6394A" w:rsidRPr="008C1ACA">
        <w:t xml:space="preserve">ani v jejím okolí </w:t>
      </w:r>
      <w:r w:rsidR="003D2976" w:rsidRPr="008C1ACA">
        <w:t xml:space="preserve">nejsou přítomny žádné limity v oblasti povrchových a podzemních vod, které by mohly být využitím plochy ovlivněny. </w:t>
      </w:r>
    </w:p>
    <w:p w14:paraId="07209592" w14:textId="29016693" w:rsidR="00ED7927" w:rsidRPr="008C1ACA" w:rsidRDefault="003D2976" w:rsidP="00ED7927">
      <w:pPr>
        <w:pStyle w:val="Normln1"/>
        <w:ind w:firstLine="0"/>
      </w:pPr>
      <w:r w:rsidRPr="008C1ACA">
        <w:t xml:space="preserve">Blízké zastavěné plochy jsou odkanalizovány, </w:t>
      </w:r>
      <w:r w:rsidR="00ED7927" w:rsidRPr="008C1ACA">
        <w:t xml:space="preserve">je zavedena </w:t>
      </w:r>
      <w:r w:rsidRPr="008C1ACA">
        <w:t>dešťová a splašková kanalizace</w:t>
      </w:r>
      <w:r w:rsidR="00ED7927" w:rsidRPr="008C1ACA">
        <w:t>. N</w:t>
      </w:r>
      <w:r w:rsidR="00F220A8" w:rsidRPr="008C1ACA">
        <w:t>akládání se </w:t>
      </w:r>
      <w:r w:rsidRPr="008C1ACA">
        <w:t xml:space="preserve">splaškovými vodami </w:t>
      </w:r>
      <w:r w:rsidR="00ED7927" w:rsidRPr="008C1ACA">
        <w:t xml:space="preserve">musí být zajištěno </w:t>
      </w:r>
      <w:r w:rsidR="00275B9C" w:rsidRPr="008C1ACA">
        <w:t>ve smyslu § 37 Pražských stavebních předpisů</w:t>
      </w:r>
      <w:r w:rsidR="00275B9C" w:rsidRPr="008C1ACA">
        <w:rPr>
          <w:rStyle w:val="Znakapoznpodarou"/>
        </w:rPr>
        <w:footnoteReference w:id="3"/>
      </w:r>
      <w:r w:rsidR="00ED7927" w:rsidRPr="008C1ACA">
        <w:t xml:space="preserve">. Ovlivnění kvality povrchových vod není predikováno. </w:t>
      </w:r>
    </w:p>
    <w:p w14:paraId="6EA33B23" w14:textId="7F9A71F5" w:rsidR="00ED7927" w:rsidRPr="008C1ACA" w:rsidRDefault="00ED7927" w:rsidP="00ED7927">
      <w:pPr>
        <w:pStyle w:val="Normln1"/>
        <w:ind w:firstLine="0"/>
      </w:pPr>
      <w:r w:rsidRPr="008C1ACA">
        <w:t>Dle podkladové studie</w:t>
      </w:r>
      <w:r w:rsidRPr="008C1ACA">
        <w:rPr>
          <w:rStyle w:val="Znakapoznpodarou"/>
        </w:rPr>
        <w:footnoteReference w:id="4"/>
      </w:r>
      <w:r w:rsidRPr="008C1ACA">
        <w:t xml:space="preserve"> je v dotčené ploše kolísavá, spojitá zvodeň vytvářející se při bázi opuk, na povrchu prakticky nepropustných jílů. Výška hladiny a vydatnost přítoků během roku kolísá, nelze vyloučit i její dočasné vysychání. V prostoru plánované výstavby může být značně ovlivněna průběhem trasy metra v blízkém sousedství staveniště, je třeba počítat s nutností odčerpávání vody ze stavební jámy. V rámci provádění stavebních prací je nutné zajistit ochranu kvality podzemních vod.</w:t>
      </w:r>
    </w:p>
    <w:p w14:paraId="30DCD33F" w14:textId="4B35E191" w:rsidR="003D2976" w:rsidRPr="008C1ACA" w:rsidRDefault="00ED7927" w:rsidP="003D2976">
      <w:r w:rsidRPr="008C1ACA">
        <w:t xml:space="preserve">V důsledku zvýšení rozsahu zpevněných ploch dojde v zájmovém území k ovlivnění podmínek pro retenci vody v území. </w:t>
      </w:r>
    </w:p>
    <w:p w14:paraId="494E3576" w14:textId="2AFC88E7" w:rsidR="007775FD" w:rsidRPr="008C1ACA" w:rsidRDefault="00275B9C" w:rsidP="003D2976">
      <w:pPr>
        <w:rPr>
          <w:rFonts w:cs="Calibri"/>
        </w:rPr>
      </w:pPr>
      <w:r w:rsidRPr="008C1ACA">
        <w:rPr>
          <w:rFonts w:cs="Calibri"/>
        </w:rPr>
        <w:t>Pro nakládání se srážkovými vodami platí ust. § 38 Pražských stavebních předpisů</w:t>
      </w:r>
      <w:r w:rsidR="007775FD" w:rsidRPr="008C1ACA">
        <w:rPr>
          <w:rFonts w:cs="Calibri"/>
        </w:rPr>
        <w:t xml:space="preserve"> (dále jen „PSP“)</w:t>
      </w:r>
      <w:r w:rsidRPr="008C1ACA">
        <w:rPr>
          <w:rFonts w:cs="Calibri"/>
        </w:rPr>
        <w:t xml:space="preserve">. </w:t>
      </w:r>
      <w:r w:rsidR="00975A86" w:rsidRPr="008C1ACA">
        <w:rPr>
          <w:rFonts w:cs="Calibri"/>
        </w:rPr>
        <w:t>L</w:t>
      </w:r>
      <w:r w:rsidR="00F220A8" w:rsidRPr="008C1ACA">
        <w:rPr>
          <w:rFonts w:cs="Calibri"/>
        </w:rPr>
        <w:t>ze </w:t>
      </w:r>
      <w:r w:rsidR="00F26915" w:rsidRPr="008C1ACA">
        <w:rPr>
          <w:rFonts w:cs="Calibri"/>
        </w:rPr>
        <w:t>doporučit, aby v rámci technického řešení stav</w:t>
      </w:r>
      <w:r w:rsidR="00975A86" w:rsidRPr="008C1ACA">
        <w:rPr>
          <w:rFonts w:cs="Calibri"/>
        </w:rPr>
        <w:t>eb</w:t>
      </w:r>
      <w:r w:rsidR="00F26915" w:rsidRPr="008C1ACA">
        <w:rPr>
          <w:rFonts w:cs="Calibri"/>
        </w:rPr>
        <w:t xml:space="preserve"> byl</w:t>
      </w:r>
      <w:r w:rsidR="00975A86" w:rsidRPr="008C1ACA">
        <w:rPr>
          <w:rFonts w:cs="Calibri"/>
        </w:rPr>
        <w:t>a</w:t>
      </w:r>
      <w:r w:rsidR="00F26915" w:rsidRPr="008C1ACA">
        <w:rPr>
          <w:rFonts w:cs="Calibri"/>
        </w:rPr>
        <w:t xml:space="preserve"> prověřen</w:t>
      </w:r>
      <w:r w:rsidR="00975A86" w:rsidRPr="008C1ACA">
        <w:rPr>
          <w:rFonts w:cs="Calibri"/>
        </w:rPr>
        <w:t>a</w:t>
      </w:r>
      <w:r w:rsidR="00F26915" w:rsidRPr="008C1ACA">
        <w:rPr>
          <w:rFonts w:cs="Calibri"/>
        </w:rPr>
        <w:t xml:space="preserve"> možnost op</w:t>
      </w:r>
      <w:r w:rsidR="00572853" w:rsidRPr="008C1ACA">
        <w:rPr>
          <w:rFonts w:cs="Calibri"/>
        </w:rPr>
        <w:t>ětovného využití srážkových vod</w:t>
      </w:r>
    </w:p>
    <w:p w14:paraId="62968BB3" w14:textId="12BEFB85" w:rsidR="00700BA1" w:rsidRPr="008C1ACA" w:rsidRDefault="00975A86" w:rsidP="00700BA1">
      <w:r w:rsidRPr="008C1ACA">
        <w:t xml:space="preserve">Vlivy na podzemní a povrchové vody jsou hodnoceny jako zanedbatelné až mírně negativní. </w:t>
      </w:r>
    </w:p>
    <w:p w14:paraId="51C5D578" w14:textId="763C05B8" w:rsidR="0052178F" w:rsidRPr="008C1ACA" w:rsidRDefault="00EB4686" w:rsidP="00EB4686">
      <w:pPr>
        <w:pStyle w:val="Nadpis3"/>
      </w:pPr>
      <w:r w:rsidRPr="008C1ACA">
        <w:t>6.2.4</w:t>
      </w:r>
      <w:r w:rsidR="00347395" w:rsidRPr="008C1ACA">
        <w:tab/>
      </w:r>
      <w:r w:rsidR="0052178F" w:rsidRPr="008C1ACA">
        <w:t xml:space="preserve">Vlivy na </w:t>
      </w:r>
      <w:r w:rsidR="00347395" w:rsidRPr="008C1ACA">
        <w:t>zemědělský půdní fond</w:t>
      </w:r>
    </w:p>
    <w:p w14:paraId="363F95E6" w14:textId="36D088ED" w:rsidR="00975A86" w:rsidRPr="008C1ACA" w:rsidRDefault="00975A86" w:rsidP="00975A86">
      <w:pPr>
        <w:rPr>
          <w:lang w:eastAsia="en-US"/>
        </w:rPr>
      </w:pPr>
      <w:r w:rsidRPr="008C1ACA">
        <w:rPr>
          <w:lang w:eastAsia="en-US"/>
        </w:rPr>
        <w:t>Provedeným hodnocením nebyly identifikovány vlivy na ZPF. Pozemky dotčené posuzovanou změnou nejsou dle katastru nemovitostí součástí ZFP. Vlivy posuzované změny č. 3093/10 jsou hodnocen</w:t>
      </w:r>
      <w:r w:rsidR="00F220A8" w:rsidRPr="008C1ACA">
        <w:rPr>
          <w:lang w:eastAsia="en-US"/>
        </w:rPr>
        <w:t>y jako </w:t>
      </w:r>
      <w:r w:rsidRPr="008C1ACA">
        <w:rPr>
          <w:lang w:eastAsia="en-US"/>
        </w:rPr>
        <w:t>nulové.</w:t>
      </w:r>
    </w:p>
    <w:p w14:paraId="3545005A" w14:textId="77B46757" w:rsidR="0052178F" w:rsidRPr="008C1ACA" w:rsidRDefault="00347395" w:rsidP="00EB4686">
      <w:pPr>
        <w:pStyle w:val="Nadpis3"/>
      </w:pPr>
      <w:r w:rsidRPr="008C1ACA">
        <w:t>6.</w:t>
      </w:r>
      <w:r w:rsidR="00EB4686" w:rsidRPr="008C1ACA">
        <w:t>2.</w:t>
      </w:r>
      <w:r w:rsidRPr="008C1ACA">
        <w:t>5</w:t>
      </w:r>
      <w:r w:rsidRPr="008C1ACA">
        <w:tab/>
      </w:r>
      <w:r w:rsidR="0052178F" w:rsidRPr="008C1ACA">
        <w:t xml:space="preserve">Vlivy na </w:t>
      </w:r>
      <w:r w:rsidRPr="008C1ACA">
        <w:t>l</w:t>
      </w:r>
      <w:r w:rsidR="0052178F" w:rsidRPr="008C1ACA">
        <w:t>esy</w:t>
      </w:r>
      <w:r w:rsidRPr="008C1ACA">
        <w:t xml:space="preserve"> a PUPFL</w:t>
      </w:r>
    </w:p>
    <w:p w14:paraId="332B532A" w14:textId="29A84995" w:rsidR="0052178F" w:rsidRPr="008C1ACA" w:rsidRDefault="003D2976" w:rsidP="00347395">
      <w:r w:rsidRPr="008C1ACA">
        <w:t>Provedeným hodnocením nebyl</w:t>
      </w:r>
      <w:r w:rsidR="003A73FA" w:rsidRPr="008C1ACA">
        <w:t>y identifikovány vlivy na lesy ani pozemky určené k plnění funkcí lesa. V</w:t>
      </w:r>
      <w:r w:rsidR="003A73FA" w:rsidRPr="008C1ACA">
        <w:rPr>
          <w:lang w:eastAsia="en-US"/>
        </w:rPr>
        <w:t> dotčeném území ani v jeho nejbližším okolí se nevyskytují.</w:t>
      </w:r>
      <w:r w:rsidR="00975A86" w:rsidRPr="008C1ACA">
        <w:rPr>
          <w:lang w:eastAsia="en-US"/>
        </w:rPr>
        <w:t xml:space="preserve"> Vlivy změny č. 3093/10</w:t>
      </w:r>
      <w:r w:rsidR="00B75B47">
        <w:rPr>
          <w:lang w:eastAsia="en-US"/>
        </w:rPr>
        <w:t xml:space="preserve"> </w:t>
      </w:r>
      <w:r w:rsidR="00975A86" w:rsidRPr="008C1ACA">
        <w:rPr>
          <w:lang w:eastAsia="en-US"/>
        </w:rPr>
        <w:t>n</w:t>
      </w:r>
      <w:r w:rsidR="00B75B47">
        <w:rPr>
          <w:lang w:eastAsia="en-US"/>
        </w:rPr>
        <w:t>a</w:t>
      </w:r>
      <w:r w:rsidR="00975A86" w:rsidRPr="008C1ACA">
        <w:rPr>
          <w:lang w:eastAsia="en-US"/>
        </w:rPr>
        <w:t xml:space="preserve"> lesy jsou hodnoceny jako nulové.</w:t>
      </w:r>
    </w:p>
    <w:p w14:paraId="20223D43" w14:textId="2027A285" w:rsidR="0052178F" w:rsidRPr="008C1ACA" w:rsidRDefault="00347395" w:rsidP="00EB4686">
      <w:pPr>
        <w:pStyle w:val="Nadpis3"/>
      </w:pPr>
      <w:r w:rsidRPr="008C1ACA">
        <w:t>6.</w:t>
      </w:r>
      <w:r w:rsidR="00EB4686" w:rsidRPr="008C1ACA">
        <w:t>2.</w:t>
      </w:r>
      <w:r w:rsidRPr="008C1ACA">
        <w:t>6</w:t>
      </w:r>
      <w:r w:rsidRPr="008C1ACA">
        <w:tab/>
      </w:r>
      <w:r w:rsidR="0052178F" w:rsidRPr="008C1ACA">
        <w:t xml:space="preserve">Vlivy na </w:t>
      </w:r>
      <w:r w:rsidRPr="008C1ACA">
        <w:t>h</w:t>
      </w:r>
      <w:r w:rsidR="0052178F" w:rsidRPr="008C1ACA">
        <w:t>orninové prostředí a přírodní zdroje</w:t>
      </w:r>
    </w:p>
    <w:p w14:paraId="53F52168" w14:textId="5BEC4F17" w:rsidR="00094ED2" w:rsidRPr="008C1ACA" w:rsidRDefault="00094ED2" w:rsidP="00094ED2">
      <w:pPr>
        <w:rPr>
          <w:lang w:eastAsia="en-US"/>
        </w:rPr>
      </w:pPr>
      <w:r w:rsidRPr="008C1ACA">
        <w:rPr>
          <w:lang w:eastAsia="en-US"/>
        </w:rPr>
        <w:t>Vlivy na horninové prostředí souvisejí s výskytem tzv. „rizikových geof</w:t>
      </w:r>
      <w:r w:rsidR="00F220A8" w:rsidRPr="008C1ACA">
        <w:rPr>
          <w:lang w:eastAsia="en-US"/>
        </w:rPr>
        <w:t>aktorů životního prostředí“, za </w:t>
      </w:r>
      <w:r w:rsidRPr="008C1ACA">
        <w:rPr>
          <w:lang w:eastAsia="en-US"/>
        </w:rPr>
        <w:t>které jsou dle § 10 vyhl. č. 369/2006 Sb., ve znění pozdějších předpisů, považovány takové přírodní stavy nebo procesy v horninovém prostředí, které mohou znamenat významné přírodní riziko pro člověka a jeho činnosti. Výčet těchto rizikových geofaktorů obsahuje příloha č. 9 této vyhlášky. Pro rizikové jevy a procesy způsobené přírodní nebo lidskou činností, které se týkají horninového prostředí, jsou označovány jako „geohazardy</w:t>
      </w:r>
      <w:r w:rsidRPr="008C1ACA">
        <w:rPr>
          <w:rStyle w:val="Znakapoznpodarou"/>
          <w:lang w:eastAsia="en-US"/>
        </w:rPr>
        <w:footnoteReference w:id="5"/>
      </w:r>
      <w:r w:rsidRPr="008C1ACA">
        <w:rPr>
          <w:lang w:eastAsia="en-US"/>
        </w:rPr>
        <w:t>“. S přihlédnutím k těmto oběma definicím jsou v rámci této kapitoly posouzeny vlivy spojené s výskytem:</w:t>
      </w:r>
    </w:p>
    <w:p w14:paraId="7E0F86FB" w14:textId="77777777" w:rsidR="00094ED2" w:rsidRPr="008C1ACA" w:rsidRDefault="00094ED2" w:rsidP="008503CD">
      <w:pPr>
        <w:numPr>
          <w:ilvl w:val="0"/>
          <w:numId w:val="41"/>
        </w:numPr>
        <w:rPr>
          <w:lang w:eastAsia="en-US"/>
        </w:rPr>
      </w:pPr>
      <w:r w:rsidRPr="008C1ACA">
        <w:rPr>
          <w:lang w:eastAsia="en-US"/>
        </w:rPr>
        <w:t>nepříznivých inženýrsko-geologických vlastností horninového prostředí,</w:t>
      </w:r>
    </w:p>
    <w:p w14:paraId="34BA57E6" w14:textId="77777777" w:rsidR="00094ED2" w:rsidRPr="008C1ACA" w:rsidRDefault="00094ED2" w:rsidP="008503CD">
      <w:pPr>
        <w:numPr>
          <w:ilvl w:val="0"/>
          <w:numId w:val="41"/>
        </w:numPr>
        <w:rPr>
          <w:lang w:eastAsia="en-US"/>
        </w:rPr>
      </w:pPr>
      <w:r w:rsidRPr="008C1ACA">
        <w:rPr>
          <w:lang w:eastAsia="en-US"/>
        </w:rPr>
        <w:t>svahových nestabilit a deformací,</w:t>
      </w:r>
    </w:p>
    <w:p w14:paraId="6BCAF130" w14:textId="77777777" w:rsidR="00094ED2" w:rsidRPr="008C1ACA" w:rsidRDefault="00094ED2" w:rsidP="008503CD">
      <w:pPr>
        <w:numPr>
          <w:ilvl w:val="0"/>
          <w:numId w:val="41"/>
        </w:numPr>
        <w:rPr>
          <w:lang w:eastAsia="en-US"/>
        </w:rPr>
      </w:pPr>
      <w:r w:rsidRPr="008C1ACA">
        <w:rPr>
          <w:lang w:eastAsia="en-US"/>
        </w:rPr>
        <w:t>důlních děl a poddolovaných území,</w:t>
      </w:r>
    </w:p>
    <w:p w14:paraId="6393A816" w14:textId="77777777" w:rsidR="00094ED2" w:rsidRPr="008C1ACA" w:rsidRDefault="00094ED2" w:rsidP="008503CD">
      <w:pPr>
        <w:numPr>
          <w:ilvl w:val="0"/>
          <w:numId w:val="41"/>
        </w:numPr>
        <w:rPr>
          <w:lang w:eastAsia="en-US"/>
        </w:rPr>
      </w:pPr>
      <w:r w:rsidRPr="008C1ACA">
        <w:rPr>
          <w:lang w:eastAsia="en-US"/>
        </w:rPr>
        <w:t>ložisek nerostných surovin,</w:t>
      </w:r>
    </w:p>
    <w:p w14:paraId="32A43254" w14:textId="77777777" w:rsidR="00094ED2" w:rsidRPr="008C1ACA" w:rsidRDefault="00094ED2" w:rsidP="008503CD">
      <w:pPr>
        <w:numPr>
          <w:ilvl w:val="0"/>
          <w:numId w:val="41"/>
        </w:numPr>
        <w:rPr>
          <w:lang w:eastAsia="en-US"/>
        </w:rPr>
      </w:pPr>
      <w:r w:rsidRPr="008C1ACA">
        <w:rPr>
          <w:lang w:eastAsia="en-US"/>
        </w:rPr>
        <w:t>radonového rizika.</w:t>
      </w:r>
    </w:p>
    <w:p w14:paraId="602B8E4A" w14:textId="77777777" w:rsidR="00094ED2" w:rsidRPr="008C1ACA" w:rsidRDefault="00094ED2" w:rsidP="00094ED2">
      <w:pPr>
        <w:rPr>
          <w:lang w:eastAsia="en-US"/>
        </w:rPr>
      </w:pPr>
      <w:r w:rsidRPr="008C1ACA">
        <w:rPr>
          <w:lang w:eastAsia="en-US"/>
        </w:rPr>
        <w:t xml:space="preserve">Hodnocení míry narušení režimu proudění podzemních vod je součástí posouzení vlivů na povrchové a podzemní vody (viz kap. 6.2.3). </w:t>
      </w:r>
    </w:p>
    <w:p w14:paraId="01FE9B8E" w14:textId="77777777" w:rsidR="00094ED2" w:rsidRPr="008C1ACA" w:rsidRDefault="00094ED2" w:rsidP="00094ED2">
      <w:r w:rsidRPr="008C1ACA">
        <w:t xml:space="preserve">Kromě těchto aspektů souvisí vlivy na horninové prostředí, resp. jejich význam a rozsah s mírou využití předmětné plochy a z toho odvozeným konkrétním způsobem řešení založení stavby nebo staveb, přípustných v ploše posuzované změny ve smyslu regulativů funkčního a prostorového uspořádání obsažených v platném ÚP SÚ hl. m. Prahy. </w:t>
      </w:r>
    </w:p>
    <w:p w14:paraId="750B5732" w14:textId="5988BCA7" w:rsidR="00975A86" w:rsidRPr="008C1ACA" w:rsidRDefault="00094ED2" w:rsidP="00094ED2">
      <w:pPr>
        <w:rPr>
          <w:lang w:eastAsia="en-US"/>
        </w:rPr>
      </w:pPr>
      <w:r w:rsidRPr="008C1ACA">
        <w:t xml:space="preserve">V případě Změny č. </w:t>
      </w:r>
      <w:r w:rsidR="00975A86" w:rsidRPr="008C1ACA">
        <w:rPr>
          <w:lang w:eastAsia="en-US"/>
        </w:rPr>
        <w:t>změny č. 3093/10</w:t>
      </w:r>
      <w:r w:rsidR="00B75B47">
        <w:rPr>
          <w:lang w:eastAsia="en-US"/>
        </w:rPr>
        <w:t xml:space="preserve"> </w:t>
      </w:r>
      <w:r w:rsidRPr="008C1ACA">
        <w:t xml:space="preserve">je </w:t>
      </w:r>
      <w:r w:rsidRPr="008C1ACA">
        <w:rPr>
          <w:lang w:eastAsia="en-US"/>
        </w:rPr>
        <w:t>v kap. 3 této dokumentace doloženo, že se v řešené ploše ani v jejím okolí výše uvedené rizikové geofaktory nevyskytují</w:t>
      </w:r>
      <w:r w:rsidR="00975A86" w:rsidRPr="008C1ACA">
        <w:rPr>
          <w:lang w:eastAsia="en-US"/>
        </w:rPr>
        <w:t xml:space="preserve">. </w:t>
      </w:r>
    </w:p>
    <w:p w14:paraId="1FA254EE" w14:textId="728F7CE2" w:rsidR="00094ED2" w:rsidRPr="008C1ACA" w:rsidRDefault="00975A86" w:rsidP="00094ED2">
      <w:r w:rsidRPr="008C1ACA">
        <w:rPr>
          <w:lang w:eastAsia="en-US"/>
        </w:rPr>
        <w:t>V</w:t>
      </w:r>
      <w:r w:rsidR="00094ED2" w:rsidRPr="008C1ACA">
        <w:rPr>
          <w:lang w:eastAsia="en-US"/>
        </w:rPr>
        <w:t xml:space="preserve">livy </w:t>
      </w:r>
      <w:r w:rsidRPr="008C1ACA">
        <w:rPr>
          <w:lang w:eastAsia="en-US"/>
        </w:rPr>
        <w:t xml:space="preserve">změny č. 3093/10 </w:t>
      </w:r>
      <w:r w:rsidR="00094ED2" w:rsidRPr="008C1ACA">
        <w:rPr>
          <w:lang w:eastAsia="en-US"/>
        </w:rPr>
        <w:t xml:space="preserve">na horninové prostředí vyvolané touto změnou </w:t>
      </w:r>
      <w:r w:rsidRPr="008C1ACA">
        <w:rPr>
          <w:lang w:eastAsia="en-US"/>
        </w:rPr>
        <w:t xml:space="preserve">jsou </w:t>
      </w:r>
      <w:r w:rsidR="00094ED2" w:rsidRPr="008C1ACA">
        <w:rPr>
          <w:lang w:eastAsia="en-US"/>
        </w:rPr>
        <w:t>klasifikovány jako málo významné.</w:t>
      </w:r>
    </w:p>
    <w:p w14:paraId="5C21DB26" w14:textId="156AF9F0" w:rsidR="0052178F" w:rsidRPr="008C1ACA" w:rsidRDefault="00254802" w:rsidP="00EB4686">
      <w:pPr>
        <w:pStyle w:val="Nadpis3"/>
      </w:pPr>
      <w:r w:rsidRPr="008C1ACA">
        <w:t>6.</w:t>
      </w:r>
      <w:r w:rsidR="00EB4686" w:rsidRPr="008C1ACA">
        <w:t>2.</w:t>
      </w:r>
      <w:r w:rsidRPr="008C1ACA">
        <w:t>7</w:t>
      </w:r>
      <w:r w:rsidRPr="008C1ACA">
        <w:tab/>
      </w:r>
      <w:r w:rsidR="0052178F" w:rsidRPr="008C1ACA">
        <w:t xml:space="preserve">Vlivy na </w:t>
      </w:r>
      <w:r w:rsidRPr="008C1ACA">
        <w:t>f</w:t>
      </w:r>
      <w:r w:rsidR="0052178F" w:rsidRPr="008C1ACA">
        <w:t>aunu, flóru</w:t>
      </w:r>
      <w:r w:rsidRPr="008C1ACA">
        <w:t>, biodiverzitu</w:t>
      </w:r>
      <w:r w:rsidR="0052178F" w:rsidRPr="008C1ACA">
        <w:t xml:space="preserve"> a ekosystémy</w:t>
      </w:r>
    </w:p>
    <w:p w14:paraId="05D38D1B" w14:textId="03FD8714" w:rsidR="00BA5FFE" w:rsidRPr="008C1ACA" w:rsidRDefault="003A73FA" w:rsidP="004A419C">
      <w:r w:rsidRPr="008C1ACA">
        <w:t xml:space="preserve">Plocha navrhované změny </w:t>
      </w:r>
      <w:r w:rsidR="003D2976" w:rsidRPr="008C1ACA">
        <w:t xml:space="preserve">je vymezena </w:t>
      </w:r>
      <w:r w:rsidR="00BA5FFE" w:rsidRPr="008C1ACA">
        <w:t xml:space="preserve">v urbanizovaném území </w:t>
      </w:r>
      <w:r w:rsidR="00EE08DC" w:rsidRPr="008C1ACA">
        <w:t xml:space="preserve">bez významnějších hodnot a vlastností </w:t>
      </w:r>
      <w:r w:rsidR="00BA5FFE" w:rsidRPr="008C1ACA">
        <w:t xml:space="preserve">z hlediska </w:t>
      </w:r>
      <w:r w:rsidR="003D2976" w:rsidRPr="008C1ACA">
        <w:t xml:space="preserve">biologické rozmanitosti a ekologické stability. </w:t>
      </w:r>
      <w:r w:rsidR="00BA5FFE" w:rsidRPr="008C1ACA">
        <w:t xml:space="preserve">V důsledku využití plochy dojde k zástavbě travnatých ploch a odstranění stávajících prvků vegetace. Dojde k ovlivnění stanovištních podmínek synantropních druhů vázaných na tyto prvky. </w:t>
      </w:r>
    </w:p>
    <w:p w14:paraId="60477F2A" w14:textId="689504C5" w:rsidR="00BA5FFE" w:rsidRPr="008C1ACA" w:rsidRDefault="00BA5FFE" w:rsidP="00BA5FFE">
      <w:r w:rsidRPr="008C1ACA">
        <w:t xml:space="preserve">Dle kódu míry využití posuzované lokality E je stanoven </w:t>
      </w:r>
      <w:r w:rsidR="005C371A" w:rsidRPr="008C1ACA">
        <w:t>koeficient</w:t>
      </w:r>
      <w:r w:rsidRPr="008C1ACA">
        <w:t xml:space="preserve"> zeleně 0,45. Nově vytvořené zelené plochy v případě jejich kvalitního založení mohou výše uvedený vliv kompenzovat. </w:t>
      </w:r>
    </w:p>
    <w:p w14:paraId="6C824091" w14:textId="4E81956D" w:rsidR="00BA5FFE" w:rsidRPr="008C1ACA" w:rsidRDefault="00BA5FFE" w:rsidP="00BA5FFE">
      <w:r w:rsidRPr="008C1ACA">
        <w:t xml:space="preserve">Využitím navrhované plochy nebudou dotčeny zájmy ochrany přírody ve smyslu zákona č. 114/1992 Sb., o ochraně přírody a krajiny. </w:t>
      </w:r>
    </w:p>
    <w:p w14:paraId="663B0E86" w14:textId="20343115" w:rsidR="004F2591" w:rsidRPr="008C1ACA" w:rsidRDefault="004F2591" w:rsidP="00BA5FFE">
      <w:r w:rsidRPr="008C1ACA">
        <w:t xml:space="preserve">Jižní část plochy je součástí celoměstského systému zeleně. Přijetím navrhované změny dojde ke snížení rozlohy CSZ. Tento vliv je hodnocen jako mírně negativní. Míru vlivu lze kompenzovat založením kvalitních ploch sídelní zeleně. </w:t>
      </w:r>
    </w:p>
    <w:p w14:paraId="7B407D77" w14:textId="47384479" w:rsidR="004F2591" w:rsidRPr="008C1ACA" w:rsidRDefault="004F2591" w:rsidP="004F2591">
      <w:pPr>
        <w:pStyle w:val="Titulek"/>
      </w:pPr>
      <w:bookmarkStart w:id="111" w:name="_Toc126793043"/>
      <w:r w:rsidRPr="008C1ACA">
        <w:t xml:space="preserve">Obrázek </w:t>
      </w:r>
      <w:r w:rsidR="004D1097" w:rsidRPr="008C1ACA">
        <w:rPr>
          <w:noProof/>
        </w:rPr>
        <w:fldChar w:fldCharType="begin"/>
      </w:r>
      <w:r w:rsidR="004D1097" w:rsidRPr="008C1ACA">
        <w:rPr>
          <w:noProof/>
        </w:rPr>
        <w:instrText xml:space="preserve"> SEQ Obrázek \* ARABIC </w:instrText>
      </w:r>
      <w:r w:rsidR="004D1097" w:rsidRPr="008C1ACA">
        <w:rPr>
          <w:noProof/>
        </w:rPr>
        <w:fldChar w:fldCharType="separate"/>
      </w:r>
      <w:r w:rsidR="0061383D">
        <w:rPr>
          <w:noProof/>
        </w:rPr>
        <w:t>9</w:t>
      </w:r>
      <w:r w:rsidR="004D1097" w:rsidRPr="008C1ACA">
        <w:rPr>
          <w:noProof/>
        </w:rPr>
        <w:fldChar w:fldCharType="end"/>
      </w:r>
      <w:r w:rsidRPr="008C1ACA">
        <w:t>: Vztah navrhovaného řešení k celoměstskému systému zeleně</w:t>
      </w:r>
      <w:bookmarkEnd w:id="111"/>
    </w:p>
    <w:p w14:paraId="789250D7" w14:textId="4AF74DB4" w:rsidR="004F2591" w:rsidRPr="008C1ACA" w:rsidRDefault="004F2591" w:rsidP="004F2591">
      <w:pPr>
        <w:jc w:val="center"/>
      </w:pPr>
      <w:r w:rsidRPr="008C1ACA">
        <w:rPr>
          <w:noProof/>
        </w:rPr>
        <w:drawing>
          <wp:inline distT="0" distB="0" distL="0" distR="0" wp14:anchorId="0C6CD5AD" wp14:editId="317F49D7">
            <wp:extent cx="4604400" cy="2880000"/>
            <wp:effectExtent l="0" t="0" r="571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04400" cy="2880000"/>
                    </a:xfrm>
                    <a:prstGeom prst="rect">
                      <a:avLst/>
                    </a:prstGeom>
                  </pic:spPr>
                </pic:pic>
              </a:graphicData>
            </a:graphic>
          </wp:inline>
        </w:drawing>
      </w:r>
    </w:p>
    <w:p w14:paraId="54A7AC6C" w14:textId="7A5C5AA5" w:rsidR="004F2591" w:rsidRDefault="0061383D" w:rsidP="004F2591">
      <w:pPr>
        <w:jc w:val="center"/>
        <w:rPr>
          <w:i/>
        </w:rPr>
      </w:pPr>
      <w:hyperlink r:id="rId28" w:history="1">
        <w:r w:rsidR="00176981" w:rsidRPr="001519E8">
          <w:rPr>
            <w:rStyle w:val="Hypertextovodkaz"/>
            <w:i/>
          </w:rPr>
          <w:t>https://app.iprpraha.cz/apl/app/vykresyUP/</w:t>
        </w:r>
      </w:hyperlink>
    </w:p>
    <w:p w14:paraId="4F68AB85" w14:textId="77777777" w:rsidR="00176981" w:rsidRPr="008C1ACA" w:rsidRDefault="00176981" w:rsidP="00176981">
      <w:pPr>
        <w:pStyle w:val="Normln2"/>
      </w:pPr>
    </w:p>
    <w:p w14:paraId="42313089" w14:textId="44A7FF20" w:rsidR="007A6FB2" w:rsidRPr="008C1ACA" w:rsidRDefault="007A6FB2" w:rsidP="004A419C">
      <w:r w:rsidRPr="008C1ACA">
        <w:t xml:space="preserve">Vlivy na evropsky významné lokality a ptačí oblasti soustavy Natura 2000 příslušný orgán ve svém stanovisku </w:t>
      </w:r>
      <w:r w:rsidR="00860DBD" w:rsidRPr="008C1ACA">
        <w:t>MHMP 789336/2017 ze dne 19. 5. 2017</w:t>
      </w:r>
      <w:r w:rsidR="001658D1" w:rsidRPr="008C1ACA">
        <w:t xml:space="preserve"> </w:t>
      </w:r>
      <w:r w:rsidR="00CA61BB" w:rsidRPr="008C1ACA">
        <w:t>vyloučil (viz část B tohoto svazku).</w:t>
      </w:r>
    </w:p>
    <w:p w14:paraId="1D10E3F7" w14:textId="1CF90489" w:rsidR="00860DBD" w:rsidRPr="008C1ACA" w:rsidRDefault="00860DBD" w:rsidP="004A419C">
      <w:r w:rsidRPr="008C1ACA">
        <w:t>Vlivy změny č. 3093/10 na flóru, faunu a ekosystémy jsou hodnoceny jako</w:t>
      </w:r>
      <w:r w:rsidR="00357897" w:rsidRPr="008C1ACA">
        <w:t xml:space="preserve"> mírně negativní.</w:t>
      </w:r>
      <w:r w:rsidRPr="008C1ACA">
        <w:t xml:space="preserve"> </w:t>
      </w:r>
    </w:p>
    <w:p w14:paraId="702BEB0B" w14:textId="44031938" w:rsidR="0052178F" w:rsidRPr="008C1ACA" w:rsidRDefault="00254802" w:rsidP="00EB4686">
      <w:pPr>
        <w:pStyle w:val="Nadpis3"/>
      </w:pPr>
      <w:r w:rsidRPr="008C1ACA">
        <w:t>6.</w:t>
      </w:r>
      <w:r w:rsidR="00EB4686" w:rsidRPr="008C1ACA">
        <w:t>2.</w:t>
      </w:r>
      <w:r w:rsidRPr="008C1ACA">
        <w:t>8</w:t>
      </w:r>
      <w:r w:rsidRPr="008C1ACA">
        <w:tab/>
      </w:r>
      <w:r w:rsidR="0052178F" w:rsidRPr="008C1ACA">
        <w:t xml:space="preserve">Vlivy na </w:t>
      </w:r>
      <w:r w:rsidRPr="008C1ACA">
        <w:t>k</w:t>
      </w:r>
      <w:r w:rsidR="0052178F" w:rsidRPr="008C1ACA">
        <w:t>rajinu, krajinný ráz</w:t>
      </w:r>
    </w:p>
    <w:p w14:paraId="164386AE" w14:textId="45574B6D" w:rsidR="005D5B01" w:rsidRPr="008C1ACA" w:rsidRDefault="00860DBD" w:rsidP="00860DBD">
      <w:pPr>
        <w:rPr>
          <w:lang w:eastAsia="en-US"/>
        </w:rPr>
      </w:pPr>
      <w:r w:rsidRPr="008C1ACA">
        <w:rPr>
          <w:lang w:eastAsia="en-US"/>
        </w:rPr>
        <w:t>Plocha posuzované změny je vymezena v urbanizovaném území. Řešené území je specifické svou topografií a nevýraznými výškovými rozdíly. Území náhorní plošiny Prosek Střížkov je definováno rovinou, kde mezi severní a jižní hranici je výškový rozdíl max.</w:t>
      </w:r>
      <w:r w:rsidR="00732CD0" w:rsidRPr="008C1ACA">
        <w:rPr>
          <w:lang w:eastAsia="en-US"/>
        </w:rPr>
        <w:t xml:space="preserve"> </w:t>
      </w:r>
      <w:r w:rsidRPr="008C1ACA">
        <w:rPr>
          <w:lang w:eastAsia="en-US"/>
        </w:rPr>
        <w:t>2 m. Plocha změny č. 3093/10 je vymezena mezi dvěma významnými prvky</w:t>
      </w:r>
      <w:r w:rsidR="001658D1" w:rsidRPr="008C1ACA">
        <w:rPr>
          <w:lang w:eastAsia="en-US"/>
        </w:rPr>
        <w:t xml:space="preserve"> </w:t>
      </w:r>
      <w:r w:rsidRPr="008C1ACA">
        <w:rPr>
          <w:lang w:eastAsia="en-US"/>
        </w:rPr>
        <w:t>(centrální park</w:t>
      </w:r>
      <w:r w:rsidR="001658D1" w:rsidRPr="008C1ACA">
        <w:rPr>
          <w:lang w:eastAsia="en-US"/>
        </w:rPr>
        <w:t xml:space="preserve"> </w:t>
      </w:r>
      <w:r w:rsidRPr="008C1ACA">
        <w:rPr>
          <w:lang w:eastAsia="en-US"/>
        </w:rPr>
        <w:t>Přátelství na jihu a na severu zahloubenou komunikací - bariérou Liberecká ). V bezprostřední vazbě na plochu se nachází soubor panelových domů o cca 10 ti podlažích,</w:t>
      </w:r>
      <w:r w:rsidR="001658D1" w:rsidRPr="008C1ACA">
        <w:rPr>
          <w:lang w:eastAsia="en-US"/>
        </w:rPr>
        <w:t xml:space="preserve"> </w:t>
      </w:r>
      <w:r w:rsidRPr="008C1ACA">
        <w:rPr>
          <w:lang w:eastAsia="en-US"/>
        </w:rPr>
        <w:t>táhnoucích se podél východní a západní strany parku Přátelství.</w:t>
      </w:r>
      <w:r w:rsidR="005D5B01" w:rsidRPr="008C1ACA">
        <w:rPr>
          <w:lang w:eastAsia="en-US"/>
        </w:rPr>
        <w:t xml:space="preserve"> V návrhu je tato zelená osa centrálního parku sledující stopu sever - jih dovedena do plochy řešené změnou.</w:t>
      </w:r>
      <w:r w:rsidR="001658D1" w:rsidRPr="008C1ACA">
        <w:rPr>
          <w:lang w:eastAsia="en-US"/>
        </w:rPr>
        <w:t xml:space="preserve"> </w:t>
      </w:r>
      <w:r w:rsidR="005D5B01" w:rsidRPr="008C1ACA">
        <w:rPr>
          <w:lang w:eastAsia="en-US"/>
        </w:rPr>
        <w:t>Severní osa pokračuje směrem k Ďáblicím a ďáblickému hřbitovu a jižní navazuje na tři výškové budovy Prosek Point. V území je dále navržen malý park (ZP) lemující ulici Lovosickou.</w:t>
      </w:r>
    </w:p>
    <w:p w14:paraId="66219911" w14:textId="024C0B52" w:rsidR="00860DBD" w:rsidRPr="008C1ACA" w:rsidRDefault="005D5B01" w:rsidP="00311854">
      <w:pPr>
        <w:pStyle w:val="Titulek"/>
        <w:keepNext/>
      </w:pPr>
      <w:bookmarkStart w:id="112" w:name="_Toc126793044"/>
      <w:r w:rsidRPr="008C1ACA">
        <w:t xml:space="preserve">Obrázek </w:t>
      </w:r>
      <w:r w:rsidR="004D1097" w:rsidRPr="008C1ACA">
        <w:rPr>
          <w:noProof/>
        </w:rPr>
        <w:fldChar w:fldCharType="begin"/>
      </w:r>
      <w:r w:rsidR="004D1097" w:rsidRPr="008C1ACA">
        <w:rPr>
          <w:noProof/>
        </w:rPr>
        <w:instrText xml:space="preserve"> SEQ Obrázek \* ARABIC </w:instrText>
      </w:r>
      <w:r w:rsidR="004D1097" w:rsidRPr="008C1ACA">
        <w:rPr>
          <w:noProof/>
        </w:rPr>
        <w:fldChar w:fldCharType="separate"/>
      </w:r>
      <w:r w:rsidR="0061383D">
        <w:rPr>
          <w:noProof/>
        </w:rPr>
        <w:t>10</w:t>
      </w:r>
      <w:r w:rsidR="004D1097" w:rsidRPr="008C1ACA">
        <w:rPr>
          <w:noProof/>
        </w:rPr>
        <w:fldChar w:fldCharType="end"/>
      </w:r>
      <w:r w:rsidRPr="008C1ACA">
        <w:t>: Širší zájmové území</w:t>
      </w:r>
      <w:bookmarkEnd w:id="112"/>
      <w:r w:rsidRPr="008C1ACA">
        <w:t xml:space="preserve"> </w:t>
      </w:r>
    </w:p>
    <w:p w14:paraId="4A9CCE03" w14:textId="5CD386C3" w:rsidR="005D5B01" w:rsidRPr="008C1ACA" w:rsidRDefault="005D5B01" w:rsidP="00860DBD">
      <w:pPr>
        <w:rPr>
          <w:lang w:eastAsia="en-US"/>
        </w:rPr>
      </w:pPr>
      <w:r w:rsidRPr="008C1ACA">
        <w:rPr>
          <w:noProof/>
        </w:rPr>
        <w:drawing>
          <wp:inline distT="0" distB="0" distL="0" distR="0" wp14:anchorId="39E5C733" wp14:editId="52D5CFDB">
            <wp:extent cx="5759450" cy="3410585"/>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9450" cy="3410585"/>
                    </a:xfrm>
                    <a:prstGeom prst="rect">
                      <a:avLst/>
                    </a:prstGeom>
                  </pic:spPr>
                </pic:pic>
              </a:graphicData>
            </a:graphic>
          </wp:inline>
        </w:drawing>
      </w:r>
    </w:p>
    <w:p w14:paraId="3A5AED21" w14:textId="5D4D7ECA" w:rsidR="005D5B01" w:rsidRPr="008C1ACA" w:rsidRDefault="005D5B01" w:rsidP="004F2591">
      <w:pPr>
        <w:jc w:val="center"/>
        <w:rPr>
          <w:lang w:eastAsia="en-US"/>
        </w:rPr>
      </w:pPr>
      <w:r w:rsidRPr="008C1ACA">
        <w:rPr>
          <w:lang w:eastAsia="en-US"/>
        </w:rPr>
        <w:t>Zdroj: Mapy.cz</w:t>
      </w:r>
    </w:p>
    <w:p w14:paraId="1BE93972" w14:textId="588AC540" w:rsidR="005D5B01" w:rsidRPr="008C1ACA" w:rsidRDefault="00EA6B9D" w:rsidP="00EA6B9D">
      <w:pPr>
        <w:pStyle w:val="Titulek"/>
      </w:pPr>
      <w:bookmarkStart w:id="113" w:name="_Toc126793045"/>
      <w:r w:rsidRPr="008C1ACA">
        <w:t xml:space="preserve">Obrázek </w:t>
      </w:r>
      <w:r w:rsidR="004D1097" w:rsidRPr="008C1ACA">
        <w:rPr>
          <w:noProof/>
        </w:rPr>
        <w:fldChar w:fldCharType="begin"/>
      </w:r>
      <w:r w:rsidR="004D1097" w:rsidRPr="008C1ACA">
        <w:rPr>
          <w:noProof/>
        </w:rPr>
        <w:instrText xml:space="preserve"> SEQ Obrázek \* ARABIC </w:instrText>
      </w:r>
      <w:r w:rsidR="004D1097" w:rsidRPr="008C1ACA">
        <w:rPr>
          <w:noProof/>
        </w:rPr>
        <w:fldChar w:fldCharType="separate"/>
      </w:r>
      <w:r w:rsidR="0061383D">
        <w:rPr>
          <w:noProof/>
        </w:rPr>
        <w:t>11</w:t>
      </w:r>
      <w:r w:rsidR="004D1097" w:rsidRPr="008C1ACA">
        <w:rPr>
          <w:noProof/>
        </w:rPr>
        <w:fldChar w:fldCharType="end"/>
      </w:r>
      <w:r w:rsidRPr="008C1ACA">
        <w:t>: Podlažnost v zájmovém území</w:t>
      </w:r>
      <w:bookmarkEnd w:id="113"/>
    </w:p>
    <w:p w14:paraId="3EE1835A" w14:textId="6B302799" w:rsidR="00860DBD" w:rsidRPr="008C1ACA" w:rsidRDefault="00EA6B9D" w:rsidP="004F2591">
      <w:pPr>
        <w:jc w:val="center"/>
        <w:rPr>
          <w:noProof/>
        </w:rPr>
      </w:pPr>
      <w:r w:rsidRPr="008C1ACA">
        <w:rPr>
          <w:noProof/>
        </w:rPr>
        <w:drawing>
          <wp:inline distT="0" distB="0" distL="0" distR="0" wp14:anchorId="4B9B8931" wp14:editId="36F7D772">
            <wp:extent cx="4338000" cy="3240000"/>
            <wp:effectExtent l="0" t="0" r="571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38000" cy="3240000"/>
                    </a:xfrm>
                    <a:prstGeom prst="rect">
                      <a:avLst/>
                    </a:prstGeom>
                  </pic:spPr>
                </pic:pic>
              </a:graphicData>
            </a:graphic>
          </wp:inline>
        </w:drawing>
      </w:r>
      <w:r w:rsidRPr="008C1ACA">
        <w:rPr>
          <w:noProof/>
        </w:rPr>
        <w:drawing>
          <wp:inline distT="0" distB="0" distL="0" distR="0" wp14:anchorId="4AC0E7D7" wp14:editId="7C2BFBFB">
            <wp:extent cx="640800" cy="1800000"/>
            <wp:effectExtent l="0" t="0" r="698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0800" cy="1800000"/>
                    </a:xfrm>
                    <a:prstGeom prst="rect">
                      <a:avLst/>
                    </a:prstGeom>
                  </pic:spPr>
                </pic:pic>
              </a:graphicData>
            </a:graphic>
          </wp:inline>
        </w:drawing>
      </w:r>
    </w:p>
    <w:p w14:paraId="3E6EC531" w14:textId="7EC2A1FD" w:rsidR="00EA6B9D" w:rsidRDefault="00EA6B9D" w:rsidP="004F2591">
      <w:pPr>
        <w:jc w:val="center"/>
        <w:rPr>
          <w:i/>
          <w:noProof/>
        </w:rPr>
      </w:pPr>
      <w:r w:rsidRPr="008C1ACA">
        <w:rPr>
          <w:i/>
          <w:noProof/>
        </w:rPr>
        <w:t>Zdroj: ÚAP Praha</w:t>
      </w:r>
    </w:p>
    <w:p w14:paraId="440E54B1" w14:textId="77777777" w:rsidR="00176981" w:rsidRPr="008C1ACA" w:rsidRDefault="00176981" w:rsidP="00176981">
      <w:pPr>
        <w:pStyle w:val="Normln2"/>
      </w:pPr>
    </w:p>
    <w:p w14:paraId="3D608023" w14:textId="733863E3" w:rsidR="001658D1" w:rsidRPr="008C1ACA" w:rsidRDefault="00860DBD" w:rsidP="00732CD0">
      <w:r w:rsidRPr="008C1ACA">
        <w:rPr>
          <w:lang w:eastAsia="en-US"/>
        </w:rPr>
        <w:t>Dle podkladové studie je navrhovaná v</w:t>
      </w:r>
      <w:r w:rsidR="00A52DC4" w:rsidRPr="008C1ACA">
        <w:t>ýškov</w:t>
      </w:r>
      <w:r w:rsidRPr="008C1ACA">
        <w:t>á</w:t>
      </w:r>
      <w:r w:rsidR="00A52DC4" w:rsidRPr="008C1ACA">
        <w:t xml:space="preserve"> hladin</w:t>
      </w:r>
      <w:r w:rsidRPr="008C1ACA">
        <w:t xml:space="preserve">a objektů uzpůsobena </w:t>
      </w:r>
      <w:r w:rsidR="00A52DC4" w:rsidRPr="008C1ACA">
        <w:t>celkové kompozic</w:t>
      </w:r>
      <w:r w:rsidRPr="008C1ACA">
        <w:t>i</w:t>
      </w:r>
      <w:r w:rsidR="00732CD0" w:rsidRPr="008C1ACA">
        <w:t xml:space="preserve"> města a</w:t>
      </w:r>
      <w:r w:rsidR="00F220A8" w:rsidRPr="008C1ACA">
        <w:t> </w:t>
      </w:r>
      <w:r w:rsidR="00A52DC4" w:rsidRPr="008C1ACA">
        <w:t>výš</w:t>
      </w:r>
      <w:r w:rsidRPr="008C1ACA">
        <w:t xml:space="preserve">ce </w:t>
      </w:r>
      <w:r w:rsidR="00A52DC4" w:rsidRPr="008C1ACA">
        <w:t>stávajících domů v sousedství - sídliště Střížkov</w:t>
      </w:r>
      <w:r w:rsidRPr="008C1ACA">
        <w:t>. N</w:t>
      </w:r>
      <w:r w:rsidR="00A52DC4" w:rsidRPr="008C1ACA">
        <w:t xml:space="preserve">avržena </w:t>
      </w:r>
      <w:r w:rsidRPr="008C1ACA">
        <w:t xml:space="preserve">je </w:t>
      </w:r>
      <w:r w:rsidR="00A52DC4" w:rsidRPr="008C1ACA">
        <w:t>výška městské rozvolněné zástavby.</w:t>
      </w:r>
      <w:r w:rsidR="001658D1" w:rsidRPr="008C1ACA">
        <w:t xml:space="preserve"> </w:t>
      </w:r>
      <w:r w:rsidR="00A52DC4" w:rsidRPr="008C1ACA">
        <w:t>Proměnlivé členitější výšky bude mít zástavba v prostoru bloků B02, B03 a B06 v okolí polikliniky. V pohledové ose parku Přátelství jsou navrženy nové objekty min. do 10 NP.</w:t>
      </w:r>
      <w:r w:rsidR="001658D1" w:rsidRPr="008C1ACA">
        <w:t xml:space="preserve"> </w:t>
      </w:r>
    </w:p>
    <w:p w14:paraId="7E222481" w14:textId="2F4EE1F3" w:rsidR="00A52DC4" w:rsidRPr="008C1ACA" w:rsidRDefault="00A52DC4" w:rsidP="00A52DC4">
      <w:pPr>
        <w:rPr>
          <w:i/>
        </w:rPr>
      </w:pPr>
      <w:r w:rsidRPr="008C1ACA">
        <w:rPr>
          <w:i/>
        </w:rPr>
        <w:t xml:space="preserve">Popis regulace vymezených bloků </w:t>
      </w:r>
      <w:r w:rsidR="00732CD0" w:rsidRPr="008C1ACA">
        <w:rPr>
          <w:i/>
        </w:rPr>
        <w:t>dle podkladové studie</w:t>
      </w:r>
    </w:p>
    <w:p w14:paraId="1FF7E9A4" w14:textId="612A4778" w:rsidR="00A52DC4" w:rsidRPr="008C1ACA" w:rsidRDefault="00A52DC4" w:rsidP="00A52DC4">
      <w:r w:rsidRPr="008C1ACA">
        <w:t>B01 blok se nachází v nejsevernější části řešeného území</w:t>
      </w:r>
      <w:r w:rsidR="00732CD0" w:rsidRPr="008C1ACA">
        <w:t>,</w:t>
      </w:r>
      <w:r w:rsidRPr="008C1ACA">
        <w:t xml:space="preserve"> jehož součástí bude rozvolněná městská zástavba např. dvou solitérů deskových objektů určených pro krátkodobé ubytování a bydlení a vybavenost území (mateřská škola, sportovní zařízení, P+R, ubytovací zařízení malé kanceláře,</w:t>
      </w:r>
      <w:r w:rsidR="005C371A" w:rsidRPr="008C1ACA">
        <w:t xml:space="preserve"> </w:t>
      </w:r>
      <w:r w:rsidRPr="008C1ACA">
        <w:t>ateliéry s novou obslužnou komunikací.</w:t>
      </w:r>
      <w:r w:rsidR="001658D1" w:rsidRPr="008C1ACA">
        <w:t xml:space="preserve"> </w:t>
      </w:r>
      <w:r w:rsidRPr="008C1ACA">
        <w:t xml:space="preserve"> 'Pěší prostupnost území (i cyklistická) umožní</w:t>
      </w:r>
      <w:r w:rsidR="001658D1" w:rsidRPr="008C1ACA">
        <w:t xml:space="preserve"> </w:t>
      </w:r>
      <w:r w:rsidRPr="008C1ACA">
        <w:t>např.</w:t>
      </w:r>
      <w:r w:rsidR="001658D1" w:rsidRPr="008C1ACA">
        <w:t xml:space="preserve"> </w:t>
      </w:r>
      <w:r w:rsidRPr="008C1ACA">
        <w:t>lávka přes silně bariérovou</w:t>
      </w:r>
      <w:r w:rsidR="001658D1" w:rsidRPr="008C1ACA">
        <w:t xml:space="preserve"> </w:t>
      </w:r>
      <w:r w:rsidRPr="008C1ACA">
        <w:t>komunikaci Libereckou jež</w:t>
      </w:r>
      <w:r w:rsidR="001658D1" w:rsidRPr="008C1ACA">
        <w:t xml:space="preserve"> </w:t>
      </w:r>
      <w:r w:rsidRPr="008C1ACA">
        <w:t>navazuje na oblast Prahy8, Ďáblice.</w:t>
      </w:r>
      <w:r w:rsidR="001658D1" w:rsidRPr="008C1ACA">
        <w:t xml:space="preserve"> </w:t>
      </w:r>
      <w:r w:rsidRPr="008C1ACA">
        <w:t>Výška zástavb</w:t>
      </w:r>
      <w:r w:rsidR="00732CD0" w:rsidRPr="008C1ACA">
        <w:t>y min. 10 pater max. 10 podlaží.</w:t>
      </w:r>
      <w:r w:rsidRPr="008C1ACA">
        <w:t xml:space="preserve"> </w:t>
      </w:r>
    </w:p>
    <w:p w14:paraId="5BC2FD6C" w14:textId="05B6293D" w:rsidR="00A52DC4" w:rsidRPr="008C1ACA" w:rsidRDefault="00A52DC4" w:rsidP="00A52DC4">
      <w:r w:rsidRPr="008C1ACA">
        <w:t xml:space="preserve">B02 blok, který se nachází mimo řešené </w:t>
      </w:r>
      <w:r w:rsidR="005C371A" w:rsidRPr="008C1ACA">
        <w:t>území</w:t>
      </w:r>
      <w:r w:rsidR="001658D1" w:rsidRPr="008C1ACA">
        <w:t>,</w:t>
      </w:r>
      <w:r w:rsidRPr="008C1ACA">
        <w:t xml:space="preserve"> zůstává funkce VV, výška zástavby max. do 5NP</w:t>
      </w:r>
    </w:p>
    <w:p w14:paraId="1CC008B8" w14:textId="52652776" w:rsidR="00A52DC4" w:rsidRPr="008C1ACA" w:rsidRDefault="00A52DC4" w:rsidP="00A52DC4">
      <w:r w:rsidRPr="008C1ACA">
        <w:t>B03 blok je v současné době zastavěn objekty Domova mládeže ( autoři Jan Bočan, dá</w:t>
      </w:r>
      <w:r w:rsidR="00F220A8" w:rsidRPr="008C1ACA">
        <w:t>le Jan Línek a </w:t>
      </w:r>
      <w:r w:rsidR="00732CD0" w:rsidRPr="008C1ACA">
        <w:t>Vlado Milunič). B</w:t>
      </w:r>
      <w:r w:rsidRPr="008C1ACA">
        <w:t>lok umožní zástavbu do 10ti podlaží.</w:t>
      </w:r>
      <w:r w:rsidR="001658D1" w:rsidRPr="008C1ACA">
        <w:t xml:space="preserve">  </w:t>
      </w:r>
    </w:p>
    <w:p w14:paraId="6DBD4342" w14:textId="29D69160" w:rsidR="00A52DC4" w:rsidRPr="008C1ACA" w:rsidRDefault="00A52DC4" w:rsidP="00A52DC4">
      <w:r w:rsidRPr="008C1ACA">
        <w:t>B04 blok v nejexponovanější části pohledové osy parku Přátelství - Centrálního parku</w:t>
      </w:r>
      <w:r w:rsidR="001658D1" w:rsidRPr="008C1ACA">
        <w:t xml:space="preserve"> </w:t>
      </w:r>
      <w:r w:rsidRPr="008C1ACA">
        <w:t>a zvýšená kvalita</w:t>
      </w:r>
      <w:r w:rsidR="001658D1" w:rsidRPr="008C1ACA">
        <w:t xml:space="preserve"> </w:t>
      </w:r>
      <w:r w:rsidRPr="008C1ACA">
        <w:t xml:space="preserve">architektury domu tomu bude odpovídat. Podmínkou je zachovat budovu v kompaktní hmotě maximálně 10 podlaží na celém půdorysu. Druhý objekt na </w:t>
      </w:r>
      <w:r w:rsidR="005C371A" w:rsidRPr="008C1ACA">
        <w:t>pozemcích</w:t>
      </w:r>
      <w:r w:rsidRPr="008C1ACA">
        <w:t xml:space="preserve"> městské části Prahy 9 bude mít rovněž max. výšku 10ti podlaží. Poža</w:t>
      </w:r>
      <w:r w:rsidR="00732CD0" w:rsidRPr="008C1ACA">
        <w:t>d</w:t>
      </w:r>
      <w:r w:rsidRPr="008C1ACA">
        <w:t>avek městské části Praha 9: Napo</w:t>
      </w:r>
      <w:r w:rsidR="00F220A8" w:rsidRPr="008C1ACA">
        <w:t>jení objektu (Central Group) je </w:t>
      </w:r>
      <w:r w:rsidRPr="008C1ACA">
        <w:t xml:space="preserve">bezpodmínečně řešeno pouze na sever na nově navrženou prodlouženou obslužnou komunikaci Levínskou. </w:t>
      </w:r>
    </w:p>
    <w:p w14:paraId="08DBD3C0" w14:textId="47144084" w:rsidR="00732CD0" w:rsidRPr="008C1ACA" w:rsidRDefault="00A52DC4" w:rsidP="00A52DC4">
      <w:r w:rsidRPr="008C1ACA">
        <w:t>B05 blok, k</w:t>
      </w:r>
      <w:r w:rsidR="001658D1" w:rsidRPr="008C1ACA">
        <w:t xml:space="preserve">terý se nachází mimo řešené </w:t>
      </w:r>
      <w:r w:rsidR="005C371A" w:rsidRPr="008C1ACA">
        <w:t>území</w:t>
      </w:r>
      <w:r w:rsidR="001658D1" w:rsidRPr="008C1ACA">
        <w:t>,</w:t>
      </w:r>
      <w:r w:rsidRPr="008C1ACA">
        <w:t xml:space="preserve"> zůstává funkce VV, výška zástavby max. do 4NP</w:t>
      </w:r>
    </w:p>
    <w:p w14:paraId="30202EB1" w14:textId="4460CF4B" w:rsidR="00A52DC4" w:rsidRPr="008C1ACA" w:rsidRDefault="00A52DC4" w:rsidP="00A52DC4">
      <w:r w:rsidRPr="008C1ACA">
        <w:t>B06 blok ve funkcí VV a umožňuje dostavbu například dvou objektů v jižní lokalitě bloku do max. 6ti pater nebo v severní části u polikliniky do stejné výše</w:t>
      </w:r>
      <w:r w:rsidR="001658D1" w:rsidRPr="008C1ACA">
        <w:t xml:space="preserve"> </w:t>
      </w:r>
      <w:r w:rsidRPr="008C1ACA">
        <w:t>maximálně 4 patra. Návrh: nutno zachovat prosup stavebního bloku pro pěší v ose stávajícího hlavního vstupu polikliniky</w:t>
      </w:r>
      <w:r w:rsidR="00732CD0" w:rsidRPr="008C1ACA">
        <w:t>.</w:t>
      </w:r>
    </w:p>
    <w:p w14:paraId="79FEBDC0" w14:textId="7B4C9146" w:rsidR="005D5B01" w:rsidRPr="008C1ACA" w:rsidRDefault="00732CD0" w:rsidP="00A52DC4">
      <w:r w:rsidRPr="008C1ACA">
        <w:t>Provedenou změnou dojde ke zvýšení intenzity využití města. Navrhovaný kód míry využití umožní výstavbu výškových staveb do 10ti nadzemních podlaží.</w:t>
      </w:r>
      <w:r w:rsidR="005D5B01" w:rsidRPr="008C1ACA">
        <w:t xml:space="preserve"> V širším zájmové</w:t>
      </w:r>
      <w:r w:rsidR="00F220A8" w:rsidRPr="008C1ACA">
        <w:t>m území se jedná o výšku, které </w:t>
      </w:r>
      <w:r w:rsidR="005D5B01" w:rsidRPr="008C1ACA">
        <w:t>dosahují panelové domy</w:t>
      </w:r>
      <w:r w:rsidRPr="008C1ACA">
        <w:t xml:space="preserve"> </w:t>
      </w:r>
      <w:r w:rsidR="005D5B01" w:rsidRPr="008C1ACA">
        <w:t>např.</w:t>
      </w:r>
      <w:r w:rsidR="00EA6B9D" w:rsidRPr="008C1ACA">
        <w:t xml:space="preserve"> </w:t>
      </w:r>
      <w:r w:rsidR="005D5B01" w:rsidRPr="008C1ACA">
        <w:t xml:space="preserve">v blízké ulici Rumburské, Vysočanské, Jablonecké. Navrhovaným řešením dojde k rozšíření území, ve kterém jsou umístěny výškově </w:t>
      </w:r>
      <w:r w:rsidR="005C371A" w:rsidRPr="008C1ACA">
        <w:t>významné</w:t>
      </w:r>
      <w:r w:rsidR="005D5B01" w:rsidRPr="008C1ACA">
        <w:t xml:space="preserve"> stavby. </w:t>
      </w:r>
    </w:p>
    <w:p w14:paraId="092783FA" w14:textId="0F590482" w:rsidR="005D5B01" w:rsidRPr="008C1ACA" w:rsidRDefault="005D5B01" w:rsidP="00A52DC4">
      <w:r w:rsidRPr="008C1ACA">
        <w:t xml:space="preserve">Míra vlivu bude závislá na kvalitě </w:t>
      </w:r>
      <w:r w:rsidR="00EA6B9D" w:rsidRPr="008C1ACA">
        <w:t xml:space="preserve">urbanistického </w:t>
      </w:r>
      <w:r w:rsidRPr="008C1ACA">
        <w:t>architektonického řešení stavebních objektů a kvalitě krajinářských úprav veřejných prostranství a ploch zeleně. Významným f</w:t>
      </w:r>
      <w:r w:rsidR="00F220A8" w:rsidRPr="008C1ACA">
        <w:t>aktorem, které ovlivní vlivy na </w:t>
      </w:r>
      <w:r w:rsidRPr="008C1ACA">
        <w:t>krajinu města a krajinný ráz bude propojení plochy s plochou par</w:t>
      </w:r>
      <w:r w:rsidR="00F220A8" w:rsidRPr="008C1ACA">
        <w:t>ku Přátelství a prostorem okolo </w:t>
      </w:r>
      <w:r w:rsidRPr="008C1ACA">
        <w:t>stanice metra Střížkov.</w:t>
      </w:r>
    </w:p>
    <w:p w14:paraId="56F88707" w14:textId="18247B59" w:rsidR="005D5B01" w:rsidRPr="008C1ACA" w:rsidRDefault="005D5B01" w:rsidP="00A52DC4">
      <w:r w:rsidRPr="008C1ACA">
        <w:t xml:space="preserve">Vlivy na krajinu jsou hodnoceny jako mírně negativní. </w:t>
      </w:r>
    </w:p>
    <w:p w14:paraId="022240BB" w14:textId="0D0A7725" w:rsidR="00254802" w:rsidRPr="008C1ACA" w:rsidRDefault="00254802" w:rsidP="00EB4686">
      <w:pPr>
        <w:pStyle w:val="Nadpis3"/>
      </w:pPr>
      <w:r w:rsidRPr="008C1ACA">
        <w:t>6.</w:t>
      </w:r>
      <w:r w:rsidR="00EB4686" w:rsidRPr="008C1ACA">
        <w:t>2.</w:t>
      </w:r>
      <w:r w:rsidRPr="008C1ACA">
        <w:t>9</w:t>
      </w:r>
      <w:r w:rsidRPr="008C1ACA">
        <w:tab/>
      </w:r>
      <w:r w:rsidR="0052178F" w:rsidRPr="008C1ACA">
        <w:t xml:space="preserve">Vlivy na </w:t>
      </w:r>
      <w:r w:rsidRPr="008C1ACA">
        <w:t>k</w:t>
      </w:r>
      <w:r w:rsidR="0052178F" w:rsidRPr="008C1ACA">
        <w:t>ulturní</w:t>
      </w:r>
      <w:r w:rsidR="00AD727C" w:rsidRPr="008C1ACA">
        <w:t xml:space="preserve">, historické, architektonické a </w:t>
      </w:r>
      <w:r w:rsidR="0052178F" w:rsidRPr="008C1ACA">
        <w:t>archeolo</w:t>
      </w:r>
      <w:r w:rsidRPr="008C1ACA">
        <w:t>gické dědictví</w:t>
      </w:r>
    </w:p>
    <w:p w14:paraId="6BDB67B4" w14:textId="3506DFDA" w:rsidR="00EC0A9F" w:rsidRPr="008C1ACA" w:rsidRDefault="00F726A8" w:rsidP="00EC0A9F">
      <w:r w:rsidRPr="008C1ACA">
        <w:t xml:space="preserve">Změna způsobu využití ploch dotčených změnou č. </w:t>
      </w:r>
      <w:r w:rsidR="00EC0A9F" w:rsidRPr="008C1ACA">
        <w:t>Z</w:t>
      </w:r>
      <w:r w:rsidR="00BE6627" w:rsidRPr="008C1ACA">
        <w:t> </w:t>
      </w:r>
      <w:r w:rsidRPr="008C1ACA">
        <w:t>3</w:t>
      </w:r>
      <w:r w:rsidR="00BE6627" w:rsidRPr="008C1ACA">
        <w:t>093/10</w:t>
      </w:r>
      <w:r w:rsidR="001658D1" w:rsidRPr="008C1ACA">
        <w:t xml:space="preserve"> </w:t>
      </w:r>
      <w:r w:rsidRPr="008C1ACA">
        <w:t>nebude spojena</w:t>
      </w:r>
      <w:r w:rsidR="00EC0A9F" w:rsidRPr="008C1ACA">
        <w:t xml:space="preserve"> s vlivy na kulturní, historické, architektonické a archeologické dědictví. </w:t>
      </w:r>
      <w:r w:rsidRPr="008C1ACA">
        <w:t>Území, objekt</w:t>
      </w:r>
      <w:r w:rsidR="00F220A8" w:rsidRPr="008C1ACA">
        <w:t>y ani jevy památkové ochrany se </w:t>
      </w:r>
      <w:r w:rsidR="00E12189" w:rsidRPr="008C1ACA">
        <w:t xml:space="preserve">v ploše navrhované změny </w:t>
      </w:r>
      <w:r w:rsidRPr="008C1ACA">
        <w:t>ani v je</w:t>
      </w:r>
      <w:r w:rsidR="00E12189" w:rsidRPr="008C1ACA">
        <w:t>jím</w:t>
      </w:r>
      <w:r w:rsidRPr="008C1ACA">
        <w:t xml:space="preserve"> blízkém okolí nevyskytují.</w:t>
      </w:r>
    </w:p>
    <w:p w14:paraId="2963F330" w14:textId="6B219649" w:rsidR="00BE6627" w:rsidRPr="008C1ACA" w:rsidRDefault="00BE6627" w:rsidP="00EC0A9F">
      <w:r w:rsidRPr="008C1ACA">
        <w:t xml:space="preserve">Zájmové území je součástí urbanistického celku sídliště Prosek. Navrhované řešení navazuje na měřítko okolní zástavby. Míra vlivu změny č. 3093 ve vztahu k prostoru sídliště se bude odvíjet od kvality urbanistického řešení. </w:t>
      </w:r>
    </w:p>
    <w:p w14:paraId="797C11D2" w14:textId="20FD839F" w:rsidR="00BE6627" w:rsidRPr="008C1ACA" w:rsidRDefault="00BE6627" w:rsidP="00EC0A9F">
      <w:r w:rsidRPr="008C1ACA">
        <w:t>Z návrhu uvedeného v podkladové studie vyplývá, že navrhované řešení respektuje stávající koncepční řešení sídliště Prosek a hlavní urbanistické / kompoziční osy zájmového území.</w:t>
      </w:r>
    </w:p>
    <w:p w14:paraId="6FF1281A" w14:textId="0C45ABB0" w:rsidR="0052178F" w:rsidRPr="008C1ACA" w:rsidRDefault="00311854" w:rsidP="00632ACC">
      <w:pPr>
        <w:pStyle w:val="Nadpis3"/>
        <w:keepNext/>
      </w:pPr>
      <w:r>
        <w:t>6.</w:t>
      </w:r>
      <w:r w:rsidR="005C371A" w:rsidRPr="008C1ACA">
        <w:t>2.10</w:t>
      </w:r>
      <w:r w:rsidR="00254802" w:rsidRPr="008C1ACA">
        <w:tab/>
        <w:t xml:space="preserve">Vlivy na </w:t>
      </w:r>
      <w:r w:rsidR="0052178F" w:rsidRPr="008C1ACA">
        <w:t>hmotný majetek</w:t>
      </w:r>
    </w:p>
    <w:p w14:paraId="119C63AF" w14:textId="66727B6C" w:rsidR="0052178F" w:rsidRPr="008C1ACA" w:rsidRDefault="006263D9" w:rsidP="00EB4686">
      <w:r w:rsidRPr="008C1ACA">
        <w:t xml:space="preserve">Provedeným hodnocením nebyly identifikovány významně negativní vlivy ve vztahu k hmotnému majetku. </w:t>
      </w:r>
      <w:r w:rsidR="00894301" w:rsidRPr="008C1ACA">
        <w:t>Ochrana</w:t>
      </w:r>
      <w:r w:rsidRPr="008C1ACA">
        <w:t xml:space="preserve"> a </w:t>
      </w:r>
      <w:r w:rsidR="00894301" w:rsidRPr="008C1ACA">
        <w:t>přeložky inženýrských sítí dotčených uplatněním navrhované změny budou předmětem řešení v navazujících řízeních rozhodování o území.</w:t>
      </w:r>
    </w:p>
    <w:p w14:paraId="1895ED71" w14:textId="77777777" w:rsidR="00254802" w:rsidRPr="008C1ACA" w:rsidRDefault="00254802" w:rsidP="00EB4686"/>
    <w:p w14:paraId="37A8FC54" w14:textId="4E529910" w:rsidR="00181A40" w:rsidRPr="008C1ACA" w:rsidRDefault="00EB4686" w:rsidP="00894301">
      <w:pPr>
        <w:pStyle w:val="Nadpis2"/>
        <w:keepNext/>
      </w:pPr>
      <w:bookmarkStart w:id="114" w:name="_Toc56002866"/>
      <w:bookmarkStart w:id="115" w:name="_Toc56005748"/>
      <w:bookmarkStart w:id="116" w:name="_Toc56006410"/>
      <w:bookmarkStart w:id="117" w:name="_Toc126792966"/>
      <w:r w:rsidRPr="008C1ACA">
        <w:t>6.3</w:t>
      </w:r>
      <w:r w:rsidRPr="008C1ACA">
        <w:tab/>
      </w:r>
      <w:r w:rsidR="00181A40" w:rsidRPr="008C1ACA">
        <w:t>Výsledky vyhodnocení kumulativních a synergických vlivů</w:t>
      </w:r>
      <w:bookmarkEnd w:id="114"/>
      <w:bookmarkEnd w:id="115"/>
      <w:bookmarkEnd w:id="116"/>
      <w:bookmarkEnd w:id="117"/>
    </w:p>
    <w:p w14:paraId="128340A4" w14:textId="28F8D6F4" w:rsidR="001E2D5A" w:rsidRPr="008C1ACA" w:rsidRDefault="001E2D5A" w:rsidP="00353D85">
      <w:r w:rsidRPr="008C1ACA">
        <w:t>Z hlediska vlivů na kvalitu ovzduší, hluk</w:t>
      </w:r>
      <w:r w:rsidR="00B4596D" w:rsidRPr="008C1ACA">
        <w:t>,</w:t>
      </w:r>
      <w:r w:rsidRPr="008C1ACA">
        <w:t xml:space="preserve"> obyvatelstvo a veřejné zdraví byl vzhledem ke vzájemné poloze hodnocen potenciální výskyt kumulativních nebo synergických vlivů ve vztahu ke změn</w:t>
      </w:r>
      <w:r w:rsidR="001A3FBB" w:rsidRPr="008C1ACA">
        <w:t>ě</w:t>
      </w:r>
      <w:r w:rsidRPr="008C1ACA">
        <w:t xml:space="preserve"> Z 3519.  </w:t>
      </w:r>
      <w:r w:rsidR="001A3FBB" w:rsidRPr="008C1ACA">
        <w:t>V</w:t>
      </w:r>
      <w:r w:rsidRPr="008C1ACA">
        <w:t>zhledem</w:t>
      </w:r>
      <w:r w:rsidR="001658D1" w:rsidRPr="008C1ACA">
        <w:t xml:space="preserve"> </w:t>
      </w:r>
      <w:r w:rsidR="00FA3ECC" w:rsidRPr="008C1ACA">
        <w:t>k </w:t>
      </w:r>
      <w:r w:rsidRPr="008C1ACA">
        <w:t>odlehlejší poloze</w:t>
      </w:r>
      <w:r w:rsidR="001A3FBB" w:rsidRPr="008C1ACA">
        <w:t xml:space="preserve"> změny Z</w:t>
      </w:r>
      <w:r w:rsidR="00A155F7" w:rsidRPr="008C1ACA">
        <w:t>3519</w:t>
      </w:r>
      <w:r w:rsidRPr="008C1ACA">
        <w:t xml:space="preserve">, napojení na komunikační síť </w:t>
      </w:r>
      <w:r w:rsidR="00A155F7" w:rsidRPr="008C1ACA">
        <w:t>a jejímu charakteru (jedná se o </w:t>
      </w:r>
      <w:r w:rsidRPr="008C1ACA">
        <w:t xml:space="preserve">změnu míry využití z SV-E na SV-H) výskyt rozpoznatelných kumulativních nebo synergických vlivů </w:t>
      </w:r>
      <w:r w:rsidR="00A155F7" w:rsidRPr="008C1ACA">
        <w:t xml:space="preserve">lze </w:t>
      </w:r>
      <w:r w:rsidRPr="008C1ACA">
        <w:t>vyloučit. Jiné kumulativní nebo synergické vlivy nebyly identifikovány.</w:t>
      </w:r>
    </w:p>
    <w:p w14:paraId="565824A1" w14:textId="77777777" w:rsidR="004F2591" w:rsidRPr="008C1ACA" w:rsidRDefault="004F2591" w:rsidP="006263D9">
      <w:r w:rsidRPr="008C1ACA">
        <w:t>Obě navrhované změny snižují rozlohy ploch, které jsou součástí celoměstského systému zeleně.</w:t>
      </w:r>
    </w:p>
    <w:p w14:paraId="43CCDA13" w14:textId="0E82063D" w:rsidR="006263D9" w:rsidRPr="008C1ACA" w:rsidRDefault="00E32A67" w:rsidP="006263D9">
      <w:r w:rsidRPr="008C1ACA">
        <w:t xml:space="preserve">Z důvodu výstavby nových vysokých staveb dojde k ovlivnění obrazu krajiny. Identifikované kumulativní vlivy na vodu, flóru, faunu a ekosystémy a krajinu jsou hodnoceny jako mírně negativní. </w:t>
      </w:r>
    </w:p>
    <w:p w14:paraId="34A3B36E" w14:textId="0EB5BAC1" w:rsidR="00E32A67" w:rsidRPr="008C1ACA" w:rsidRDefault="00E32A67" w:rsidP="006263D9">
      <w:r w:rsidRPr="008C1ACA">
        <w:t xml:space="preserve">Kumulativní a synergické vlivy ve vztahu k hmotnému majetku, kulturním a historickým hodnotám, ZPF, lesům a horninovému prostředí jsou hodnoceny jako nulové. </w:t>
      </w:r>
    </w:p>
    <w:p w14:paraId="69A1C870" w14:textId="77777777" w:rsidR="006263D9" w:rsidRPr="008C1ACA" w:rsidRDefault="006263D9" w:rsidP="00353D85"/>
    <w:p w14:paraId="319E38A8" w14:textId="52532FCF" w:rsidR="00C94CA5" w:rsidRPr="008C1ACA" w:rsidRDefault="00C94CA5" w:rsidP="00AD727C">
      <w:pPr>
        <w:pStyle w:val="Seznamsodrkami"/>
        <w:numPr>
          <w:ilvl w:val="0"/>
          <w:numId w:val="0"/>
        </w:numPr>
      </w:pPr>
      <w:r w:rsidRPr="008C1ACA">
        <w:br w:type="page"/>
      </w:r>
    </w:p>
    <w:p w14:paraId="1DF0598E" w14:textId="7CDDE673" w:rsidR="0063281B" w:rsidRPr="008C1ACA" w:rsidRDefault="00EB4686" w:rsidP="00EB4686">
      <w:pPr>
        <w:pStyle w:val="Nadpis1"/>
      </w:pPr>
      <w:bookmarkStart w:id="118" w:name="_Toc56002867"/>
      <w:bookmarkStart w:id="119" w:name="_Toc56005749"/>
      <w:bookmarkStart w:id="120" w:name="_Toc56006411"/>
      <w:bookmarkStart w:id="121" w:name="_Toc126792967"/>
      <w:r w:rsidRPr="008C1ACA">
        <w:t>7.</w:t>
      </w:r>
      <w:r w:rsidRPr="008C1ACA">
        <w:tab/>
      </w:r>
      <w:r w:rsidR="0063281B" w:rsidRPr="008C1ACA">
        <w:t>Porovnání zjištěných nebo předpokládaných</w:t>
      </w:r>
      <w:r w:rsidR="00645660" w:rsidRPr="008C1ACA">
        <w:t xml:space="preserve"> </w:t>
      </w:r>
      <w:r w:rsidR="0063281B" w:rsidRPr="008C1ACA">
        <w:t>kladných a</w:t>
      </w:r>
      <w:r w:rsidR="00645660" w:rsidRPr="008C1ACA">
        <w:t> </w:t>
      </w:r>
      <w:r w:rsidR="0063281B" w:rsidRPr="008C1ACA">
        <w:t>záporných vlivů dle jednotlivých</w:t>
      </w:r>
      <w:r w:rsidRPr="008C1ACA">
        <w:t xml:space="preserve"> </w:t>
      </w:r>
      <w:r w:rsidR="0063281B" w:rsidRPr="008C1ACA">
        <w:t>variant řešení a jejich zhodnocení</w:t>
      </w:r>
      <w:r w:rsidR="00C94CA5" w:rsidRPr="008C1ACA">
        <w:t>,</w:t>
      </w:r>
      <w:r w:rsidR="0063281B" w:rsidRPr="008C1ACA">
        <w:t xml:space="preserve"> popis použitých metod vyhodnocení včetně jejich omezení.</w:t>
      </w:r>
      <w:bookmarkEnd w:id="118"/>
      <w:bookmarkEnd w:id="119"/>
      <w:bookmarkEnd w:id="120"/>
      <w:bookmarkEnd w:id="121"/>
    </w:p>
    <w:p w14:paraId="205EC526" w14:textId="77777777" w:rsidR="00740334" w:rsidRPr="008C1ACA" w:rsidRDefault="00740334" w:rsidP="00740334">
      <w:pPr>
        <w:rPr>
          <w:lang w:eastAsia="en-US"/>
        </w:rPr>
      </w:pPr>
    </w:p>
    <w:p w14:paraId="5B734EBA" w14:textId="3793C89E" w:rsidR="0063281B" w:rsidRPr="008C1ACA" w:rsidRDefault="00181A40" w:rsidP="0063281B">
      <w:r w:rsidRPr="008C1ACA">
        <w:t>Změna č.</w:t>
      </w:r>
      <w:r w:rsidR="007A6FB2" w:rsidRPr="008C1ACA">
        <w:t xml:space="preserve"> Z</w:t>
      </w:r>
      <w:r w:rsidR="00E32A67" w:rsidRPr="008C1ACA">
        <w:t> </w:t>
      </w:r>
      <w:r w:rsidR="00704C68" w:rsidRPr="008C1ACA">
        <w:t>3</w:t>
      </w:r>
      <w:r w:rsidR="00E32A67" w:rsidRPr="008C1ACA">
        <w:t>09</w:t>
      </w:r>
      <w:r w:rsidR="001A3FBB" w:rsidRPr="008C1ACA">
        <w:t>3</w:t>
      </w:r>
      <w:r w:rsidR="00E32A67" w:rsidRPr="008C1ACA">
        <w:t>/10</w:t>
      </w:r>
      <w:r w:rsidRPr="008C1ACA">
        <w:t xml:space="preserve"> je </w:t>
      </w:r>
      <w:r w:rsidR="007A6FB2" w:rsidRPr="008C1ACA">
        <w:t xml:space="preserve">řešena </w:t>
      </w:r>
      <w:r w:rsidRPr="008C1ACA">
        <w:t xml:space="preserve">invariantně. </w:t>
      </w:r>
      <w:r w:rsidR="007A6FB2" w:rsidRPr="008C1ACA">
        <w:t>V rámci projednání návrhu zadání této změny Odbor ochrany prostředí magistrátu hl. m. Prahy, jako příslušný orgán dle § 22 odst. d) a § 23 odst. 10 písm. a) zákona o posuzování vlivů na životní prostředí tuto skutečnost nerozporoval. Na podkladě analýz provedených v kap. 3 až 5 této části dokumentace a vyhodnocení vlivů na obyvatelstvo a složky životního prostředí (viz kap. 6</w:t>
      </w:r>
      <w:r w:rsidR="00CA61BB" w:rsidRPr="008C1ACA">
        <w:t>), jakož i vyloučení vlivů na území soustavy Natura 2000</w:t>
      </w:r>
      <w:r w:rsidR="00CA61BB" w:rsidRPr="008C1ACA">
        <w:rPr>
          <w:rStyle w:val="Znakapoznpodarou"/>
        </w:rPr>
        <w:footnoteReference w:id="6"/>
      </w:r>
      <w:r w:rsidR="00CA61BB" w:rsidRPr="008C1ACA">
        <w:t xml:space="preserve"> nebyl shledán důvod pro iniciaci variantních řešení.</w:t>
      </w:r>
    </w:p>
    <w:p w14:paraId="71A00F8E" w14:textId="2029A945" w:rsidR="00181A40" w:rsidRPr="008C1ACA" w:rsidRDefault="00181A40" w:rsidP="0063281B">
      <w:r w:rsidRPr="008C1ACA">
        <w:t xml:space="preserve">V rámci zpracovaného vyhodnocení </w:t>
      </w:r>
      <w:r w:rsidR="00CA61BB" w:rsidRPr="008C1ACA">
        <w:t xml:space="preserve">proto </w:t>
      </w:r>
      <w:r w:rsidRPr="008C1ACA">
        <w:t>bylo provedeno hodnocení ve vztahu k </w:t>
      </w:r>
      <w:r w:rsidR="00CA61BB" w:rsidRPr="008C1ACA">
        <w:t>„</w:t>
      </w:r>
      <w:r w:rsidRPr="008C1ACA">
        <w:t>nulové variantě</w:t>
      </w:r>
      <w:r w:rsidR="00CA61BB" w:rsidRPr="008C1ACA">
        <w:t>“</w:t>
      </w:r>
      <w:r w:rsidR="00F220A8" w:rsidRPr="008C1ACA">
        <w:t>, tj. </w:t>
      </w:r>
      <w:r w:rsidR="00CA61BB" w:rsidRPr="008C1ACA">
        <w:t xml:space="preserve">uplatňování </w:t>
      </w:r>
      <w:r w:rsidRPr="008C1ACA">
        <w:t xml:space="preserve">ÚP HMP bez navrhované změny. </w:t>
      </w:r>
    </w:p>
    <w:p w14:paraId="407B310F" w14:textId="4992AC28" w:rsidR="008338DB" w:rsidRPr="008C1ACA" w:rsidRDefault="00181A40" w:rsidP="0063281B">
      <w:r w:rsidRPr="008C1ACA">
        <w:t>Hodnocení je zpracováno tabelárně</w:t>
      </w:r>
      <w:r w:rsidR="008A4B03" w:rsidRPr="008C1ACA">
        <w:t xml:space="preserve"> (viz </w:t>
      </w:r>
      <w:r w:rsidR="00E32A67" w:rsidRPr="008C1ACA">
        <w:t>tabulka níže</w:t>
      </w:r>
      <w:r w:rsidR="008A4B03" w:rsidRPr="008C1ACA">
        <w:t>)</w:t>
      </w:r>
      <w:r w:rsidRPr="008C1ACA">
        <w:t xml:space="preserve">. Popsány jsou vlivy na sledované složky životního prostředí v případě neuplatnění změny (nulová varianta) a stručně </w:t>
      </w:r>
      <w:r w:rsidR="00F220A8" w:rsidRPr="008C1ACA">
        <w:t>(na podkladě vyhodnocení v kap. </w:t>
      </w:r>
      <w:r w:rsidR="000E6538" w:rsidRPr="008C1ACA">
        <w:t xml:space="preserve">6.) </w:t>
      </w:r>
      <w:r w:rsidRPr="008C1ACA">
        <w:t xml:space="preserve">jsou shrnuty vlivy </w:t>
      </w:r>
      <w:r w:rsidR="000E6538" w:rsidRPr="008C1ACA">
        <w:t xml:space="preserve">vyvolané </w:t>
      </w:r>
      <w:r w:rsidRPr="008C1ACA">
        <w:t>provedení</w:t>
      </w:r>
      <w:r w:rsidR="000E6538" w:rsidRPr="008C1ACA">
        <w:t>m</w:t>
      </w:r>
      <w:r w:rsidRPr="008C1ACA">
        <w:t xml:space="preserve"> posuzované změny. </w:t>
      </w:r>
      <w:r w:rsidR="000E6538" w:rsidRPr="008C1ACA">
        <w:t xml:space="preserve">Ke každé posuzované složce je doplněn výsledný srovnávací komentář obou variant. </w:t>
      </w:r>
      <w:r w:rsidRPr="008C1ACA">
        <w:t>Na základě tohoto hodno</w:t>
      </w:r>
      <w:r w:rsidR="00F220A8" w:rsidRPr="008C1ACA">
        <w:t>cení je formulován závěr, který </w:t>
      </w:r>
      <w:r w:rsidRPr="008C1ACA">
        <w:t>stanovuje</w:t>
      </w:r>
      <w:r w:rsidR="00645660" w:rsidRPr="008C1ACA">
        <w:t>,</w:t>
      </w:r>
      <w:r w:rsidRPr="008C1ACA">
        <w:t xml:space="preserve"> zda lze s aktivní variantou souhlasit (zda je přijatelná), a za jakých podmínek.</w:t>
      </w:r>
    </w:p>
    <w:p w14:paraId="74B059CE" w14:textId="559FB0AA" w:rsidR="008338DB" w:rsidRPr="008C1ACA" w:rsidRDefault="000E6538" w:rsidP="000E6538">
      <w:pPr>
        <w:pStyle w:val="Titulek"/>
      </w:pPr>
      <w:bookmarkStart w:id="122" w:name="_Ref57907711"/>
      <w:bookmarkStart w:id="123" w:name="_Toc57837152"/>
      <w:bookmarkStart w:id="124" w:name="_Toc57837173"/>
      <w:bookmarkStart w:id="125" w:name="_Toc120441265"/>
      <w:r w:rsidRPr="008C1ACA">
        <w:t xml:space="preserve">Tab. </w:t>
      </w:r>
      <w:r w:rsidR="00174152" w:rsidRPr="008C1ACA">
        <w:rPr>
          <w:noProof/>
        </w:rPr>
        <w:fldChar w:fldCharType="begin"/>
      </w:r>
      <w:r w:rsidR="00174152" w:rsidRPr="008C1ACA">
        <w:rPr>
          <w:noProof/>
        </w:rPr>
        <w:instrText xml:space="preserve"> SEQ Tab. \* ARABIC </w:instrText>
      </w:r>
      <w:r w:rsidR="00174152" w:rsidRPr="008C1ACA">
        <w:rPr>
          <w:noProof/>
        </w:rPr>
        <w:fldChar w:fldCharType="separate"/>
      </w:r>
      <w:r w:rsidR="0061383D">
        <w:rPr>
          <w:noProof/>
        </w:rPr>
        <w:t>1</w:t>
      </w:r>
      <w:r w:rsidR="00174152" w:rsidRPr="008C1ACA">
        <w:rPr>
          <w:noProof/>
        </w:rPr>
        <w:fldChar w:fldCharType="end"/>
      </w:r>
      <w:bookmarkEnd w:id="122"/>
      <w:r w:rsidRPr="008C1ACA">
        <w:t xml:space="preserve"> Porovnání změny Z</w:t>
      </w:r>
      <w:r w:rsidR="00E32A67" w:rsidRPr="008C1ACA">
        <w:t> </w:t>
      </w:r>
      <w:r w:rsidRPr="008C1ACA">
        <w:t>3</w:t>
      </w:r>
      <w:r w:rsidR="001A3FBB" w:rsidRPr="008C1ACA">
        <w:t>093</w:t>
      </w:r>
      <w:r w:rsidR="00E32A67" w:rsidRPr="008C1ACA">
        <w:t>/10</w:t>
      </w:r>
      <w:r w:rsidRPr="008C1ACA">
        <w:t xml:space="preserve"> s nulovou variantou</w:t>
      </w:r>
      <w:bookmarkEnd w:id="123"/>
      <w:bookmarkEnd w:id="124"/>
      <w:bookmarkEnd w:id="125"/>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356"/>
        <w:gridCol w:w="3352"/>
        <w:gridCol w:w="3352"/>
      </w:tblGrid>
      <w:tr w:rsidR="009305F0" w:rsidRPr="008C1ACA" w14:paraId="4635CDB2" w14:textId="77777777" w:rsidTr="00311854">
        <w:trPr>
          <w:tblHeader/>
        </w:trPr>
        <w:tc>
          <w:tcPr>
            <w:tcW w:w="1300" w:type="pct"/>
            <w:shd w:val="clear" w:color="auto" w:fill="auto"/>
          </w:tcPr>
          <w:p w14:paraId="2C7231DE" w14:textId="77777777" w:rsidR="00D420E6" w:rsidRPr="008C1ACA" w:rsidRDefault="00D420E6" w:rsidP="00942290">
            <w:pPr>
              <w:pStyle w:val="Zhlavtabulky"/>
            </w:pPr>
            <w:r w:rsidRPr="008C1ACA">
              <w:t>Složka životního prostředí</w:t>
            </w:r>
          </w:p>
        </w:tc>
        <w:tc>
          <w:tcPr>
            <w:tcW w:w="1850" w:type="pct"/>
            <w:shd w:val="clear" w:color="auto" w:fill="auto"/>
          </w:tcPr>
          <w:p w14:paraId="33EFD935" w14:textId="77777777" w:rsidR="00D420E6" w:rsidRPr="008C1ACA" w:rsidRDefault="00D420E6" w:rsidP="00942290">
            <w:pPr>
              <w:pStyle w:val="Zhlavtabulky"/>
            </w:pPr>
            <w:r w:rsidRPr="008C1ACA">
              <w:t>Nulová varianta</w:t>
            </w:r>
          </w:p>
        </w:tc>
        <w:tc>
          <w:tcPr>
            <w:tcW w:w="1850" w:type="pct"/>
            <w:shd w:val="clear" w:color="auto" w:fill="auto"/>
          </w:tcPr>
          <w:p w14:paraId="136C8BA4" w14:textId="77777777" w:rsidR="00D420E6" w:rsidRPr="008C1ACA" w:rsidRDefault="00D420E6" w:rsidP="00942290">
            <w:pPr>
              <w:pStyle w:val="Zhlavtabulky"/>
            </w:pPr>
            <w:r w:rsidRPr="008C1ACA">
              <w:t xml:space="preserve">Aktivní varianta </w:t>
            </w:r>
          </w:p>
        </w:tc>
      </w:tr>
      <w:tr w:rsidR="009305F0" w:rsidRPr="008C1ACA" w14:paraId="51C071C4" w14:textId="77777777" w:rsidTr="00311854">
        <w:tc>
          <w:tcPr>
            <w:tcW w:w="1300" w:type="pct"/>
            <w:vMerge w:val="restart"/>
            <w:shd w:val="clear" w:color="auto" w:fill="auto"/>
          </w:tcPr>
          <w:p w14:paraId="19210B92" w14:textId="77777777" w:rsidR="00D420E6" w:rsidRPr="008C1ACA" w:rsidRDefault="00D420E6" w:rsidP="005A65D9">
            <w:pPr>
              <w:pStyle w:val="Normln-Texttabulky"/>
              <w:jc w:val="left"/>
            </w:pPr>
            <w:r w:rsidRPr="008C1ACA">
              <w:t>Ovzduší, klima</w:t>
            </w:r>
          </w:p>
        </w:tc>
        <w:tc>
          <w:tcPr>
            <w:tcW w:w="1850" w:type="pct"/>
            <w:shd w:val="clear" w:color="auto" w:fill="auto"/>
          </w:tcPr>
          <w:p w14:paraId="23C594B7" w14:textId="0CA2B90B" w:rsidR="00D420E6" w:rsidRPr="008C1ACA" w:rsidRDefault="006A3239" w:rsidP="000E6538">
            <w:pPr>
              <w:pStyle w:val="Normln-Texttabulky"/>
            </w:pPr>
            <w:r w:rsidRPr="008C1ACA">
              <w:t xml:space="preserve">Nulová varianta není spojena s vlivem na </w:t>
            </w:r>
            <w:r w:rsidR="003344F2" w:rsidRPr="008C1ACA">
              <w:t xml:space="preserve">kvalitu </w:t>
            </w:r>
            <w:r w:rsidRPr="008C1ACA">
              <w:t>ovzduší a klima.</w:t>
            </w:r>
          </w:p>
        </w:tc>
        <w:tc>
          <w:tcPr>
            <w:tcW w:w="1850" w:type="pct"/>
            <w:shd w:val="clear" w:color="auto" w:fill="auto"/>
          </w:tcPr>
          <w:p w14:paraId="6DE6FE8E" w14:textId="03851E25" w:rsidR="00D420E6" w:rsidRPr="008C1ACA" w:rsidRDefault="003344F2" w:rsidP="000E6538">
            <w:pPr>
              <w:pStyle w:val="Normln-Texttabulky"/>
            </w:pPr>
            <w:r w:rsidRPr="008C1ACA">
              <w:t>Vlivy aktivní varianty na kvalitu ovzduší budou velmi mírné. V důsledku přijetí změny ÚP dojde k velmi mírnému zvýšení imisní zá</w:t>
            </w:r>
            <w:r w:rsidR="00F220A8" w:rsidRPr="008C1ACA">
              <w:t>těže a vlivů na klima, avšak na </w:t>
            </w:r>
            <w:r w:rsidRPr="008C1ACA">
              <w:t>úrovni zanedbatelných vlivů.</w:t>
            </w:r>
          </w:p>
        </w:tc>
      </w:tr>
      <w:tr w:rsidR="009305F0" w:rsidRPr="008C1ACA" w14:paraId="4FFD0E9A" w14:textId="77777777" w:rsidTr="00311854">
        <w:tc>
          <w:tcPr>
            <w:tcW w:w="1300" w:type="pct"/>
            <w:vMerge/>
            <w:shd w:val="clear" w:color="auto" w:fill="auto"/>
          </w:tcPr>
          <w:p w14:paraId="5ED9407F" w14:textId="77777777" w:rsidR="00D420E6" w:rsidRPr="008C1ACA" w:rsidRDefault="00D420E6" w:rsidP="005A65D9">
            <w:pPr>
              <w:pStyle w:val="Normln-Texttabulky"/>
              <w:jc w:val="left"/>
            </w:pPr>
          </w:p>
        </w:tc>
        <w:tc>
          <w:tcPr>
            <w:tcW w:w="3700" w:type="pct"/>
            <w:gridSpan w:val="2"/>
            <w:shd w:val="clear" w:color="auto" w:fill="auto"/>
          </w:tcPr>
          <w:p w14:paraId="4F8C2F3D" w14:textId="4CADEBCF" w:rsidR="00D420E6" w:rsidRPr="008C1ACA" w:rsidRDefault="006A3239" w:rsidP="000E6538">
            <w:pPr>
              <w:pStyle w:val="Normln-Texttabulky"/>
            </w:pPr>
            <w:r w:rsidRPr="008C1ACA">
              <w:t xml:space="preserve">Z hlediska vlivu na ovzduší a klima </w:t>
            </w:r>
            <w:r w:rsidR="006F4153" w:rsidRPr="008C1ACA">
              <w:t>je jako varianta velmi mírně příznivější hodnocena varianta nulová.</w:t>
            </w:r>
          </w:p>
        </w:tc>
      </w:tr>
      <w:tr w:rsidR="009305F0" w:rsidRPr="008C1ACA" w14:paraId="0BAB43E5" w14:textId="77777777" w:rsidTr="00311854">
        <w:tc>
          <w:tcPr>
            <w:tcW w:w="1300" w:type="pct"/>
            <w:vMerge w:val="restart"/>
            <w:shd w:val="clear" w:color="auto" w:fill="auto"/>
          </w:tcPr>
          <w:p w14:paraId="3A2602D0" w14:textId="7CB23280" w:rsidR="006A3239" w:rsidRPr="008C1ACA" w:rsidRDefault="006A3239" w:rsidP="005A65D9">
            <w:pPr>
              <w:pStyle w:val="Normln-Texttabulky"/>
              <w:jc w:val="left"/>
            </w:pPr>
            <w:r w:rsidRPr="008C1ACA">
              <w:t>Obyvatelstvo</w:t>
            </w:r>
            <w:r w:rsidR="009E12ED" w:rsidRPr="008C1ACA">
              <w:t>,</w:t>
            </w:r>
            <w:r w:rsidR="005A65D9" w:rsidRPr="008C1ACA">
              <w:br/>
            </w:r>
            <w:r w:rsidR="004D3B31" w:rsidRPr="008C1ACA">
              <w:t>lidské zdraví</w:t>
            </w:r>
          </w:p>
        </w:tc>
        <w:tc>
          <w:tcPr>
            <w:tcW w:w="1850" w:type="pct"/>
            <w:shd w:val="clear" w:color="auto" w:fill="auto"/>
          </w:tcPr>
          <w:p w14:paraId="5F46A95F" w14:textId="5B484572" w:rsidR="006A3239" w:rsidRPr="008C1ACA" w:rsidRDefault="006A3239" w:rsidP="000E6538">
            <w:pPr>
              <w:pStyle w:val="Normln-Texttabulky"/>
            </w:pPr>
            <w:r w:rsidRPr="008C1ACA">
              <w:t xml:space="preserve">Nulová varianta není spojena s vlivem na obyvatele a </w:t>
            </w:r>
            <w:r w:rsidR="004D3B31" w:rsidRPr="008C1ACA">
              <w:t>lidské zdraví</w:t>
            </w:r>
            <w:r w:rsidRPr="008C1ACA">
              <w:t>.</w:t>
            </w:r>
          </w:p>
        </w:tc>
        <w:tc>
          <w:tcPr>
            <w:tcW w:w="1850" w:type="pct"/>
            <w:shd w:val="clear" w:color="auto" w:fill="auto"/>
          </w:tcPr>
          <w:p w14:paraId="34DC8A1D" w14:textId="3E059837" w:rsidR="006A3239" w:rsidRPr="008C1ACA" w:rsidRDefault="006A3239" w:rsidP="000E6538">
            <w:pPr>
              <w:pStyle w:val="Normln-Texttabulky"/>
            </w:pPr>
            <w:r w:rsidRPr="008C1ACA">
              <w:t xml:space="preserve">Vlivy aktivní varianty na </w:t>
            </w:r>
            <w:r w:rsidR="003344F2" w:rsidRPr="008C1ACA">
              <w:t xml:space="preserve">hlukovou situaci v území budou velmi mírné. Vlivy na obyvatelstvo a lidské zdraví budou vlivem realizace změny ÚP velmi mírné. </w:t>
            </w:r>
          </w:p>
        </w:tc>
      </w:tr>
      <w:tr w:rsidR="009305F0" w:rsidRPr="008C1ACA" w14:paraId="1FFBF4DE" w14:textId="77777777" w:rsidTr="00311854">
        <w:tc>
          <w:tcPr>
            <w:tcW w:w="1300" w:type="pct"/>
            <w:vMerge/>
            <w:shd w:val="clear" w:color="auto" w:fill="auto"/>
          </w:tcPr>
          <w:p w14:paraId="44585500" w14:textId="77777777" w:rsidR="006A3239" w:rsidRPr="008C1ACA" w:rsidRDefault="006A3239" w:rsidP="005A65D9">
            <w:pPr>
              <w:pStyle w:val="Normln-Texttabulky"/>
              <w:jc w:val="left"/>
            </w:pPr>
          </w:p>
        </w:tc>
        <w:tc>
          <w:tcPr>
            <w:tcW w:w="3700" w:type="pct"/>
            <w:gridSpan w:val="2"/>
            <w:shd w:val="clear" w:color="auto" w:fill="auto"/>
          </w:tcPr>
          <w:p w14:paraId="0BC1AC4E" w14:textId="0378C126" w:rsidR="006A3239" w:rsidRPr="008C1ACA" w:rsidRDefault="009E12ED" w:rsidP="005A65D9">
            <w:pPr>
              <w:pStyle w:val="Normln-Texttabulky"/>
            </w:pPr>
            <w:r w:rsidRPr="008C1ACA">
              <w:t xml:space="preserve">Z hlediska vlivu na obyvatelstvo a </w:t>
            </w:r>
            <w:r w:rsidR="004D3B31" w:rsidRPr="008C1ACA">
              <w:t>lidské zdraví</w:t>
            </w:r>
            <w:r w:rsidRPr="008C1ACA">
              <w:t xml:space="preserve"> je jako varianta mírně příznivější hodnocena varianta nulová. </w:t>
            </w:r>
          </w:p>
        </w:tc>
      </w:tr>
      <w:tr w:rsidR="009305F0" w:rsidRPr="008C1ACA" w14:paraId="3C8F1E46" w14:textId="77777777" w:rsidTr="00311854">
        <w:tc>
          <w:tcPr>
            <w:tcW w:w="1300" w:type="pct"/>
            <w:vMerge w:val="restart"/>
            <w:shd w:val="clear" w:color="auto" w:fill="auto"/>
          </w:tcPr>
          <w:p w14:paraId="1FEDBBE5" w14:textId="2B7DB138" w:rsidR="006A3239" w:rsidRPr="008C1ACA" w:rsidRDefault="006A3239" w:rsidP="00311854">
            <w:pPr>
              <w:pStyle w:val="Normln-Texttabulky"/>
              <w:keepNext/>
              <w:jc w:val="left"/>
            </w:pPr>
            <w:r w:rsidRPr="008C1ACA">
              <w:t xml:space="preserve">Podzemní </w:t>
            </w:r>
            <w:r w:rsidR="005A65D9" w:rsidRPr="008C1ACA">
              <w:br/>
              <w:t>a</w:t>
            </w:r>
            <w:r w:rsidRPr="008C1ACA">
              <w:t> povrchové vody</w:t>
            </w:r>
          </w:p>
        </w:tc>
        <w:tc>
          <w:tcPr>
            <w:tcW w:w="1850" w:type="pct"/>
            <w:shd w:val="clear" w:color="auto" w:fill="auto"/>
          </w:tcPr>
          <w:p w14:paraId="7E4E1276" w14:textId="01433691" w:rsidR="006A3239" w:rsidRPr="008C1ACA" w:rsidRDefault="006A3239" w:rsidP="00311854">
            <w:pPr>
              <w:pStyle w:val="Normln-Texttabulky"/>
              <w:keepNext/>
            </w:pPr>
            <w:r w:rsidRPr="008C1ACA">
              <w:t xml:space="preserve">Nulová varianta není spojena s vlivem na podzemní a povrchové vody. </w:t>
            </w:r>
          </w:p>
        </w:tc>
        <w:tc>
          <w:tcPr>
            <w:tcW w:w="1850" w:type="pct"/>
            <w:shd w:val="clear" w:color="auto" w:fill="auto"/>
          </w:tcPr>
          <w:p w14:paraId="663A3FC4" w14:textId="77777777" w:rsidR="00E32A67" w:rsidRPr="008C1ACA" w:rsidRDefault="00E32A67" w:rsidP="00311854">
            <w:pPr>
              <w:pStyle w:val="Normln-Texttabulky"/>
              <w:keepNext/>
            </w:pPr>
            <w:r w:rsidRPr="008C1ACA">
              <w:t xml:space="preserve">V aktivní variantě dojde ke zvýšení rozsahu zpevněných ploch, dojde k ovlivnění podmínek pro retenci vody v krajině. </w:t>
            </w:r>
          </w:p>
          <w:p w14:paraId="63AD3C56" w14:textId="46CC9235" w:rsidR="00E32A67" w:rsidRPr="008C1ACA" w:rsidRDefault="00E32A67" w:rsidP="00311854">
            <w:pPr>
              <w:pStyle w:val="Normln-Texttabulky"/>
              <w:keepNext/>
            </w:pPr>
            <w:r w:rsidRPr="008C1ACA">
              <w:t xml:space="preserve">Přijetím změny nedojde k ovlivnění kvality povrchových vod. </w:t>
            </w:r>
          </w:p>
          <w:p w14:paraId="142723A5" w14:textId="20EA6DF9" w:rsidR="006A3239" w:rsidRPr="008C1ACA" w:rsidRDefault="00E32A67" w:rsidP="00311854">
            <w:pPr>
              <w:pStyle w:val="Normln-Texttabulky"/>
              <w:keepNext/>
            </w:pPr>
            <w:r w:rsidRPr="008C1ACA">
              <w:t>Navrhované řešení je podmíněno zajištěním ochrany podzemních vod.</w:t>
            </w:r>
            <w:r w:rsidR="006A3239" w:rsidRPr="008C1ACA">
              <w:t xml:space="preserve"> </w:t>
            </w:r>
          </w:p>
        </w:tc>
      </w:tr>
      <w:tr w:rsidR="009305F0" w:rsidRPr="008C1ACA" w14:paraId="532BD910" w14:textId="77777777" w:rsidTr="00311854">
        <w:tc>
          <w:tcPr>
            <w:tcW w:w="1300" w:type="pct"/>
            <w:vMerge/>
            <w:shd w:val="clear" w:color="auto" w:fill="auto"/>
          </w:tcPr>
          <w:p w14:paraId="59893925" w14:textId="133D1600" w:rsidR="006A3239" w:rsidRPr="008C1ACA" w:rsidRDefault="006A3239" w:rsidP="005A65D9">
            <w:pPr>
              <w:pStyle w:val="Normln-Texttabulky"/>
              <w:jc w:val="left"/>
            </w:pPr>
          </w:p>
        </w:tc>
        <w:tc>
          <w:tcPr>
            <w:tcW w:w="3700" w:type="pct"/>
            <w:gridSpan w:val="2"/>
            <w:shd w:val="clear" w:color="auto" w:fill="auto"/>
          </w:tcPr>
          <w:p w14:paraId="006238DB" w14:textId="5C89AACB" w:rsidR="006A3239" w:rsidRPr="008C1ACA" w:rsidRDefault="006A3239" w:rsidP="00E32A67">
            <w:pPr>
              <w:pStyle w:val="Normln-Texttabulky"/>
            </w:pPr>
            <w:r w:rsidRPr="008C1ACA">
              <w:t xml:space="preserve">Z hlediska vlivu na vodu je jako </w:t>
            </w:r>
            <w:r w:rsidR="005A65D9" w:rsidRPr="008C1ACA">
              <w:t xml:space="preserve">mírně příznivější </w:t>
            </w:r>
            <w:r w:rsidRPr="008C1ACA">
              <w:t>hodnocena varianta nulová.</w:t>
            </w:r>
            <w:r w:rsidR="005A65D9" w:rsidRPr="008C1ACA">
              <w:t xml:space="preserve"> </w:t>
            </w:r>
          </w:p>
        </w:tc>
      </w:tr>
      <w:tr w:rsidR="009305F0" w:rsidRPr="008C1ACA" w14:paraId="00353680" w14:textId="77777777" w:rsidTr="00311854">
        <w:tc>
          <w:tcPr>
            <w:tcW w:w="1300" w:type="pct"/>
            <w:vMerge w:val="restart"/>
            <w:shd w:val="clear" w:color="auto" w:fill="auto"/>
          </w:tcPr>
          <w:p w14:paraId="54331ACC" w14:textId="42EAC92C" w:rsidR="006A3239" w:rsidRPr="008C1ACA" w:rsidRDefault="006A3239" w:rsidP="005A65D9">
            <w:pPr>
              <w:pStyle w:val="Normln-Texttabulky"/>
              <w:jc w:val="left"/>
            </w:pPr>
            <w:r w:rsidRPr="008C1ACA">
              <w:t>Půda – ZPF</w:t>
            </w:r>
          </w:p>
        </w:tc>
        <w:tc>
          <w:tcPr>
            <w:tcW w:w="1850" w:type="pct"/>
            <w:shd w:val="clear" w:color="auto" w:fill="auto"/>
          </w:tcPr>
          <w:p w14:paraId="4797E01F" w14:textId="77777777" w:rsidR="006A3239" w:rsidRPr="008C1ACA" w:rsidRDefault="006A3239" w:rsidP="000E6538">
            <w:pPr>
              <w:pStyle w:val="Normln-Texttabulky"/>
            </w:pPr>
            <w:r w:rsidRPr="008C1ACA">
              <w:t xml:space="preserve">Nulová varianta není spojena se záborem ZPF. </w:t>
            </w:r>
          </w:p>
        </w:tc>
        <w:tc>
          <w:tcPr>
            <w:tcW w:w="1850" w:type="pct"/>
            <w:shd w:val="clear" w:color="auto" w:fill="auto"/>
          </w:tcPr>
          <w:p w14:paraId="287DE133" w14:textId="23F8701D" w:rsidR="006A3239" w:rsidRPr="008C1ACA" w:rsidRDefault="006A3239" w:rsidP="00E32A67">
            <w:pPr>
              <w:pStyle w:val="Normln-Texttabulky"/>
            </w:pPr>
            <w:r w:rsidRPr="008C1ACA">
              <w:t xml:space="preserve">Aktivní varianta </w:t>
            </w:r>
            <w:r w:rsidR="00E32A67" w:rsidRPr="008C1ACA">
              <w:t xml:space="preserve">nebude spojena s vlivy na ZPF. </w:t>
            </w:r>
          </w:p>
        </w:tc>
      </w:tr>
      <w:tr w:rsidR="009305F0" w:rsidRPr="008C1ACA" w14:paraId="6DB2859F" w14:textId="77777777" w:rsidTr="00311854">
        <w:tc>
          <w:tcPr>
            <w:tcW w:w="1300" w:type="pct"/>
            <w:vMerge/>
            <w:shd w:val="clear" w:color="auto" w:fill="auto"/>
          </w:tcPr>
          <w:p w14:paraId="14787F3B" w14:textId="77777777" w:rsidR="006A3239" w:rsidRPr="008C1ACA" w:rsidRDefault="006A3239" w:rsidP="005A65D9">
            <w:pPr>
              <w:pStyle w:val="Normln-Texttabulky"/>
              <w:jc w:val="left"/>
            </w:pPr>
          </w:p>
        </w:tc>
        <w:tc>
          <w:tcPr>
            <w:tcW w:w="3700" w:type="pct"/>
            <w:gridSpan w:val="2"/>
            <w:shd w:val="clear" w:color="auto" w:fill="auto"/>
          </w:tcPr>
          <w:p w14:paraId="6DB5ACC9" w14:textId="7C0D7539" w:rsidR="006A3239" w:rsidRPr="008C1ACA" w:rsidRDefault="006A3239" w:rsidP="00E32A67">
            <w:pPr>
              <w:pStyle w:val="Normln-Texttabulky"/>
              <w:rPr>
                <w:highlight w:val="green"/>
              </w:rPr>
            </w:pPr>
            <w:r w:rsidRPr="008C1ACA">
              <w:t>Z hlediska vlivu na ZPF</w:t>
            </w:r>
            <w:r w:rsidR="00E32A67" w:rsidRPr="008C1ACA">
              <w:t xml:space="preserve"> jsou obě varianty hodnoceny jako rovnocenné</w:t>
            </w:r>
            <w:r w:rsidRPr="008C1ACA">
              <w:t>.</w:t>
            </w:r>
          </w:p>
        </w:tc>
      </w:tr>
      <w:tr w:rsidR="009305F0" w:rsidRPr="008C1ACA" w14:paraId="3FBAD4EF" w14:textId="77777777" w:rsidTr="00311854">
        <w:tc>
          <w:tcPr>
            <w:tcW w:w="1300" w:type="pct"/>
            <w:vMerge w:val="restart"/>
            <w:shd w:val="clear" w:color="auto" w:fill="auto"/>
          </w:tcPr>
          <w:p w14:paraId="74BD18AC" w14:textId="17DBD347" w:rsidR="006A3239" w:rsidRPr="008C1ACA" w:rsidRDefault="006A3239" w:rsidP="005A65D9">
            <w:pPr>
              <w:pStyle w:val="Normln-Texttabulky"/>
              <w:jc w:val="left"/>
            </w:pPr>
            <w:r w:rsidRPr="008C1ACA">
              <w:t>Lesy a PUPFL</w:t>
            </w:r>
          </w:p>
        </w:tc>
        <w:tc>
          <w:tcPr>
            <w:tcW w:w="1850" w:type="pct"/>
            <w:shd w:val="clear" w:color="auto" w:fill="auto"/>
          </w:tcPr>
          <w:p w14:paraId="15687EB1" w14:textId="1CFC58E1" w:rsidR="006A3239" w:rsidRPr="008C1ACA" w:rsidRDefault="006A3239" w:rsidP="000E6538">
            <w:pPr>
              <w:pStyle w:val="Normln-Texttabulky"/>
            </w:pPr>
            <w:r w:rsidRPr="008C1ACA">
              <w:t>Nulová varianta nebude spojena s vlivy na PUPF</w:t>
            </w:r>
            <w:r w:rsidR="000E6538" w:rsidRPr="008C1ACA">
              <w:t>L</w:t>
            </w:r>
            <w:r w:rsidRPr="008C1ACA">
              <w:t>.</w:t>
            </w:r>
          </w:p>
        </w:tc>
        <w:tc>
          <w:tcPr>
            <w:tcW w:w="1850" w:type="pct"/>
            <w:shd w:val="clear" w:color="auto" w:fill="auto"/>
          </w:tcPr>
          <w:p w14:paraId="64D0F7AF" w14:textId="17EA6983" w:rsidR="006A3239" w:rsidRPr="008C1ACA" w:rsidRDefault="006A3239" w:rsidP="000E6538">
            <w:pPr>
              <w:pStyle w:val="Normln-Texttabulky"/>
            </w:pPr>
            <w:r w:rsidRPr="008C1ACA">
              <w:t>Aktivní varianta nebude spojena s vlivy na PUPF</w:t>
            </w:r>
            <w:r w:rsidR="000E6538" w:rsidRPr="008C1ACA">
              <w:t>L</w:t>
            </w:r>
            <w:r w:rsidRPr="008C1ACA">
              <w:t>.</w:t>
            </w:r>
          </w:p>
        </w:tc>
      </w:tr>
      <w:tr w:rsidR="009305F0" w:rsidRPr="008C1ACA" w14:paraId="3E635550" w14:textId="77777777" w:rsidTr="00311854">
        <w:tc>
          <w:tcPr>
            <w:tcW w:w="1300" w:type="pct"/>
            <w:vMerge/>
            <w:shd w:val="clear" w:color="auto" w:fill="auto"/>
          </w:tcPr>
          <w:p w14:paraId="7D879EED" w14:textId="77777777" w:rsidR="006A3239" w:rsidRPr="008C1ACA" w:rsidRDefault="006A3239" w:rsidP="005A65D9">
            <w:pPr>
              <w:pStyle w:val="Normln-Texttabulky"/>
              <w:jc w:val="left"/>
            </w:pPr>
          </w:p>
        </w:tc>
        <w:tc>
          <w:tcPr>
            <w:tcW w:w="3700" w:type="pct"/>
            <w:gridSpan w:val="2"/>
            <w:shd w:val="clear" w:color="auto" w:fill="auto"/>
          </w:tcPr>
          <w:p w14:paraId="56E8DC96" w14:textId="2B23F4B7" w:rsidR="006A3239" w:rsidRPr="008C1ACA" w:rsidRDefault="006A3239" w:rsidP="000E6538">
            <w:pPr>
              <w:pStyle w:val="Normln-Texttabulky"/>
              <w:rPr>
                <w:highlight w:val="green"/>
              </w:rPr>
            </w:pPr>
            <w:r w:rsidRPr="008C1ACA">
              <w:t>Z hlediska vlivu na lesy jsou obě varianty hodnoceny jako rovnocenné</w:t>
            </w:r>
          </w:p>
        </w:tc>
      </w:tr>
      <w:tr w:rsidR="009305F0" w:rsidRPr="008C1ACA" w14:paraId="6B499669" w14:textId="77777777" w:rsidTr="00311854">
        <w:tc>
          <w:tcPr>
            <w:tcW w:w="1300" w:type="pct"/>
            <w:vMerge w:val="restart"/>
            <w:shd w:val="clear" w:color="auto" w:fill="auto"/>
          </w:tcPr>
          <w:p w14:paraId="03CCAA58" w14:textId="1565A967" w:rsidR="006A3239" w:rsidRPr="008C1ACA" w:rsidRDefault="006A3239" w:rsidP="005A65D9">
            <w:pPr>
              <w:pStyle w:val="Normln-Texttabulky"/>
              <w:jc w:val="left"/>
            </w:pPr>
            <w:r w:rsidRPr="008C1ACA">
              <w:t>Horninové</w:t>
            </w:r>
            <w:r w:rsidR="005A65D9" w:rsidRPr="008C1ACA">
              <w:br/>
            </w:r>
            <w:r w:rsidRPr="008C1ACA">
              <w:t>prostředí</w:t>
            </w:r>
          </w:p>
        </w:tc>
        <w:tc>
          <w:tcPr>
            <w:tcW w:w="1850" w:type="pct"/>
            <w:shd w:val="clear" w:color="auto" w:fill="auto"/>
          </w:tcPr>
          <w:p w14:paraId="5DAFA1FF" w14:textId="77777777" w:rsidR="006A3239" w:rsidRPr="008C1ACA" w:rsidRDefault="006A3239" w:rsidP="000E6538">
            <w:pPr>
              <w:pStyle w:val="Normln-Texttabulky"/>
            </w:pPr>
            <w:r w:rsidRPr="008C1ACA">
              <w:t xml:space="preserve">Nulová varianta není spojena s vlivem na horninové prostředí. </w:t>
            </w:r>
          </w:p>
        </w:tc>
        <w:tc>
          <w:tcPr>
            <w:tcW w:w="1850" w:type="pct"/>
            <w:shd w:val="clear" w:color="auto" w:fill="auto"/>
          </w:tcPr>
          <w:p w14:paraId="35E69E09" w14:textId="7852B590" w:rsidR="006A3239" w:rsidRPr="008C1ACA" w:rsidRDefault="006A3239" w:rsidP="000E6538">
            <w:pPr>
              <w:pStyle w:val="Normln-Texttabulky"/>
            </w:pPr>
            <w:r w:rsidRPr="008C1ACA">
              <w:t xml:space="preserve">Aktivní varianta není spojena s vlivem na horninové prostředí. </w:t>
            </w:r>
          </w:p>
        </w:tc>
      </w:tr>
      <w:tr w:rsidR="009305F0" w:rsidRPr="008C1ACA" w14:paraId="79999196" w14:textId="77777777" w:rsidTr="00311854">
        <w:tc>
          <w:tcPr>
            <w:tcW w:w="1300" w:type="pct"/>
            <w:vMerge/>
            <w:shd w:val="clear" w:color="auto" w:fill="auto"/>
          </w:tcPr>
          <w:p w14:paraId="011C1D81" w14:textId="77777777" w:rsidR="006A3239" w:rsidRPr="008C1ACA" w:rsidRDefault="006A3239" w:rsidP="005A65D9">
            <w:pPr>
              <w:pStyle w:val="Normln-Texttabulky"/>
              <w:jc w:val="left"/>
            </w:pPr>
          </w:p>
        </w:tc>
        <w:tc>
          <w:tcPr>
            <w:tcW w:w="3700" w:type="pct"/>
            <w:gridSpan w:val="2"/>
            <w:shd w:val="clear" w:color="auto" w:fill="auto"/>
          </w:tcPr>
          <w:p w14:paraId="2EA48BF2" w14:textId="45F554B7" w:rsidR="006A3239" w:rsidRPr="008C1ACA" w:rsidRDefault="006A3239" w:rsidP="005A65D9">
            <w:pPr>
              <w:pStyle w:val="Normln-Texttabulky"/>
            </w:pPr>
            <w:r w:rsidRPr="008C1ACA">
              <w:t xml:space="preserve">Z hlediska vlivu na horninové prostředí jsou posuzované varianty hodnoceny jako </w:t>
            </w:r>
            <w:r w:rsidR="005A65D9" w:rsidRPr="008C1ACA">
              <w:t>srovnatelné.</w:t>
            </w:r>
          </w:p>
        </w:tc>
      </w:tr>
      <w:tr w:rsidR="009305F0" w:rsidRPr="008C1ACA" w14:paraId="497D4B3F" w14:textId="77777777" w:rsidTr="00311854">
        <w:tc>
          <w:tcPr>
            <w:tcW w:w="1300" w:type="pct"/>
            <w:vMerge w:val="restart"/>
            <w:shd w:val="clear" w:color="auto" w:fill="auto"/>
          </w:tcPr>
          <w:p w14:paraId="1373288F" w14:textId="676F4333" w:rsidR="006A3239" w:rsidRPr="008C1ACA" w:rsidRDefault="006A3239" w:rsidP="005A65D9">
            <w:pPr>
              <w:pStyle w:val="Normln-Texttabulky"/>
              <w:jc w:val="left"/>
            </w:pPr>
            <w:r w:rsidRPr="008C1ACA">
              <w:t>Flóra, fauna</w:t>
            </w:r>
            <w:r w:rsidR="005A65D9" w:rsidRPr="008C1ACA">
              <w:t xml:space="preserve">, </w:t>
            </w:r>
            <w:r w:rsidR="005A65D9" w:rsidRPr="008C1ACA">
              <w:br/>
              <w:t>biodiverzita</w:t>
            </w:r>
            <w:r w:rsidR="005A65D9" w:rsidRPr="008C1ACA">
              <w:br/>
            </w:r>
            <w:r w:rsidRPr="008C1ACA">
              <w:t>a ekosystémy</w:t>
            </w:r>
          </w:p>
        </w:tc>
        <w:tc>
          <w:tcPr>
            <w:tcW w:w="1850" w:type="pct"/>
            <w:shd w:val="clear" w:color="auto" w:fill="auto"/>
          </w:tcPr>
          <w:p w14:paraId="43E7B7F6" w14:textId="2B5707DD" w:rsidR="006A3239" w:rsidRPr="008C1ACA" w:rsidRDefault="005A65D9" w:rsidP="00E32A67">
            <w:pPr>
              <w:pStyle w:val="Normln-Texttabulky"/>
            </w:pPr>
            <w:r w:rsidRPr="008C1ACA">
              <w:t>Nulová varianta není spojena</w:t>
            </w:r>
            <w:r w:rsidR="006A3239" w:rsidRPr="008C1ACA">
              <w:t xml:space="preserve"> s vlivem na flóru, faunu a ekosystémy.</w:t>
            </w:r>
            <w:r w:rsidR="00AA7882" w:rsidRPr="008C1ACA">
              <w:t xml:space="preserve"> </w:t>
            </w:r>
          </w:p>
        </w:tc>
        <w:tc>
          <w:tcPr>
            <w:tcW w:w="1850" w:type="pct"/>
            <w:shd w:val="clear" w:color="auto" w:fill="auto"/>
          </w:tcPr>
          <w:p w14:paraId="082540AC" w14:textId="77777777" w:rsidR="00E32A67" w:rsidRPr="008C1ACA" w:rsidRDefault="006A3239" w:rsidP="000E6538">
            <w:pPr>
              <w:pStyle w:val="Normln-Texttabulky"/>
            </w:pPr>
            <w:r w:rsidRPr="008C1ACA">
              <w:t>Změnou Z</w:t>
            </w:r>
            <w:r w:rsidR="00E42245" w:rsidRPr="008C1ACA">
              <w:t xml:space="preserve"> </w:t>
            </w:r>
            <w:r w:rsidRPr="008C1ACA">
              <w:t>3</w:t>
            </w:r>
            <w:r w:rsidR="00E32A67" w:rsidRPr="008C1ACA">
              <w:t>093</w:t>
            </w:r>
            <w:r w:rsidRPr="008C1ACA">
              <w:t>/1</w:t>
            </w:r>
            <w:r w:rsidR="00E32A67" w:rsidRPr="008C1ACA">
              <w:t>0</w:t>
            </w:r>
            <w:r w:rsidRPr="008C1ACA">
              <w:t xml:space="preserve"> dojde k ovlivnění stanovištních podmínek</w:t>
            </w:r>
            <w:r w:rsidR="00E32A67" w:rsidRPr="008C1ACA">
              <w:t xml:space="preserve"> v rozsahu nově zastavěných ploch na plochách s vegetací. Snížen bude rozsahu ploch pozitivně ovlivňujících ekologickou stabilitu a biologickou diversitu. </w:t>
            </w:r>
          </w:p>
          <w:p w14:paraId="51C69961" w14:textId="4279A656" w:rsidR="00E32A67" w:rsidRPr="008C1ACA" w:rsidRDefault="00E32A67" w:rsidP="000E6538">
            <w:pPr>
              <w:pStyle w:val="Normln-Texttabulky"/>
            </w:pPr>
            <w:r w:rsidRPr="008C1ACA">
              <w:t xml:space="preserve">Rozsah potenciálně negativního vlivu bude částečně kompenzován založením ploch sídlení zeleně. </w:t>
            </w:r>
          </w:p>
          <w:p w14:paraId="2D5206EC" w14:textId="45F5E685" w:rsidR="00E32A67" w:rsidRPr="008C1ACA" w:rsidRDefault="00E32A67" w:rsidP="000E6538">
            <w:pPr>
              <w:pStyle w:val="Normln-Texttabulky"/>
            </w:pPr>
            <w:r w:rsidRPr="008C1ACA">
              <w:t xml:space="preserve">Jižní část posuzované lokality je součástí celoměstského systému zeleně. Uplatněním změny dojde ke snížení rozsahu ploch CSZ. </w:t>
            </w:r>
          </w:p>
          <w:p w14:paraId="2B89332F" w14:textId="751DA920" w:rsidR="006A3239" w:rsidRPr="008C1ACA" w:rsidRDefault="00E32A67" w:rsidP="00E32A67">
            <w:pPr>
              <w:pStyle w:val="Normln-Texttabulky"/>
            </w:pPr>
            <w:r w:rsidRPr="008C1ACA">
              <w:t xml:space="preserve">Změnou č. 3093/10 nebudou dotčeny zájmy ochrany přírody a </w:t>
            </w:r>
            <w:r w:rsidR="005C371A" w:rsidRPr="008C1ACA">
              <w:t>krajiny</w:t>
            </w:r>
            <w:r w:rsidRPr="008C1ACA">
              <w:t>.</w:t>
            </w:r>
            <w:r w:rsidR="001658D1" w:rsidRPr="008C1ACA">
              <w:t xml:space="preserve"> </w:t>
            </w:r>
          </w:p>
        </w:tc>
      </w:tr>
      <w:tr w:rsidR="009305F0" w:rsidRPr="008C1ACA" w14:paraId="0DD48EC5" w14:textId="77777777" w:rsidTr="00311854">
        <w:tc>
          <w:tcPr>
            <w:tcW w:w="1300" w:type="pct"/>
            <w:vMerge/>
            <w:shd w:val="clear" w:color="auto" w:fill="auto"/>
          </w:tcPr>
          <w:p w14:paraId="66BC7A10" w14:textId="1D9AB80F" w:rsidR="006A3239" w:rsidRPr="008C1ACA" w:rsidRDefault="006A3239" w:rsidP="000E6538">
            <w:pPr>
              <w:pStyle w:val="Normln-Texttabulky"/>
            </w:pPr>
          </w:p>
        </w:tc>
        <w:tc>
          <w:tcPr>
            <w:tcW w:w="3700" w:type="pct"/>
            <w:gridSpan w:val="2"/>
            <w:shd w:val="clear" w:color="auto" w:fill="auto"/>
          </w:tcPr>
          <w:p w14:paraId="67A3B145" w14:textId="669E92D6" w:rsidR="006A3239" w:rsidRPr="008C1ACA" w:rsidRDefault="006A3239" w:rsidP="004F2591">
            <w:pPr>
              <w:pStyle w:val="Normln-Texttabulky"/>
            </w:pPr>
            <w:r w:rsidRPr="008C1ACA">
              <w:t>Z hlediska vlivu na flóru, faunu</w:t>
            </w:r>
            <w:r w:rsidR="00AA7882" w:rsidRPr="008C1ACA">
              <w:t xml:space="preserve"> biodiverzitu</w:t>
            </w:r>
            <w:r w:rsidRPr="008C1ACA">
              <w:t xml:space="preserve"> a ekosystémy </w:t>
            </w:r>
            <w:r w:rsidR="00AA7882" w:rsidRPr="008C1ACA">
              <w:t xml:space="preserve">je </w:t>
            </w:r>
            <w:r w:rsidR="004F2591" w:rsidRPr="008C1ACA">
              <w:t xml:space="preserve">nulová </w:t>
            </w:r>
            <w:r w:rsidR="00AA7882" w:rsidRPr="008C1ACA">
              <w:t xml:space="preserve">varianta hodnocena jako mírně příznivější. </w:t>
            </w:r>
          </w:p>
        </w:tc>
      </w:tr>
      <w:tr w:rsidR="009305F0" w:rsidRPr="008C1ACA" w14:paraId="2DD4BB34" w14:textId="77777777" w:rsidTr="00311854">
        <w:tc>
          <w:tcPr>
            <w:tcW w:w="1300" w:type="pct"/>
            <w:vMerge w:val="restart"/>
            <w:shd w:val="clear" w:color="auto" w:fill="auto"/>
          </w:tcPr>
          <w:p w14:paraId="2E75C1DB" w14:textId="77777777" w:rsidR="006A3239" w:rsidRPr="008C1ACA" w:rsidRDefault="006A3239" w:rsidP="00311854">
            <w:pPr>
              <w:pStyle w:val="Normln-Texttabulky"/>
              <w:keepNext/>
              <w:jc w:val="left"/>
            </w:pPr>
            <w:r w:rsidRPr="008C1ACA">
              <w:t>Krajina</w:t>
            </w:r>
          </w:p>
        </w:tc>
        <w:tc>
          <w:tcPr>
            <w:tcW w:w="1850" w:type="pct"/>
            <w:shd w:val="clear" w:color="auto" w:fill="auto"/>
          </w:tcPr>
          <w:p w14:paraId="769AC16D" w14:textId="77777777" w:rsidR="006A3239" w:rsidRPr="008C1ACA" w:rsidRDefault="006A3239" w:rsidP="00311854">
            <w:pPr>
              <w:pStyle w:val="Normln-Texttabulky"/>
              <w:keepNext/>
            </w:pPr>
            <w:r w:rsidRPr="008C1ACA">
              <w:t xml:space="preserve">Nulová varianta není spojena s vlivem na krajinu. </w:t>
            </w:r>
          </w:p>
        </w:tc>
        <w:tc>
          <w:tcPr>
            <w:tcW w:w="1850" w:type="pct"/>
            <w:shd w:val="clear" w:color="auto" w:fill="auto"/>
          </w:tcPr>
          <w:p w14:paraId="29EFB517" w14:textId="38314063" w:rsidR="006A3239" w:rsidRPr="008C1ACA" w:rsidRDefault="004F2591" w:rsidP="00311854">
            <w:pPr>
              <w:keepNext/>
            </w:pPr>
            <w:r w:rsidRPr="008C1ACA">
              <w:t xml:space="preserve">Přijetím změny dojde ke zvýšení koncentrace zastavěných ploch v zájmovém území. </w:t>
            </w:r>
          </w:p>
          <w:p w14:paraId="281BA3C3" w14:textId="47663CA4" w:rsidR="004F2591" w:rsidRPr="008C1ACA" w:rsidRDefault="004F2591" w:rsidP="00311854">
            <w:pPr>
              <w:keepNext/>
            </w:pPr>
            <w:r w:rsidRPr="008C1ACA">
              <w:t>Z důvodu výstavby nových vysokých staveb dojde k ovlivnění obrazu krajiny.</w:t>
            </w:r>
          </w:p>
          <w:p w14:paraId="29FB6EC1" w14:textId="37AD11B3" w:rsidR="004F2591" w:rsidRPr="008C1ACA" w:rsidRDefault="004F2591" w:rsidP="00311854">
            <w:pPr>
              <w:keepNext/>
            </w:pPr>
            <w:r w:rsidRPr="008C1ACA">
              <w:t>Míra vlivu se bude odvíjet od kvality urbanistického návrhu, kvality ar</w:t>
            </w:r>
            <w:r w:rsidR="00F220A8" w:rsidRPr="008C1ACA">
              <w:t>chitektonického řešení staveb a </w:t>
            </w:r>
            <w:r w:rsidRPr="008C1ACA">
              <w:t xml:space="preserve">kvalitě krajinářského řešení ploch sídelní zeleně a veřejného prostranství. </w:t>
            </w:r>
          </w:p>
        </w:tc>
      </w:tr>
      <w:tr w:rsidR="009305F0" w:rsidRPr="008C1ACA" w14:paraId="274C6557" w14:textId="77777777" w:rsidTr="00311854">
        <w:tc>
          <w:tcPr>
            <w:tcW w:w="1300" w:type="pct"/>
            <w:vMerge/>
            <w:shd w:val="clear" w:color="auto" w:fill="auto"/>
          </w:tcPr>
          <w:p w14:paraId="551E929B" w14:textId="6C02F058" w:rsidR="006A3239" w:rsidRPr="008C1ACA" w:rsidRDefault="006A3239" w:rsidP="00AA7882">
            <w:pPr>
              <w:pStyle w:val="Normln-Texttabulky"/>
              <w:jc w:val="left"/>
            </w:pPr>
          </w:p>
        </w:tc>
        <w:tc>
          <w:tcPr>
            <w:tcW w:w="3700" w:type="pct"/>
            <w:gridSpan w:val="2"/>
            <w:shd w:val="clear" w:color="auto" w:fill="auto"/>
          </w:tcPr>
          <w:p w14:paraId="10EB208C" w14:textId="39F40E02" w:rsidR="006A3239" w:rsidRPr="008C1ACA" w:rsidRDefault="006A3239" w:rsidP="004F2591">
            <w:pPr>
              <w:pStyle w:val="Normln-Texttabulky"/>
            </w:pPr>
            <w:r w:rsidRPr="008C1ACA">
              <w:t xml:space="preserve">Z hlediska vlivu na krajinu je jako varianta s nižší mírou negativních vlivů hodnocena varianta nulová. </w:t>
            </w:r>
          </w:p>
        </w:tc>
      </w:tr>
      <w:tr w:rsidR="009305F0" w:rsidRPr="008C1ACA" w14:paraId="61C72330" w14:textId="77777777" w:rsidTr="00311854">
        <w:tc>
          <w:tcPr>
            <w:tcW w:w="1300" w:type="pct"/>
            <w:vMerge w:val="restart"/>
            <w:shd w:val="clear" w:color="auto" w:fill="auto"/>
          </w:tcPr>
          <w:p w14:paraId="38D88336" w14:textId="7CAC4F8F" w:rsidR="006A3239" w:rsidRPr="008C1ACA" w:rsidRDefault="006A3239" w:rsidP="00AA7882">
            <w:pPr>
              <w:pStyle w:val="Normln-Texttabulky"/>
              <w:jc w:val="left"/>
            </w:pPr>
            <w:r w:rsidRPr="008C1ACA">
              <w:t>Kulturní a historické hod</w:t>
            </w:r>
            <w:r w:rsidR="00AA7882" w:rsidRPr="008C1ACA">
              <w:t>noty</w:t>
            </w:r>
          </w:p>
        </w:tc>
        <w:tc>
          <w:tcPr>
            <w:tcW w:w="1850" w:type="pct"/>
            <w:shd w:val="clear" w:color="auto" w:fill="auto"/>
          </w:tcPr>
          <w:p w14:paraId="652E88D4" w14:textId="71BB4FF7" w:rsidR="006A3239" w:rsidRPr="008C1ACA" w:rsidRDefault="006A3239" w:rsidP="000E6538">
            <w:pPr>
              <w:pStyle w:val="Normln-Texttabulky"/>
            </w:pPr>
            <w:r w:rsidRPr="008C1ACA">
              <w:t>Nulová varianta není spojena s vlivy na kulturní</w:t>
            </w:r>
            <w:r w:rsidR="00281EBB" w:rsidRPr="008C1ACA">
              <w:t xml:space="preserve">, </w:t>
            </w:r>
            <w:r w:rsidRPr="008C1ACA">
              <w:t>hist</w:t>
            </w:r>
            <w:r w:rsidR="00D64AAD" w:rsidRPr="008C1ACA">
              <w:t>orické</w:t>
            </w:r>
            <w:r w:rsidR="00281EBB" w:rsidRPr="008C1ACA">
              <w:t>, urbanistické a architektonické</w:t>
            </w:r>
            <w:r w:rsidR="00D64AAD" w:rsidRPr="008C1ACA">
              <w:t xml:space="preserve"> hodnoty</w:t>
            </w:r>
            <w:r w:rsidR="00281EBB" w:rsidRPr="008C1ACA">
              <w:t xml:space="preserve"> dotčeného území</w:t>
            </w:r>
            <w:r w:rsidR="00D64AAD" w:rsidRPr="008C1ACA">
              <w:t>.</w:t>
            </w:r>
          </w:p>
        </w:tc>
        <w:tc>
          <w:tcPr>
            <w:tcW w:w="1850" w:type="pct"/>
            <w:shd w:val="clear" w:color="auto" w:fill="auto"/>
          </w:tcPr>
          <w:p w14:paraId="45442187" w14:textId="6B0A306B" w:rsidR="006A3239" w:rsidRPr="008C1ACA" w:rsidRDefault="006A3239">
            <w:pPr>
              <w:pStyle w:val="Normln-Texttabulky"/>
            </w:pPr>
            <w:r w:rsidRPr="008C1ACA">
              <w:t>Aktivní varianta není spojena s vlivy na kulturní</w:t>
            </w:r>
            <w:r w:rsidR="00281EBB" w:rsidRPr="008C1ACA">
              <w:t>,</w:t>
            </w:r>
            <w:r w:rsidRPr="008C1ACA">
              <w:t xml:space="preserve"> historické</w:t>
            </w:r>
            <w:r w:rsidR="00281EBB" w:rsidRPr="008C1ACA">
              <w:t>,</w:t>
            </w:r>
            <w:r w:rsidRPr="008C1ACA">
              <w:t xml:space="preserve"> </w:t>
            </w:r>
            <w:r w:rsidR="00281EBB" w:rsidRPr="008C1ACA">
              <w:t xml:space="preserve">urbanistické a architektonické </w:t>
            </w:r>
            <w:r w:rsidRPr="008C1ACA">
              <w:t xml:space="preserve">hodnoty </w:t>
            </w:r>
            <w:r w:rsidR="00281EBB" w:rsidRPr="008C1ACA">
              <w:t>dotčeného území.</w:t>
            </w:r>
          </w:p>
        </w:tc>
      </w:tr>
      <w:tr w:rsidR="009305F0" w:rsidRPr="008C1ACA" w14:paraId="142B83DB" w14:textId="77777777" w:rsidTr="00311854">
        <w:tc>
          <w:tcPr>
            <w:tcW w:w="1300" w:type="pct"/>
            <w:vMerge/>
            <w:shd w:val="clear" w:color="auto" w:fill="auto"/>
          </w:tcPr>
          <w:p w14:paraId="2F9DDEE7" w14:textId="77777777" w:rsidR="006A3239" w:rsidRPr="008C1ACA" w:rsidRDefault="006A3239" w:rsidP="00AA7882">
            <w:pPr>
              <w:pStyle w:val="Normln-Texttabulky"/>
              <w:jc w:val="left"/>
            </w:pPr>
          </w:p>
        </w:tc>
        <w:tc>
          <w:tcPr>
            <w:tcW w:w="3700" w:type="pct"/>
            <w:gridSpan w:val="2"/>
            <w:shd w:val="clear" w:color="auto" w:fill="auto"/>
          </w:tcPr>
          <w:p w14:paraId="567CFE10" w14:textId="23E60523" w:rsidR="006A3239" w:rsidRPr="008C1ACA" w:rsidRDefault="00281EBB">
            <w:pPr>
              <w:pStyle w:val="Normln-Texttabulky"/>
            </w:pPr>
            <w:r w:rsidRPr="008C1ACA">
              <w:t xml:space="preserve">Uvedené hodnoty se v dotčeném území nevyskytují. Obě varianty jsou proto z tohoto </w:t>
            </w:r>
            <w:r w:rsidR="006A3239" w:rsidRPr="008C1ACA">
              <w:t>hlediska hodnoceny jako rovnocenné.</w:t>
            </w:r>
          </w:p>
        </w:tc>
      </w:tr>
      <w:tr w:rsidR="009305F0" w:rsidRPr="008C1ACA" w14:paraId="6F75D577" w14:textId="77777777" w:rsidTr="00311854">
        <w:tc>
          <w:tcPr>
            <w:tcW w:w="1300" w:type="pct"/>
            <w:vMerge w:val="restart"/>
            <w:shd w:val="clear" w:color="auto" w:fill="auto"/>
          </w:tcPr>
          <w:p w14:paraId="306C3E98" w14:textId="75F34F39" w:rsidR="00D64AAD" w:rsidRPr="008C1ACA" w:rsidRDefault="00D64AAD" w:rsidP="00D64AAD">
            <w:pPr>
              <w:pStyle w:val="Normln-Texttabulky"/>
              <w:jc w:val="left"/>
            </w:pPr>
            <w:r w:rsidRPr="008C1ACA">
              <w:t>Hmotné statky</w:t>
            </w:r>
          </w:p>
        </w:tc>
        <w:tc>
          <w:tcPr>
            <w:tcW w:w="1850" w:type="pct"/>
            <w:shd w:val="clear" w:color="auto" w:fill="auto"/>
          </w:tcPr>
          <w:p w14:paraId="21786822" w14:textId="12A0B44E" w:rsidR="00D64AAD" w:rsidRPr="008C1ACA" w:rsidRDefault="00D64AAD" w:rsidP="00D64AAD">
            <w:pPr>
              <w:pStyle w:val="Normln-Texttabulky"/>
            </w:pPr>
            <w:r w:rsidRPr="008C1ACA">
              <w:t>Nulová varianta není spojena s vlivy na hmotný majetek.</w:t>
            </w:r>
          </w:p>
        </w:tc>
        <w:tc>
          <w:tcPr>
            <w:tcW w:w="1850" w:type="pct"/>
            <w:shd w:val="clear" w:color="auto" w:fill="auto"/>
          </w:tcPr>
          <w:p w14:paraId="43AA185F" w14:textId="2654BF80" w:rsidR="00D64AAD" w:rsidRPr="008C1ACA" w:rsidRDefault="00D64AAD" w:rsidP="00D64AAD">
            <w:pPr>
              <w:pStyle w:val="Normln-Texttabulky"/>
            </w:pPr>
            <w:r w:rsidRPr="008C1ACA">
              <w:t>Aktivní varianta není spojena s vlivy na hmotný majetek.</w:t>
            </w:r>
          </w:p>
        </w:tc>
      </w:tr>
      <w:tr w:rsidR="00D64AAD" w:rsidRPr="008C1ACA" w14:paraId="3439D284" w14:textId="77777777" w:rsidTr="00311854">
        <w:tc>
          <w:tcPr>
            <w:tcW w:w="1300" w:type="pct"/>
            <w:vMerge/>
            <w:shd w:val="clear" w:color="auto" w:fill="auto"/>
          </w:tcPr>
          <w:p w14:paraId="30EAA19E" w14:textId="77777777" w:rsidR="00D64AAD" w:rsidRPr="008C1ACA" w:rsidRDefault="00D64AAD" w:rsidP="00D64AAD">
            <w:pPr>
              <w:pStyle w:val="Normln-Texttabulky"/>
              <w:jc w:val="left"/>
            </w:pPr>
          </w:p>
        </w:tc>
        <w:tc>
          <w:tcPr>
            <w:tcW w:w="3700" w:type="pct"/>
            <w:gridSpan w:val="2"/>
            <w:shd w:val="clear" w:color="auto" w:fill="auto"/>
          </w:tcPr>
          <w:p w14:paraId="2294742E" w14:textId="0DEE2691" w:rsidR="00D64AAD" w:rsidRPr="008C1ACA" w:rsidRDefault="00D64AAD">
            <w:pPr>
              <w:pStyle w:val="Normln-Texttabulky"/>
            </w:pPr>
            <w:r w:rsidRPr="008C1ACA">
              <w:t>Z hlediska vlivu na</w:t>
            </w:r>
            <w:r w:rsidR="00281EBB" w:rsidRPr="008C1ACA">
              <w:t xml:space="preserve"> hmotný majetek </w:t>
            </w:r>
            <w:r w:rsidRPr="008C1ACA">
              <w:t>jsou obě varianty hodnoceny jako rovnocenné.</w:t>
            </w:r>
          </w:p>
        </w:tc>
      </w:tr>
    </w:tbl>
    <w:p w14:paraId="71ABDA9E" w14:textId="77777777" w:rsidR="001904BB" w:rsidRPr="008C1ACA" w:rsidRDefault="001904BB" w:rsidP="00D64AAD"/>
    <w:p w14:paraId="68EECAFE" w14:textId="77777777" w:rsidR="001904BB" w:rsidRPr="008C1ACA" w:rsidRDefault="001904BB" w:rsidP="00D64AAD">
      <w:pPr>
        <w:pStyle w:val="Normln-vlevoBold"/>
      </w:pPr>
      <w:r w:rsidRPr="008C1ACA">
        <w:t>Shrnutí závěru porovnání aktivní a nulové varianty</w:t>
      </w:r>
    </w:p>
    <w:p w14:paraId="62CA282F" w14:textId="0B61C007" w:rsidR="004F2591" w:rsidRPr="008C1ACA" w:rsidRDefault="00CA63F5" w:rsidP="00D64AAD">
      <w:pPr>
        <w:rPr>
          <w:rFonts w:cs="Calibri"/>
        </w:rPr>
      </w:pPr>
      <w:r w:rsidRPr="008C1ACA">
        <w:rPr>
          <w:rFonts w:cs="Calibri"/>
        </w:rPr>
        <w:t xml:space="preserve">Na základě provedeného hodnocení lze konstatovat, </w:t>
      </w:r>
      <w:r w:rsidR="004F2591" w:rsidRPr="008C1ACA">
        <w:rPr>
          <w:rFonts w:cs="Calibri"/>
        </w:rPr>
        <w:t xml:space="preserve">že jako varianta příznivější je hodnocena varianta nulová z hlediska vlivu na ovzduší, obyvatelstvo, vodu, flóru, faunu a ekosystémy a krajinu. </w:t>
      </w:r>
    </w:p>
    <w:p w14:paraId="77477509" w14:textId="3474D6A1" w:rsidR="004F2591" w:rsidRPr="008C1ACA" w:rsidRDefault="004F2591" w:rsidP="00D64AAD">
      <w:pPr>
        <w:rPr>
          <w:rFonts w:cs="Calibri"/>
        </w:rPr>
      </w:pPr>
      <w:r w:rsidRPr="008C1ACA">
        <w:rPr>
          <w:rFonts w:cs="Calibri"/>
        </w:rPr>
        <w:t xml:space="preserve">Obě varianty jsou hodnoceny jako rovnocenné z hlediska vlivu na hmotný majetek, kulturní a historické hodnoty, ZPF, lesy a horninové </w:t>
      </w:r>
      <w:r w:rsidR="005C371A" w:rsidRPr="008C1ACA">
        <w:rPr>
          <w:rFonts w:cs="Calibri"/>
        </w:rPr>
        <w:t>prostředí</w:t>
      </w:r>
      <w:r w:rsidRPr="008C1ACA">
        <w:rPr>
          <w:rFonts w:cs="Calibri"/>
        </w:rPr>
        <w:t xml:space="preserve">. </w:t>
      </w:r>
    </w:p>
    <w:p w14:paraId="74B90EDA" w14:textId="77777777" w:rsidR="00C94CA5" w:rsidRPr="008C1ACA" w:rsidRDefault="00C94CA5" w:rsidP="00C94CA5">
      <w:r w:rsidRPr="008C1ACA">
        <w:br w:type="page"/>
      </w:r>
    </w:p>
    <w:p w14:paraId="7A7BC1D8" w14:textId="5EA72BF9" w:rsidR="0063281B" w:rsidRPr="008C1ACA" w:rsidRDefault="00EB4686" w:rsidP="00EB4686">
      <w:pPr>
        <w:pStyle w:val="Nadpis1"/>
      </w:pPr>
      <w:bookmarkStart w:id="126" w:name="_Toc56002868"/>
      <w:bookmarkStart w:id="127" w:name="_Toc56005750"/>
      <w:bookmarkStart w:id="128" w:name="_Toc56006412"/>
      <w:bookmarkStart w:id="129" w:name="_Toc126792968"/>
      <w:r w:rsidRPr="008C1ACA">
        <w:t>8.</w:t>
      </w:r>
      <w:r w:rsidRPr="008C1ACA">
        <w:tab/>
      </w:r>
      <w:r w:rsidR="0063281B" w:rsidRPr="008C1ACA">
        <w:t>Popis navrhovaných opatření pro předcházení, snížení nebo kompenzaci všech zjištěných nebo předpokládaných závažných záporných vlivů na životní prostředí</w:t>
      </w:r>
      <w:bookmarkEnd w:id="126"/>
      <w:bookmarkEnd w:id="127"/>
      <w:bookmarkEnd w:id="128"/>
      <w:bookmarkEnd w:id="129"/>
    </w:p>
    <w:p w14:paraId="532A0564" w14:textId="77777777" w:rsidR="00572853" w:rsidRPr="008C1ACA" w:rsidRDefault="00572853" w:rsidP="00572853">
      <w:pPr>
        <w:rPr>
          <w:lang w:eastAsia="en-US"/>
        </w:rPr>
      </w:pPr>
    </w:p>
    <w:p w14:paraId="60638D12" w14:textId="73C393AF" w:rsidR="00FF2E61" w:rsidRPr="008C1ACA" w:rsidRDefault="00302AFF" w:rsidP="00572853">
      <w:r w:rsidRPr="008C1ACA">
        <w:rPr>
          <w:lang w:eastAsia="en-US"/>
        </w:rPr>
        <w:t>Na základě zjištění a posouzení vlivů změny č. 3</w:t>
      </w:r>
      <w:r w:rsidR="00357897" w:rsidRPr="008C1ACA">
        <w:rPr>
          <w:lang w:eastAsia="en-US"/>
        </w:rPr>
        <w:t>093/10</w:t>
      </w:r>
      <w:r w:rsidRPr="008C1ACA">
        <w:rPr>
          <w:lang w:eastAsia="en-US"/>
        </w:rPr>
        <w:t xml:space="preserve"> provedené v </w:t>
      </w:r>
      <w:r w:rsidR="00F220A8" w:rsidRPr="008C1ACA">
        <w:rPr>
          <w:lang w:eastAsia="en-US"/>
        </w:rPr>
        <w:t>kap. 6 této části dokumentace a </w:t>
      </w:r>
      <w:r w:rsidRPr="008C1ACA">
        <w:rPr>
          <w:lang w:eastAsia="en-US"/>
        </w:rPr>
        <w:t>shrnuté hodnotící tabulce v rámci kap. 15.2 této části dokumentace je formulován předběžný výčet opatření pro předcházení, snížení nebo kompenzaci zjištěných nebo předpokládaných významných negativních vlivů na obyvatelstvo, složky životního prostředí a kulturně historické hodnoty</w:t>
      </w:r>
      <w:r w:rsidR="006133A8" w:rsidRPr="008C1ACA">
        <w:rPr>
          <w:rStyle w:val="Znakapoznpodarou"/>
          <w:lang w:eastAsia="en-US"/>
        </w:rPr>
        <w:footnoteReference w:id="7"/>
      </w:r>
      <w:r w:rsidRPr="008C1ACA">
        <w:rPr>
          <w:lang w:eastAsia="en-US"/>
        </w:rPr>
        <w:t xml:space="preserve">. </w:t>
      </w:r>
      <w:r w:rsidRPr="008C1ACA">
        <w:t>Opatření navržená v této kapitole jsou podkladem pro návrh požadavků na rozhodování ve vymezených plochách a koridorech z hlediska minimalizace vlivů na životní prostředí (viz kap. 11).</w:t>
      </w:r>
    </w:p>
    <w:p w14:paraId="07A671E2" w14:textId="77777777" w:rsidR="00D85561" w:rsidRPr="008C1ACA" w:rsidRDefault="006133A8" w:rsidP="006133A8">
      <w:pPr>
        <w:pStyle w:val="Normln-vlevoBold"/>
      </w:pPr>
      <w:r w:rsidRPr="008C1ACA">
        <w:t>Opatření k omezení vlivů na ovzduší</w:t>
      </w:r>
    </w:p>
    <w:p w14:paraId="1730BF9F" w14:textId="3313553D" w:rsidR="00D85561" w:rsidRPr="008C1ACA" w:rsidRDefault="00D85561" w:rsidP="006133A8">
      <w:pPr>
        <w:pStyle w:val="Normln-vlevoBold"/>
        <w:rPr>
          <w:b w:val="0"/>
          <w:szCs w:val="22"/>
          <w:lang w:eastAsia="cs-CZ"/>
        </w:rPr>
      </w:pPr>
      <w:bookmarkStart w:id="130" w:name="_Hlk120104533"/>
      <w:r w:rsidRPr="008C1ACA">
        <w:rPr>
          <w:b w:val="0"/>
          <w:szCs w:val="22"/>
          <w:lang w:eastAsia="cs-CZ"/>
        </w:rPr>
        <w:t xml:space="preserve">Opatření nejsou navrhována. </w:t>
      </w:r>
    </w:p>
    <w:bookmarkEnd w:id="130"/>
    <w:p w14:paraId="78A81D37" w14:textId="176BA1F4" w:rsidR="006133A8" w:rsidRPr="008C1ACA" w:rsidRDefault="006133A8" w:rsidP="006133A8">
      <w:pPr>
        <w:pStyle w:val="Normln-vlevoBold"/>
      </w:pPr>
      <w:r w:rsidRPr="008C1ACA">
        <w:t>Opatření k omezení vlivů na obyvatelstvo</w:t>
      </w:r>
      <w:r w:rsidR="00764F87" w:rsidRPr="008C1ACA">
        <w:t xml:space="preserve"> a </w:t>
      </w:r>
      <w:r w:rsidR="004D3B31" w:rsidRPr="008C1ACA">
        <w:t>lidské zdraví</w:t>
      </w:r>
    </w:p>
    <w:p w14:paraId="15EC25E7" w14:textId="15C55E84" w:rsidR="00F13382" w:rsidRPr="008C1ACA" w:rsidRDefault="00F13382" w:rsidP="008503CD">
      <w:pPr>
        <w:numPr>
          <w:ilvl w:val="0"/>
          <w:numId w:val="42"/>
        </w:numPr>
        <w:rPr>
          <w:rFonts w:cstheme="minorHAnsi"/>
        </w:rPr>
      </w:pPr>
      <w:r w:rsidRPr="008C1ACA">
        <w:t>Posoudit vhodnost umístění případných staveb s definovaným chráněným venkovním prostorem stavby, tedy fasádami, které budou významné z hlediska pronikání hluku do chráněného vnitřního prostoru objektů. Pokud bude v prostoru navrhované zástavby překročen hygienický limit pro hluk z provozu hodnocených zdrojů, navrhnout nucené odvětrání vnitřních chráněných prostor při zajištěné dostatečné vzduchové neprůzvučnosti obvodového pláště stavby. Případně lze využít prosklené předsazené fasády, úpl</w:t>
      </w:r>
      <w:r w:rsidR="00F220A8" w:rsidRPr="008C1ACA">
        <w:t>né zasklení terasy, lodžie nebo </w:t>
      </w:r>
      <w:r w:rsidRPr="008C1ACA">
        <w:t>balkonu.</w:t>
      </w:r>
    </w:p>
    <w:p w14:paraId="093313DA" w14:textId="4690EFF1" w:rsidR="00F13382" w:rsidRPr="008C1ACA" w:rsidRDefault="00F13382" w:rsidP="008503CD">
      <w:pPr>
        <w:numPr>
          <w:ilvl w:val="0"/>
          <w:numId w:val="42"/>
        </w:numPr>
        <w:rPr>
          <w:rFonts w:cstheme="minorHAnsi"/>
        </w:rPr>
      </w:pPr>
      <w:bookmarkStart w:id="131" w:name="_Hlk120104610"/>
      <w:r w:rsidRPr="008C1ACA">
        <w:t xml:space="preserve">V navazující projektové dokumentaci konkretizovat stacionární zdroje hluku, které budou provozovány na vlastní ploše změny ÚP. Tyto zdroje musí být vybrány tak, aby splňovaly stanovené hygienické limity. </w:t>
      </w:r>
    </w:p>
    <w:bookmarkEnd w:id="131"/>
    <w:p w14:paraId="4130ABEF" w14:textId="7E14E051" w:rsidR="006133A8" w:rsidRPr="008C1ACA" w:rsidRDefault="006133A8" w:rsidP="006133A8">
      <w:pPr>
        <w:pStyle w:val="Normln-vlevoBold"/>
      </w:pPr>
      <w:r w:rsidRPr="008C1ACA">
        <w:t>Opatření k omezení vlivů na povrchové a podzemní vody</w:t>
      </w:r>
    </w:p>
    <w:p w14:paraId="7E402693" w14:textId="6533BC32" w:rsidR="006133A8" w:rsidRPr="008C1ACA" w:rsidRDefault="006133A8" w:rsidP="006133A8">
      <w:pPr>
        <w:rPr>
          <w:lang w:eastAsia="en-US"/>
        </w:rPr>
      </w:pPr>
      <w:r w:rsidRPr="008C1ACA">
        <w:rPr>
          <w:lang w:eastAsia="en-US"/>
        </w:rPr>
        <w:t xml:space="preserve">Opatření nejsou navrhována. </w:t>
      </w:r>
    </w:p>
    <w:p w14:paraId="21D88252" w14:textId="75476A99" w:rsidR="004B6EBD" w:rsidRPr="008C1ACA" w:rsidRDefault="004B6EBD" w:rsidP="004B6EBD">
      <w:pPr>
        <w:pStyle w:val="Normln-vlevoBold"/>
      </w:pPr>
      <w:r w:rsidRPr="008C1ACA">
        <w:t>Opatření k omezení vlivů na ZPF</w:t>
      </w:r>
    </w:p>
    <w:p w14:paraId="6C61DAC3" w14:textId="1EB5DA4A" w:rsidR="004B6EBD" w:rsidRPr="008C1ACA" w:rsidRDefault="004B6EBD" w:rsidP="004B6EBD">
      <w:pPr>
        <w:rPr>
          <w:lang w:eastAsia="en-US"/>
        </w:rPr>
      </w:pPr>
      <w:r w:rsidRPr="008C1ACA">
        <w:rPr>
          <w:lang w:eastAsia="en-US"/>
        </w:rPr>
        <w:t xml:space="preserve">Opatření nejsou navrhována. </w:t>
      </w:r>
    </w:p>
    <w:p w14:paraId="2E9CD410" w14:textId="797C1453" w:rsidR="002B19F0" w:rsidRPr="008C1ACA" w:rsidRDefault="002B19F0" w:rsidP="002B19F0">
      <w:pPr>
        <w:pStyle w:val="Normln-vlevoBold"/>
      </w:pPr>
      <w:r w:rsidRPr="008C1ACA">
        <w:t>Opatření k omezení vlivů na lesní porosty a PUPFL</w:t>
      </w:r>
    </w:p>
    <w:p w14:paraId="44B1FE3A" w14:textId="4183FBC2" w:rsidR="004B6EBD" w:rsidRPr="008C1ACA" w:rsidRDefault="002B19F0" w:rsidP="004B6EBD">
      <w:pPr>
        <w:rPr>
          <w:lang w:eastAsia="en-US"/>
        </w:rPr>
      </w:pPr>
      <w:r w:rsidRPr="008C1ACA">
        <w:rPr>
          <w:lang w:eastAsia="en-US"/>
        </w:rPr>
        <w:t xml:space="preserve">Opatření nejsou navrhována. </w:t>
      </w:r>
    </w:p>
    <w:p w14:paraId="637E10A0" w14:textId="70496D15" w:rsidR="002B19F0" w:rsidRPr="008C1ACA" w:rsidRDefault="002B19F0" w:rsidP="002B19F0">
      <w:pPr>
        <w:pStyle w:val="Normln-vlevoBold"/>
      </w:pPr>
      <w:r w:rsidRPr="008C1ACA">
        <w:t>Opatření k omezení vlivů na horninové prostředí a přírodní zdroje</w:t>
      </w:r>
    </w:p>
    <w:p w14:paraId="6F02701A" w14:textId="7F5E2820" w:rsidR="002B19F0" w:rsidRPr="008C1ACA" w:rsidRDefault="002B19F0" w:rsidP="004B6EBD">
      <w:pPr>
        <w:rPr>
          <w:lang w:eastAsia="en-US"/>
        </w:rPr>
      </w:pPr>
      <w:r w:rsidRPr="008C1ACA">
        <w:rPr>
          <w:lang w:eastAsia="en-US"/>
        </w:rPr>
        <w:t xml:space="preserve">Opatření nejsou navrhována. </w:t>
      </w:r>
    </w:p>
    <w:p w14:paraId="43A557B6" w14:textId="6A4E03D2" w:rsidR="002B19F0" w:rsidRPr="008C1ACA" w:rsidRDefault="002B19F0" w:rsidP="002B19F0">
      <w:pPr>
        <w:pStyle w:val="Normln-vlevoBold"/>
      </w:pPr>
      <w:r w:rsidRPr="008C1ACA">
        <w:t>Opatření k omezení vlivů na flóru, faunu, biodiverzitu a ekosystémy</w:t>
      </w:r>
    </w:p>
    <w:p w14:paraId="5A364DFB" w14:textId="5C1A7EB9" w:rsidR="00357897" w:rsidRPr="008C1ACA" w:rsidRDefault="00357897" w:rsidP="00357897">
      <w:pPr>
        <w:rPr>
          <w:lang w:eastAsia="en-US"/>
        </w:rPr>
      </w:pPr>
      <w:r w:rsidRPr="008C1ACA">
        <w:rPr>
          <w:lang w:eastAsia="en-US"/>
        </w:rPr>
        <w:t>Opatření nejsou navrhována</w:t>
      </w:r>
    </w:p>
    <w:p w14:paraId="4B939AAB" w14:textId="78CAC9F4" w:rsidR="002B19F0" w:rsidRPr="008C1ACA" w:rsidRDefault="002B19F0" w:rsidP="002B19F0">
      <w:pPr>
        <w:pStyle w:val="Normln-vlevoBold"/>
      </w:pPr>
      <w:r w:rsidRPr="008C1ACA">
        <w:t>Opatření k omezení vlivů na krajinu a krajinný ráz</w:t>
      </w:r>
    </w:p>
    <w:p w14:paraId="616667E5" w14:textId="7799D8FF" w:rsidR="007074D2" w:rsidRDefault="00357897" w:rsidP="008503CD">
      <w:pPr>
        <w:numPr>
          <w:ilvl w:val="0"/>
          <w:numId w:val="42"/>
        </w:numPr>
      </w:pPr>
      <w:r w:rsidRPr="008C1ACA">
        <w:t>Zajistit zpracování kvalitního urbanistického řešení plochy, kvalitní architektonické řešení staveb a kvalitní návrh krajinářských úprav veřejných prostranství a ploch zeleně.</w:t>
      </w:r>
    </w:p>
    <w:p w14:paraId="22DA4F6A" w14:textId="05D69186" w:rsidR="002B19F0" w:rsidRPr="008C1ACA" w:rsidRDefault="002B19F0" w:rsidP="00311854">
      <w:pPr>
        <w:pStyle w:val="Normln-vlevoBold"/>
        <w:keepNext/>
      </w:pPr>
      <w:r w:rsidRPr="008C1ACA">
        <w:t>Opatření k omezení</w:t>
      </w:r>
      <w:r w:rsidR="00E12189" w:rsidRPr="008C1ACA">
        <w:t xml:space="preserve"> vlivů na kulturní, historické, architektonické a archeologické dědictví</w:t>
      </w:r>
    </w:p>
    <w:p w14:paraId="139972C3" w14:textId="3A4A7878" w:rsidR="00E12189" w:rsidRPr="008C1ACA" w:rsidRDefault="00E12189" w:rsidP="00E12189">
      <w:pPr>
        <w:rPr>
          <w:lang w:eastAsia="en-US"/>
        </w:rPr>
      </w:pPr>
      <w:r w:rsidRPr="008C1ACA">
        <w:rPr>
          <w:lang w:eastAsia="en-US"/>
        </w:rPr>
        <w:t>Opatření nejsou navrhována. Území, objekty ani jevy památkové ochrany se v ploše navrhované změny ani v jejím blízkém okolí nevyskytují.</w:t>
      </w:r>
    </w:p>
    <w:p w14:paraId="214CCBDF" w14:textId="0E83E3AC" w:rsidR="002B19F0" w:rsidRPr="008C1ACA" w:rsidRDefault="002B19F0" w:rsidP="002B19F0">
      <w:pPr>
        <w:pStyle w:val="Normln-vlevoBold"/>
      </w:pPr>
      <w:r w:rsidRPr="008C1ACA">
        <w:t>Opatření k omezení vlivů na hmotný majetek</w:t>
      </w:r>
    </w:p>
    <w:p w14:paraId="6E38A7A2" w14:textId="3E1EC7CA" w:rsidR="002B19F0" w:rsidRPr="008C1ACA" w:rsidRDefault="002B19F0" w:rsidP="002B19F0">
      <w:pPr>
        <w:rPr>
          <w:lang w:eastAsia="en-US"/>
        </w:rPr>
      </w:pPr>
      <w:r w:rsidRPr="008C1ACA">
        <w:rPr>
          <w:lang w:eastAsia="en-US"/>
        </w:rPr>
        <w:t>Opatření nejsou navrhována. Ochrana, resp. případné přeložky inženýrských sítí dotčených uplatněním navrhované změny budou předmětem řešení v navazujících řízeních</w:t>
      </w:r>
      <w:r w:rsidR="00E12189" w:rsidRPr="008C1ACA">
        <w:rPr>
          <w:lang w:eastAsia="en-US"/>
        </w:rPr>
        <w:t xml:space="preserve"> rozhodování o území.</w:t>
      </w:r>
    </w:p>
    <w:p w14:paraId="7347E326" w14:textId="77777777" w:rsidR="00C94CA5" w:rsidRPr="008C1ACA" w:rsidRDefault="00C94CA5" w:rsidP="008338DB">
      <w:r w:rsidRPr="008C1ACA">
        <w:br w:type="page"/>
      </w:r>
    </w:p>
    <w:p w14:paraId="27E20B56" w14:textId="3DB300A3" w:rsidR="0063281B" w:rsidRPr="008C1ACA" w:rsidRDefault="00EB4686" w:rsidP="00EB4686">
      <w:pPr>
        <w:pStyle w:val="Nadpis1"/>
      </w:pPr>
      <w:bookmarkStart w:id="132" w:name="_Toc56002869"/>
      <w:bookmarkStart w:id="133" w:name="_Toc56005751"/>
      <w:bookmarkStart w:id="134" w:name="_Toc56006413"/>
      <w:bookmarkStart w:id="135" w:name="_Toc126792969"/>
      <w:r w:rsidRPr="008C1ACA">
        <w:t>9.</w:t>
      </w:r>
      <w:r w:rsidRPr="008C1ACA">
        <w:tab/>
      </w:r>
      <w:r w:rsidR="0063281B" w:rsidRPr="008C1ACA">
        <w:t>Zhodnocení způsobu zapracování vnitrostátních cílů ochrany životního prostředí do územně plánovací dokumentace a jejich zohlednění při výběru variant řešení</w:t>
      </w:r>
      <w:bookmarkEnd w:id="132"/>
      <w:bookmarkEnd w:id="133"/>
      <w:bookmarkEnd w:id="134"/>
      <w:bookmarkEnd w:id="135"/>
    </w:p>
    <w:p w14:paraId="2C424C9D" w14:textId="77777777" w:rsidR="0063281B" w:rsidRPr="008C1ACA" w:rsidRDefault="0063281B" w:rsidP="008338DB"/>
    <w:p w14:paraId="18E01A9A" w14:textId="717E6094" w:rsidR="009770DE" w:rsidRPr="008C1ACA" w:rsidRDefault="009770DE" w:rsidP="009770DE">
      <w:r w:rsidRPr="008C1ACA">
        <w:t>Obsahem této kapitoly je vyhodnocení souladu změny č. 3</w:t>
      </w:r>
      <w:r w:rsidR="00052530" w:rsidRPr="008C1ACA">
        <w:t>093/10</w:t>
      </w:r>
      <w:r w:rsidRPr="008C1ACA">
        <w:t xml:space="preserve"> s referenčními c</w:t>
      </w:r>
      <w:r w:rsidR="007B2DC9" w:rsidRPr="008C1ACA">
        <w:t>íli ochrany životního prostředí,</w:t>
      </w:r>
      <w:r w:rsidRPr="008C1ACA">
        <w:t xml:space="preserve"> které jsou definovány na základě rešerše cílů ochrany životního prostředí obsažených v relevantních strategických dokumentech a koncepcích (viz kap</w:t>
      </w:r>
      <w:r w:rsidR="007B2DC9" w:rsidRPr="008C1ACA">
        <w:t>.</w:t>
      </w:r>
      <w:r w:rsidRPr="008C1ACA">
        <w:t xml:space="preserve"> 2). </w:t>
      </w:r>
    </w:p>
    <w:p w14:paraId="68693E37" w14:textId="184C03DB" w:rsidR="009770DE" w:rsidRPr="008C1ACA" w:rsidRDefault="009770DE" w:rsidP="009770DE">
      <w:r w:rsidRPr="008C1ACA">
        <w:t xml:space="preserve">Hodnocení je provedeno formou expertního odhadu s využitím dílčích hodnocení a analýz </w:t>
      </w:r>
      <w:r w:rsidR="007B2DC9" w:rsidRPr="008C1ACA">
        <w:t>prezentovaných v kapitolách 3</w:t>
      </w:r>
      <w:r w:rsidRPr="008C1ACA">
        <w:t xml:space="preserve"> </w:t>
      </w:r>
      <w:r w:rsidR="007B2DC9" w:rsidRPr="008C1ACA">
        <w:t xml:space="preserve">až 6 této části dokumentace. K vyjádření vlastního hodnocení navrhované změny z hlediska způsobu zapracování referenčních cílů ochrany životního prostředí je použita </w:t>
      </w:r>
      <w:r w:rsidR="005464CD" w:rsidRPr="008C1ACA">
        <w:t>následující stupnice:</w:t>
      </w:r>
    </w:p>
    <w:p w14:paraId="706D98F7" w14:textId="3C5CEDE1" w:rsidR="005464CD" w:rsidRPr="008C1ACA" w:rsidRDefault="00052530" w:rsidP="00052530">
      <w:pPr>
        <w:pStyle w:val="Titulek"/>
      </w:pPr>
      <w:bookmarkStart w:id="136" w:name="_Toc57837153"/>
      <w:bookmarkStart w:id="137" w:name="_Toc57837174"/>
      <w:bookmarkStart w:id="138" w:name="_Toc126793027"/>
      <w:r w:rsidRPr="008C1ACA">
        <w:t xml:space="preserve">Tabulka </w:t>
      </w:r>
      <w:r w:rsidR="004D1097" w:rsidRPr="008C1ACA">
        <w:rPr>
          <w:noProof/>
        </w:rPr>
        <w:fldChar w:fldCharType="begin"/>
      </w:r>
      <w:r w:rsidR="004D1097" w:rsidRPr="008C1ACA">
        <w:rPr>
          <w:noProof/>
        </w:rPr>
        <w:instrText xml:space="preserve"> SEQ Tabulka \* ARABIC </w:instrText>
      </w:r>
      <w:r w:rsidR="004D1097" w:rsidRPr="008C1ACA">
        <w:rPr>
          <w:noProof/>
        </w:rPr>
        <w:fldChar w:fldCharType="separate"/>
      </w:r>
      <w:r w:rsidR="0061383D">
        <w:rPr>
          <w:noProof/>
        </w:rPr>
        <w:t>6</w:t>
      </w:r>
      <w:r w:rsidR="004D1097" w:rsidRPr="008C1ACA">
        <w:rPr>
          <w:noProof/>
        </w:rPr>
        <w:fldChar w:fldCharType="end"/>
      </w:r>
      <w:r w:rsidRPr="008C1ACA">
        <w:t xml:space="preserve">: </w:t>
      </w:r>
      <w:r w:rsidR="005464CD" w:rsidRPr="008C1ACA">
        <w:t>Klasifikace způsobu zapracování referenčních cílů ochrany ŽP do změny ÚP</w:t>
      </w:r>
      <w:bookmarkEnd w:id="136"/>
      <w:bookmarkEnd w:id="137"/>
      <w:bookmarkEnd w:id="138"/>
    </w:p>
    <w:tbl>
      <w:tblPr>
        <w:tblStyle w:val="Mkatabulky"/>
        <w:tblW w:w="0" w:type="auto"/>
        <w:tblLayout w:type="fixed"/>
        <w:tblLook w:val="04A0" w:firstRow="1" w:lastRow="0" w:firstColumn="1" w:lastColumn="0" w:noHBand="0" w:noVBand="1"/>
      </w:tblPr>
      <w:tblGrid>
        <w:gridCol w:w="776"/>
        <w:gridCol w:w="8284"/>
      </w:tblGrid>
      <w:tr w:rsidR="009305F0" w:rsidRPr="008C1ACA" w14:paraId="52CF906A" w14:textId="77777777" w:rsidTr="00164718">
        <w:tc>
          <w:tcPr>
            <w:tcW w:w="776" w:type="dxa"/>
            <w:vAlign w:val="center"/>
          </w:tcPr>
          <w:p w14:paraId="76879CAD" w14:textId="77777777" w:rsidR="007B2DC9" w:rsidRPr="008C1ACA" w:rsidRDefault="007B2DC9" w:rsidP="007B2DC9">
            <w:pPr>
              <w:pStyle w:val="Texttabulky-sted"/>
              <w:rPr>
                <w:b/>
              </w:rPr>
            </w:pPr>
            <w:r w:rsidRPr="008C1ACA">
              <w:rPr>
                <w:b/>
              </w:rPr>
              <w:t>+</w:t>
            </w:r>
          </w:p>
        </w:tc>
        <w:tc>
          <w:tcPr>
            <w:tcW w:w="8284" w:type="dxa"/>
            <w:vAlign w:val="center"/>
          </w:tcPr>
          <w:p w14:paraId="4B929E4B" w14:textId="00F973C4" w:rsidR="007B2DC9" w:rsidRPr="008C1ACA" w:rsidRDefault="007B2DC9" w:rsidP="0028083C">
            <w:pPr>
              <w:pStyle w:val="Normln-Texttabulky"/>
            </w:pPr>
            <w:r w:rsidRPr="008C1ACA">
              <w:t>Změna ÚP je v souladu s uvedeným cílem, přispívá k jeho naplnění</w:t>
            </w:r>
          </w:p>
        </w:tc>
      </w:tr>
      <w:tr w:rsidR="009305F0" w:rsidRPr="008C1ACA" w14:paraId="01FEB16C" w14:textId="77777777" w:rsidTr="00164718">
        <w:tc>
          <w:tcPr>
            <w:tcW w:w="776" w:type="dxa"/>
            <w:vAlign w:val="center"/>
          </w:tcPr>
          <w:p w14:paraId="7FE4254B" w14:textId="71CF860A" w:rsidR="007B2DC9" w:rsidRPr="008C1ACA" w:rsidRDefault="007B2DC9" w:rsidP="007B2DC9">
            <w:pPr>
              <w:pStyle w:val="Texttabulky-sted"/>
              <w:rPr>
                <w:b/>
              </w:rPr>
            </w:pPr>
            <w:r w:rsidRPr="008C1ACA">
              <w:rPr>
                <w:b/>
              </w:rPr>
              <w:sym w:font="Symbol" w:char="F02D"/>
            </w:r>
          </w:p>
        </w:tc>
        <w:tc>
          <w:tcPr>
            <w:tcW w:w="8284" w:type="dxa"/>
            <w:vAlign w:val="center"/>
          </w:tcPr>
          <w:p w14:paraId="6E77B8F0" w14:textId="60A48619" w:rsidR="007B2DC9" w:rsidRPr="008C1ACA" w:rsidRDefault="007B2DC9" w:rsidP="0028083C">
            <w:pPr>
              <w:pStyle w:val="Normln-Texttabulky"/>
            </w:pPr>
            <w:r w:rsidRPr="008C1ACA">
              <w:t>Změna ÚP není v souladu s uvedeným cílem, komplikuje nebo eliminuje možnost jeho naplnění</w:t>
            </w:r>
          </w:p>
        </w:tc>
      </w:tr>
      <w:tr w:rsidR="007B2DC9" w:rsidRPr="008C1ACA" w14:paraId="58A29857" w14:textId="77777777" w:rsidTr="00164718">
        <w:tc>
          <w:tcPr>
            <w:tcW w:w="776" w:type="dxa"/>
            <w:vAlign w:val="center"/>
          </w:tcPr>
          <w:p w14:paraId="22E934CF" w14:textId="77777777" w:rsidR="007B2DC9" w:rsidRPr="008C1ACA" w:rsidRDefault="007B2DC9" w:rsidP="007B2DC9">
            <w:pPr>
              <w:pStyle w:val="Texttabulky-sted"/>
              <w:rPr>
                <w:b/>
              </w:rPr>
            </w:pPr>
            <w:r w:rsidRPr="008C1ACA">
              <w:rPr>
                <w:b/>
              </w:rPr>
              <w:t>0</w:t>
            </w:r>
          </w:p>
        </w:tc>
        <w:tc>
          <w:tcPr>
            <w:tcW w:w="8284" w:type="dxa"/>
            <w:vAlign w:val="center"/>
          </w:tcPr>
          <w:p w14:paraId="679BA1FF" w14:textId="46C3CFDB" w:rsidR="007B2DC9" w:rsidRPr="008C1ACA" w:rsidRDefault="007B2DC9" w:rsidP="0028083C">
            <w:pPr>
              <w:pStyle w:val="Normln-Texttabulky"/>
            </w:pPr>
            <w:r w:rsidRPr="008C1ACA">
              <w:t>Změna ÚP má na uvedený cíl vazbu, ale odhadovaný vliv (pozitivní nebo negativní) na naplnění cíle je marginální</w:t>
            </w:r>
          </w:p>
        </w:tc>
      </w:tr>
    </w:tbl>
    <w:p w14:paraId="30142178" w14:textId="77777777" w:rsidR="009770DE" w:rsidRPr="008C1ACA" w:rsidRDefault="009770DE" w:rsidP="00F67572">
      <w:pPr>
        <w:pStyle w:val="Normln2"/>
      </w:pPr>
    </w:p>
    <w:p w14:paraId="6323576B" w14:textId="58515590" w:rsidR="00F67572" w:rsidRPr="008C1ACA" w:rsidRDefault="00B35942" w:rsidP="00B35942">
      <w:r w:rsidRPr="008C1ACA">
        <w:t>Vyhodnocení souladu s referenčními cíli ochrany životního prostředí</w:t>
      </w:r>
      <w:r w:rsidR="00F67572" w:rsidRPr="008C1ACA">
        <w:t xml:space="preserve"> je provedeno tabelární formou se stručným komentářem ke každému z vybraných referenčních cílů</w:t>
      </w:r>
      <w:r w:rsidR="00701A2B" w:rsidRPr="008C1ACA">
        <w:t>:</w:t>
      </w:r>
    </w:p>
    <w:p w14:paraId="3B4F291E" w14:textId="2F9840FE" w:rsidR="00B35942" w:rsidRPr="008C1ACA" w:rsidRDefault="00052530" w:rsidP="00052530">
      <w:pPr>
        <w:pStyle w:val="Titulek"/>
      </w:pPr>
      <w:bookmarkStart w:id="139" w:name="_Toc57837154"/>
      <w:bookmarkStart w:id="140" w:name="_Toc57837175"/>
      <w:bookmarkStart w:id="141" w:name="_Toc126793028"/>
      <w:r w:rsidRPr="008C1ACA">
        <w:t xml:space="preserve">Tabulka </w:t>
      </w:r>
      <w:r w:rsidR="004D1097" w:rsidRPr="008C1ACA">
        <w:rPr>
          <w:noProof/>
        </w:rPr>
        <w:fldChar w:fldCharType="begin"/>
      </w:r>
      <w:r w:rsidR="004D1097" w:rsidRPr="008C1ACA">
        <w:rPr>
          <w:noProof/>
        </w:rPr>
        <w:instrText xml:space="preserve"> SEQ Tabulka \* ARABIC </w:instrText>
      </w:r>
      <w:r w:rsidR="004D1097" w:rsidRPr="008C1ACA">
        <w:rPr>
          <w:noProof/>
        </w:rPr>
        <w:fldChar w:fldCharType="separate"/>
      </w:r>
      <w:r w:rsidR="0061383D">
        <w:rPr>
          <w:noProof/>
        </w:rPr>
        <w:t>7</w:t>
      </w:r>
      <w:r w:rsidR="004D1097" w:rsidRPr="008C1ACA">
        <w:rPr>
          <w:noProof/>
        </w:rPr>
        <w:fldChar w:fldCharType="end"/>
      </w:r>
      <w:r w:rsidRPr="008C1ACA">
        <w:t xml:space="preserve">: </w:t>
      </w:r>
      <w:r w:rsidR="005464CD" w:rsidRPr="008C1ACA">
        <w:t xml:space="preserve">Zhodnocení způsobu zapracování referenčních cílů ochrany ŽP do změny </w:t>
      </w:r>
      <w:r w:rsidR="006A7822" w:rsidRPr="008C1ACA">
        <w:t xml:space="preserve">č. </w:t>
      </w:r>
      <w:r w:rsidR="005464CD" w:rsidRPr="008C1ACA">
        <w:t>Z</w:t>
      </w:r>
      <w:r w:rsidRPr="008C1ACA">
        <w:t> </w:t>
      </w:r>
      <w:r w:rsidR="005464CD" w:rsidRPr="008C1ACA">
        <w:t>3</w:t>
      </w:r>
      <w:r w:rsidRPr="008C1ACA">
        <w:t>093/10</w:t>
      </w:r>
      <w:bookmarkEnd w:id="139"/>
      <w:bookmarkEnd w:id="140"/>
      <w:bookmarkEnd w:id="141"/>
    </w:p>
    <w:tbl>
      <w:tblPr>
        <w:tblStyle w:val="Mkatabulky"/>
        <w:tblW w:w="5000" w:type="pct"/>
        <w:tblLayout w:type="fixed"/>
        <w:tblLook w:val="04A0" w:firstRow="1" w:lastRow="0" w:firstColumn="1" w:lastColumn="0" w:noHBand="0" w:noVBand="1"/>
      </w:tblPr>
      <w:tblGrid>
        <w:gridCol w:w="453"/>
        <w:gridCol w:w="2662"/>
        <w:gridCol w:w="565"/>
        <w:gridCol w:w="5380"/>
      </w:tblGrid>
      <w:tr w:rsidR="00052530" w:rsidRPr="008C1ACA" w14:paraId="3ECB8809" w14:textId="77777777" w:rsidTr="00675D75">
        <w:trPr>
          <w:tblHeader/>
        </w:trPr>
        <w:tc>
          <w:tcPr>
            <w:tcW w:w="250" w:type="pct"/>
            <w:vAlign w:val="center"/>
          </w:tcPr>
          <w:p w14:paraId="54616230" w14:textId="30A9E511" w:rsidR="005464CD" w:rsidRPr="008C1ACA" w:rsidRDefault="005464CD" w:rsidP="005464CD">
            <w:pPr>
              <w:pStyle w:val="Zhlavtabulky2"/>
            </w:pPr>
          </w:p>
        </w:tc>
        <w:tc>
          <w:tcPr>
            <w:tcW w:w="1469" w:type="pct"/>
            <w:vAlign w:val="center"/>
          </w:tcPr>
          <w:p w14:paraId="66E92BE7" w14:textId="510911A0" w:rsidR="005464CD" w:rsidRPr="008C1ACA" w:rsidRDefault="005464CD" w:rsidP="005464CD">
            <w:pPr>
              <w:pStyle w:val="Zhlavtabulky2"/>
            </w:pPr>
            <w:r w:rsidRPr="008C1ACA">
              <w:t>Referenční cíl</w:t>
            </w:r>
          </w:p>
        </w:tc>
        <w:tc>
          <w:tcPr>
            <w:tcW w:w="312" w:type="pct"/>
            <w:vAlign w:val="center"/>
          </w:tcPr>
          <w:p w14:paraId="1A462C1D" w14:textId="77777777" w:rsidR="005464CD" w:rsidRPr="008C1ACA" w:rsidRDefault="005464CD" w:rsidP="005464CD">
            <w:pPr>
              <w:pStyle w:val="Zhlavtabulky2"/>
            </w:pPr>
            <w:r w:rsidRPr="008C1ACA">
              <w:t>Vliv</w:t>
            </w:r>
          </w:p>
        </w:tc>
        <w:tc>
          <w:tcPr>
            <w:tcW w:w="2969" w:type="pct"/>
            <w:vAlign w:val="center"/>
          </w:tcPr>
          <w:p w14:paraId="11171D4B" w14:textId="790716D9" w:rsidR="005464CD" w:rsidRPr="008C1ACA" w:rsidRDefault="005464CD" w:rsidP="005464CD">
            <w:pPr>
              <w:pStyle w:val="Zhlavtabulky2"/>
            </w:pPr>
            <w:r w:rsidRPr="008C1ACA">
              <w:t>Komentář</w:t>
            </w:r>
          </w:p>
        </w:tc>
      </w:tr>
      <w:tr w:rsidR="00052530" w:rsidRPr="008C1ACA" w14:paraId="200CCD37" w14:textId="77777777" w:rsidTr="005464CD">
        <w:tc>
          <w:tcPr>
            <w:tcW w:w="250" w:type="pct"/>
            <w:vAlign w:val="center"/>
          </w:tcPr>
          <w:p w14:paraId="226BFC2C" w14:textId="578B5A26" w:rsidR="00052530" w:rsidRPr="008C1ACA" w:rsidRDefault="00052530" w:rsidP="00052530">
            <w:pPr>
              <w:pStyle w:val="Normln-sted"/>
            </w:pPr>
            <w:r w:rsidRPr="008C1ACA">
              <w:t>1</w:t>
            </w:r>
          </w:p>
        </w:tc>
        <w:tc>
          <w:tcPr>
            <w:tcW w:w="1469" w:type="pct"/>
            <w:vAlign w:val="center"/>
          </w:tcPr>
          <w:p w14:paraId="212E872E" w14:textId="367371D8" w:rsidR="00052530" w:rsidRPr="008C1ACA" w:rsidRDefault="00052530" w:rsidP="00052530">
            <w:pPr>
              <w:pStyle w:val="Normln-Texttabulky"/>
              <w:jc w:val="left"/>
            </w:pPr>
            <w:r w:rsidRPr="008C1ACA">
              <w:t>Efektivní využívání zastavěného prostředí</w:t>
            </w:r>
          </w:p>
        </w:tc>
        <w:tc>
          <w:tcPr>
            <w:tcW w:w="312" w:type="pct"/>
            <w:vAlign w:val="center"/>
          </w:tcPr>
          <w:p w14:paraId="1104B53F" w14:textId="7F022F94" w:rsidR="00052530" w:rsidRPr="008C1ACA" w:rsidRDefault="00052530" w:rsidP="00052530">
            <w:pPr>
              <w:pStyle w:val="Normln-sted"/>
              <w:rPr>
                <w:b/>
              </w:rPr>
            </w:pPr>
            <w:r w:rsidRPr="008C1ACA">
              <w:rPr>
                <w:b/>
              </w:rPr>
              <w:t>+</w:t>
            </w:r>
          </w:p>
        </w:tc>
        <w:tc>
          <w:tcPr>
            <w:tcW w:w="2969" w:type="pct"/>
            <w:vAlign w:val="center"/>
          </w:tcPr>
          <w:p w14:paraId="7CA9FAF0" w14:textId="40C30ED9" w:rsidR="00052530" w:rsidRPr="008C1ACA" w:rsidRDefault="00052530" w:rsidP="00052530">
            <w:pPr>
              <w:pStyle w:val="Normln-Texttabulky"/>
            </w:pPr>
            <w:r w:rsidRPr="008C1ACA">
              <w:t xml:space="preserve">Změna č. 3093/10 přispívá k dosažení tohoto cíle. Přijetím změny dojde k zahuštění městské krajiny, zvýšení intenzity využití území města. </w:t>
            </w:r>
          </w:p>
        </w:tc>
      </w:tr>
      <w:tr w:rsidR="00052530" w:rsidRPr="008C1ACA" w14:paraId="06EF7D91" w14:textId="77777777" w:rsidTr="005464CD">
        <w:tc>
          <w:tcPr>
            <w:tcW w:w="250" w:type="pct"/>
            <w:vAlign w:val="center"/>
          </w:tcPr>
          <w:p w14:paraId="16282CBA" w14:textId="180E4570" w:rsidR="00052530" w:rsidRPr="008C1ACA" w:rsidRDefault="00052530" w:rsidP="00052530">
            <w:pPr>
              <w:pStyle w:val="Normln-sted"/>
            </w:pPr>
            <w:r w:rsidRPr="008C1ACA">
              <w:t>2</w:t>
            </w:r>
          </w:p>
        </w:tc>
        <w:tc>
          <w:tcPr>
            <w:tcW w:w="1469" w:type="pct"/>
            <w:vAlign w:val="center"/>
          </w:tcPr>
          <w:p w14:paraId="26296C8E" w14:textId="05E346CF" w:rsidR="00052530" w:rsidRPr="008C1ACA" w:rsidRDefault="00052530" w:rsidP="00052530">
            <w:pPr>
              <w:pStyle w:val="Normln-Texttabulky"/>
              <w:jc w:val="left"/>
            </w:pPr>
            <w:r w:rsidRPr="008C1ACA">
              <w:t>Zlepšení podmínek pro retenci vody v území</w:t>
            </w:r>
          </w:p>
        </w:tc>
        <w:tc>
          <w:tcPr>
            <w:tcW w:w="312" w:type="pct"/>
            <w:vAlign w:val="center"/>
          </w:tcPr>
          <w:p w14:paraId="1E36588F" w14:textId="161D7C51" w:rsidR="00052530" w:rsidRPr="008C1ACA" w:rsidRDefault="00052530" w:rsidP="00052530">
            <w:pPr>
              <w:pStyle w:val="Normln-sted"/>
              <w:rPr>
                <w:b/>
              </w:rPr>
            </w:pPr>
            <w:r w:rsidRPr="008C1ACA">
              <w:rPr>
                <w:b/>
              </w:rPr>
              <w:t>-</w:t>
            </w:r>
          </w:p>
        </w:tc>
        <w:tc>
          <w:tcPr>
            <w:tcW w:w="2969" w:type="pct"/>
            <w:vAlign w:val="center"/>
          </w:tcPr>
          <w:p w14:paraId="25F018AD" w14:textId="49F5F0B2" w:rsidR="00052530" w:rsidRPr="008C1ACA" w:rsidRDefault="00052530" w:rsidP="00052530">
            <w:pPr>
              <w:pStyle w:val="Normln-Texttabulky"/>
            </w:pPr>
            <w:r w:rsidRPr="008C1ACA">
              <w:t xml:space="preserve">Přijetím změny dojde ke zvýšení rozsahu zastavěných ploch, omezení podmínek pro retenci vody v území. </w:t>
            </w:r>
          </w:p>
        </w:tc>
      </w:tr>
      <w:tr w:rsidR="00052530" w:rsidRPr="008C1ACA" w14:paraId="7066EDD9" w14:textId="77777777" w:rsidTr="005464CD">
        <w:tc>
          <w:tcPr>
            <w:tcW w:w="250" w:type="pct"/>
            <w:vAlign w:val="center"/>
          </w:tcPr>
          <w:p w14:paraId="613A0A4E" w14:textId="768AA729" w:rsidR="00052530" w:rsidRPr="008C1ACA" w:rsidRDefault="00052530" w:rsidP="00052530">
            <w:pPr>
              <w:pStyle w:val="Normln-sted"/>
            </w:pPr>
            <w:r w:rsidRPr="008C1ACA">
              <w:t>3</w:t>
            </w:r>
          </w:p>
        </w:tc>
        <w:tc>
          <w:tcPr>
            <w:tcW w:w="1469" w:type="pct"/>
            <w:vAlign w:val="center"/>
          </w:tcPr>
          <w:p w14:paraId="2CB0D98D" w14:textId="7B2036C8" w:rsidR="00052530" w:rsidRPr="008C1ACA" w:rsidRDefault="00052530" w:rsidP="00052530">
            <w:pPr>
              <w:pStyle w:val="Normln-Texttabulky"/>
              <w:jc w:val="left"/>
            </w:pPr>
            <w:r w:rsidRPr="008C1ACA">
              <w:t>Zvyšování podílu zeleně a spojovat ji do uceleného systému</w:t>
            </w:r>
          </w:p>
        </w:tc>
        <w:tc>
          <w:tcPr>
            <w:tcW w:w="312" w:type="pct"/>
            <w:vAlign w:val="center"/>
          </w:tcPr>
          <w:p w14:paraId="1796C0B4" w14:textId="7B1FBCCB" w:rsidR="00052530" w:rsidRPr="008C1ACA" w:rsidRDefault="00052530" w:rsidP="00052530">
            <w:pPr>
              <w:pStyle w:val="Normln-sted"/>
              <w:rPr>
                <w:b/>
              </w:rPr>
            </w:pPr>
            <w:r w:rsidRPr="008C1ACA">
              <w:rPr>
                <w:b/>
              </w:rPr>
              <w:t>-</w:t>
            </w:r>
          </w:p>
        </w:tc>
        <w:tc>
          <w:tcPr>
            <w:tcW w:w="2969" w:type="pct"/>
            <w:vAlign w:val="center"/>
          </w:tcPr>
          <w:p w14:paraId="584D3857" w14:textId="77777777" w:rsidR="00052530" w:rsidRPr="008C1ACA" w:rsidRDefault="00052530" w:rsidP="00052530">
            <w:pPr>
              <w:pStyle w:val="Normln-Texttabulky"/>
            </w:pPr>
            <w:r w:rsidRPr="008C1ACA">
              <w:t xml:space="preserve">Přijetím změny dojde k redukci ploch, které jsou součástí celoměstského systému zeleně. </w:t>
            </w:r>
          </w:p>
          <w:p w14:paraId="0D6B8200" w14:textId="285190A5" w:rsidR="00052530" w:rsidRPr="008C1ACA" w:rsidRDefault="00052530" w:rsidP="00052530">
            <w:pPr>
              <w:pStyle w:val="Normln-Texttabulky"/>
            </w:pPr>
            <w:r w:rsidRPr="008C1ACA">
              <w:t xml:space="preserve">Tento negativní vliv lze </w:t>
            </w:r>
            <w:r w:rsidR="005C371A" w:rsidRPr="008C1ACA">
              <w:t>částečně</w:t>
            </w:r>
            <w:r w:rsidRPr="008C1ACA">
              <w:t xml:space="preserve"> kompenzovat založením kvalitních ploch sídelní zeleně. </w:t>
            </w:r>
          </w:p>
        </w:tc>
      </w:tr>
      <w:tr w:rsidR="00052530" w:rsidRPr="008C1ACA" w14:paraId="3992E409" w14:textId="77777777" w:rsidTr="005464CD">
        <w:tc>
          <w:tcPr>
            <w:tcW w:w="250" w:type="pct"/>
            <w:vAlign w:val="center"/>
          </w:tcPr>
          <w:p w14:paraId="3FBDB161" w14:textId="25774AE2" w:rsidR="00052530" w:rsidRPr="008C1ACA" w:rsidRDefault="00052530" w:rsidP="00052530">
            <w:pPr>
              <w:pStyle w:val="Normln-sted"/>
              <w:keepNext/>
            </w:pPr>
            <w:r w:rsidRPr="008C1ACA">
              <w:t>4</w:t>
            </w:r>
          </w:p>
        </w:tc>
        <w:tc>
          <w:tcPr>
            <w:tcW w:w="1469" w:type="pct"/>
            <w:vAlign w:val="center"/>
          </w:tcPr>
          <w:p w14:paraId="37BF9259" w14:textId="1DE290B8" w:rsidR="00052530" w:rsidRPr="008C1ACA" w:rsidRDefault="00052530" w:rsidP="00052530">
            <w:pPr>
              <w:pStyle w:val="Normln-Texttabulky"/>
              <w:keepNext/>
              <w:jc w:val="left"/>
            </w:pPr>
            <w:r w:rsidRPr="008C1ACA">
              <w:t>Kvalitní urbánní rozvoj sídel</w:t>
            </w:r>
          </w:p>
        </w:tc>
        <w:tc>
          <w:tcPr>
            <w:tcW w:w="312" w:type="pct"/>
            <w:vAlign w:val="center"/>
          </w:tcPr>
          <w:p w14:paraId="4B5E2531" w14:textId="74C1FB2D" w:rsidR="00052530" w:rsidRPr="008C1ACA" w:rsidRDefault="00052530" w:rsidP="00052530">
            <w:pPr>
              <w:pStyle w:val="Normln-sted"/>
              <w:keepNext/>
              <w:rPr>
                <w:b/>
              </w:rPr>
            </w:pPr>
            <w:r w:rsidRPr="008C1ACA">
              <w:rPr>
                <w:b/>
              </w:rPr>
              <w:t>+</w:t>
            </w:r>
          </w:p>
        </w:tc>
        <w:tc>
          <w:tcPr>
            <w:tcW w:w="2969" w:type="pct"/>
            <w:vAlign w:val="center"/>
          </w:tcPr>
          <w:p w14:paraId="75C59FDD" w14:textId="5FB95841" w:rsidR="00052530" w:rsidRPr="008C1ACA" w:rsidRDefault="00052530" w:rsidP="00052530">
            <w:pPr>
              <w:pStyle w:val="Normln-Texttabulky"/>
              <w:keepNext/>
            </w:pPr>
            <w:r w:rsidRPr="008C1ACA">
              <w:t>Změna vytváří podmínky pro vznik nového souboru, který může doplnit hodnotný urbanistický celek sídliště Prosek.</w:t>
            </w:r>
          </w:p>
        </w:tc>
      </w:tr>
    </w:tbl>
    <w:p w14:paraId="2C1A3BEB" w14:textId="77777777" w:rsidR="00B35942" w:rsidRPr="008C1ACA" w:rsidRDefault="00B35942" w:rsidP="00B35942"/>
    <w:p w14:paraId="1B878300" w14:textId="77777777" w:rsidR="00942290" w:rsidRPr="008C1ACA" w:rsidRDefault="00942290" w:rsidP="00942290"/>
    <w:p w14:paraId="73146DC3" w14:textId="77777777" w:rsidR="00B35942" w:rsidRPr="008C1ACA" w:rsidRDefault="00B35942" w:rsidP="00942290"/>
    <w:p w14:paraId="71C3B844" w14:textId="77777777" w:rsidR="00B35942" w:rsidRPr="008C1ACA" w:rsidRDefault="00B35942" w:rsidP="00942290"/>
    <w:p w14:paraId="0681F23D" w14:textId="77777777" w:rsidR="00C94CA5" w:rsidRPr="008C1ACA" w:rsidRDefault="00C94CA5" w:rsidP="008338DB">
      <w:r w:rsidRPr="008C1ACA">
        <w:br w:type="page"/>
      </w:r>
    </w:p>
    <w:p w14:paraId="4236C169" w14:textId="37C066EA" w:rsidR="0063281B" w:rsidRPr="008C1ACA" w:rsidRDefault="00EB4686" w:rsidP="00BB2927">
      <w:pPr>
        <w:pStyle w:val="Nadpis1"/>
        <w:jc w:val="left"/>
      </w:pPr>
      <w:bookmarkStart w:id="142" w:name="_Toc56002870"/>
      <w:bookmarkStart w:id="143" w:name="_Toc56005752"/>
      <w:bookmarkStart w:id="144" w:name="_Toc56006414"/>
      <w:bookmarkStart w:id="145" w:name="_Toc126792970"/>
      <w:r w:rsidRPr="008C1ACA">
        <w:t>10.</w:t>
      </w:r>
      <w:r w:rsidRPr="008C1ACA">
        <w:tab/>
      </w:r>
      <w:r w:rsidR="0063281B" w:rsidRPr="008C1ACA">
        <w:t>Návrh ukazatelů pro sledování vliv</w:t>
      </w:r>
      <w:r w:rsidR="00C94CA5" w:rsidRPr="008C1ACA">
        <w:t xml:space="preserve">ů změny ÚPD </w:t>
      </w:r>
      <w:r w:rsidR="00BB2927" w:rsidRPr="008C1ACA">
        <w:br/>
      </w:r>
      <w:r w:rsidR="00C94CA5" w:rsidRPr="008C1ACA">
        <w:t>na životní prostředí</w:t>
      </w:r>
      <w:bookmarkEnd w:id="142"/>
      <w:bookmarkEnd w:id="143"/>
      <w:bookmarkEnd w:id="144"/>
      <w:bookmarkEnd w:id="145"/>
    </w:p>
    <w:p w14:paraId="5D0F553A" w14:textId="77777777" w:rsidR="0073698C" w:rsidRPr="008C1ACA" w:rsidRDefault="0073698C" w:rsidP="00B35942">
      <w:pPr>
        <w:rPr>
          <w:lang w:eastAsia="en-US"/>
        </w:rPr>
      </w:pPr>
    </w:p>
    <w:p w14:paraId="3024C142" w14:textId="736C76FC" w:rsidR="00F655AE" w:rsidRPr="008C1ACA" w:rsidRDefault="00F655AE" w:rsidP="00B35942">
      <w:pPr>
        <w:rPr>
          <w:lang w:eastAsia="en-US"/>
        </w:rPr>
      </w:pPr>
      <w:r w:rsidRPr="008C1ACA">
        <w:rPr>
          <w:lang w:eastAsia="en-US"/>
        </w:rPr>
        <w:t>Na základě provedených zjištění o stavu životního prostředí v dotčeném území, o jeho hodnotách, vlastnostech a limitech a následné identifikace a vyhodnocení významnosti vlivů, jsou navrženy následující indikátory pro sledování reálných vlivů spojených s uplatněním změny Z</w:t>
      </w:r>
      <w:r w:rsidR="008503CD" w:rsidRPr="008C1ACA">
        <w:rPr>
          <w:lang w:eastAsia="en-US"/>
        </w:rPr>
        <w:t> </w:t>
      </w:r>
      <w:r w:rsidRPr="008C1ACA">
        <w:rPr>
          <w:lang w:eastAsia="en-US"/>
        </w:rPr>
        <w:t>3</w:t>
      </w:r>
      <w:r w:rsidR="008503CD" w:rsidRPr="008C1ACA">
        <w:rPr>
          <w:lang w:eastAsia="en-US"/>
        </w:rPr>
        <w:t>093/10</w:t>
      </w:r>
      <w:r w:rsidRPr="008C1ACA">
        <w:rPr>
          <w:lang w:eastAsia="en-US"/>
        </w:rPr>
        <w:t>.</w:t>
      </w:r>
    </w:p>
    <w:p w14:paraId="2516FF62" w14:textId="4057F982" w:rsidR="00F655AE" w:rsidRPr="008C1ACA" w:rsidRDefault="008503CD" w:rsidP="008503CD">
      <w:pPr>
        <w:pStyle w:val="Titulek"/>
      </w:pPr>
      <w:bookmarkStart w:id="146" w:name="_Toc57837155"/>
      <w:bookmarkStart w:id="147" w:name="_Toc57837176"/>
      <w:bookmarkStart w:id="148" w:name="_Toc126793029"/>
      <w:r w:rsidRPr="008C1ACA">
        <w:t xml:space="preserve">Tabulka </w:t>
      </w:r>
      <w:r w:rsidR="004D1097" w:rsidRPr="008C1ACA">
        <w:rPr>
          <w:noProof/>
        </w:rPr>
        <w:fldChar w:fldCharType="begin"/>
      </w:r>
      <w:r w:rsidR="004D1097" w:rsidRPr="008C1ACA">
        <w:rPr>
          <w:noProof/>
        </w:rPr>
        <w:instrText xml:space="preserve"> SEQ Tabulka \* ARABIC </w:instrText>
      </w:r>
      <w:r w:rsidR="004D1097" w:rsidRPr="008C1ACA">
        <w:rPr>
          <w:noProof/>
        </w:rPr>
        <w:fldChar w:fldCharType="separate"/>
      </w:r>
      <w:r w:rsidR="0061383D">
        <w:rPr>
          <w:noProof/>
        </w:rPr>
        <w:t>8</w:t>
      </w:r>
      <w:r w:rsidR="004D1097" w:rsidRPr="008C1ACA">
        <w:rPr>
          <w:noProof/>
        </w:rPr>
        <w:fldChar w:fldCharType="end"/>
      </w:r>
      <w:r w:rsidRPr="008C1ACA">
        <w:t xml:space="preserve">: </w:t>
      </w:r>
      <w:r w:rsidR="006558BC" w:rsidRPr="008C1ACA">
        <w:t xml:space="preserve">Ukazatele pro sledování vlivů změny </w:t>
      </w:r>
      <w:r w:rsidR="006A7822" w:rsidRPr="008C1ACA">
        <w:t xml:space="preserve">č. </w:t>
      </w:r>
      <w:r w:rsidR="006558BC" w:rsidRPr="008C1ACA">
        <w:t>Z</w:t>
      </w:r>
      <w:r w:rsidRPr="008C1ACA">
        <w:t> </w:t>
      </w:r>
      <w:r w:rsidR="006558BC" w:rsidRPr="008C1ACA">
        <w:t>3</w:t>
      </w:r>
      <w:r w:rsidRPr="008C1ACA">
        <w:t>093/10</w:t>
      </w:r>
      <w:r w:rsidR="006558BC" w:rsidRPr="008C1ACA">
        <w:t xml:space="preserve"> na životní prostředí</w:t>
      </w:r>
      <w:bookmarkEnd w:id="146"/>
      <w:bookmarkEnd w:id="147"/>
      <w:bookmarkEnd w:id="1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967"/>
        <w:gridCol w:w="982"/>
        <w:gridCol w:w="3111"/>
      </w:tblGrid>
      <w:tr w:rsidR="00A15AC5" w:rsidRPr="008C1ACA" w14:paraId="1DC389ED" w14:textId="77777777" w:rsidTr="006558BC">
        <w:trPr>
          <w:trHeight w:val="291"/>
          <w:tblHeader/>
          <w:jc w:val="center"/>
        </w:trPr>
        <w:tc>
          <w:tcPr>
            <w:tcW w:w="2741" w:type="pct"/>
            <w:shd w:val="clear" w:color="auto" w:fill="auto"/>
            <w:tcMar>
              <w:top w:w="0" w:type="dxa"/>
              <w:left w:w="108" w:type="dxa"/>
              <w:bottom w:w="0" w:type="dxa"/>
              <w:right w:w="108" w:type="dxa"/>
            </w:tcMar>
            <w:vAlign w:val="center"/>
          </w:tcPr>
          <w:p w14:paraId="745EFA77" w14:textId="77777777" w:rsidR="00A16FE1" w:rsidRPr="008C1ACA" w:rsidRDefault="00A16FE1" w:rsidP="00A16FE1">
            <w:pPr>
              <w:pStyle w:val="Zhlavtabulky2"/>
            </w:pPr>
            <w:r w:rsidRPr="008C1ACA">
              <w:t>Indikátor</w:t>
            </w:r>
          </w:p>
        </w:tc>
        <w:tc>
          <w:tcPr>
            <w:tcW w:w="542" w:type="pct"/>
            <w:shd w:val="clear" w:color="auto" w:fill="auto"/>
            <w:tcMar>
              <w:top w:w="0" w:type="dxa"/>
              <w:left w:w="108" w:type="dxa"/>
              <w:bottom w:w="0" w:type="dxa"/>
              <w:right w:w="108" w:type="dxa"/>
            </w:tcMar>
            <w:vAlign w:val="center"/>
          </w:tcPr>
          <w:p w14:paraId="7ABB9B37" w14:textId="77777777" w:rsidR="00A16FE1" w:rsidRPr="008C1ACA" w:rsidRDefault="00A16FE1" w:rsidP="00A16FE1">
            <w:pPr>
              <w:pStyle w:val="Zhlavtabulky2"/>
            </w:pPr>
            <w:r w:rsidRPr="008C1ACA">
              <w:t>Jednotka</w:t>
            </w:r>
          </w:p>
        </w:tc>
        <w:tc>
          <w:tcPr>
            <w:tcW w:w="1717" w:type="pct"/>
            <w:shd w:val="clear" w:color="auto" w:fill="auto"/>
            <w:tcMar>
              <w:top w:w="0" w:type="dxa"/>
              <w:left w:w="108" w:type="dxa"/>
              <w:bottom w:w="0" w:type="dxa"/>
              <w:right w:w="108" w:type="dxa"/>
            </w:tcMar>
            <w:vAlign w:val="center"/>
          </w:tcPr>
          <w:p w14:paraId="0A3E9414" w14:textId="77777777" w:rsidR="00A16FE1" w:rsidRPr="008C1ACA" w:rsidRDefault="00A16FE1" w:rsidP="00A16FE1">
            <w:pPr>
              <w:pStyle w:val="Zhlavtabulky2"/>
            </w:pPr>
            <w:r w:rsidRPr="008C1ACA">
              <w:t>Zdroj dat</w:t>
            </w:r>
          </w:p>
        </w:tc>
      </w:tr>
      <w:tr w:rsidR="00A15AC5" w:rsidRPr="008C1ACA" w14:paraId="3948F026" w14:textId="77777777" w:rsidTr="006558BC">
        <w:trPr>
          <w:jc w:val="center"/>
        </w:trPr>
        <w:tc>
          <w:tcPr>
            <w:tcW w:w="2741" w:type="pct"/>
            <w:shd w:val="clear" w:color="auto" w:fill="FFFFFF"/>
            <w:tcMar>
              <w:top w:w="0" w:type="dxa"/>
              <w:left w:w="108" w:type="dxa"/>
              <w:bottom w:w="0" w:type="dxa"/>
              <w:right w:w="108" w:type="dxa"/>
            </w:tcMar>
            <w:vAlign w:val="center"/>
          </w:tcPr>
          <w:p w14:paraId="718F0796" w14:textId="136306B2" w:rsidR="003F6C83" w:rsidRPr="008C1ACA" w:rsidRDefault="003F6C83" w:rsidP="003F6C83">
            <w:pPr>
              <w:pStyle w:val="Normln-Texttabulky"/>
              <w:jc w:val="left"/>
            </w:pPr>
            <w:r w:rsidRPr="008C1ACA">
              <w:t>Rozloha území s překročením imisních limitů pro ochranu lidského zdraví – průměr za uplynulých 5 let ve čtvercové síti 1×1 km</w:t>
            </w:r>
          </w:p>
        </w:tc>
        <w:tc>
          <w:tcPr>
            <w:tcW w:w="542" w:type="pct"/>
            <w:shd w:val="clear" w:color="auto" w:fill="FFFFFF"/>
            <w:tcMar>
              <w:top w:w="0" w:type="dxa"/>
              <w:left w:w="108" w:type="dxa"/>
              <w:bottom w:w="0" w:type="dxa"/>
              <w:right w:w="108" w:type="dxa"/>
            </w:tcMar>
            <w:vAlign w:val="center"/>
          </w:tcPr>
          <w:p w14:paraId="1722F211" w14:textId="21576F86" w:rsidR="003F6C83" w:rsidRPr="008C1ACA" w:rsidRDefault="003F6C83" w:rsidP="003F6C83">
            <w:pPr>
              <w:pStyle w:val="Normln-sted"/>
            </w:pPr>
            <w:r w:rsidRPr="008C1ACA">
              <w:t>km</w:t>
            </w:r>
            <w:r w:rsidRPr="008C1ACA">
              <w:rPr>
                <w:vertAlign w:val="superscript"/>
              </w:rPr>
              <w:t>2</w:t>
            </w:r>
          </w:p>
        </w:tc>
        <w:tc>
          <w:tcPr>
            <w:tcW w:w="1717" w:type="pct"/>
            <w:shd w:val="clear" w:color="auto" w:fill="FFFFFF"/>
            <w:tcMar>
              <w:top w:w="0" w:type="dxa"/>
              <w:left w:w="108" w:type="dxa"/>
              <w:bottom w:w="0" w:type="dxa"/>
              <w:right w:w="108" w:type="dxa"/>
            </w:tcMar>
            <w:vAlign w:val="center"/>
          </w:tcPr>
          <w:p w14:paraId="32AD314C" w14:textId="635AF020" w:rsidR="003F6C83" w:rsidRPr="008C1ACA" w:rsidRDefault="003F6C83" w:rsidP="003F6C83">
            <w:pPr>
              <w:pStyle w:val="Normln-Texttabulky"/>
            </w:pPr>
            <w:r w:rsidRPr="008C1ACA">
              <w:t>Český hydrometeorologický ústav</w:t>
            </w:r>
          </w:p>
        </w:tc>
      </w:tr>
      <w:tr w:rsidR="00A15AC5" w:rsidRPr="008C1ACA" w14:paraId="37F12420" w14:textId="77777777" w:rsidTr="007B5103">
        <w:trPr>
          <w:jc w:val="center"/>
        </w:trPr>
        <w:tc>
          <w:tcPr>
            <w:tcW w:w="2741" w:type="pct"/>
            <w:shd w:val="clear" w:color="auto" w:fill="FFFFFF"/>
            <w:tcMar>
              <w:top w:w="0" w:type="dxa"/>
              <w:left w:w="108" w:type="dxa"/>
              <w:bottom w:w="0" w:type="dxa"/>
              <w:right w:w="108" w:type="dxa"/>
            </w:tcMar>
            <w:vAlign w:val="center"/>
          </w:tcPr>
          <w:p w14:paraId="51306F54" w14:textId="49B50D30" w:rsidR="003F6C83" w:rsidRPr="008C1ACA" w:rsidRDefault="003F6C83" w:rsidP="003F6C83">
            <w:pPr>
              <w:pStyle w:val="Normln-Texttabulky"/>
              <w:jc w:val="left"/>
            </w:pPr>
            <w:r w:rsidRPr="008C1ACA">
              <w:t>Hluk z provozu na komunikacích na hranici chráněného venkovního prostoru staveb</w:t>
            </w:r>
          </w:p>
        </w:tc>
        <w:tc>
          <w:tcPr>
            <w:tcW w:w="542" w:type="pct"/>
            <w:shd w:val="clear" w:color="auto" w:fill="FFFFFF"/>
            <w:tcMar>
              <w:top w:w="0" w:type="dxa"/>
              <w:left w:w="108" w:type="dxa"/>
              <w:bottom w:w="0" w:type="dxa"/>
              <w:right w:w="108" w:type="dxa"/>
            </w:tcMar>
            <w:vAlign w:val="center"/>
          </w:tcPr>
          <w:p w14:paraId="4A2BC8F9" w14:textId="29039AFB" w:rsidR="003F6C83" w:rsidRPr="008C1ACA" w:rsidRDefault="003F6C83" w:rsidP="003F6C83">
            <w:pPr>
              <w:pStyle w:val="Normln-sted"/>
            </w:pPr>
            <w:r w:rsidRPr="008C1ACA">
              <w:t>dB</w:t>
            </w:r>
          </w:p>
        </w:tc>
        <w:tc>
          <w:tcPr>
            <w:tcW w:w="1717" w:type="pct"/>
            <w:shd w:val="clear" w:color="auto" w:fill="FFFFFF"/>
            <w:tcMar>
              <w:top w:w="0" w:type="dxa"/>
              <w:left w:w="108" w:type="dxa"/>
              <w:bottom w:w="0" w:type="dxa"/>
              <w:right w:w="108" w:type="dxa"/>
            </w:tcMar>
            <w:vAlign w:val="center"/>
          </w:tcPr>
          <w:p w14:paraId="0CC9E209" w14:textId="3C539FB2" w:rsidR="003F6C83" w:rsidRPr="008C1ACA" w:rsidRDefault="003F6C83" w:rsidP="003F6C83">
            <w:pPr>
              <w:pStyle w:val="Normln-Texttabulky"/>
            </w:pPr>
            <w:r w:rsidRPr="008C1ACA">
              <w:t>IPR Praha (hlukové mapy)</w:t>
            </w:r>
          </w:p>
        </w:tc>
      </w:tr>
      <w:tr w:rsidR="00A15AC5" w:rsidRPr="008C1ACA" w14:paraId="0182D112" w14:textId="77777777" w:rsidTr="006558BC">
        <w:trPr>
          <w:jc w:val="center"/>
        </w:trPr>
        <w:tc>
          <w:tcPr>
            <w:tcW w:w="2741" w:type="pct"/>
            <w:shd w:val="clear" w:color="auto" w:fill="FFFFFF"/>
            <w:tcMar>
              <w:top w:w="0" w:type="dxa"/>
              <w:left w:w="108" w:type="dxa"/>
              <w:bottom w:w="0" w:type="dxa"/>
              <w:right w:w="108" w:type="dxa"/>
            </w:tcMar>
          </w:tcPr>
          <w:p w14:paraId="3E31BCD8" w14:textId="44077A33" w:rsidR="0019024F" w:rsidRPr="008C1ACA" w:rsidRDefault="0019024F" w:rsidP="0019024F">
            <w:pPr>
              <w:pStyle w:val="Normln-Texttabulky"/>
              <w:jc w:val="left"/>
            </w:pPr>
            <w:r w:rsidRPr="008C1ACA">
              <w:t>Přírůstek / úbytek ploch zahrnutých do centrálního systému zeleně</w:t>
            </w:r>
          </w:p>
        </w:tc>
        <w:tc>
          <w:tcPr>
            <w:tcW w:w="542" w:type="pct"/>
            <w:shd w:val="clear" w:color="auto" w:fill="FFFFFF"/>
            <w:tcMar>
              <w:top w:w="0" w:type="dxa"/>
              <w:left w:w="108" w:type="dxa"/>
              <w:bottom w:w="0" w:type="dxa"/>
              <w:right w:w="108" w:type="dxa"/>
            </w:tcMar>
          </w:tcPr>
          <w:p w14:paraId="1526788C" w14:textId="7DF2DB86" w:rsidR="0019024F" w:rsidRPr="008C1ACA" w:rsidRDefault="0019024F" w:rsidP="0019024F">
            <w:pPr>
              <w:pStyle w:val="Normln-sted"/>
              <w:rPr>
                <w:vertAlign w:val="superscript"/>
              </w:rPr>
            </w:pPr>
            <w:r w:rsidRPr="008C1ACA">
              <w:t>ha (m</w:t>
            </w:r>
            <w:r w:rsidRPr="008C1ACA">
              <w:rPr>
                <w:vertAlign w:val="superscript"/>
              </w:rPr>
              <w:t>2</w:t>
            </w:r>
            <w:r w:rsidRPr="008C1ACA">
              <w:t>)</w:t>
            </w:r>
          </w:p>
        </w:tc>
        <w:tc>
          <w:tcPr>
            <w:tcW w:w="1717" w:type="pct"/>
            <w:shd w:val="clear" w:color="auto" w:fill="FFFFFF"/>
            <w:tcMar>
              <w:top w:w="0" w:type="dxa"/>
              <w:left w:w="108" w:type="dxa"/>
              <w:bottom w:w="0" w:type="dxa"/>
              <w:right w:w="108" w:type="dxa"/>
            </w:tcMar>
          </w:tcPr>
          <w:p w14:paraId="7FEB50AC" w14:textId="07F27D2A" w:rsidR="0019024F" w:rsidRPr="008C1ACA" w:rsidRDefault="0019024F" w:rsidP="0019024F">
            <w:pPr>
              <w:pStyle w:val="Normln-Texttabulky"/>
            </w:pPr>
            <w:r w:rsidRPr="008C1ACA">
              <w:t>Institut plánování a rozvoje hl. m. Prahy</w:t>
            </w:r>
          </w:p>
        </w:tc>
      </w:tr>
    </w:tbl>
    <w:p w14:paraId="5CC0C067" w14:textId="77777777" w:rsidR="00A16FE1" w:rsidRPr="008C1ACA" w:rsidRDefault="00A16FE1" w:rsidP="006558BC">
      <w:pPr>
        <w:pStyle w:val="Normln2"/>
      </w:pPr>
    </w:p>
    <w:p w14:paraId="1C91AF2F" w14:textId="0DF8BE8E" w:rsidR="0063281B" w:rsidRPr="008C1ACA" w:rsidRDefault="008503CD" w:rsidP="008338DB">
      <w:r w:rsidRPr="008C1ACA">
        <w:t xml:space="preserve">Výše uvedené indikátory je doporučeno sledovat a vyhodnocovat 1 krát za 2 roky po úplném dokončení navrhovaného využití plochy. </w:t>
      </w:r>
    </w:p>
    <w:p w14:paraId="1BFA6B2E" w14:textId="77777777" w:rsidR="00C94CA5" w:rsidRPr="008C1ACA" w:rsidRDefault="00C94CA5" w:rsidP="008338DB">
      <w:r w:rsidRPr="008C1ACA">
        <w:br w:type="page"/>
      </w:r>
    </w:p>
    <w:p w14:paraId="70EE73AA" w14:textId="02AF55C9" w:rsidR="0063281B" w:rsidRDefault="00EB4686" w:rsidP="005B4B21">
      <w:pPr>
        <w:pStyle w:val="Nadpis1"/>
      </w:pPr>
      <w:bookmarkStart w:id="149" w:name="_Toc56002871"/>
      <w:bookmarkStart w:id="150" w:name="_Toc56005753"/>
      <w:bookmarkStart w:id="151" w:name="_Toc56006415"/>
      <w:bookmarkStart w:id="152" w:name="_Toc126792971"/>
      <w:r w:rsidRPr="008C1ACA">
        <w:t>11.</w:t>
      </w:r>
      <w:r w:rsidRPr="008C1ACA">
        <w:tab/>
      </w:r>
      <w:r w:rsidR="0063281B" w:rsidRPr="008C1ACA">
        <w:t>Návrh požadavků na rozhodování ve vymezených</w:t>
      </w:r>
      <w:r w:rsidR="005B4B21" w:rsidRPr="008C1ACA">
        <w:t xml:space="preserve"> </w:t>
      </w:r>
      <w:r w:rsidR="0063281B" w:rsidRPr="008C1ACA">
        <w:t>plochách a koridorech z hlediska minimalizace</w:t>
      </w:r>
      <w:r w:rsidR="005B4B21" w:rsidRPr="008C1ACA">
        <w:t xml:space="preserve"> </w:t>
      </w:r>
      <w:r w:rsidR="0063281B" w:rsidRPr="008C1ACA">
        <w:t>negativních vlivů na životní prostředí</w:t>
      </w:r>
      <w:bookmarkEnd w:id="149"/>
      <w:bookmarkEnd w:id="150"/>
      <w:bookmarkEnd w:id="151"/>
      <w:bookmarkEnd w:id="152"/>
    </w:p>
    <w:p w14:paraId="7756EB81" w14:textId="77777777" w:rsidR="00311854" w:rsidRPr="00311854" w:rsidRDefault="00311854" w:rsidP="00311854">
      <w:pPr>
        <w:rPr>
          <w:lang w:eastAsia="en-US"/>
        </w:rPr>
      </w:pPr>
    </w:p>
    <w:p w14:paraId="4A0E0C5D" w14:textId="743CF1E0" w:rsidR="00357897" w:rsidRPr="008C1ACA" w:rsidRDefault="00357897" w:rsidP="00357897">
      <w:pPr>
        <w:rPr>
          <w:lang w:eastAsia="en-US"/>
        </w:rPr>
      </w:pPr>
      <w:r w:rsidRPr="008C1ACA">
        <w:rPr>
          <w:lang w:eastAsia="en-US"/>
        </w:rPr>
        <w:t>Z výsledků provedeného vyhodnocení změny č. 3093/10 nevyplynula potřeba návrhu požad</w:t>
      </w:r>
      <w:r w:rsidR="00F220A8" w:rsidRPr="008C1ACA">
        <w:rPr>
          <w:lang w:eastAsia="en-US"/>
        </w:rPr>
        <w:t>avků na </w:t>
      </w:r>
      <w:r w:rsidRPr="008C1ACA">
        <w:rPr>
          <w:lang w:eastAsia="en-US"/>
        </w:rPr>
        <w:t xml:space="preserve">rozhodování v ploše, která je předmětem změny č. 3093/10. </w:t>
      </w:r>
    </w:p>
    <w:p w14:paraId="17FD31D7" w14:textId="77777777" w:rsidR="00357897" w:rsidRPr="008C1ACA" w:rsidRDefault="00357897" w:rsidP="00357897">
      <w:pPr>
        <w:rPr>
          <w:lang w:eastAsia="en-US"/>
        </w:rPr>
      </w:pPr>
      <w:r w:rsidRPr="008C1ACA">
        <w:rPr>
          <w:lang w:eastAsia="en-US"/>
        </w:rPr>
        <w:t>Požadavky nebyly stanoveny.</w:t>
      </w:r>
    </w:p>
    <w:p w14:paraId="2A440088" w14:textId="77777777" w:rsidR="005E2E78" w:rsidRPr="008C1ACA" w:rsidRDefault="005E2E78" w:rsidP="005E2E78">
      <w:pPr>
        <w:rPr>
          <w:lang w:eastAsia="en-US"/>
        </w:rPr>
      </w:pPr>
    </w:p>
    <w:p w14:paraId="398335E1" w14:textId="77777777" w:rsidR="00C94CA5" w:rsidRPr="008C1ACA" w:rsidRDefault="00C94CA5" w:rsidP="008338DB">
      <w:r w:rsidRPr="008C1ACA">
        <w:br w:type="page"/>
      </w:r>
    </w:p>
    <w:p w14:paraId="79B6CC6E" w14:textId="5D01D9DD" w:rsidR="0063281B" w:rsidRDefault="00EB4686" w:rsidP="00EB4686">
      <w:pPr>
        <w:pStyle w:val="Nadpis1"/>
      </w:pPr>
      <w:bookmarkStart w:id="153" w:name="_Toc56002872"/>
      <w:bookmarkStart w:id="154" w:name="_Toc56005754"/>
      <w:bookmarkStart w:id="155" w:name="_Toc56006416"/>
      <w:bookmarkStart w:id="156" w:name="_Toc126792972"/>
      <w:r w:rsidRPr="008C1ACA">
        <w:t>12.</w:t>
      </w:r>
      <w:r w:rsidRPr="008C1ACA">
        <w:tab/>
      </w:r>
      <w:r w:rsidR="0063281B" w:rsidRPr="008C1ACA">
        <w:t xml:space="preserve">Netechnické </w:t>
      </w:r>
      <w:r w:rsidR="00C94CA5" w:rsidRPr="008C1ACA">
        <w:t>shrnutí výše uvedených údajů</w:t>
      </w:r>
      <w:bookmarkEnd w:id="153"/>
      <w:bookmarkEnd w:id="154"/>
      <w:bookmarkEnd w:id="155"/>
      <w:bookmarkEnd w:id="156"/>
    </w:p>
    <w:p w14:paraId="5C95A9A6" w14:textId="77777777" w:rsidR="00311854" w:rsidRPr="00311854" w:rsidRDefault="00311854" w:rsidP="00311854">
      <w:pPr>
        <w:rPr>
          <w:lang w:eastAsia="en-US"/>
        </w:rPr>
      </w:pPr>
    </w:p>
    <w:p w14:paraId="74CD940A" w14:textId="68DCB0C4" w:rsidR="0087313E" w:rsidRPr="008C1ACA" w:rsidRDefault="00A10075" w:rsidP="00B73BE2">
      <w:pPr>
        <w:pStyle w:val="Nadpis4"/>
      </w:pPr>
      <w:r w:rsidRPr="008C1ACA">
        <w:t xml:space="preserve">Ovzduší, klima, </w:t>
      </w:r>
      <w:r w:rsidR="004D3B31" w:rsidRPr="008C1ACA">
        <w:t xml:space="preserve">hluková zátěž, </w:t>
      </w:r>
      <w:r w:rsidRPr="008C1ACA">
        <w:t xml:space="preserve">obyvatelstvo, </w:t>
      </w:r>
      <w:r w:rsidR="004D3B31" w:rsidRPr="008C1ACA">
        <w:t xml:space="preserve">lidské </w:t>
      </w:r>
      <w:r w:rsidRPr="008C1ACA">
        <w:t>zdraví</w:t>
      </w:r>
    </w:p>
    <w:p w14:paraId="4B58B6C1" w14:textId="0D721F83" w:rsidR="00B35312" w:rsidRPr="008C1ACA" w:rsidRDefault="00B35312" w:rsidP="00B35312">
      <w:bookmarkStart w:id="157" w:name="_Hlk120104691"/>
      <w:r w:rsidRPr="008C1ACA">
        <w:t>V řešené lokalitě ani jejím okolí nedochází dle údajů ČHMÚ k překračování limitů znečištění ovzduší (údaje ČHMÚ za pětiletý průměr 2017 – 2021). Nejblíže limitu jsou</w:t>
      </w:r>
      <w:r w:rsidRPr="008C1ACA">
        <w:rPr>
          <w:lang w:eastAsia="en-US"/>
        </w:rPr>
        <w:t xml:space="preserve"> průměrné roční koncentrace </w:t>
      </w:r>
      <w:r w:rsidRPr="008C1ACA">
        <w:rPr>
          <w:szCs w:val="20"/>
        </w:rPr>
        <w:t xml:space="preserve">benzo[a]pyrenu (80 % limitu) a </w:t>
      </w:r>
      <w:r w:rsidRPr="008C1ACA">
        <w:rPr>
          <w:lang w:eastAsia="en-US"/>
        </w:rPr>
        <w:t>PM</w:t>
      </w:r>
      <w:r w:rsidRPr="008C1ACA">
        <w:rPr>
          <w:vertAlign w:val="subscript"/>
          <w:lang w:eastAsia="en-US"/>
        </w:rPr>
        <w:t>2,</w:t>
      </w:r>
      <w:r w:rsidRPr="008C1ACA">
        <w:rPr>
          <w:vertAlign w:val="subscript"/>
        </w:rPr>
        <w:t>5</w:t>
      </w:r>
      <w:r w:rsidRPr="008C1ACA">
        <w:t xml:space="preserve"> (77 % limitu) a 24-hodinové koncentrace PM</w:t>
      </w:r>
      <w:r w:rsidRPr="008C1ACA">
        <w:rPr>
          <w:vertAlign w:val="subscript"/>
        </w:rPr>
        <w:t>10</w:t>
      </w:r>
      <w:r w:rsidRPr="008C1ACA">
        <w:t xml:space="preserve"> (74 % limitu). Vlivy na kvalitu ovzduší byly podrobně vyhodnoceny v samostatné modelové studii, která tvoří přílohu 15.3. tohoto vyhodnocení. </w:t>
      </w:r>
    </w:p>
    <w:p w14:paraId="2567E6BA" w14:textId="0B67BE7F" w:rsidR="00B35312" w:rsidRPr="008C1ACA" w:rsidRDefault="00B35312" w:rsidP="00B35312">
      <w:r w:rsidRPr="008C1ACA">
        <w:t>Negativní vlivy změny ÚP na kvalitu ovzduší a klima jsou v porovnání s celkovou imisní situací hodnoceny jako velmi mírné, téměř na úrovni zanedbatelných vlivů. Vlivem realizace změny č. Z 3093/10 nedojde k nárůstu imisní zátěže, která by představovala významnou změnu z hlediska plnění imisních limitů. Posuzovaná změna ÚP bude mít velmi mírný vliv na klimatický systém ve smyslu produkce emisí skleníkových plynů</w:t>
      </w:r>
      <w:r w:rsidR="006F4153" w:rsidRPr="008C1ACA">
        <w:t xml:space="preserve"> </w:t>
      </w:r>
      <w:r w:rsidRPr="008C1ACA">
        <w:t xml:space="preserve">a omezení retence vody v lokalitě v důsledku nárůstu zpevněných ploch. </w:t>
      </w:r>
    </w:p>
    <w:p w14:paraId="1E0B3488" w14:textId="16A15097" w:rsidR="00B35312" w:rsidRPr="008C1ACA" w:rsidRDefault="00B35312" w:rsidP="00B35312">
      <w:r w:rsidRPr="008C1ACA">
        <w:t>Vliv posuzované změny na klima a ovzduší je hodnocen jako velmi mírně negativní.</w:t>
      </w:r>
    </w:p>
    <w:p w14:paraId="4121EDEF" w14:textId="72FB60B9" w:rsidR="00B35312" w:rsidRPr="008C1ACA" w:rsidRDefault="00B35312" w:rsidP="00B35312">
      <w:r w:rsidRPr="008C1ACA">
        <w:t>Nejbližší obytnou zástavbu k předmětné ploše změny ÚP reprezentují (z její jihovýchodní strany) vyšší bytové (panelové) domy o 11 nadzemních podlažích v ulici Jablonecká. Jižní</w:t>
      </w:r>
      <w:r w:rsidR="008C650A" w:rsidRPr="008C1ACA">
        <w:t>m</w:t>
      </w:r>
      <w:r w:rsidRPr="008C1ACA">
        <w:t xml:space="preserve"> směrem se pak jedná o další bytové (panelové) domy jednak v ulici Teplická, které mají 8 nadzemních podlaží, a dále v ulici Vysočanská, které mají 11 nadzemních podlaží. Západně od řešeného území se jedná o objekty v ulici Děčínská, kde se nachází jak devítipatrové (panelové) bytové domy, tak i nižší čtyřpatrové bytové domy. Severozápadně od plochy změny ÚP se v ulici Březenská nachází blok relativně nových bytových domů o 8 nadzemních podlažích. Severním směrem od dotčené lokality prochází ulice Zakšínská, kde </w:t>
      </w:r>
      <w:r w:rsidR="00F220A8" w:rsidRPr="008C1ACA">
        <w:t> </w:t>
      </w:r>
      <w:r w:rsidRPr="008C1ACA">
        <w:t xml:space="preserve">donská, kde se nachází zástavba novějších bytových domů o 6 a 8 nadzemních podlažích. Východně od posuzované plochy se ulice Makedonská napojuje na ulici Lovosickou, kde se nachází starší zástavba několika solitérních (panelových) bytových domů o 4 nadzemních podlažích. Celkový počet obyvatel, kteří mohou být posuzovanou změnou ÚP ovlivněni, je odhadován na cca 3 </w:t>
      </w:r>
      <w:r w:rsidR="00B53F3E" w:rsidRPr="008C1ACA">
        <w:t>30</w:t>
      </w:r>
      <w:r w:rsidR="007978E1" w:rsidRPr="008C1ACA">
        <w:t>0</w:t>
      </w:r>
      <w:r w:rsidRPr="008C1ACA">
        <w:t>.</w:t>
      </w:r>
    </w:p>
    <w:p w14:paraId="19A2E4F4" w14:textId="1F470E69" w:rsidR="00164E95" w:rsidRPr="008C1ACA" w:rsidRDefault="00B35312" w:rsidP="00164E95">
      <w:pPr>
        <w:pStyle w:val="Normln1"/>
        <w:ind w:firstLine="0"/>
      </w:pPr>
      <w:r w:rsidRPr="008C1ACA">
        <w:t>Hlavním zdrojem hluku v území je silniční</w:t>
      </w:r>
      <w:r w:rsidR="0078377B" w:rsidRPr="008C1ACA">
        <w:t xml:space="preserve"> doprava</w:t>
      </w:r>
      <w:r w:rsidRPr="008C1ACA">
        <w:t xml:space="preserve">. Jedná se především o hlavní komunikace, které prochází </w:t>
      </w:r>
      <w:r w:rsidR="00856C9D" w:rsidRPr="008C1ACA">
        <w:t xml:space="preserve">podél tří stran </w:t>
      </w:r>
      <w:r w:rsidRPr="008C1ACA">
        <w:t xml:space="preserve">posuzované plochy – ulice </w:t>
      </w:r>
      <w:r w:rsidR="00856C9D" w:rsidRPr="008C1ACA">
        <w:t>Liberecká, Vysočanská a Lovosická</w:t>
      </w:r>
      <w:r w:rsidRPr="008C1ACA">
        <w:t>. V širším území j</w:t>
      </w:r>
      <w:r w:rsidR="008C650A" w:rsidRPr="008C1ACA">
        <w:t>e</w:t>
      </w:r>
      <w:r w:rsidRPr="008C1ACA">
        <w:t xml:space="preserve"> významným liniovým zdrojem hluku </w:t>
      </w:r>
      <w:r w:rsidR="00856C9D" w:rsidRPr="008C1ACA">
        <w:t>ulice Liberecká, Teplická a Vysočanská</w:t>
      </w:r>
      <w:r w:rsidRPr="008C1ACA">
        <w:t xml:space="preserve">. Přímo v řešené ploše jsou dosahovány hladiny hluku na úrovni </w:t>
      </w:r>
      <w:r w:rsidR="00856C9D" w:rsidRPr="008C1ACA">
        <w:t>od 45 do 70 dB v denní dobu a od 40 do 65 dB v noční dobu</w:t>
      </w:r>
      <w:r w:rsidRPr="008C1ACA">
        <w:t xml:space="preserve">, jedná se hluk z provozu na ulicích </w:t>
      </w:r>
      <w:r w:rsidR="00856C9D" w:rsidRPr="008C1ACA">
        <w:t>Liberecká, Vysočanská a Lovosická</w:t>
      </w:r>
      <w:r w:rsidRPr="008C1ACA">
        <w:t xml:space="preserve">. </w:t>
      </w:r>
      <w:r w:rsidR="00856C9D" w:rsidRPr="008C1ACA">
        <w:t>V rámci provedeného akustického posouzení (příloha č. 15.3.</w:t>
      </w:r>
      <w:r w:rsidR="001D2011" w:rsidRPr="008C1ACA">
        <w:t xml:space="preserve"> tohoto vyhodnocení</w:t>
      </w:r>
      <w:r w:rsidR="00856C9D" w:rsidRPr="008C1ACA">
        <w:t>) bylo stanoveno, že pro ulic</w:t>
      </w:r>
      <w:r w:rsidR="000A58BB" w:rsidRPr="008C1ACA">
        <w:t>e</w:t>
      </w:r>
      <w:r w:rsidR="00856C9D" w:rsidRPr="008C1ACA">
        <w:t xml:space="preserve"> </w:t>
      </w:r>
      <w:r w:rsidR="00F220A8" w:rsidRPr="008C1ACA">
        <w:t>Liberecká, Vysočanská a </w:t>
      </w:r>
      <w:r w:rsidR="000A58BB" w:rsidRPr="008C1ACA">
        <w:t>Teplická</w:t>
      </w:r>
      <w:r w:rsidR="00856C9D" w:rsidRPr="008C1ACA">
        <w:t xml:space="preserve"> lze uplatnit institut staré hlukové zátěže a výsledné limity (70 dB ve dne a 60 dB v noci) jsou pak v lokalitě splněny</w:t>
      </w:r>
      <w:r w:rsidR="00BE2517" w:rsidRPr="008C1ACA">
        <w:t xml:space="preserve"> (vyjma zástavby podél ulice Lovosické, kde nelze institut staré hlukové zátěže uplatnit)</w:t>
      </w:r>
      <w:r w:rsidR="00856C9D" w:rsidRPr="008C1ACA">
        <w:t>.</w:t>
      </w:r>
      <w:r w:rsidR="001D2011" w:rsidRPr="008C1ACA">
        <w:t xml:space="preserve"> </w:t>
      </w:r>
      <w:r w:rsidR="00164E95" w:rsidRPr="008C1ACA">
        <w:t>Pro ulici Lovosická byly uvažovány hodnoty limitů hluku pro hlavní komunikace, a sice ve výši 60 dB ve dne a 50 dB v noci. Výsledný rozsah překročení limitů činí cca 19,7 % plochy změny ÚP.</w:t>
      </w:r>
    </w:p>
    <w:p w14:paraId="4DB1AE3C" w14:textId="56D325D0" w:rsidR="00B35312" w:rsidRPr="008C1ACA" w:rsidRDefault="001D2011" w:rsidP="00B35312">
      <w:r w:rsidRPr="008C1ACA">
        <w:t>Vlivy na akustickou situaci území byly podrobně vyhodnoceny v sa</w:t>
      </w:r>
      <w:r w:rsidR="00F220A8" w:rsidRPr="008C1ACA">
        <w:t>mostatné modelové studii, která </w:t>
      </w:r>
      <w:r w:rsidRPr="008C1ACA">
        <w:t>tvoří přílohu 15.3. tohoto vyhodnocení.</w:t>
      </w:r>
      <w:r w:rsidR="00095217" w:rsidRPr="008C1ACA">
        <w:t xml:space="preserve"> </w:t>
      </w:r>
      <w:r w:rsidRPr="008C1ACA">
        <w:t>Vlivem odsouhlasení posuzované změny č. Z 3093/10 dojde v území k pouze minimálnímu navýšení hlukové zátěže, a to do 0,2 dB v denní a do 0,1 dB v noční dobu na hranici chráněného venkovního prostoru Polikliniky Prosek. Podél hlavních příjezdových a odjezdových tras byla následně vypočtena nulová změna hlukového zatížení. H</w:t>
      </w:r>
      <w:r w:rsidR="00B35312" w:rsidRPr="008C1ACA">
        <w:t>lukové zatížení lokalit</w:t>
      </w:r>
      <w:r w:rsidR="00F220A8" w:rsidRPr="008C1ACA">
        <w:t>y se </w:t>
      </w:r>
      <w:r w:rsidR="00B35312" w:rsidRPr="008C1ACA">
        <w:t>pozorovatelně nezmění.</w:t>
      </w:r>
    </w:p>
    <w:p w14:paraId="31927095" w14:textId="2CE3BECF" w:rsidR="002A0176" w:rsidRPr="008C1ACA" w:rsidRDefault="00B35312" w:rsidP="002A0176">
      <w:pPr>
        <w:rPr>
          <w:rFonts w:cstheme="minorHAnsi"/>
        </w:rPr>
      </w:pPr>
      <w:r w:rsidRPr="008C1ACA">
        <w:t xml:space="preserve">V rámci navazujících etap přípravy projektu je nutno posoudit vhodnost umístění případných </w:t>
      </w:r>
      <w:r w:rsidR="00B6422A" w:rsidRPr="008C1ACA">
        <w:t>staveb</w:t>
      </w:r>
      <w:r w:rsidR="00F220A8" w:rsidRPr="008C1ACA">
        <w:t xml:space="preserve"> s </w:t>
      </w:r>
      <w:r w:rsidRPr="008C1ACA">
        <w:t>definovaným chráněným venkovním prostorem stavby, tedy fasádami, které budou významné z hlediska pronikání hluku do chráněného vnitřního prostoru objektů. Pokud bude v prostoru navrhované zástavby překročen hygienický limit pro hluk z provozu hodnocených zdrojů, bude navrženo nucené odvětrání vnitřních chráněných prostor při zajištěné dostatečné vzduchové neprůzvučnosti obvodového pláště stavby. Případně lze využít prosklené předsazené fasády, úplné zasklení terasy, lodžie nebo</w:t>
      </w:r>
      <w:r w:rsidR="00F220A8" w:rsidRPr="008C1ACA">
        <w:t> </w:t>
      </w:r>
      <w:r w:rsidRPr="008C1ACA">
        <w:t>balkonu.</w:t>
      </w:r>
      <w:r w:rsidR="002A0176" w:rsidRPr="008C1ACA">
        <w:t xml:space="preserve"> </w:t>
      </w:r>
      <w:r w:rsidR="00D14C7B" w:rsidRPr="008C1ACA">
        <w:t>Dále je nezbytné</w:t>
      </w:r>
      <w:r w:rsidR="002A0176" w:rsidRPr="008C1ACA">
        <w:t xml:space="preserve"> konkretizovat stacionární zdroje hl</w:t>
      </w:r>
      <w:r w:rsidR="00F220A8" w:rsidRPr="008C1ACA">
        <w:t>uku, které budou provozovány na </w:t>
      </w:r>
      <w:r w:rsidR="002A0176" w:rsidRPr="008C1ACA">
        <w:t xml:space="preserve">vlastní ploše změny ÚP. Tyto zdroje musí být vybrány tak, aby splňovaly stanovené hygienické limity. </w:t>
      </w:r>
    </w:p>
    <w:p w14:paraId="2F07629F" w14:textId="1688E921" w:rsidR="00B35312" w:rsidRPr="008C1ACA" w:rsidRDefault="00B35312" w:rsidP="00B35312">
      <w:r w:rsidRPr="008C1ACA">
        <w:t xml:space="preserve">Vlivy na obyvatelstvo a lidské zdraví dotčené populace v území byly podrobně vyhodnoceny v samostatné modelové studii, která tvoří přílohu 15.3. tohoto vyhodnocení. Změny v míře zdravotního rizika vlivem nárůstu imisní či hlukové zátěže budou v řešeném území velmi mírné </w:t>
      </w:r>
      <w:r w:rsidR="00D14C7B" w:rsidRPr="008C1ACA">
        <w:t xml:space="preserve">až zanedbatelné </w:t>
      </w:r>
      <w:r w:rsidRPr="008C1ACA">
        <w:t xml:space="preserve">a lze je označit za nevýznamné ve smyslu ohrožení zdraví dotčené populace. Vliv posuzované změny na hluk, obyvatelstvo a lidské zdraví je hodnocen jako mírně negativní. </w:t>
      </w:r>
    </w:p>
    <w:p w14:paraId="49CFD8F8" w14:textId="1C632A5B" w:rsidR="00357897" w:rsidRPr="008C1ACA" w:rsidRDefault="00357897" w:rsidP="00357897">
      <w:pPr>
        <w:pStyle w:val="Nadpis4"/>
      </w:pPr>
      <w:r w:rsidRPr="008C1ACA">
        <w:t>Povrchové a podzemní vody</w:t>
      </w:r>
    </w:p>
    <w:p w14:paraId="45C36E85" w14:textId="6A494671" w:rsidR="00357897" w:rsidRPr="008C1ACA" w:rsidRDefault="00357897" w:rsidP="00357897">
      <w:r w:rsidRPr="008C1ACA">
        <w:t xml:space="preserve">V ploše navrhované změny č. Z 3093/10 ani v jejím okolí nejsou přítomny žádné limity v oblasti povrchových a podzemních vod, které by mohly být využitím plochy ovlivněny. </w:t>
      </w:r>
    </w:p>
    <w:p w14:paraId="77724B1F" w14:textId="77777777" w:rsidR="00357897" w:rsidRPr="008C1ACA" w:rsidRDefault="00357897" w:rsidP="00357897">
      <w:r w:rsidRPr="008C1ACA">
        <w:t xml:space="preserve">V důsledku zvýšení rozsahu zpevněných ploch dojde v zájmovém území k ovlivnění podmínek pro retenci vody v území. </w:t>
      </w:r>
    </w:p>
    <w:p w14:paraId="2ADA20BE" w14:textId="77777777" w:rsidR="00357897" w:rsidRPr="008C1ACA" w:rsidRDefault="00357897" w:rsidP="00357897">
      <w:r w:rsidRPr="008C1ACA">
        <w:t xml:space="preserve">Vlivy na podzemní a povrchové vody jsou hodnoceny jako zanedbatelné až mírně negativní. </w:t>
      </w:r>
    </w:p>
    <w:p w14:paraId="0D26E12F" w14:textId="3D7B05A4" w:rsidR="00357897" w:rsidRPr="008C1ACA" w:rsidRDefault="00357897" w:rsidP="00357897">
      <w:pPr>
        <w:pStyle w:val="Nadpis4"/>
      </w:pPr>
      <w:r w:rsidRPr="008C1ACA">
        <w:t>Zemědělský půdní fond</w:t>
      </w:r>
    </w:p>
    <w:p w14:paraId="2799787B" w14:textId="77777777" w:rsidR="00357897" w:rsidRPr="008C1ACA" w:rsidRDefault="00357897" w:rsidP="00357897">
      <w:pPr>
        <w:rPr>
          <w:lang w:eastAsia="en-US"/>
        </w:rPr>
      </w:pPr>
      <w:r w:rsidRPr="008C1ACA">
        <w:rPr>
          <w:lang w:eastAsia="en-US"/>
        </w:rPr>
        <w:t>Provedeným hodnocením nebyly identifikovány vlivy na ZPF. Pozemky dotčené posuzovanou změnou nejsou dle katastru nemovitostí součástí ZFP. Vlivy posuzované změny č. 3093/10 jsou hodnoceny jako nulové.</w:t>
      </w:r>
    </w:p>
    <w:p w14:paraId="45AFC732" w14:textId="019EE9C9" w:rsidR="00357897" w:rsidRPr="008C1ACA" w:rsidRDefault="00357897" w:rsidP="00357897">
      <w:pPr>
        <w:pStyle w:val="Nadpis4"/>
      </w:pPr>
      <w:r w:rsidRPr="008C1ACA">
        <w:t>Lesy a PUPFL</w:t>
      </w:r>
    </w:p>
    <w:p w14:paraId="0379B211" w14:textId="071E102D" w:rsidR="00357897" w:rsidRPr="008C1ACA" w:rsidRDefault="00357897" w:rsidP="00357897">
      <w:r w:rsidRPr="008C1ACA">
        <w:t>Provedeným hodnocením nebyly identifikovány vlivy na lesy ani pozemky určené k plnění funkcí lesa. V</w:t>
      </w:r>
      <w:r w:rsidRPr="008C1ACA">
        <w:rPr>
          <w:lang w:eastAsia="en-US"/>
        </w:rPr>
        <w:t> dotčeném území ani v jeho nejbližším okolí se nevyskytují. Vlivy změny č. 3093/10</w:t>
      </w:r>
      <w:r w:rsidR="00B75B47">
        <w:rPr>
          <w:lang w:eastAsia="en-US"/>
        </w:rPr>
        <w:t xml:space="preserve"> </w:t>
      </w:r>
      <w:r w:rsidRPr="008C1ACA">
        <w:rPr>
          <w:lang w:eastAsia="en-US"/>
        </w:rPr>
        <w:t>n</w:t>
      </w:r>
      <w:r w:rsidR="00B75B47">
        <w:rPr>
          <w:lang w:eastAsia="en-US"/>
        </w:rPr>
        <w:t>a</w:t>
      </w:r>
      <w:r w:rsidRPr="008C1ACA">
        <w:rPr>
          <w:lang w:eastAsia="en-US"/>
        </w:rPr>
        <w:t xml:space="preserve"> lesy jsou hodnoceny jako nulové.</w:t>
      </w:r>
    </w:p>
    <w:p w14:paraId="6EB0F50A" w14:textId="4E364C33" w:rsidR="00357897" w:rsidRPr="008C1ACA" w:rsidRDefault="00357897" w:rsidP="00357897">
      <w:pPr>
        <w:pStyle w:val="Nadpis4"/>
      </w:pPr>
      <w:r w:rsidRPr="008C1ACA">
        <w:t>Horninové prostředí a přírodní zdroje</w:t>
      </w:r>
    </w:p>
    <w:p w14:paraId="60C7B0D5" w14:textId="77777777" w:rsidR="00357897" w:rsidRPr="008C1ACA" w:rsidRDefault="00357897" w:rsidP="00357897">
      <w:pPr>
        <w:rPr>
          <w:lang w:eastAsia="en-US"/>
        </w:rPr>
      </w:pPr>
      <w:r w:rsidRPr="008C1ACA">
        <w:rPr>
          <w:lang w:eastAsia="en-US"/>
        </w:rPr>
        <w:t xml:space="preserve">V řešené ploše, ani v jejím okolí výše uvedené rizikové geofaktory nevyskytují a lze tedy předpokládat víceméně standardní základové poměry. </w:t>
      </w:r>
    </w:p>
    <w:p w14:paraId="67D7BD88" w14:textId="77777777" w:rsidR="00357897" w:rsidRPr="008C1ACA" w:rsidRDefault="00357897" w:rsidP="00357897">
      <w:r w:rsidRPr="008C1ACA">
        <w:rPr>
          <w:lang w:eastAsia="en-US"/>
        </w:rPr>
        <w:t>Provedeným posouzením nebyly identifikovány vlivy na horninové prostředí.</w:t>
      </w:r>
    </w:p>
    <w:p w14:paraId="19ED9FE2" w14:textId="748D5844" w:rsidR="00357897" w:rsidRPr="008C1ACA" w:rsidRDefault="001658D1" w:rsidP="00357897">
      <w:pPr>
        <w:pStyle w:val="Nadpis4"/>
      </w:pPr>
      <w:r w:rsidRPr="008C1ACA">
        <w:t>F</w:t>
      </w:r>
      <w:r w:rsidR="00357897" w:rsidRPr="008C1ACA">
        <w:t>auna, flóra, biodiverzita a ekosystémy</w:t>
      </w:r>
    </w:p>
    <w:p w14:paraId="4C1B4DC2" w14:textId="77777777" w:rsidR="00357897" w:rsidRPr="008C1ACA" w:rsidRDefault="00357897" w:rsidP="00357897">
      <w:r w:rsidRPr="008C1ACA">
        <w:t xml:space="preserve">Plocha navrhované změny je vymezena v urbanizovaném území bez významnějších hodnot a vlastností z hlediska biologické rozmanitosti a ekologické stability. V důsledku využití plochy dojde k zástavbě travnatých ploch a odstranění stávajících prvků vegetace. Dojde k ovlivnění stanovištních podmínek synantropních druhů vázaných na tyto prvky. </w:t>
      </w:r>
    </w:p>
    <w:p w14:paraId="4E82EF35" w14:textId="22040328" w:rsidR="00357897" w:rsidRPr="008C1ACA" w:rsidRDefault="00357897" w:rsidP="00357897">
      <w:r w:rsidRPr="008C1ACA">
        <w:t xml:space="preserve">Dle kódu míry využití posuzované lokality E je stanoven </w:t>
      </w:r>
      <w:r w:rsidR="005C371A" w:rsidRPr="008C1ACA">
        <w:t>koeficient</w:t>
      </w:r>
      <w:r w:rsidRPr="008C1ACA">
        <w:t xml:space="preserve"> zeleně 0,45. Nově vytvořené zelené plochy v případě jejich kvalitního založení mohou výše uvedený vliv kompenzovat. </w:t>
      </w:r>
    </w:p>
    <w:p w14:paraId="101F9508" w14:textId="77777777" w:rsidR="00357897" w:rsidRPr="008C1ACA" w:rsidRDefault="00357897" w:rsidP="00357897">
      <w:r w:rsidRPr="008C1ACA">
        <w:t xml:space="preserve">Využitím navrhované plochy nebudou dotčeny zájmy ochrany přírody ve smyslu zákona č. 114/1992 Sb., o ochraně přírody a krajiny. </w:t>
      </w:r>
    </w:p>
    <w:p w14:paraId="26A5000A" w14:textId="77777777" w:rsidR="00357897" w:rsidRPr="008C1ACA" w:rsidRDefault="00357897" w:rsidP="00357897">
      <w:r w:rsidRPr="008C1ACA">
        <w:t xml:space="preserve">Jižní část plochy je součástí celoměstského systému zeleně. Přijetím navrhované změny dojde ke snížení rozlohy CSZ. Tento vliv je hodnocen jako mírně negativní. Míru vlivu lze kompenzovat založením kvalitních ploch sídelní zeleně. </w:t>
      </w:r>
    </w:p>
    <w:p w14:paraId="050625FB" w14:textId="4ACF97F5" w:rsidR="00357897" w:rsidRPr="008C1ACA" w:rsidRDefault="00357897" w:rsidP="00357897">
      <w:r w:rsidRPr="008C1ACA">
        <w:t xml:space="preserve">Vlivy změny č. 3093/10 na flóru, faunu a ekosystémy jsou hodnoceny jako mírně negativní. </w:t>
      </w:r>
    </w:p>
    <w:p w14:paraId="57EBB18C" w14:textId="2CA570A0" w:rsidR="00357897" w:rsidRPr="008C1ACA" w:rsidRDefault="008D78C6" w:rsidP="00311854">
      <w:pPr>
        <w:pStyle w:val="Nadpis4"/>
        <w:keepNext/>
      </w:pPr>
      <w:r w:rsidRPr="008C1ACA">
        <w:t>K</w:t>
      </w:r>
      <w:r w:rsidR="00357897" w:rsidRPr="008C1ACA">
        <w:t>rajin</w:t>
      </w:r>
      <w:r w:rsidRPr="008C1ACA">
        <w:t>a</w:t>
      </w:r>
      <w:r w:rsidR="00357897" w:rsidRPr="008C1ACA">
        <w:t>, krajinný ráz</w:t>
      </w:r>
    </w:p>
    <w:p w14:paraId="04244184" w14:textId="659C3633" w:rsidR="00357897" w:rsidRPr="008C1ACA" w:rsidRDefault="00357897" w:rsidP="008D78C6">
      <w:r w:rsidRPr="008C1ACA">
        <w:rPr>
          <w:lang w:eastAsia="en-US"/>
        </w:rPr>
        <w:t>Plocha posuzované změny je vymezena v urbanizovaném území. Řešené území je specifické svou topografií a nevýraznými výškovými rozdíly. Území náhorní plošiny Prosek Střížkov je definováno rovinou, kde mezi severní a jižní hranici je výškový rozdíl max. 2 m. Plocha změny č. 3093/10 je vymezena mezi dvěma významnými prvky</w:t>
      </w:r>
      <w:r w:rsidR="001658D1" w:rsidRPr="008C1ACA">
        <w:rPr>
          <w:lang w:eastAsia="en-US"/>
        </w:rPr>
        <w:t xml:space="preserve"> </w:t>
      </w:r>
      <w:r w:rsidRPr="008C1ACA">
        <w:rPr>
          <w:lang w:eastAsia="en-US"/>
        </w:rPr>
        <w:t>(centrální park</w:t>
      </w:r>
      <w:r w:rsidR="001658D1" w:rsidRPr="008C1ACA">
        <w:rPr>
          <w:lang w:eastAsia="en-US"/>
        </w:rPr>
        <w:t xml:space="preserve"> </w:t>
      </w:r>
      <w:r w:rsidRPr="008C1ACA">
        <w:rPr>
          <w:lang w:eastAsia="en-US"/>
        </w:rPr>
        <w:t>Přátelství na jihu a na severu zahloubenou komunikací - bariérou Liberecká ). V bezprostřední vazbě na plochu se nachází soubor panelových domů o cca 10 ti podlažích,</w:t>
      </w:r>
      <w:r w:rsidR="001658D1" w:rsidRPr="008C1ACA">
        <w:rPr>
          <w:lang w:eastAsia="en-US"/>
        </w:rPr>
        <w:t xml:space="preserve"> </w:t>
      </w:r>
      <w:r w:rsidRPr="008C1ACA">
        <w:rPr>
          <w:lang w:eastAsia="en-US"/>
        </w:rPr>
        <w:t>táhnoucích se podél východní a západní strany parku Přátelství. V návrhu je tato zelená osa centrálního parku sledující stopu sever - jih dovedena do plochy řešené změnou.</w:t>
      </w:r>
      <w:r w:rsidR="001658D1" w:rsidRPr="008C1ACA">
        <w:rPr>
          <w:lang w:eastAsia="en-US"/>
        </w:rPr>
        <w:t xml:space="preserve"> </w:t>
      </w:r>
      <w:r w:rsidRPr="008C1ACA">
        <w:rPr>
          <w:lang w:eastAsia="en-US"/>
        </w:rPr>
        <w:t>Severní osa pokračuje směrem k Ďáblicím a ďáblickému hřbitovu a jižní navazuje na tři výškové budovy Prosek Point. V území je dále navržen malý park (ZP) lemující ulici Lovosickou.</w:t>
      </w:r>
    </w:p>
    <w:p w14:paraId="7DF20E16" w14:textId="270CCB73" w:rsidR="00357897" w:rsidRPr="008C1ACA" w:rsidRDefault="00357897" w:rsidP="00357897">
      <w:r w:rsidRPr="008C1ACA">
        <w:t xml:space="preserve">Provedenou změnou dojde ke zvýšení intenzity využití města. Navrhovaný kód míry využití umožní výstavbu výškových staveb do 10ti nadzemních podlaží. V širším zájmovém území se jedná o výšku, které dosahují panelové domy např. v blízké ulici Rumburské, Vysočanské, Jablonecké. Navrhovaným řešením dojde k rozšíření území, ve kterém jsou umístěny výškově </w:t>
      </w:r>
      <w:r w:rsidR="005C371A" w:rsidRPr="008C1ACA">
        <w:t>významné</w:t>
      </w:r>
      <w:r w:rsidRPr="008C1ACA">
        <w:t xml:space="preserve"> stavby. </w:t>
      </w:r>
    </w:p>
    <w:p w14:paraId="4A13577B" w14:textId="7D6E4BDE" w:rsidR="00357897" w:rsidRPr="008C1ACA" w:rsidRDefault="00357897" w:rsidP="00357897">
      <w:r w:rsidRPr="008C1ACA">
        <w:t xml:space="preserve">Míra vlivu </w:t>
      </w:r>
      <w:r w:rsidR="008D78C6" w:rsidRPr="008C1ACA">
        <w:t xml:space="preserve">na krajinu </w:t>
      </w:r>
      <w:r w:rsidRPr="008C1ACA">
        <w:t>bude závislá na kvalitě urbanistického architektonického řešení stavebních objektů a kvalitě krajinářských úprav veřejných prostranství a ploch ze</w:t>
      </w:r>
      <w:r w:rsidR="00F220A8" w:rsidRPr="008C1ACA">
        <w:t>leně. Významným faktorem, které </w:t>
      </w:r>
      <w:r w:rsidRPr="008C1ACA">
        <w:t>ovlivní vlivy na krajinu města a krajinný ráz bude propojení ploc</w:t>
      </w:r>
      <w:r w:rsidR="00F220A8" w:rsidRPr="008C1ACA">
        <w:t>hy s plochou parku Přátelství a </w:t>
      </w:r>
      <w:r w:rsidRPr="008C1ACA">
        <w:t>prostorem okolo stanice metra Střížkov.</w:t>
      </w:r>
    </w:p>
    <w:p w14:paraId="630FDC54" w14:textId="77777777" w:rsidR="00357897" w:rsidRPr="008C1ACA" w:rsidRDefault="00357897" w:rsidP="00357897">
      <w:r w:rsidRPr="008C1ACA">
        <w:t xml:space="preserve">Vlivy na krajinu jsou hodnoceny jako mírně negativní. </w:t>
      </w:r>
    </w:p>
    <w:p w14:paraId="728469C4" w14:textId="44A5C8D7" w:rsidR="00357897" w:rsidRPr="008C1ACA" w:rsidRDefault="008D78C6" w:rsidP="008D78C6">
      <w:pPr>
        <w:pStyle w:val="Nadpis4"/>
      </w:pPr>
      <w:r w:rsidRPr="008C1ACA">
        <w:t>K</w:t>
      </w:r>
      <w:r w:rsidR="00357897" w:rsidRPr="008C1ACA">
        <w:t>ulturní, historické, architektonické a archeologické dědictví</w:t>
      </w:r>
    </w:p>
    <w:p w14:paraId="5CDA6994" w14:textId="62F0065E" w:rsidR="00357897" w:rsidRPr="008C1ACA" w:rsidRDefault="00357897" w:rsidP="00357897">
      <w:r w:rsidRPr="008C1ACA">
        <w:t>Změna způsobu využití ploch dotčených změnou č. Z 3093/10</w:t>
      </w:r>
      <w:r w:rsidR="001658D1" w:rsidRPr="008C1ACA">
        <w:t xml:space="preserve"> </w:t>
      </w:r>
      <w:r w:rsidRPr="008C1ACA">
        <w:t>nebude spojena s vlivy na kulturní, historické, architektonické a archeologické dědictví. Území, objekty ani jevy památkové ochrany se v ploše navrhované změny ani v jejím blízkém okolí nevyskytují.</w:t>
      </w:r>
    </w:p>
    <w:p w14:paraId="421149D4" w14:textId="77777777" w:rsidR="00357897" w:rsidRPr="008C1ACA" w:rsidRDefault="00357897" w:rsidP="00357897">
      <w:r w:rsidRPr="008C1ACA">
        <w:t xml:space="preserve">Zájmové území je součástí urbanistického celku sídliště Prosek. Navrhované řešení navazuje na měřítko okolní zástavby. Míra vlivu změny č. 3093 ve vztahu k prostoru sídliště se bude odvíjet od kvality urbanistického řešení. </w:t>
      </w:r>
    </w:p>
    <w:p w14:paraId="2C4A158B" w14:textId="77777777" w:rsidR="00357897" w:rsidRPr="008C1ACA" w:rsidRDefault="00357897" w:rsidP="00357897">
      <w:r w:rsidRPr="008C1ACA">
        <w:t>Z návrhu uvedeného v podkladové studie vyplývá, že navrhované řešení respektuje stávající koncepční řešení sídliště Prosek a hlavní urbanistické / kompoziční osy zájmového území.</w:t>
      </w:r>
    </w:p>
    <w:p w14:paraId="312952EF" w14:textId="5F3AB4BD" w:rsidR="00357897" w:rsidRPr="008C1ACA" w:rsidRDefault="008D78C6" w:rsidP="008D78C6">
      <w:pPr>
        <w:pStyle w:val="Nadpis4"/>
      </w:pPr>
      <w:r w:rsidRPr="008C1ACA">
        <w:t>H</w:t>
      </w:r>
      <w:r w:rsidR="00357897" w:rsidRPr="008C1ACA">
        <w:t>motný majetek</w:t>
      </w:r>
    </w:p>
    <w:p w14:paraId="195F61B6" w14:textId="77777777" w:rsidR="00357897" w:rsidRPr="008C1ACA" w:rsidRDefault="00357897" w:rsidP="00357897">
      <w:r w:rsidRPr="008C1ACA">
        <w:t>Provedeným hodnocením nebyly identifikovány významně negativní vlivy ve vztahu k hmotnému majetku. Ochrana a přeložky inženýrských sítí dotčených uplatněním navrhované změny budou předmětem řešení v navazujících řízeních rozhodování o území.</w:t>
      </w:r>
    </w:p>
    <w:bookmarkEnd w:id="157"/>
    <w:p w14:paraId="366DD70E" w14:textId="67CDCF63" w:rsidR="009E3BC8" w:rsidRPr="008C1ACA" w:rsidRDefault="00A143B0" w:rsidP="00B73BE2">
      <w:pPr>
        <w:pStyle w:val="Nadpis4"/>
      </w:pPr>
      <w:r w:rsidRPr="008C1ACA">
        <w:t>Kumulativní a synergické vlivy</w:t>
      </w:r>
    </w:p>
    <w:p w14:paraId="212FB8CC" w14:textId="77777777" w:rsidR="00A155F7" w:rsidRPr="008C1ACA" w:rsidRDefault="00A155F7" w:rsidP="00A155F7">
      <w:r w:rsidRPr="008C1ACA">
        <w:t>Z hlediska vlivů na kvalitu ovzduší, hluk, obyvatelstvo a veřejné zdraví byl vzhledem ke vzájemné poloze hodnocen potenciální výskyt kumulativních nebo synergických vlivů ve vztahu ke změně Z 3519.  Vzhledem k odlehlejší poloze změny Z3519, napojení na komunikační síť a jejímu charakteru (jedná se o změnu míry využití z SV-E na SV-H) výskyt rozpoznatelných kumulativních nebo synergických vlivů lze vyloučit. Jiné kumulativní nebo synergické vlivy nebyly identifikovány.</w:t>
      </w:r>
    </w:p>
    <w:p w14:paraId="3ED13DC5" w14:textId="77777777" w:rsidR="00A155F7" w:rsidRPr="008C1ACA" w:rsidRDefault="00A155F7" w:rsidP="00A155F7">
      <w:r w:rsidRPr="008C1ACA">
        <w:t>Obě navrhované změny snižují rozlohy ploch, které jsou součástí celoměstského systému zeleně.</w:t>
      </w:r>
    </w:p>
    <w:p w14:paraId="7C3B849E" w14:textId="77777777" w:rsidR="00A155F7" w:rsidRPr="008C1ACA" w:rsidRDefault="00A155F7" w:rsidP="00A155F7">
      <w:r w:rsidRPr="008C1ACA">
        <w:t xml:space="preserve">Z důvodu výstavby nových vysokých staveb dojde k ovlivnění obrazu krajiny. Identifikované kumulativní vlivy na vodu, flóru, faunu a ekosystémy a krajinu jsou hodnoceny jako mírně negativní. </w:t>
      </w:r>
    </w:p>
    <w:p w14:paraId="125BA606" w14:textId="77777777" w:rsidR="00A155F7" w:rsidRDefault="00A155F7" w:rsidP="00A155F7">
      <w:r w:rsidRPr="008C1ACA">
        <w:t xml:space="preserve">Kumulativní a synergické vlivy ve vztahu k hmotnému majetku, kulturním a historickým hodnotám, ZPF, lesům a horninovému prostředí jsou hodnoceny jako nulové. </w:t>
      </w:r>
    </w:p>
    <w:p w14:paraId="3A253982" w14:textId="1B42A253" w:rsidR="00B73BE2" w:rsidRPr="008C1ACA" w:rsidRDefault="00B73BE2" w:rsidP="00B73BE2">
      <w:pPr>
        <w:pStyle w:val="Nadpis4"/>
      </w:pPr>
      <w:r w:rsidRPr="008C1ACA">
        <w:t>Porovnání aktivní a nulové varianty</w:t>
      </w:r>
    </w:p>
    <w:p w14:paraId="692EFA0B" w14:textId="3575B232" w:rsidR="008D78C6" w:rsidRPr="008C1ACA" w:rsidRDefault="008D78C6" w:rsidP="008D78C6">
      <w:pPr>
        <w:rPr>
          <w:rFonts w:cs="Calibri"/>
        </w:rPr>
      </w:pPr>
      <w:r w:rsidRPr="008C1ACA">
        <w:rPr>
          <w:rFonts w:cs="Calibri"/>
        </w:rPr>
        <w:t xml:space="preserve">Na základě porovnání nulové a aktivní varianty lze konstatovat, že jako varianta příznivější je hodnocena varianta nulová z hlediska vlivu na ovzduší, obyvatelstvo, vodu, flóru, faunu a ekosystémy a krajinu. </w:t>
      </w:r>
    </w:p>
    <w:p w14:paraId="018DB13A" w14:textId="7EB5F7E1" w:rsidR="00B73BE2" w:rsidRPr="008C1ACA" w:rsidRDefault="008D78C6" w:rsidP="00A143B0">
      <w:r w:rsidRPr="008C1ACA">
        <w:rPr>
          <w:rFonts w:cs="Calibri"/>
        </w:rPr>
        <w:t xml:space="preserve">Obě varianty jsou hodnoceny jako rovnocenné z hlediska vlivu na hmotný majetek, kulturní a historické hodnoty, ZPF, lesy a horninové </w:t>
      </w:r>
      <w:r w:rsidR="005C371A" w:rsidRPr="008C1ACA">
        <w:rPr>
          <w:rFonts w:cs="Calibri"/>
        </w:rPr>
        <w:t>prostředí</w:t>
      </w:r>
      <w:r w:rsidRPr="008C1ACA">
        <w:rPr>
          <w:rFonts w:cs="Calibri"/>
        </w:rPr>
        <w:t xml:space="preserve">. </w:t>
      </w:r>
    </w:p>
    <w:p w14:paraId="7CCD47EF" w14:textId="0467A2EA" w:rsidR="00E363EC" w:rsidRPr="008C1ACA" w:rsidRDefault="00E363EC" w:rsidP="00C94CA5">
      <w:r w:rsidRPr="008C1ACA">
        <w:br w:type="page"/>
      </w:r>
    </w:p>
    <w:p w14:paraId="6A4DA923" w14:textId="2C586389" w:rsidR="00787A36" w:rsidRPr="008C1ACA" w:rsidRDefault="00E363EC" w:rsidP="00E363EC">
      <w:pPr>
        <w:pStyle w:val="Nadpis1"/>
      </w:pPr>
      <w:bookmarkStart w:id="158" w:name="_Toc56002873"/>
      <w:bookmarkStart w:id="159" w:name="_Toc56005755"/>
      <w:bookmarkStart w:id="160" w:name="_Toc56006417"/>
      <w:bookmarkStart w:id="161" w:name="_Toc126792973"/>
      <w:r w:rsidRPr="008C1ACA">
        <w:t>13.</w:t>
      </w:r>
      <w:r w:rsidRPr="008C1ACA">
        <w:tab/>
      </w:r>
      <w:r w:rsidR="00787A36" w:rsidRPr="008C1ACA">
        <w:t>Závěr</w:t>
      </w:r>
      <w:bookmarkEnd w:id="158"/>
      <w:bookmarkEnd w:id="159"/>
      <w:bookmarkEnd w:id="160"/>
      <w:r w:rsidR="00946F91" w:rsidRPr="008C1ACA">
        <w:t xml:space="preserve"> (návrh stanoviska)</w:t>
      </w:r>
      <w:bookmarkEnd w:id="161"/>
    </w:p>
    <w:p w14:paraId="10D2E830" w14:textId="77777777" w:rsidR="0011021B" w:rsidRPr="008C1ACA" w:rsidRDefault="0011021B" w:rsidP="0011021B">
      <w:pPr>
        <w:rPr>
          <w:lang w:eastAsia="en-US"/>
        </w:rPr>
      </w:pPr>
    </w:p>
    <w:p w14:paraId="01EAA6D3" w14:textId="349A2CF1" w:rsidR="000437F6" w:rsidRPr="008C1ACA" w:rsidRDefault="000437F6" w:rsidP="0011021B">
      <w:pPr>
        <w:rPr>
          <w:rFonts w:eastAsia="SimSun"/>
          <w:lang w:eastAsia="en-US"/>
        </w:rPr>
      </w:pPr>
      <w:r w:rsidRPr="008C1ACA">
        <w:rPr>
          <w:rFonts w:eastAsia="SimSun"/>
          <w:lang w:eastAsia="en-US"/>
        </w:rPr>
        <w:t>Na základě zpracovaného</w:t>
      </w:r>
      <w:r w:rsidR="00BF2A5B" w:rsidRPr="008C1ACA">
        <w:rPr>
          <w:rFonts w:eastAsia="SimSun"/>
          <w:lang w:eastAsia="en-US"/>
        </w:rPr>
        <w:t xml:space="preserve"> návrhu z</w:t>
      </w:r>
      <w:r w:rsidRPr="008C1ACA">
        <w:rPr>
          <w:rFonts w:eastAsia="SimSun"/>
          <w:lang w:eastAsia="en-US"/>
        </w:rPr>
        <w:t>měny Územního plánu hlavního města Prahy</w:t>
      </w:r>
      <w:r w:rsidR="000A758F" w:rsidRPr="008C1ACA">
        <w:rPr>
          <w:rFonts w:eastAsia="SimSun"/>
          <w:lang w:eastAsia="en-US"/>
        </w:rPr>
        <w:t xml:space="preserve"> </w:t>
      </w:r>
      <w:r w:rsidR="00BF2A5B" w:rsidRPr="008C1ACA">
        <w:rPr>
          <w:rFonts w:eastAsia="SimSun"/>
          <w:lang w:eastAsia="en-US"/>
        </w:rPr>
        <w:t>č. Z</w:t>
      </w:r>
      <w:r w:rsidR="00357897" w:rsidRPr="008C1ACA">
        <w:rPr>
          <w:rFonts w:eastAsia="SimSun"/>
          <w:lang w:eastAsia="en-US"/>
        </w:rPr>
        <w:t> </w:t>
      </w:r>
      <w:r w:rsidR="00BF2A5B" w:rsidRPr="008C1ACA">
        <w:rPr>
          <w:rFonts w:eastAsia="SimSun"/>
          <w:lang w:eastAsia="en-US"/>
        </w:rPr>
        <w:t>3</w:t>
      </w:r>
      <w:r w:rsidR="00357897" w:rsidRPr="008C1ACA">
        <w:rPr>
          <w:rFonts w:eastAsia="SimSun"/>
          <w:lang w:eastAsia="en-US"/>
        </w:rPr>
        <w:t>093/10</w:t>
      </w:r>
      <w:r w:rsidR="00BF2A5B" w:rsidRPr="008C1ACA">
        <w:rPr>
          <w:rFonts w:eastAsia="SimSun"/>
          <w:lang w:eastAsia="en-US"/>
        </w:rPr>
        <w:t xml:space="preserve"> </w:t>
      </w:r>
      <w:r w:rsidRPr="008C1ACA">
        <w:rPr>
          <w:rFonts w:eastAsia="SimSun"/>
          <w:lang w:eastAsia="en-US"/>
        </w:rPr>
        <w:t xml:space="preserve">a </w:t>
      </w:r>
      <w:r w:rsidR="00BF2A5B" w:rsidRPr="008C1ACA">
        <w:rPr>
          <w:rFonts w:eastAsia="SimSun"/>
          <w:lang w:eastAsia="en-US"/>
        </w:rPr>
        <w:t xml:space="preserve">na základě </w:t>
      </w:r>
      <w:r w:rsidRPr="008C1ACA">
        <w:rPr>
          <w:rFonts w:eastAsia="SimSun"/>
          <w:lang w:eastAsia="en-US"/>
        </w:rPr>
        <w:t xml:space="preserve">Vyhodnocení vlivů </w:t>
      </w:r>
      <w:r w:rsidR="00BF2A5B" w:rsidRPr="008C1ACA">
        <w:rPr>
          <w:rFonts w:eastAsia="SimSun"/>
          <w:lang w:eastAsia="en-US"/>
        </w:rPr>
        <w:t>změny č. Z</w:t>
      </w:r>
      <w:r w:rsidR="00357897" w:rsidRPr="008C1ACA">
        <w:rPr>
          <w:rFonts w:eastAsia="SimSun"/>
          <w:lang w:eastAsia="en-US"/>
        </w:rPr>
        <w:t> </w:t>
      </w:r>
      <w:r w:rsidR="00BF2A5B" w:rsidRPr="008C1ACA">
        <w:rPr>
          <w:rFonts w:eastAsia="SimSun"/>
          <w:lang w:eastAsia="en-US"/>
        </w:rPr>
        <w:t>3</w:t>
      </w:r>
      <w:r w:rsidR="00357897" w:rsidRPr="008C1ACA">
        <w:rPr>
          <w:rFonts w:eastAsia="SimSun"/>
          <w:lang w:eastAsia="en-US"/>
        </w:rPr>
        <w:t xml:space="preserve">093/10 </w:t>
      </w:r>
      <w:r w:rsidRPr="008C1ACA">
        <w:rPr>
          <w:rFonts w:eastAsia="SimSun"/>
          <w:lang w:eastAsia="en-US"/>
        </w:rPr>
        <w:t>na </w:t>
      </w:r>
      <w:r w:rsidR="00BF2A5B" w:rsidRPr="008C1ACA">
        <w:rPr>
          <w:rFonts w:eastAsia="SimSun"/>
          <w:lang w:eastAsia="en-US"/>
        </w:rPr>
        <w:t>životní prostředí, zpracované v rozsahu dle přílohy zákona č. 186/2006 Sb. stavební zákon, ve znění pozdějších předpisů</w:t>
      </w:r>
    </w:p>
    <w:p w14:paraId="220EA54D" w14:textId="77777777" w:rsidR="000437F6" w:rsidRPr="008C1ACA" w:rsidRDefault="000437F6" w:rsidP="0011021B">
      <w:pPr>
        <w:pStyle w:val="Normln-sted"/>
        <w:rPr>
          <w:rFonts w:eastAsia="SimSun"/>
        </w:rPr>
      </w:pPr>
      <w:r w:rsidRPr="008C1ACA">
        <w:rPr>
          <w:rFonts w:eastAsia="SimSun"/>
        </w:rPr>
        <w:t>VYDÁVÁ</w:t>
      </w:r>
    </w:p>
    <w:p w14:paraId="26E83ABE" w14:textId="0B617804" w:rsidR="000437F6" w:rsidRPr="008C1ACA" w:rsidRDefault="000437F6" w:rsidP="0011021B">
      <w:pPr>
        <w:rPr>
          <w:rFonts w:eastAsia="SimSun"/>
          <w:lang w:eastAsia="en-US"/>
        </w:rPr>
      </w:pPr>
      <w:r w:rsidRPr="008C1ACA">
        <w:rPr>
          <w:rFonts w:eastAsia="SimSun"/>
          <w:lang w:eastAsia="en-US"/>
        </w:rPr>
        <w:t xml:space="preserve">Odbor ochrany prostředí Magistrátu hlavního města Prahy </w:t>
      </w:r>
      <w:r w:rsidR="00BF2A5B" w:rsidRPr="008C1ACA">
        <w:rPr>
          <w:rFonts w:eastAsia="SimSun"/>
          <w:lang w:eastAsia="en-US"/>
        </w:rPr>
        <w:t xml:space="preserve">jako příslušný úřad dle § 22 písm. d) a § 23 odst. 10 písm. a) </w:t>
      </w:r>
      <w:r w:rsidRPr="008C1ACA">
        <w:rPr>
          <w:rFonts w:eastAsia="SimSun"/>
          <w:lang w:eastAsia="en-US"/>
        </w:rPr>
        <w:t>zákona č. 100/2001 Sb., o posuzování vliv</w:t>
      </w:r>
      <w:r w:rsidR="00BF2A5B" w:rsidRPr="008C1ACA">
        <w:rPr>
          <w:rFonts w:eastAsia="SimSun"/>
          <w:lang w:eastAsia="en-US"/>
        </w:rPr>
        <w:t>ů</w:t>
      </w:r>
      <w:r w:rsidRPr="008C1ACA">
        <w:rPr>
          <w:rFonts w:eastAsia="SimSun"/>
          <w:lang w:eastAsia="en-US"/>
        </w:rPr>
        <w:t xml:space="preserve"> na životní prostředí a o změně některých souvisejících zákonů (zákon o posuzování vlivů na životní prostředí)</w:t>
      </w:r>
      <w:r w:rsidR="00BF2A5B" w:rsidRPr="008C1ACA">
        <w:rPr>
          <w:rFonts w:eastAsia="SimSun"/>
          <w:lang w:eastAsia="en-US"/>
        </w:rPr>
        <w:t>,</w:t>
      </w:r>
      <w:r w:rsidRPr="008C1ACA">
        <w:rPr>
          <w:rFonts w:eastAsia="SimSun"/>
          <w:lang w:eastAsia="en-US"/>
        </w:rPr>
        <w:t xml:space="preserve"> ve znění pozdějších předpisů, z </w:t>
      </w:r>
      <w:r w:rsidR="00F220A8" w:rsidRPr="008C1ACA">
        <w:rPr>
          <w:rFonts w:eastAsia="SimSun"/>
          <w:lang w:eastAsia="en-US"/>
        </w:rPr>
        <w:t> </w:t>
      </w:r>
      <w:r w:rsidRPr="008C1ACA">
        <w:rPr>
          <w:rFonts w:eastAsia="SimSun"/>
          <w:lang w:eastAsia="en-US"/>
        </w:rPr>
        <w:t>hlediska přijatelnosti vlivů koncepce na životní prostředí</w:t>
      </w:r>
    </w:p>
    <w:p w14:paraId="64E118F0" w14:textId="77777777" w:rsidR="0011021B" w:rsidRPr="008C1ACA" w:rsidRDefault="0011021B" w:rsidP="000437F6">
      <w:pPr>
        <w:spacing w:before="120" w:after="0"/>
        <w:rPr>
          <w:rFonts w:asciiTheme="minorHAnsi" w:eastAsia="SimSun" w:hAnsiTheme="minorHAnsi" w:cstheme="minorHAnsi"/>
          <w:szCs w:val="20"/>
          <w:lang w:eastAsia="en-US"/>
        </w:rPr>
      </w:pPr>
    </w:p>
    <w:p w14:paraId="3622453E" w14:textId="77777777" w:rsidR="000437F6" w:rsidRPr="008C1ACA" w:rsidRDefault="000437F6" w:rsidP="0011021B">
      <w:pPr>
        <w:pStyle w:val="Normln-stedBold"/>
        <w:rPr>
          <w:rFonts w:eastAsia="SimSun"/>
        </w:rPr>
      </w:pPr>
      <w:r w:rsidRPr="008C1ACA">
        <w:rPr>
          <w:rFonts w:eastAsia="SimSun"/>
        </w:rPr>
        <w:t>souhlasné stanovisko</w:t>
      </w:r>
    </w:p>
    <w:p w14:paraId="74FCA754" w14:textId="33506FD2" w:rsidR="00357897" w:rsidRPr="008C1ACA" w:rsidRDefault="00357897" w:rsidP="00357897">
      <w:pPr>
        <w:rPr>
          <w:rFonts w:eastAsia="SimSun"/>
          <w:lang w:eastAsia="en-US"/>
        </w:rPr>
      </w:pPr>
      <w:r w:rsidRPr="008C1ACA">
        <w:rPr>
          <w:rFonts w:eastAsia="SimSun"/>
          <w:lang w:eastAsia="en-US"/>
        </w:rPr>
        <w:t xml:space="preserve">dle § 10 g) zákona o posuzování vlivů na životní prostředí ke změně Územního plánu hlavního města Prahy č. Z 3093/10 bez stanovení podmínek. </w:t>
      </w:r>
    </w:p>
    <w:p w14:paraId="4E3CF022" w14:textId="07F208B7" w:rsidR="0011021B" w:rsidRPr="008C1ACA" w:rsidRDefault="0011021B" w:rsidP="0011021B">
      <w:r w:rsidRPr="008C1ACA">
        <w:t xml:space="preserve">Dle stanoviska Odboru ochrany prostředí ochrany přírody Magistrátu hlavního města Prahy dle § 45i odst. 1 zákona č. 114/1992 Sb., o ochraně přírody a krajiny, ve znění pozdějších předpisů, čj. </w:t>
      </w:r>
      <w:r w:rsidR="00357897" w:rsidRPr="008C1ACA">
        <w:t xml:space="preserve">MHMP 789336/2017 ze dne 19. 5. 2017 </w:t>
      </w:r>
      <w:r w:rsidRPr="008C1ACA">
        <w:t>nemůže mít Změna ÚP hl. města Prahy č. 3</w:t>
      </w:r>
      <w:r w:rsidR="00357897" w:rsidRPr="008C1ACA">
        <w:t>093/10</w:t>
      </w:r>
      <w:r w:rsidR="00F220A8" w:rsidRPr="008C1ACA">
        <w:t xml:space="preserve"> významný vliv na </w:t>
      </w:r>
      <w:r w:rsidRPr="008C1ACA">
        <w:t>evropsky významné lokality ani ptačí oblasti.</w:t>
      </w:r>
    </w:p>
    <w:p w14:paraId="4C0E8A6B" w14:textId="77777777" w:rsidR="0011021B" w:rsidRPr="008C1ACA" w:rsidRDefault="0011021B" w:rsidP="0011021B">
      <w:pPr>
        <w:rPr>
          <w:lang w:eastAsia="en-US"/>
        </w:rPr>
      </w:pPr>
    </w:p>
    <w:p w14:paraId="405E93BC" w14:textId="1301FC8E" w:rsidR="00E363EC" w:rsidRPr="008C1ACA" w:rsidRDefault="00E363EC" w:rsidP="00787A36">
      <w:r w:rsidRPr="008C1ACA">
        <w:br w:type="page"/>
      </w:r>
    </w:p>
    <w:p w14:paraId="07565BFB" w14:textId="16E484C7" w:rsidR="00787A36" w:rsidRPr="008C1ACA" w:rsidRDefault="00E363EC" w:rsidP="00E363EC">
      <w:pPr>
        <w:pStyle w:val="Nadpis1"/>
      </w:pPr>
      <w:bookmarkStart w:id="162" w:name="_Toc56002874"/>
      <w:bookmarkStart w:id="163" w:name="_Toc56005756"/>
      <w:bookmarkStart w:id="164" w:name="_Toc56006418"/>
      <w:bookmarkStart w:id="165" w:name="_Toc126792974"/>
      <w:r w:rsidRPr="008C1ACA">
        <w:t>14.</w:t>
      </w:r>
      <w:r w:rsidRPr="008C1ACA">
        <w:tab/>
      </w:r>
      <w:r w:rsidR="00787A36" w:rsidRPr="008C1ACA">
        <w:t xml:space="preserve">vyhodnocení </w:t>
      </w:r>
      <w:r w:rsidRPr="008C1ACA">
        <w:t xml:space="preserve">požadavků příslušného </w:t>
      </w:r>
      <w:r w:rsidR="00113182" w:rsidRPr="008C1ACA">
        <w:t xml:space="preserve">Úřadu </w:t>
      </w:r>
      <w:r w:rsidRPr="008C1ACA">
        <w:t xml:space="preserve">k návrhu zadání změny </w:t>
      </w:r>
      <w:r w:rsidRPr="008C1ACA">
        <w:rPr>
          <w:caps w:val="0"/>
        </w:rPr>
        <w:t>č</w:t>
      </w:r>
      <w:r w:rsidRPr="008C1ACA">
        <w:t xml:space="preserve">. </w:t>
      </w:r>
      <w:r w:rsidR="005B4B21" w:rsidRPr="008C1ACA">
        <w:t>Z</w:t>
      </w:r>
      <w:r w:rsidR="00482903" w:rsidRPr="008C1ACA">
        <w:t> </w:t>
      </w:r>
      <w:r w:rsidR="00704C68" w:rsidRPr="008C1ACA">
        <w:t>3</w:t>
      </w:r>
      <w:r w:rsidR="00482903" w:rsidRPr="008C1ACA">
        <w:t>093/10</w:t>
      </w:r>
      <w:bookmarkEnd w:id="162"/>
      <w:bookmarkEnd w:id="163"/>
      <w:bookmarkEnd w:id="164"/>
      <w:bookmarkEnd w:id="165"/>
    </w:p>
    <w:p w14:paraId="1B7AB67F" w14:textId="77777777" w:rsidR="005B4B21" w:rsidRPr="008C1ACA" w:rsidRDefault="005B4B21" w:rsidP="005B4B21">
      <w:pPr>
        <w:rPr>
          <w:lang w:eastAsia="en-US"/>
        </w:rPr>
      </w:pPr>
    </w:p>
    <w:p w14:paraId="1A4323DD" w14:textId="255D4D6E" w:rsidR="00DD0727" w:rsidRPr="008C1ACA" w:rsidRDefault="005B4B21" w:rsidP="005B4B21">
      <w:pPr>
        <w:rPr>
          <w:lang w:eastAsia="en-US"/>
        </w:rPr>
      </w:pPr>
      <w:r w:rsidRPr="008C1ACA">
        <w:rPr>
          <w:lang w:eastAsia="en-US"/>
        </w:rPr>
        <w:t>V rámci projednání návrhu Zadání změn vlny 1</w:t>
      </w:r>
      <w:r w:rsidR="00482903" w:rsidRPr="008C1ACA">
        <w:rPr>
          <w:lang w:eastAsia="en-US"/>
        </w:rPr>
        <w:t>0</w:t>
      </w:r>
      <w:r w:rsidRPr="008C1ACA">
        <w:rPr>
          <w:lang w:eastAsia="en-US"/>
        </w:rPr>
        <w:t xml:space="preserve"> ÚP hl. m. Prahy </w:t>
      </w:r>
      <w:r w:rsidR="00113182" w:rsidRPr="008C1ACA">
        <w:rPr>
          <w:lang w:eastAsia="en-US"/>
        </w:rPr>
        <w:t xml:space="preserve">formuloval </w:t>
      </w:r>
      <w:r w:rsidRPr="008C1ACA">
        <w:rPr>
          <w:lang w:eastAsia="en-US"/>
        </w:rPr>
        <w:t>odbor ochrany prostředí Magistrátu hl. m. Prahy</w:t>
      </w:r>
      <w:r w:rsidR="00113182" w:rsidRPr="008C1ACA">
        <w:rPr>
          <w:lang w:eastAsia="en-US"/>
        </w:rPr>
        <w:t>,</w:t>
      </w:r>
      <w:r w:rsidRPr="008C1ACA">
        <w:rPr>
          <w:lang w:eastAsia="en-US"/>
        </w:rPr>
        <w:t xml:space="preserve"> jako příslušný úřad dle § 22 písm. d) a § 23 odst. 10 písm. a) zákona o posuzování vlivů na životní prostředí</w:t>
      </w:r>
      <w:r w:rsidR="00113182" w:rsidRPr="008C1ACA">
        <w:rPr>
          <w:lang w:eastAsia="en-US"/>
        </w:rPr>
        <w:t>,</w:t>
      </w:r>
      <w:r w:rsidRPr="008C1ACA">
        <w:rPr>
          <w:lang w:eastAsia="en-US"/>
        </w:rPr>
        <w:t xml:space="preserve"> ve svém stanovisku č.</w:t>
      </w:r>
      <w:r w:rsidR="006B0C80" w:rsidRPr="008C1ACA">
        <w:rPr>
          <w:lang w:eastAsia="en-US"/>
        </w:rPr>
        <w:t xml:space="preserve"> </w:t>
      </w:r>
      <w:r w:rsidRPr="008C1ACA">
        <w:rPr>
          <w:lang w:eastAsia="en-US"/>
        </w:rPr>
        <w:t xml:space="preserve">j. </w:t>
      </w:r>
      <w:r w:rsidR="006B0C80" w:rsidRPr="008C1ACA">
        <w:rPr>
          <w:lang w:eastAsia="en-US"/>
        </w:rPr>
        <w:t>MHMP 659037/2017</w:t>
      </w:r>
      <w:r w:rsidRPr="008C1ACA">
        <w:rPr>
          <w:lang w:eastAsia="en-US"/>
        </w:rPr>
        <w:t xml:space="preserve">ze dne </w:t>
      </w:r>
      <w:r w:rsidR="006B0C80" w:rsidRPr="008C1ACA">
        <w:rPr>
          <w:lang w:eastAsia="en-US"/>
        </w:rPr>
        <w:t>26</w:t>
      </w:r>
      <w:r w:rsidR="00113182" w:rsidRPr="008C1ACA">
        <w:rPr>
          <w:lang w:eastAsia="en-US"/>
        </w:rPr>
        <w:t xml:space="preserve">. </w:t>
      </w:r>
      <w:r w:rsidR="006B0C80" w:rsidRPr="008C1ACA">
        <w:rPr>
          <w:lang w:eastAsia="en-US"/>
        </w:rPr>
        <w:t>5</w:t>
      </w:r>
      <w:r w:rsidR="00113182" w:rsidRPr="008C1ACA">
        <w:rPr>
          <w:lang w:eastAsia="en-US"/>
        </w:rPr>
        <w:t>. 201</w:t>
      </w:r>
      <w:r w:rsidR="006B0C80" w:rsidRPr="008C1ACA">
        <w:rPr>
          <w:lang w:eastAsia="en-US"/>
        </w:rPr>
        <w:t>7</w:t>
      </w:r>
      <w:r w:rsidR="00113182" w:rsidRPr="008C1ACA">
        <w:rPr>
          <w:lang w:eastAsia="en-US"/>
        </w:rPr>
        <w:t xml:space="preserve"> ke změně č. Z</w:t>
      </w:r>
      <w:r w:rsidR="006B0C80" w:rsidRPr="008C1ACA">
        <w:rPr>
          <w:lang w:eastAsia="en-US"/>
        </w:rPr>
        <w:t> </w:t>
      </w:r>
      <w:r w:rsidR="00113182" w:rsidRPr="008C1ACA">
        <w:rPr>
          <w:lang w:eastAsia="en-US"/>
        </w:rPr>
        <w:t>3</w:t>
      </w:r>
      <w:r w:rsidR="006B0C80" w:rsidRPr="008C1ACA">
        <w:rPr>
          <w:lang w:eastAsia="en-US"/>
        </w:rPr>
        <w:t>093/10</w:t>
      </w:r>
      <w:r w:rsidR="00113182" w:rsidRPr="008C1ACA">
        <w:rPr>
          <w:lang w:eastAsia="en-US"/>
        </w:rPr>
        <w:t xml:space="preserve"> důvody pro posouzení změny č. Z</w:t>
      </w:r>
      <w:r w:rsidR="006B0C80" w:rsidRPr="008C1ACA">
        <w:rPr>
          <w:lang w:eastAsia="en-US"/>
        </w:rPr>
        <w:t xml:space="preserve">3093/10 </w:t>
      </w:r>
      <w:r w:rsidR="00113182" w:rsidRPr="008C1ACA">
        <w:rPr>
          <w:lang w:eastAsia="en-US"/>
        </w:rPr>
        <w:t>z hlediska vlivů na životní prostředí. S</w:t>
      </w:r>
      <w:r w:rsidR="00DD0727" w:rsidRPr="008C1ACA">
        <w:rPr>
          <w:lang w:eastAsia="en-US"/>
        </w:rPr>
        <w:t>pecifi</w:t>
      </w:r>
      <w:r w:rsidR="00113182" w:rsidRPr="008C1ACA">
        <w:rPr>
          <w:lang w:eastAsia="en-US"/>
        </w:rPr>
        <w:t>c</w:t>
      </w:r>
      <w:r w:rsidR="00DD0727" w:rsidRPr="008C1ACA">
        <w:rPr>
          <w:lang w:eastAsia="en-US"/>
        </w:rPr>
        <w:t>k</w:t>
      </w:r>
      <w:r w:rsidR="00113182" w:rsidRPr="008C1ACA">
        <w:rPr>
          <w:lang w:eastAsia="en-US"/>
        </w:rPr>
        <w:t xml:space="preserve">é </w:t>
      </w:r>
      <w:r w:rsidR="00DD0727" w:rsidRPr="008C1ACA">
        <w:rPr>
          <w:lang w:eastAsia="en-US"/>
        </w:rPr>
        <w:t xml:space="preserve">(podrobnější) </w:t>
      </w:r>
      <w:r w:rsidR="00113182" w:rsidRPr="008C1ACA">
        <w:rPr>
          <w:lang w:eastAsia="en-US"/>
        </w:rPr>
        <w:t>požadavky</w:t>
      </w:r>
      <w:r w:rsidR="00DD0727" w:rsidRPr="008C1ACA">
        <w:rPr>
          <w:lang w:eastAsia="en-US"/>
        </w:rPr>
        <w:t xml:space="preserve"> na obsah a rozsah dokumentace SEA ve smyslu § 10i) citovaného zákona příslušný úřad neuplatnil.</w:t>
      </w:r>
    </w:p>
    <w:p w14:paraId="7E011CBF" w14:textId="0E3BC0BA" w:rsidR="005B4B21" w:rsidRPr="008C1ACA" w:rsidRDefault="00975AF9" w:rsidP="005B4B21">
      <w:pPr>
        <w:rPr>
          <w:lang w:eastAsia="en-US"/>
        </w:rPr>
      </w:pPr>
      <w:r w:rsidRPr="008C1ACA">
        <w:rPr>
          <w:lang w:eastAsia="en-US"/>
        </w:rPr>
        <w:t>Reakce řešitelského týmu SEA na informace obsažené v citovaném stanovisku OOP MHMP k návrhu zadání změny č. Z</w:t>
      </w:r>
      <w:r w:rsidR="006B0C80" w:rsidRPr="008C1ACA">
        <w:rPr>
          <w:lang w:eastAsia="en-US"/>
        </w:rPr>
        <w:t xml:space="preserve"> 309</w:t>
      </w:r>
      <w:r w:rsidRPr="008C1ACA">
        <w:rPr>
          <w:lang w:eastAsia="en-US"/>
        </w:rPr>
        <w:t>3</w:t>
      </w:r>
      <w:r w:rsidR="006B0C80" w:rsidRPr="008C1ACA">
        <w:rPr>
          <w:lang w:eastAsia="en-US"/>
        </w:rPr>
        <w:t>/10</w:t>
      </w:r>
      <w:r w:rsidRPr="008C1ACA">
        <w:rPr>
          <w:lang w:eastAsia="en-US"/>
        </w:rPr>
        <w:t xml:space="preserve"> </w:t>
      </w:r>
      <w:r w:rsidR="00113182" w:rsidRPr="008C1ACA">
        <w:rPr>
          <w:lang w:eastAsia="en-US"/>
        </w:rPr>
        <w:t>je obsahem následující tabulky</w:t>
      </w:r>
      <w:r w:rsidR="006B0C80" w:rsidRPr="008C1ACA">
        <w:rPr>
          <w:lang w:eastAsia="en-US"/>
        </w:rPr>
        <w:t>.</w:t>
      </w:r>
    </w:p>
    <w:p w14:paraId="003B99B4" w14:textId="09132CCD" w:rsidR="00113182" w:rsidRPr="008C1ACA" w:rsidRDefault="006B0C80" w:rsidP="006B0C80">
      <w:pPr>
        <w:pStyle w:val="Titulek"/>
      </w:pPr>
      <w:bookmarkStart w:id="166" w:name="_Toc57837156"/>
      <w:bookmarkStart w:id="167" w:name="_Toc57837177"/>
      <w:bookmarkStart w:id="168" w:name="_Toc126793030"/>
      <w:r w:rsidRPr="008C1ACA">
        <w:t xml:space="preserve">Tabulka </w:t>
      </w:r>
      <w:r w:rsidR="004D1097" w:rsidRPr="008C1ACA">
        <w:rPr>
          <w:noProof/>
        </w:rPr>
        <w:fldChar w:fldCharType="begin"/>
      </w:r>
      <w:r w:rsidR="004D1097" w:rsidRPr="008C1ACA">
        <w:rPr>
          <w:noProof/>
        </w:rPr>
        <w:instrText xml:space="preserve"> SEQ Tabulka \* ARABIC </w:instrText>
      </w:r>
      <w:r w:rsidR="004D1097" w:rsidRPr="008C1ACA">
        <w:rPr>
          <w:noProof/>
        </w:rPr>
        <w:fldChar w:fldCharType="separate"/>
      </w:r>
      <w:r w:rsidR="0061383D">
        <w:rPr>
          <w:noProof/>
        </w:rPr>
        <w:t>9</w:t>
      </w:r>
      <w:r w:rsidR="004D1097" w:rsidRPr="008C1ACA">
        <w:rPr>
          <w:noProof/>
        </w:rPr>
        <w:fldChar w:fldCharType="end"/>
      </w:r>
      <w:r w:rsidRPr="008C1ACA">
        <w:t xml:space="preserve">: </w:t>
      </w:r>
      <w:r w:rsidR="00113182" w:rsidRPr="008C1ACA">
        <w:t>Vyhodnocení požadavků příslušného úřadu k posouzení změny č. Z</w:t>
      </w:r>
      <w:r w:rsidRPr="008C1ACA">
        <w:t> </w:t>
      </w:r>
      <w:r w:rsidR="00113182" w:rsidRPr="008C1ACA">
        <w:t>3</w:t>
      </w:r>
      <w:bookmarkEnd w:id="166"/>
      <w:bookmarkEnd w:id="167"/>
      <w:r w:rsidRPr="008C1ACA">
        <w:t>093/10</w:t>
      </w:r>
      <w:bookmarkEnd w:id="168"/>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01"/>
        <w:gridCol w:w="4659"/>
      </w:tblGrid>
      <w:tr w:rsidR="006B0C80" w:rsidRPr="008C1ACA" w14:paraId="092A988C" w14:textId="77777777" w:rsidTr="00DD0727">
        <w:trPr>
          <w:tblHeader/>
        </w:trPr>
        <w:tc>
          <w:tcPr>
            <w:tcW w:w="2429" w:type="pct"/>
            <w:shd w:val="clear" w:color="auto" w:fill="auto"/>
            <w:vAlign w:val="center"/>
          </w:tcPr>
          <w:p w14:paraId="7D4BE61E" w14:textId="56D3F668" w:rsidR="000437F6" w:rsidRPr="008C1ACA" w:rsidRDefault="000437F6" w:rsidP="005B4B21">
            <w:pPr>
              <w:pStyle w:val="Zhlavtabulky2"/>
            </w:pPr>
            <w:r w:rsidRPr="008C1ACA">
              <w:t>Požadavek ze stanoviska odboru ochrany prostředí Magistrátu hlavního města Prahy</w:t>
            </w:r>
          </w:p>
        </w:tc>
        <w:tc>
          <w:tcPr>
            <w:tcW w:w="2571" w:type="pct"/>
            <w:shd w:val="clear" w:color="auto" w:fill="auto"/>
            <w:vAlign w:val="center"/>
          </w:tcPr>
          <w:p w14:paraId="63C7F5B9" w14:textId="77777777" w:rsidR="000437F6" w:rsidRPr="008C1ACA" w:rsidRDefault="000437F6" w:rsidP="005B4B21">
            <w:pPr>
              <w:pStyle w:val="Zhlavtabulky2"/>
            </w:pPr>
            <w:r w:rsidRPr="008C1ACA">
              <w:t>Vypořádání požadavku</w:t>
            </w:r>
          </w:p>
        </w:tc>
      </w:tr>
      <w:tr w:rsidR="006B0C80" w:rsidRPr="008C1ACA" w14:paraId="080BE83E" w14:textId="77777777" w:rsidTr="00DD0727">
        <w:tc>
          <w:tcPr>
            <w:tcW w:w="2429" w:type="pct"/>
            <w:shd w:val="clear" w:color="auto" w:fill="auto"/>
          </w:tcPr>
          <w:p w14:paraId="7E00DD4C" w14:textId="486DD36A" w:rsidR="00113182" w:rsidRPr="008C1ACA" w:rsidRDefault="006B0C80" w:rsidP="006B0C80">
            <w:pPr>
              <w:pStyle w:val="Texttabulky"/>
              <w:jc w:val="left"/>
            </w:pPr>
            <w:r w:rsidRPr="008C1ACA">
              <w:t>Upozornění, že změnou by došlo k nárůstu zastavitelných a redukci nezastavitelných ploch zeleně (ZP)</w:t>
            </w:r>
          </w:p>
        </w:tc>
        <w:tc>
          <w:tcPr>
            <w:tcW w:w="2571" w:type="pct"/>
            <w:shd w:val="clear" w:color="auto" w:fill="auto"/>
          </w:tcPr>
          <w:p w14:paraId="3C736AE9" w14:textId="77777777" w:rsidR="00113182" w:rsidRPr="008C1ACA" w:rsidRDefault="008503CD" w:rsidP="00771B97">
            <w:pPr>
              <w:pStyle w:val="Texttabulky"/>
              <w:rPr>
                <w:rFonts w:asciiTheme="minorHAnsi" w:hAnsiTheme="minorHAnsi" w:cstheme="minorHAnsi"/>
              </w:rPr>
            </w:pPr>
            <w:r w:rsidRPr="008C1ACA">
              <w:rPr>
                <w:rFonts w:asciiTheme="minorHAnsi" w:hAnsiTheme="minorHAnsi" w:cstheme="minorHAnsi"/>
              </w:rPr>
              <w:t xml:space="preserve">Vlivy změny ve vztahu k plochám zeleně byly vyhodnoceny. Vliv je hodnocen jako mírně negativní. </w:t>
            </w:r>
          </w:p>
          <w:p w14:paraId="0236B6B5" w14:textId="4BB86E60" w:rsidR="008503CD" w:rsidRPr="008C1ACA" w:rsidRDefault="008503CD" w:rsidP="00771B97">
            <w:pPr>
              <w:pStyle w:val="Texttabulky"/>
              <w:rPr>
                <w:rFonts w:asciiTheme="minorHAnsi" w:hAnsiTheme="minorHAnsi" w:cstheme="minorHAnsi"/>
              </w:rPr>
            </w:pPr>
            <w:r w:rsidRPr="008C1ACA">
              <w:rPr>
                <w:rFonts w:asciiTheme="minorHAnsi" w:hAnsiTheme="minorHAnsi" w:cstheme="minorHAnsi"/>
              </w:rPr>
              <w:t xml:space="preserve">Vliv lze kompenzovat založením ploch kvalitní sídlení zeleně. </w:t>
            </w:r>
          </w:p>
        </w:tc>
      </w:tr>
      <w:tr w:rsidR="008503CD" w:rsidRPr="008C1ACA" w14:paraId="72DA7AA2" w14:textId="77777777" w:rsidTr="00DD0727">
        <w:tc>
          <w:tcPr>
            <w:tcW w:w="2429" w:type="pct"/>
            <w:shd w:val="clear" w:color="auto" w:fill="auto"/>
          </w:tcPr>
          <w:p w14:paraId="422ADA46" w14:textId="32D94AD5" w:rsidR="000437F6" w:rsidRPr="008C1ACA" w:rsidRDefault="006B0C80" w:rsidP="006B0C80">
            <w:pPr>
              <w:pStyle w:val="Texttabulky"/>
              <w:rPr>
                <w:rFonts w:asciiTheme="minorHAnsi" w:hAnsiTheme="minorHAnsi" w:cstheme="minorHAnsi"/>
              </w:rPr>
            </w:pPr>
            <w:r w:rsidRPr="008C1ACA">
              <w:rPr>
                <w:rFonts w:asciiTheme="minorHAnsi" w:hAnsiTheme="minorHAnsi" w:cstheme="minorHAnsi"/>
              </w:rPr>
              <w:t>Z hlediska námi chráněných zájmů upřednostňujeme původní využití ploch. Upozorňujeme, že v rámci budoucích návrhů záměrů bude v rámci projektové přípravy vyžadováno uplatnění zásad a opatření vycházejících z hlavního koncepčního dokumentu z hlediska kvality ovzduší „Programu zlepšování kvality ovzduší - aglomerace Praha CZ01“</w:t>
            </w:r>
          </w:p>
        </w:tc>
        <w:tc>
          <w:tcPr>
            <w:tcW w:w="2571" w:type="pct"/>
            <w:shd w:val="clear" w:color="auto" w:fill="auto"/>
          </w:tcPr>
          <w:p w14:paraId="345F608A" w14:textId="25F35D5D" w:rsidR="00C06A13" w:rsidRPr="008C1ACA" w:rsidRDefault="008503CD" w:rsidP="008503CD">
            <w:pPr>
              <w:pStyle w:val="Texttabulky"/>
              <w:rPr>
                <w:rFonts w:asciiTheme="minorHAnsi" w:hAnsiTheme="minorHAnsi" w:cstheme="minorHAnsi"/>
              </w:rPr>
            </w:pPr>
            <w:r w:rsidRPr="008C1ACA">
              <w:t>Bylo provedeno vyhodnocení změny na ovzduší a zpracována byla samost</w:t>
            </w:r>
            <w:r w:rsidR="005C371A" w:rsidRPr="008C1ACA">
              <w:t>at</w:t>
            </w:r>
            <w:r w:rsidRPr="008C1ACA">
              <w:t xml:space="preserve">ná příloha obsahující </w:t>
            </w:r>
            <w:r w:rsidRPr="008C1ACA">
              <w:rPr>
                <w:rFonts w:asciiTheme="minorHAnsi" w:hAnsiTheme="minorHAnsi" w:cstheme="minorHAnsi"/>
              </w:rPr>
              <w:t xml:space="preserve">Hodnocení vlivů na kvalitu ovzduší a Hodnocení vlivů na lidské zdraví. </w:t>
            </w:r>
          </w:p>
          <w:p w14:paraId="23724C01" w14:textId="253AD12A" w:rsidR="008503CD" w:rsidRPr="008C1ACA" w:rsidRDefault="008503CD" w:rsidP="008503CD">
            <w:pPr>
              <w:pStyle w:val="Texttabulky"/>
            </w:pPr>
            <w:r w:rsidRPr="008C1ACA">
              <w:rPr>
                <w:rFonts w:asciiTheme="minorHAnsi" w:hAnsiTheme="minorHAnsi" w:cstheme="minorHAnsi"/>
              </w:rPr>
              <w:t>Vyhodnocení bylo zpracováno při zohlednění zásad a opatření ve smyslu PZKO Praha CZ01.</w:t>
            </w:r>
          </w:p>
        </w:tc>
      </w:tr>
    </w:tbl>
    <w:p w14:paraId="7D67CA78" w14:textId="4C373258" w:rsidR="00704328" w:rsidRPr="008C1ACA" w:rsidRDefault="00704328" w:rsidP="00E363EC">
      <w:pPr>
        <w:rPr>
          <w:lang w:eastAsia="en-US"/>
        </w:rPr>
      </w:pPr>
      <w:r w:rsidRPr="008C1ACA">
        <w:rPr>
          <w:lang w:eastAsia="en-US"/>
        </w:rPr>
        <w:br w:type="page"/>
      </w:r>
    </w:p>
    <w:p w14:paraId="7C93494F" w14:textId="13607232" w:rsidR="00B73BE2" w:rsidRPr="008C1ACA" w:rsidRDefault="00704328" w:rsidP="00704328">
      <w:pPr>
        <w:pStyle w:val="Nadpis1"/>
      </w:pPr>
      <w:bookmarkStart w:id="169" w:name="_Toc126792975"/>
      <w:r w:rsidRPr="008C1ACA">
        <w:t>15.</w:t>
      </w:r>
      <w:r w:rsidRPr="008C1ACA">
        <w:tab/>
        <w:t>přílohy</w:t>
      </w:r>
      <w:bookmarkEnd w:id="169"/>
    </w:p>
    <w:p w14:paraId="6BB0CC6C" w14:textId="136B446C" w:rsidR="00704328" w:rsidRPr="008C1ACA" w:rsidRDefault="008D78C6" w:rsidP="00482903">
      <w:pPr>
        <w:tabs>
          <w:tab w:val="clear" w:pos="851"/>
        </w:tabs>
        <w:spacing w:after="60"/>
        <w:rPr>
          <w:lang w:eastAsia="en-US"/>
        </w:rPr>
      </w:pPr>
      <w:r w:rsidRPr="008C1ACA">
        <w:rPr>
          <w:lang w:eastAsia="en-US"/>
        </w:rPr>
        <w:br w:type="page"/>
      </w:r>
    </w:p>
    <w:p w14:paraId="08833C30" w14:textId="7D258B7C" w:rsidR="00482903" w:rsidRPr="008C1ACA" w:rsidRDefault="00704328" w:rsidP="008D78C6">
      <w:pPr>
        <w:pStyle w:val="Nadpis2"/>
        <w:jc w:val="center"/>
      </w:pPr>
      <w:bookmarkStart w:id="170" w:name="_Toc126792976"/>
      <w:r w:rsidRPr="008C1ACA">
        <w:t>15.1</w:t>
      </w:r>
      <w:r w:rsidRPr="008C1ACA">
        <w:tab/>
        <w:t>Hodnoty a limity v širším území změny ÚP hl. m. P</w:t>
      </w:r>
      <w:r w:rsidR="00482903" w:rsidRPr="008C1ACA">
        <w:t>rahy č. </w:t>
      </w:r>
      <w:r w:rsidRPr="008C1ACA">
        <w:t>Z</w:t>
      </w:r>
      <w:r w:rsidR="008D78C6" w:rsidRPr="008C1ACA">
        <w:t> </w:t>
      </w:r>
      <w:r w:rsidRPr="008C1ACA">
        <w:t>3</w:t>
      </w:r>
      <w:r w:rsidR="008D78C6" w:rsidRPr="008C1ACA">
        <w:t>093/10 (výkresová </w:t>
      </w:r>
      <w:r w:rsidR="00990312" w:rsidRPr="008C1ACA">
        <w:t>příloha)</w:t>
      </w:r>
      <w:bookmarkEnd w:id="170"/>
    </w:p>
    <w:p w14:paraId="304DC4B8" w14:textId="2DA8A946" w:rsidR="00990312" w:rsidRPr="008C1ACA" w:rsidRDefault="008D78C6" w:rsidP="008D78C6">
      <w:pPr>
        <w:pStyle w:val="Nadpis2"/>
        <w:jc w:val="center"/>
      </w:pPr>
      <w:bookmarkStart w:id="171" w:name="_Toc120441210"/>
      <w:bookmarkStart w:id="172" w:name="_Toc126792747"/>
      <w:bookmarkStart w:id="173" w:name="_Toc126792977"/>
      <w:r w:rsidRPr="008C1ACA">
        <w:rPr>
          <w:lang w:eastAsia="cs-CZ"/>
        </w:rPr>
        <w:drawing>
          <wp:inline distT="0" distB="0" distL="0" distR="0" wp14:anchorId="580A91B9" wp14:editId="6AE76E5E">
            <wp:extent cx="4928400" cy="8208000"/>
            <wp:effectExtent l="0" t="0" r="5715" b="3175"/>
            <wp:docPr id="21" name="Obrázek 21" descr="C:\Users\smrckova\Downloads\VYBRANE_LIMITY_Z3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rckova\Downloads\VYBRANE_LIMITY_Z309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28400" cy="8208000"/>
                    </a:xfrm>
                    <a:prstGeom prst="rect">
                      <a:avLst/>
                    </a:prstGeom>
                    <a:noFill/>
                    <a:ln>
                      <a:noFill/>
                    </a:ln>
                  </pic:spPr>
                </pic:pic>
              </a:graphicData>
            </a:graphic>
          </wp:inline>
        </w:drawing>
      </w:r>
      <w:bookmarkEnd w:id="171"/>
      <w:bookmarkEnd w:id="172"/>
      <w:bookmarkEnd w:id="173"/>
      <w:r w:rsidR="00990312" w:rsidRPr="008C1ACA">
        <w:br w:type="page"/>
      </w:r>
    </w:p>
    <w:p w14:paraId="66A6FDC6" w14:textId="29D1B0B8" w:rsidR="00704328" w:rsidRPr="008C1ACA" w:rsidRDefault="00704328" w:rsidP="00704328">
      <w:pPr>
        <w:pStyle w:val="Nadpis2"/>
      </w:pPr>
      <w:bookmarkStart w:id="174" w:name="_Toc126792978"/>
      <w:r w:rsidRPr="008C1ACA">
        <w:t>15.2</w:t>
      </w:r>
      <w:r w:rsidRPr="008C1ACA">
        <w:tab/>
        <w:t>Hodnotící tabulka změny č. Z</w:t>
      </w:r>
      <w:r w:rsidR="007203A5" w:rsidRPr="008C1ACA">
        <w:t> 3093/10</w:t>
      </w:r>
      <w:bookmarkEnd w:id="174"/>
    </w:p>
    <w:tbl>
      <w:tblPr>
        <w:tblStyle w:val="Mkatabulky"/>
        <w:tblW w:w="0" w:type="auto"/>
        <w:tblLook w:val="04A0" w:firstRow="1" w:lastRow="0" w:firstColumn="1" w:lastColumn="0" w:noHBand="0" w:noVBand="1"/>
      </w:tblPr>
      <w:tblGrid>
        <w:gridCol w:w="2260"/>
        <w:gridCol w:w="2260"/>
        <w:gridCol w:w="2260"/>
        <w:gridCol w:w="2260"/>
      </w:tblGrid>
      <w:tr w:rsidR="007203A5" w:rsidRPr="008C1ACA" w14:paraId="7BE7E4FE" w14:textId="77777777" w:rsidTr="007B5103">
        <w:tc>
          <w:tcPr>
            <w:tcW w:w="9040" w:type="dxa"/>
            <w:gridSpan w:val="4"/>
            <w:tcBorders>
              <w:top w:val="single" w:sz="12" w:space="0" w:color="auto"/>
              <w:left w:val="single" w:sz="12" w:space="0" w:color="auto"/>
              <w:bottom w:val="single" w:sz="6" w:space="0" w:color="auto"/>
              <w:right w:val="single" w:sz="12" w:space="0" w:color="auto"/>
            </w:tcBorders>
          </w:tcPr>
          <w:p w14:paraId="67607EA8" w14:textId="77777777" w:rsidR="007203A5" w:rsidRPr="008C1ACA" w:rsidRDefault="007203A5" w:rsidP="007B5103">
            <w:pPr>
              <w:jc w:val="center"/>
              <w:rPr>
                <w:rFonts w:cstheme="minorHAnsi"/>
                <w:b/>
                <w:sz w:val="20"/>
                <w:szCs w:val="20"/>
              </w:rPr>
            </w:pPr>
            <w:bookmarkStart w:id="175" w:name="_Hlk120105844"/>
            <w:r w:rsidRPr="008C1ACA">
              <w:rPr>
                <w:rFonts w:cstheme="minorHAnsi"/>
                <w:b/>
                <w:sz w:val="20"/>
                <w:szCs w:val="20"/>
              </w:rPr>
              <w:t>Základní údaje</w:t>
            </w:r>
          </w:p>
        </w:tc>
      </w:tr>
      <w:tr w:rsidR="007203A5" w:rsidRPr="008C1ACA" w14:paraId="4F8C553F" w14:textId="77777777" w:rsidTr="007B5103">
        <w:tc>
          <w:tcPr>
            <w:tcW w:w="2260" w:type="dxa"/>
            <w:tcBorders>
              <w:top w:val="single" w:sz="6" w:space="0" w:color="auto"/>
              <w:left w:val="single" w:sz="12" w:space="0" w:color="auto"/>
              <w:bottom w:val="single" w:sz="6" w:space="0" w:color="auto"/>
              <w:right w:val="single" w:sz="6" w:space="0" w:color="auto"/>
            </w:tcBorders>
          </w:tcPr>
          <w:p w14:paraId="0A48EF0B" w14:textId="77777777" w:rsidR="007203A5" w:rsidRPr="008C1ACA" w:rsidRDefault="007203A5" w:rsidP="007B5103">
            <w:pPr>
              <w:rPr>
                <w:rFonts w:cstheme="minorHAnsi"/>
                <w:b/>
                <w:sz w:val="20"/>
                <w:szCs w:val="20"/>
              </w:rPr>
            </w:pPr>
            <w:r w:rsidRPr="008C1ACA">
              <w:rPr>
                <w:rFonts w:cstheme="minorHAnsi"/>
                <w:b/>
                <w:sz w:val="20"/>
                <w:szCs w:val="20"/>
              </w:rPr>
              <w:t>Číslo změny</w:t>
            </w:r>
          </w:p>
        </w:tc>
        <w:tc>
          <w:tcPr>
            <w:tcW w:w="6780" w:type="dxa"/>
            <w:gridSpan w:val="3"/>
            <w:tcBorders>
              <w:top w:val="single" w:sz="6" w:space="0" w:color="auto"/>
              <w:left w:val="single" w:sz="6" w:space="0" w:color="auto"/>
              <w:bottom w:val="single" w:sz="6" w:space="0" w:color="auto"/>
              <w:right w:val="single" w:sz="12" w:space="0" w:color="auto"/>
            </w:tcBorders>
          </w:tcPr>
          <w:p w14:paraId="2B073BC2" w14:textId="65B145D3" w:rsidR="007203A5" w:rsidRPr="008C1ACA" w:rsidRDefault="007203A5" w:rsidP="008D78C6">
            <w:pPr>
              <w:rPr>
                <w:rFonts w:cstheme="minorHAnsi"/>
                <w:sz w:val="20"/>
                <w:szCs w:val="20"/>
              </w:rPr>
            </w:pPr>
            <w:r w:rsidRPr="008C1ACA">
              <w:rPr>
                <w:rFonts w:cstheme="minorHAnsi"/>
                <w:sz w:val="20"/>
                <w:szCs w:val="20"/>
              </w:rPr>
              <w:t>30</w:t>
            </w:r>
            <w:r w:rsidR="008D78C6" w:rsidRPr="008C1ACA">
              <w:rPr>
                <w:rFonts w:cstheme="minorHAnsi"/>
                <w:sz w:val="20"/>
                <w:szCs w:val="20"/>
              </w:rPr>
              <w:t>93/10</w:t>
            </w:r>
          </w:p>
        </w:tc>
      </w:tr>
      <w:tr w:rsidR="007203A5" w:rsidRPr="008C1ACA" w14:paraId="4F0ECF92" w14:textId="77777777" w:rsidTr="007B5103">
        <w:tc>
          <w:tcPr>
            <w:tcW w:w="2260" w:type="dxa"/>
            <w:tcBorders>
              <w:top w:val="single" w:sz="6" w:space="0" w:color="auto"/>
              <w:left w:val="single" w:sz="12" w:space="0" w:color="auto"/>
              <w:bottom w:val="single" w:sz="6" w:space="0" w:color="auto"/>
              <w:right w:val="single" w:sz="6" w:space="0" w:color="auto"/>
            </w:tcBorders>
          </w:tcPr>
          <w:p w14:paraId="55AF2E92" w14:textId="77777777" w:rsidR="007203A5" w:rsidRPr="008C1ACA" w:rsidRDefault="007203A5" w:rsidP="007B5103">
            <w:pPr>
              <w:rPr>
                <w:rFonts w:cstheme="minorHAnsi"/>
                <w:b/>
                <w:sz w:val="20"/>
                <w:szCs w:val="20"/>
              </w:rPr>
            </w:pPr>
            <w:r w:rsidRPr="008C1ACA">
              <w:rPr>
                <w:rFonts w:cstheme="minorHAnsi"/>
                <w:b/>
                <w:sz w:val="20"/>
                <w:szCs w:val="20"/>
              </w:rPr>
              <w:t>Městská část</w:t>
            </w:r>
          </w:p>
        </w:tc>
        <w:tc>
          <w:tcPr>
            <w:tcW w:w="2260" w:type="dxa"/>
            <w:tcBorders>
              <w:top w:val="single" w:sz="6" w:space="0" w:color="auto"/>
              <w:left w:val="single" w:sz="6" w:space="0" w:color="auto"/>
              <w:bottom w:val="single" w:sz="6" w:space="0" w:color="auto"/>
              <w:right w:val="single" w:sz="6" w:space="0" w:color="auto"/>
            </w:tcBorders>
          </w:tcPr>
          <w:p w14:paraId="3C9A8B54" w14:textId="412087DE" w:rsidR="007203A5" w:rsidRPr="008C1ACA" w:rsidRDefault="008D78C6" w:rsidP="007B5103">
            <w:pPr>
              <w:rPr>
                <w:rFonts w:cstheme="minorHAnsi"/>
                <w:sz w:val="20"/>
                <w:szCs w:val="20"/>
              </w:rPr>
            </w:pPr>
            <w:r w:rsidRPr="008C1ACA">
              <w:rPr>
                <w:rFonts w:cstheme="minorHAnsi"/>
                <w:sz w:val="20"/>
                <w:szCs w:val="20"/>
              </w:rPr>
              <w:t>Praha 9</w:t>
            </w:r>
          </w:p>
        </w:tc>
        <w:tc>
          <w:tcPr>
            <w:tcW w:w="2260" w:type="dxa"/>
            <w:tcBorders>
              <w:top w:val="single" w:sz="6" w:space="0" w:color="auto"/>
              <w:left w:val="single" w:sz="6" w:space="0" w:color="auto"/>
              <w:bottom w:val="single" w:sz="6" w:space="0" w:color="auto"/>
              <w:right w:val="single" w:sz="6" w:space="0" w:color="auto"/>
            </w:tcBorders>
          </w:tcPr>
          <w:p w14:paraId="0FDFEBC3" w14:textId="77777777" w:rsidR="007203A5" w:rsidRPr="008C1ACA" w:rsidRDefault="007203A5" w:rsidP="007B5103">
            <w:pPr>
              <w:rPr>
                <w:rFonts w:cstheme="minorHAnsi"/>
                <w:b/>
                <w:sz w:val="20"/>
                <w:szCs w:val="20"/>
              </w:rPr>
            </w:pPr>
            <w:r w:rsidRPr="008C1ACA">
              <w:rPr>
                <w:rFonts w:cstheme="minorHAnsi"/>
                <w:b/>
                <w:sz w:val="20"/>
                <w:szCs w:val="20"/>
              </w:rPr>
              <w:t>Katastrální území</w:t>
            </w:r>
          </w:p>
        </w:tc>
        <w:tc>
          <w:tcPr>
            <w:tcW w:w="2260" w:type="dxa"/>
            <w:tcBorders>
              <w:top w:val="single" w:sz="6" w:space="0" w:color="auto"/>
              <w:left w:val="single" w:sz="6" w:space="0" w:color="auto"/>
              <w:bottom w:val="single" w:sz="6" w:space="0" w:color="auto"/>
              <w:right w:val="single" w:sz="12" w:space="0" w:color="auto"/>
            </w:tcBorders>
          </w:tcPr>
          <w:p w14:paraId="1C644DF1" w14:textId="1D353134" w:rsidR="007203A5" w:rsidRPr="008C1ACA" w:rsidRDefault="008D78C6" w:rsidP="007B5103">
            <w:pPr>
              <w:rPr>
                <w:rFonts w:cstheme="minorHAnsi"/>
                <w:sz w:val="20"/>
                <w:szCs w:val="20"/>
              </w:rPr>
            </w:pPr>
            <w:r w:rsidRPr="008C1ACA">
              <w:rPr>
                <w:rFonts w:cstheme="minorHAnsi"/>
                <w:sz w:val="20"/>
                <w:szCs w:val="20"/>
              </w:rPr>
              <w:t>Střížkov</w:t>
            </w:r>
          </w:p>
        </w:tc>
      </w:tr>
      <w:tr w:rsidR="007203A5" w:rsidRPr="008C1ACA" w14:paraId="3B20D4BE" w14:textId="77777777" w:rsidTr="007B5103">
        <w:trPr>
          <w:trHeight w:val="576"/>
        </w:trPr>
        <w:tc>
          <w:tcPr>
            <w:tcW w:w="9040" w:type="dxa"/>
            <w:gridSpan w:val="4"/>
            <w:tcBorders>
              <w:top w:val="single" w:sz="6" w:space="0" w:color="auto"/>
              <w:left w:val="single" w:sz="12" w:space="0" w:color="auto"/>
              <w:bottom w:val="single" w:sz="6" w:space="0" w:color="auto"/>
              <w:right w:val="single" w:sz="12" w:space="0" w:color="auto"/>
            </w:tcBorders>
          </w:tcPr>
          <w:p w14:paraId="063DF6A6" w14:textId="77777777" w:rsidR="007203A5" w:rsidRPr="008C1ACA" w:rsidRDefault="007203A5" w:rsidP="007B5103">
            <w:pPr>
              <w:rPr>
                <w:rFonts w:cstheme="minorHAnsi"/>
                <w:b/>
                <w:sz w:val="20"/>
                <w:szCs w:val="20"/>
              </w:rPr>
            </w:pPr>
            <w:r w:rsidRPr="008C1ACA">
              <w:rPr>
                <w:rFonts w:cstheme="minorHAnsi"/>
                <w:b/>
                <w:sz w:val="20"/>
                <w:szCs w:val="20"/>
              </w:rPr>
              <w:t xml:space="preserve">Hlavní cíl změny: </w:t>
            </w:r>
          </w:p>
          <w:p w14:paraId="122BF348" w14:textId="77777777" w:rsidR="007203A5" w:rsidRPr="008C1ACA" w:rsidRDefault="007203A5" w:rsidP="007B5103">
            <w:pPr>
              <w:rPr>
                <w:rFonts w:cstheme="minorHAnsi"/>
                <w:b/>
                <w:sz w:val="20"/>
                <w:szCs w:val="20"/>
              </w:rPr>
            </w:pPr>
            <w:r w:rsidRPr="008C1ACA">
              <w:rPr>
                <w:rFonts w:cstheme="minorHAnsi"/>
                <w:sz w:val="20"/>
                <w:szCs w:val="20"/>
              </w:rPr>
              <w:t>Změna funkčního využití ploch</w:t>
            </w:r>
          </w:p>
        </w:tc>
      </w:tr>
      <w:tr w:rsidR="007203A5" w:rsidRPr="008C1ACA" w14:paraId="060CFE5D" w14:textId="77777777" w:rsidTr="007B5103">
        <w:tc>
          <w:tcPr>
            <w:tcW w:w="9040" w:type="dxa"/>
            <w:gridSpan w:val="4"/>
            <w:tcBorders>
              <w:top w:val="single" w:sz="6" w:space="0" w:color="auto"/>
              <w:left w:val="single" w:sz="12" w:space="0" w:color="auto"/>
              <w:bottom w:val="single" w:sz="12" w:space="0" w:color="auto"/>
              <w:right w:val="single" w:sz="12" w:space="0" w:color="auto"/>
            </w:tcBorders>
          </w:tcPr>
          <w:p w14:paraId="758E50B7" w14:textId="77777777" w:rsidR="007203A5" w:rsidRPr="008C1ACA" w:rsidRDefault="007203A5" w:rsidP="007B5103">
            <w:pPr>
              <w:rPr>
                <w:rFonts w:cstheme="minorHAnsi"/>
                <w:b/>
                <w:sz w:val="20"/>
                <w:szCs w:val="20"/>
              </w:rPr>
            </w:pPr>
            <w:r w:rsidRPr="008C1ACA">
              <w:rPr>
                <w:rFonts w:cstheme="minorHAnsi"/>
                <w:b/>
                <w:sz w:val="20"/>
                <w:szCs w:val="20"/>
              </w:rPr>
              <w:t>Z funkce:</w:t>
            </w:r>
          </w:p>
          <w:p w14:paraId="6FBB788F" w14:textId="42402834" w:rsidR="007203A5" w:rsidRPr="008C1ACA" w:rsidRDefault="008D78C6" w:rsidP="007B5103">
            <w:pPr>
              <w:rPr>
                <w:rFonts w:cstheme="minorHAnsi"/>
                <w:b/>
                <w:sz w:val="20"/>
                <w:szCs w:val="20"/>
              </w:rPr>
            </w:pPr>
            <w:r w:rsidRPr="008C1ACA">
              <w:rPr>
                <w:rFonts w:cstheme="minorHAnsi"/>
                <w:sz w:val="20"/>
                <w:szCs w:val="20"/>
              </w:rPr>
              <w:t xml:space="preserve">všeobecně smíšené s kódem míry </w:t>
            </w:r>
            <w:r w:rsidR="005C371A" w:rsidRPr="008C1ACA">
              <w:rPr>
                <w:rFonts w:cstheme="minorHAnsi"/>
                <w:sz w:val="20"/>
                <w:szCs w:val="20"/>
              </w:rPr>
              <w:t>využití</w:t>
            </w:r>
            <w:r w:rsidRPr="008C1ACA">
              <w:rPr>
                <w:rFonts w:cstheme="minorHAnsi"/>
                <w:sz w:val="20"/>
                <w:szCs w:val="20"/>
              </w:rPr>
              <w:t xml:space="preserve"> území E /SV-E/, veřejné vybavení /VV/, parky, historické zahrady a hřbitovy /ZP/, zeleň </w:t>
            </w:r>
            <w:r w:rsidR="005C371A" w:rsidRPr="008C1ACA">
              <w:rPr>
                <w:rFonts w:cstheme="minorHAnsi"/>
                <w:sz w:val="20"/>
                <w:szCs w:val="20"/>
              </w:rPr>
              <w:t>městská</w:t>
            </w:r>
            <w:r w:rsidRPr="008C1ACA">
              <w:rPr>
                <w:rFonts w:cstheme="minorHAnsi"/>
                <w:sz w:val="20"/>
                <w:szCs w:val="20"/>
              </w:rPr>
              <w:t xml:space="preserve"> a krajinná /ZMK/, celoměstský systém zeleně /CSZ/</w:t>
            </w:r>
          </w:p>
        </w:tc>
      </w:tr>
      <w:tr w:rsidR="007203A5" w:rsidRPr="008C1ACA" w14:paraId="1EA7A72B" w14:textId="77777777" w:rsidTr="007B5103">
        <w:tc>
          <w:tcPr>
            <w:tcW w:w="9040" w:type="dxa"/>
            <w:gridSpan w:val="4"/>
            <w:tcBorders>
              <w:top w:val="single" w:sz="6" w:space="0" w:color="auto"/>
              <w:left w:val="single" w:sz="12" w:space="0" w:color="auto"/>
              <w:bottom w:val="single" w:sz="12" w:space="0" w:color="auto"/>
              <w:right w:val="single" w:sz="12" w:space="0" w:color="auto"/>
            </w:tcBorders>
          </w:tcPr>
          <w:p w14:paraId="3B86E55D" w14:textId="77777777" w:rsidR="007203A5" w:rsidRPr="008C1ACA" w:rsidRDefault="007203A5" w:rsidP="007B5103">
            <w:pPr>
              <w:rPr>
                <w:rFonts w:cstheme="minorHAnsi"/>
                <w:b/>
                <w:sz w:val="20"/>
                <w:szCs w:val="20"/>
              </w:rPr>
            </w:pPr>
            <w:r w:rsidRPr="008C1ACA">
              <w:rPr>
                <w:rFonts w:cstheme="minorHAnsi"/>
                <w:b/>
                <w:sz w:val="20"/>
                <w:szCs w:val="20"/>
              </w:rPr>
              <w:t>Na funkci:</w:t>
            </w:r>
          </w:p>
          <w:p w14:paraId="411A07BD" w14:textId="2FE23B4B" w:rsidR="007203A5" w:rsidRPr="008C1ACA" w:rsidRDefault="008D78C6" w:rsidP="007B5103">
            <w:pPr>
              <w:rPr>
                <w:rFonts w:cstheme="minorHAnsi"/>
                <w:sz w:val="20"/>
                <w:szCs w:val="20"/>
              </w:rPr>
            </w:pPr>
            <w:r w:rsidRPr="008C1ACA">
              <w:rPr>
                <w:rFonts w:cstheme="minorHAnsi"/>
                <w:sz w:val="20"/>
                <w:szCs w:val="20"/>
              </w:rPr>
              <w:t>všeobecně smíšené s kódem míry využití území F /SV-F/, zeleň městská a krajinná /ZMK/</w:t>
            </w:r>
          </w:p>
        </w:tc>
      </w:tr>
    </w:tbl>
    <w:p w14:paraId="6915E857" w14:textId="087F34AA" w:rsidR="007203A5" w:rsidRPr="008C1ACA" w:rsidRDefault="007203A5" w:rsidP="007203A5">
      <w:pPr>
        <w:rPr>
          <w:lang w:eastAsia="en-US"/>
        </w:rPr>
      </w:pPr>
    </w:p>
    <w:tbl>
      <w:tblPr>
        <w:tblStyle w:val="Mkatabulky"/>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828"/>
        <w:gridCol w:w="3393"/>
        <w:gridCol w:w="1276"/>
        <w:gridCol w:w="1275"/>
        <w:gridCol w:w="1268"/>
      </w:tblGrid>
      <w:tr w:rsidR="007203A5" w:rsidRPr="008C1ACA" w14:paraId="2E65165A" w14:textId="77777777" w:rsidTr="00EB4FF4">
        <w:trPr>
          <w:tblHeader/>
        </w:trPr>
        <w:tc>
          <w:tcPr>
            <w:tcW w:w="1828" w:type="dxa"/>
          </w:tcPr>
          <w:p w14:paraId="619D0B09" w14:textId="77777777" w:rsidR="007203A5" w:rsidRPr="008C1ACA" w:rsidRDefault="007203A5" w:rsidP="007B5103">
            <w:pPr>
              <w:rPr>
                <w:rFonts w:cstheme="minorHAnsi"/>
                <w:b/>
                <w:sz w:val="20"/>
                <w:szCs w:val="20"/>
              </w:rPr>
            </w:pPr>
            <w:r w:rsidRPr="008C1ACA">
              <w:rPr>
                <w:rFonts w:cstheme="minorHAnsi"/>
                <w:b/>
                <w:sz w:val="20"/>
                <w:szCs w:val="20"/>
              </w:rPr>
              <w:t>Složka ŽP</w:t>
            </w:r>
          </w:p>
        </w:tc>
        <w:tc>
          <w:tcPr>
            <w:tcW w:w="3393" w:type="dxa"/>
          </w:tcPr>
          <w:p w14:paraId="60BD3960" w14:textId="77777777" w:rsidR="007203A5" w:rsidRPr="008C1ACA" w:rsidRDefault="007203A5" w:rsidP="007B5103">
            <w:pPr>
              <w:rPr>
                <w:rFonts w:cstheme="minorHAnsi"/>
                <w:b/>
                <w:sz w:val="20"/>
                <w:szCs w:val="20"/>
              </w:rPr>
            </w:pPr>
            <w:r w:rsidRPr="008C1ACA">
              <w:rPr>
                <w:rFonts w:cstheme="minorHAnsi"/>
                <w:b/>
                <w:sz w:val="20"/>
                <w:szCs w:val="20"/>
              </w:rPr>
              <w:t>Popis vlivu (komentář)</w:t>
            </w:r>
          </w:p>
        </w:tc>
        <w:tc>
          <w:tcPr>
            <w:tcW w:w="1276" w:type="dxa"/>
          </w:tcPr>
          <w:p w14:paraId="564F014C" w14:textId="77777777" w:rsidR="007203A5" w:rsidRPr="008C1ACA" w:rsidRDefault="007203A5" w:rsidP="007B5103">
            <w:pPr>
              <w:rPr>
                <w:rFonts w:cstheme="minorHAnsi"/>
                <w:b/>
                <w:sz w:val="20"/>
                <w:szCs w:val="20"/>
              </w:rPr>
            </w:pPr>
            <w:r w:rsidRPr="008C1ACA">
              <w:rPr>
                <w:rFonts w:cstheme="minorHAnsi"/>
                <w:b/>
                <w:sz w:val="20"/>
                <w:szCs w:val="20"/>
              </w:rPr>
              <w:t>Významnost vlivu</w:t>
            </w:r>
          </w:p>
        </w:tc>
        <w:tc>
          <w:tcPr>
            <w:tcW w:w="1275" w:type="dxa"/>
          </w:tcPr>
          <w:p w14:paraId="2FF1B041" w14:textId="77777777" w:rsidR="007203A5" w:rsidRPr="008C1ACA" w:rsidRDefault="007203A5" w:rsidP="007B5103">
            <w:pPr>
              <w:rPr>
                <w:rFonts w:cstheme="minorHAnsi"/>
                <w:b/>
                <w:sz w:val="20"/>
                <w:szCs w:val="20"/>
              </w:rPr>
            </w:pPr>
            <w:r w:rsidRPr="008C1ACA">
              <w:rPr>
                <w:rFonts w:cstheme="minorHAnsi"/>
                <w:b/>
                <w:sz w:val="20"/>
                <w:szCs w:val="20"/>
              </w:rPr>
              <w:t>Časové rozlišení vlivu</w:t>
            </w:r>
          </w:p>
        </w:tc>
        <w:tc>
          <w:tcPr>
            <w:tcW w:w="1268" w:type="dxa"/>
          </w:tcPr>
          <w:p w14:paraId="660379D0" w14:textId="77777777" w:rsidR="007203A5" w:rsidRPr="008C1ACA" w:rsidRDefault="007203A5" w:rsidP="007B5103">
            <w:pPr>
              <w:rPr>
                <w:rFonts w:cstheme="minorHAnsi"/>
                <w:b/>
                <w:sz w:val="20"/>
                <w:szCs w:val="20"/>
              </w:rPr>
            </w:pPr>
            <w:r w:rsidRPr="008C1ACA">
              <w:rPr>
                <w:rFonts w:cstheme="minorHAnsi"/>
                <w:b/>
                <w:sz w:val="20"/>
                <w:szCs w:val="20"/>
              </w:rPr>
              <w:t>Charakter vlivu</w:t>
            </w:r>
          </w:p>
        </w:tc>
      </w:tr>
      <w:tr w:rsidR="00311854" w:rsidRPr="008C1ACA" w14:paraId="485B6E27" w14:textId="77777777" w:rsidTr="00EB4FF4">
        <w:tc>
          <w:tcPr>
            <w:tcW w:w="9040" w:type="dxa"/>
            <w:gridSpan w:val="5"/>
          </w:tcPr>
          <w:p w14:paraId="660AD35C" w14:textId="774E8FB6" w:rsidR="00311854" w:rsidRPr="008C1ACA" w:rsidRDefault="00311854" w:rsidP="00EB4FF4">
            <w:pPr>
              <w:pStyle w:val="Odstavecseseznamem"/>
              <w:numPr>
                <w:ilvl w:val="0"/>
                <w:numId w:val="52"/>
              </w:numPr>
              <w:tabs>
                <w:tab w:val="clear" w:pos="851"/>
              </w:tabs>
              <w:spacing w:after="0"/>
              <w:rPr>
                <w:rFonts w:cstheme="minorHAnsi"/>
                <w:b/>
                <w:sz w:val="20"/>
                <w:szCs w:val="20"/>
              </w:rPr>
            </w:pPr>
            <w:r w:rsidRPr="008C1ACA">
              <w:rPr>
                <w:rFonts w:cstheme="minorHAnsi"/>
                <w:b/>
                <w:sz w:val="20"/>
                <w:szCs w:val="20"/>
              </w:rPr>
              <w:t>Identifikované dlouhodobé, trvalé, sekundární, přímé a nepřímé vlivy na složky životního prostředí</w:t>
            </w:r>
          </w:p>
        </w:tc>
      </w:tr>
      <w:tr w:rsidR="007203A5" w:rsidRPr="008C1ACA" w14:paraId="6F1A03C7" w14:textId="77777777" w:rsidTr="00EB4FF4">
        <w:tc>
          <w:tcPr>
            <w:tcW w:w="1828" w:type="dxa"/>
          </w:tcPr>
          <w:p w14:paraId="771742D9" w14:textId="77777777" w:rsidR="007203A5" w:rsidRPr="008C1ACA" w:rsidRDefault="007203A5" w:rsidP="007B5103">
            <w:pPr>
              <w:rPr>
                <w:rFonts w:cstheme="minorHAnsi"/>
                <w:b/>
                <w:sz w:val="20"/>
                <w:szCs w:val="20"/>
              </w:rPr>
            </w:pPr>
            <w:r w:rsidRPr="008C1ACA">
              <w:rPr>
                <w:rFonts w:cstheme="minorHAnsi"/>
                <w:b/>
                <w:sz w:val="20"/>
                <w:szCs w:val="20"/>
              </w:rPr>
              <w:t>Ovzduší a klima</w:t>
            </w:r>
          </w:p>
        </w:tc>
        <w:tc>
          <w:tcPr>
            <w:tcW w:w="3393" w:type="dxa"/>
          </w:tcPr>
          <w:p w14:paraId="526C7BF6" w14:textId="77777777" w:rsidR="007203A5" w:rsidRPr="008C1ACA" w:rsidRDefault="007203A5" w:rsidP="007B5103">
            <w:pPr>
              <w:rPr>
                <w:rFonts w:cstheme="minorHAnsi"/>
                <w:sz w:val="20"/>
                <w:szCs w:val="20"/>
              </w:rPr>
            </w:pPr>
            <w:r w:rsidRPr="008C1ACA">
              <w:rPr>
                <w:rFonts w:cs="Calibri"/>
                <w:sz w:val="20"/>
                <w:szCs w:val="20"/>
              </w:rPr>
              <w:t>Velmi mírné až zanedbatelné zvýšení imisní zátěže a emisí skleníkových plynů. Velmi mírné až zanedbatelné vlivy na lokální klima (zpevnění ploch).</w:t>
            </w:r>
          </w:p>
        </w:tc>
        <w:tc>
          <w:tcPr>
            <w:tcW w:w="1276" w:type="dxa"/>
          </w:tcPr>
          <w:p w14:paraId="26DC7365" w14:textId="77777777" w:rsidR="007203A5" w:rsidRPr="008C1ACA" w:rsidRDefault="007203A5" w:rsidP="007B5103">
            <w:pPr>
              <w:jc w:val="center"/>
              <w:rPr>
                <w:rFonts w:cstheme="minorHAnsi"/>
                <w:sz w:val="20"/>
                <w:szCs w:val="20"/>
              </w:rPr>
            </w:pPr>
            <w:r w:rsidRPr="008C1ACA">
              <w:rPr>
                <w:rFonts w:cs="Calibri"/>
                <w:sz w:val="20"/>
                <w:szCs w:val="20"/>
              </w:rPr>
              <w:t>0/-1</w:t>
            </w:r>
          </w:p>
        </w:tc>
        <w:tc>
          <w:tcPr>
            <w:tcW w:w="1275" w:type="dxa"/>
          </w:tcPr>
          <w:p w14:paraId="7243BA29" w14:textId="77777777" w:rsidR="007203A5" w:rsidRPr="008C1ACA" w:rsidRDefault="007203A5" w:rsidP="007B5103">
            <w:pPr>
              <w:jc w:val="center"/>
              <w:rPr>
                <w:rFonts w:cs="Calibri"/>
                <w:sz w:val="20"/>
                <w:szCs w:val="20"/>
              </w:rPr>
            </w:pPr>
            <w:r w:rsidRPr="008C1ACA">
              <w:rPr>
                <w:rFonts w:cs="Calibri"/>
                <w:sz w:val="20"/>
                <w:szCs w:val="20"/>
              </w:rPr>
              <w:t>Trvalý</w:t>
            </w:r>
          </w:p>
          <w:p w14:paraId="2B49BA3F" w14:textId="77777777" w:rsidR="007203A5" w:rsidRPr="008C1ACA" w:rsidRDefault="007203A5" w:rsidP="007B5103">
            <w:pPr>
              <w:jc w:val="center"/>
              <w:rPr>
                <w:rFonts w:cstheme="minorHAnsi"/>
                <w:sz w:val="20"/>
                <w:szCs w:val="20"/>
              </w:rPr>
            </w:pPr>
            <w:r w:rsidRPr="008C1ACA">
              <w:rPr>
                <w:rFonts w:cs="Calibri"/>
                <w:sz w:val="20"/>
                <w:szCs w:val="20"/>
              </w:rPr>
              <w:t>Dlouhodobý</w:t>
            </w:r>
          </w:p>
        </w:tc>
        <w:tc>
          <w:tcPr>
            <w:tcW w:w="1268" w:type="dxa"/>
          </w:tcPr>
          <w:p w14:paraId="467AC666" w14:textId="77777777" w:rsidR="007203A5" w:rsidRPr="008C1ACA" w:rsidRDefault="007203A5" w:rsidP="007B5103">
            <w:pPr>
              <w:jc w:val="center"/>
              <w:rPr>
                <w:rFonts w:cstheme="minorHAnsi"/>
                <w:sz w:val="20"/>
                <w:szCs w:val="20"/>
              </w:rPr>
            </w:pPr>
            <w:r w:rsidRPr="008C1ACA">
              <w:rPr>
                <w:rFonts w:cs="Calibri"/>
                <w:sz w:val="20"/>
                <w:szCs w:val="20"/>
              </w:rPr>
              <w:t>Přímý</w:t>
            </w:r>
          </w:p>
        </w:tc>
      </w:tr>
      <w:tr w:rsidR="007203A5" w:rsidRPr="008C1ACA" w14:paraId="028E91D5" w14:textId="77777777" w:rsidTr="00EB4FF4">
        <w:tc>
          <w:tcPr>
            <w:tcW w:w="1828" w:type="dxa"/>
          </w:tcPr>
          <w:p w14:paraId="540FE97F" w14:textId="77777777" w:rsidR="007203A5" w:rsidRPr="008C1ACA" w:rsidRDefault="007203A5" w:rsidP="007B5103">
            <w:pPr>
              <w:rPr>
                <w:rFonts w:cstheme="minorHAnsi"/>
                <w:b/>
                <w:sz w:val="20"/>
                <w:szCs w:val="20"/>
              </w:rPr>
            </w:pPr>
            <w:r w:rsidRPr="008C1ACA">
              <w:rPr>
                <w:rFonts w:cstheme="minorHAnsi"/>
                <w:b/>
                <w:sz w:val="20"/>
                <w:szCs w:val="20"/>
              </w:rPr>
              <w:t>Obyvatelstvo a veřejné zdraví</w:t>
            </w:r>
          </w:p>
        </w:tc>
        <w:tc>
          <w:tcPr>
            <w:tcW w:w="3393" w:type="dxa"/>
          </w:tcPr>
          <w:p w14:paraId="017D7EE3" w14:textId="4E0FC94F" w:rsidR="007203A5" w:rsidRPr="008C1ACA" w:rsidRDefault="007203A5" w:rsidP="007B5103">
            <w:pPr>
              <w:rPr>
                <w:rFonts w:cstheme="minorHAnsi"/>
                <w:sz w:val="20"/>
                <w:szCs w:val="20"/>
              </w:rPr>
            </w:pPr>
            <w:r w:rsidRPr="008C1ACA">
              <w:rPr>
                <w:rFonts w:cs="Calibri"/>
                <w:sz w:val="20"/>
                <w:szCs w:val="20"/>
              </w:rPr>
              <w:t xml:space="preserve">Velmi mírné zvýšení hluku z dopravy. Velmi mírné vlivy na obyvatelstvo a veřejné zdraví. </w:t>
            </w:r>
          </w:p>
        </w:tc>
        <w:tc>
          <w:tcPr>
            <w:tcW w:w="1276" w:type="dxa"/>
          </w:tcPr>
          <w:p w14:paraId="46798476" w14:textId="22A97C5A" w:rsidR="007203A5" w:rsidRPr="008C1ACA" w:rsidRDefault="007203A5" w:rsidP="007B5103">
            <w:pPr>
              <w:jc w:val="center"/>
              <w:rPr>
                <w:rFonts w:cstheme="minorHAnsi"/>
                <w:sz w:val="20"/>
                <w:szCs w:val="20"/>
              </w:rPr>
            </w:pPr>
            <w:r w:rsidRPr="008C1ACA">
              <w:rPr>
                <w:rFonts w:cs="Calibri"/>
                <w:sz w:val="20"/>
                <w:szCs w:val="20"/>
              </w:rPr>
              <w:t>0/-1</w:t>
            </w:r>
          </w:p>
        </w:tc>
        <w:tc>
          <w:tcPr>
            <w:tcW w:w="1275" w:type="dxa"/>
          </w:tcPr>
          <w:p w14:paraId="3EDB6CF9" w14:textId="77777777" w:rsidR="007203A5" w:rsidRPr="008C1ACA" w:rsidRDefault="007203A5" w:rsidP="007B5103">
            <w:pPr>
              <w:jc w:val="center"/>
              <w:rPr>
                <w:rFonts w:cs="Calibri"/>
                <w:sz w:val="20"/>
                <w:szCs w:val="20"/>
              </w:rPr>
            </w:pPr>
            <w:r w:rsidRPr="008C1ACA">
              <w:rPr>
                <w:rFonts w:cs="Calibri"/>
                <w:sz w:val="20"/>
                <w:szCs w:val="20"/>
              </w:rPr>
              <w:t>Trvalý</w:t>
            </w:r>
          </w:p>
          <w:p w14:paraId="02F0640D" w14:textId="77777777" w:rsidR="007203A5" w:rsidRPr="008C1ACA" w:rsidRDefault="007203A5" w:rsidP="007B5103">
            <w:pPr>
              <w:jc w:val="center"/>
              <w:rPr>
                <w:rFonts w:cstheme="minorHAnsi"/>
                <w:sz w:val="20"/>
                <w:szCs w:val="20"/>
              </w:rPr>
            </w:pPr>
            <w:r w:rsidRPr="008C1ACA">
              <w:rPr>
                <w:rFonts w:cs="Calibri"/>
                <w:sz w:val="20"/>
                <w:szCs w:val="20"/>
              </w:rPr>
              <w:t>Dlouhodobý</w:t>
            </w:r>
          </w:p>
        </w:tc>
        <w:tc>
          <w:tcPr>
            <w:tcW w:w="1268" w:type="dxa"/>
          </w:tcPr>
          <w:p w14:paraId="5B3B0729" w14:textId="77777777" w:rsidR="007203A5" w:rsidRPr="008C1ACA" w:rsidRDefault="007203A5" w:rsidP="007B5103">
            <w:pPr>
              <w:jc w:val="center"/>
              <w:rPr>
                <w:rFonts w:cstheme="minorHAnsi"/>
                <w:sz w:val="20"/>
                <w:szCs w:val="20"/>
              </w:rPr>
            </w:pPr>
            <w:r w:rsidRPr="008C1ACA">
              <w:rPr>
                <w:rFonts w:cs="Calibri"/>
                <w:sz w:val="20"/>
                <w:szCs w:val="20"/>
              </w:rPr>
              <w:t>Přímý</w:t>
            </w:r>
          </w:p>
        </w:tc>
      </w:tr>
      <w:tr w:rsidR="007203A5" w:rsidRPr="008C1ACA" w14:paraId="3D84274C" w14:textId="77777777" w:rsidTr="00EB4FF4">
        <w:tc>
          <w:tcPr>
            <w:tcW w:w="1828" w:type="dxa"/>
          </w:tcPr>
          <w:p w14:paraId="327D4C01" w14:textId="77777777" w:rsidR="007203A5" w:rsidRPr="008C1ACA" w:rsidRDefault="007203A5" w:rsidP="007B5103">
            <w:pPr>
              <w:rPr>
                <w:rFonts w:cstheme="minorHAnsi"/>
                <w:b/>
                <w:sz w:val="20"/>
                <w:szCs w:val="20"/>
              </w:rPr>
            </w:pPr>
            <w:r w:rsidRPr="008C1ACA">
              <w:rPr>
                <w:rFonts w:cstheme="minorHAnsi"/>
                <w:b/>
                <w:sz w:val="20"/>
                <w:szCs w:val="20"/>
              </w:rPr>
              <w:t>Hmotný majetek a využití území</w:t>
            </w:r>
          </w:p>
        </w:tc>
        <w:tc>
          <w:tcPr>
            <w:tcW w:w="3393" w:type="dxa"/>
          </w:tcPr>
          <w:p w14:paraId="3727B59C" w14:textId="301F9336" w:rsidR="007203A5" w:rsidRPr="008C1ACA" w:rsidRDefault="007203A5" w:rsidP="008D78C6">
            <w:pPr>
              <w:rPr>
                <w:rFonts w:cstheme="minorHAnsi"/>
                <w:sz w:val="20"/>
                <w:szCs w:val="20"/>
              </w:rPr>
            </w:pPr>
            <w:r w:rsidRPr="008C1ACA">
              <w:rPr>
                <w:rFonts w:cstheme="minorHAnsi"/>
                <w:sz w:val="20"/>
                <w:szCs w:val="20"/>
              </w:rPr>
              <w:t>Hmotný majetek nebude posuzovanou změnou negativně dotčen.</w:t>
            </w:r>
          </w:p>
        </w:tc>
        <w:tc>
          <w:tcPr>
            <w:tcW w:w="1276" w:type="dxa"/>
          </w:tcPr>
          <w:p w14:paraId="096EE795" w14:textId="77777777" w:rsidR="007203A5" w:rsidRPr="008C1ACA" w:rsidRDefault="007203A5" w:rsidP="007B5103">
            <w:pPr>
              <w:jc w:val="center"/>
              <w:rPr>
                <w:rFonts w:cstheme="minorHAnsi"/>
                <w:sz w:val="20"/>
                <w:szCs w:val="20"/>
              </w:rPr>
            </w:pPr>
            <w:r w:rsidRPr="008C1ACA">
              <w:rPr>
                <w:rFonts w:cstheme="minorHAnsi"/>
                <w:sz w:val="20"/>
                <w:szCs w:val="20"/>
              </w:rPr>
              <w:t>0</w:t>
            </w:r>
          </w:p>
        </w:tc>
        <w:tc>
          <w:tcPr>
            <w:tcW w:w="1275" w:type="dxa"/>
          </w:tcPr>
          <w:p w14:paraId="7EB704A9" w14:textId="77777777" w:rsidR="007203A5" w:rsidRPr="008C1ACA" w:rsidRDefault="007203A5" w:rsidP="007B5103">
            <w:pPr>
              <w:jc w:val="center"/>
              <w:rPr>
                <w:rFonts w:cstheme="minorHAnsi"/>
                <w:sz w:val="20"/>
                <w:szCs w:val="20"/>
              </w:rPr>
            </w:pPr>
            <w:r w:rsidRPr="008C1ACA">
              <w:rPr>
                <w:rFonts w:cstheme="minorHAnsi"/>
                <w:sz w:val="20"/>
                <w:szCs w:val="20"/>
              </w:rPr>
              <w:t>-</w:t>
            </w:r>
          </w:p>
        </w:tc>
        <w:tc>
          <w:tcPr>
            <w:tcW w:w="1268" w:type="dxa"/>
          </w:tcPr>
          <w:p w14:paraId="4E3AB6D0" w14:textId="77777777" w:rsidR="007203A5" w:rsidRPr="008C1ACA" w:rsidRDefault="007203A5" w:rsidP="007B5103">
            <w:pPr>
              <w:jc w:val="center"/>
              <w:rPr>
                <w:rFonts w:cstheme="minorHAnsi"/>
                <w:sz w:val="20"/>
                <w:szCs w:val="20"/>
              </w:rPr>
            </w:pPr>
            <w:r w:rsidRPr="008C1ACA">
              <w:rPr>
                <w:rFonts w:cstheme="minorHAnsi"/>
                <w:sz w:val="20"/>
                <w:szCs w:val="20"/>
              </w:rPr>
              <w:t>-</w:t>
            </w:r>
          </w:p>
        </w:tc>
      </w:tr>
      <w:tr w:rsidR="007203A5" w:rsidRPr="008C1ACA" w14:paraId="033B1536" w14:textId="77777777" w:rsidTr="00EB4FF4">
        <w:tc>
          <w:tcPr>
            <w:tcW w:w="1828" w:type="dxa"/>
          </w:tcPr>
          <w:p w14:paraId="11E4715E" w14:textId="77777777" w:rsidR="007203A5" w:rsidRPr="008C1ACA" w:rsidRDefault="007203A5" w:rsidP="007B5103">
            <w:pPr>
              <w:rPr>
                <w:rFonts w:cstheme="minorHAnsi"/>
                <w:b/>
                <w:sz w:val="20"/>
                <w:szCs w:val="20"/>
              </w:rPr>
            </w:pPr>
            <w:r w:rsidRPr="008C1ACA">
              <w:rPr>
                <w:rFonts w:cstheme="minorHAnsi"/>
                <w:b/>
                <w:sz w:val="20"/>
                <w:szCs w:val="20"/>
              </w:rPr>
              <w:t>Kulturní, archeologické a architektonické hodnoty</w:t>
            </w:r>
          </w:p>
        </w:tc>
        <w:tc>
          <w:tcPr>
            <w:tcW w:w="3393" w:type="dxa"/>
          </w:tcPr>
          <w:p w14:paraId="03DDE610" w14:textId="6D548328" w:rsidR="007203A5" w:rsidRPr="008C1ACA" w:rsidRDefault="007203A5" w:rsidP="008D78C6">
            <w:pPr>
              <w:rPr>
                <w:rFonts w:cstheme="minorHAnsi"/>
                <w:sz w:val="20"/>
                <w:szCs w:val="20"/>
              </w:rPr>
            </w:pPr>
            <w:r w:rsidRPr="008C1ACA">
              <w:rPr>
                <w:rFonts w:cstheme="minorHAnsi"/>
                <w:sz w:val="20"/>
                <w:szCs w:val="20"/>
              </w:rPr>
              <w:t xml:space="preserve">Vlivy nebyly identifikovány. </w:t>
            </w:r>
            <w:r w:rsidR="008D78C6" w:rsidRPr="008C1ACA">
              <w:rPr>
                <w:rFonts w:cstheme="minorHAnsi"/>
                <w:sz w:val="20"/>
                <w:szCs w:val="20"/>
              </w:rPr>
              <w:t xml:space="preserve">Plocha </w:t>
            </w:r>
            <w:r w:rsidRPr="008C1ACA">
              <w:rPr>
                <w:rFonts w:cstheme="minorHAnsi"/>
                <w:sz w:val="20"/>
                <w:szCs w:val="20"/>
              </w:rPr>
              <w:t>je vymezen</w:t>
            </w:r>
            <w:r w:rsidR="008D78C6" w:rsidRPr="008C1ACA">
              <w:rPr>
                <w:rFonts w:cstheme="minorHAnsi"/>
                <w:sz w:val="20"/>
                <w:szCs w:val="20"/>
              </w:rPr>
              <w:t>a</w:t>
            </w:r>
            <w:r w:rsidRPr="008C1ACA">
              <w:rPr>
                <w:rFonts w:cstheme="minorHAnsi"/>
                <w:sz w:val="20"/>
                <w:szCs w:val="20"/>
              </w:rPr>
              <w:t xml:space="preserve"> v území, ve které nejsou přítomny kulturním a historické hodnoty.</w:t>
            </w:r>
          </w:p>
        </w:tc>
        <w:tc>
          <w:tcPr>
            <w:tcW w:w="1276" w:type="dxa"/>
          </w:tcPr>
          <w:p w14:paraId="72CFAF27" w14:textId="77777777" w:rsidR="007203A5" w:rsidRPr="008C1ACA" w:rsidRDefault="007203A5" w:rsidP="007B5103">
            <w:pPr>
              <w:jc w:val="center"/>
              <w:rPr>
                <w:rFonts w:cstheme="minorHAnsi"/>
                <w:sz w:val="20"/>
                <w:szCs w:val="20"/>
              </w:rPr>
            </w:pPr>
            <w:r w:rsidRPr="008C1ACA">
              <w:rPr>
                <w:rFonts w:cstheme="minorHAnsi"/>
                <w:sz w:val="20"/>
                <w:szCs w:val="20"/>
              </w:rPr>
              <w:t>0</w:t>
            </w:r>
          </w:p>
        </w:tc>
        <w:tc>
          <w:tcPr>
            <w:tcW w:w="1275" w:type="dxa"/>
          </w:tcPr>
          <w:p w14:paraId="247F65FA" w14:textId="77777777" w:rsidR="007203A5" w:rsidRPr="008C1ACA" w:rsidRDefault="007203A5" w:rsidP="007B5103">
            <w:pPr>
              <w:jc w:val="center"/>
              <w:rPr>
                <w:rFonts w:cstheme="minorHAnsi"/>
                <w:sz w:val="20"/>
                <w:szCs w:val="20"/>
              </w:rPr>
            </w:pPr>
            <w:r w:rsidRPr="008C1ACA">
              <w:rPr>
                <w:rFonts w:cstheme="minorHAnsi"/>
                <w:sz w:val="20"/>
                <w:szCs w:val="20"/>
              </w:rPr>
              <w:t>-</w:t>
            </w:r>
          </w:p>
        </w:tc>
        <w:tc>
          <w:tcPr>
            <w:tcW w:w="1268" w:type="dxa"/>
          </w:tcPr>
          <w:p w14:paraId="4677F692" w14:textId="77777777" w:rsidR="007203A5" w:rsidRPr="008C1ACA" w:rsidRDefault="007203A5" w:rsidP="007B5103">
            <w:pPr>
              <w:jc w:val="center"/>
              <w:rPr>
                <w:rFonts w:cstheme="minorHAnsi"/>
                <w:sz w:val="20"/>
                <w:szCs w:val="20"/>
              </w:rPr>
            </w:pPr>
            <w:r w:rsidRPr="008C1ACA">
              <w:rPr>
                <w:rFonts w:cstheme="minorHAnsi"/>
                <w:sz w:val="20"/>
                <w:szCs w:val="20"/>
              </w:rPr>
              <w:t>-</w:t>
            </w:r>
          </w:p>
        </w:tc>
      </w:tr>
      <w:tr w:rsidR="007203A5" w:rsidRPr="008C1ACA" w14:paraId="07502315" w14:textId="77777777" w:rsidTr="00EB4FF4">
        <w:tc>
          <w:tcPr>
            <w:tcW w:w="1828" w:type="dxa"/>
          </w:tcPr>
          <w:p w14:paraId="0CA967C0" w14:textId="77777777" w:rsidR="007203A5" w:rsidRPr="008C1ACA" w:rsidRDefault="007203A5" w:rsidP="007B5103">
            <w:pPr>
              <w:rPr>
                <w:rFonts w:cstheme="minorHAnsi"/>
                <w:b/>
                <w:sz w:val="20"/>
                <w:szCs w:val="20"/>
              </w:rPr>
            </w:pPr>
            <w:r w:rsidRPr="008C1ACA">
              <w:rPr>
                <w:rFonts w:cstheme="minorHAnsi"/>
                <w:b/>
                <w:sz w:val="20"/>
                <w:szCs w:val="20"/>
              </w:rPr>
              <w:t>Povrchové a podzemní vody</w:t>
            </w:r>
          </w:p>
        </w:tc>
        <w:tc>
          <w:tcPr>
            <w:tcW w:w="3393" w:type="dxa"/>
          </w:tcPr>
          <w:p w14:paraId="59FDEDE4" w14:textId="77777777" w:rsidR="007203A5" w:rsidRPr="008C1ACA" w:rsidRDefault="007203A5" w:rsidP="007B5103">
            <w:pPr>
              <w:rPr>
                <w:rFonts w:cstheme="minorHAnsi"/>
                <w:sz w:val="20"/>
                <w:szCs w:val="20"/>
              </w:rPr>
            </w:pPr>
            <w:r w:rsidRPr="008C1ACA">
              <w:rPr>
                <w:rFonts w:cstheme="minorHAnsi"/>
                <w:sz w:val="20"/>
                <w:szCs w:val="20"/>
              </w:rPr>
              <w:t xml:space="preserve">Ovlivnění podmínek pro retenci vody v krajině z důvodu zvýšení rozsahu zpevněných ploch. </w:t>
            </w:r>
          </w:p>
          <w:p w14:paraId="7D9C3D0D" w14:textId="77777777" w:rsidR="007203A5" w:rsidRPr="008C1ACA" w:rsidRDefault="007203A5" w:rsidP="007B5103">
            <w:pPr>
              <w:rPr>
                <w:rFonts w:cstheme="minorHAnsi"/>
                <w:sz w:val="20"/>
                <w:szCs w:val="20"/>
              </w:rPr>
            </w:pPr>
            <w:r w:rsidRPr="008C1ACA">
              <w:rPr>
                <w:rFonts w:cstheme="minorHAnsi"/>
                <w:sz w:val="20"/>
                <w:szCs w:val="20"/>
              </w:rPr>
              <w:t>Posuzovanou změnou nebudou dotčeny limity v oblasti ochrany vod.</w:t>
            </w:r>
          </w:p>
        </w:tc>
        <w:tc>
          <w:tcPr>
            <w:tcW w:w="1276" w:type="dxa"/>
          </w:tcPr>
          <w:p w14:paraId="6DDF0897" w14:textId="77777777" w:rsidR="007203A5" w:rsidRPr="008C1ACA" w:rsidRDefault="007203A5" w:rsidP="007B5103">
            <w:pPr>
              <w:jc w:val="center"/>
              <w:rPr>
                <w:rFonts w:cstheme="minorHAnsi"/>
                <w:sz w:val="20"/>
                <w:szCs w:val="20"/>
              </w:rPr>
            </w:pPr>
            <w:r w:rsidRPr="008C1ACA">
              <w:rPr>
                <w:rFonts w:cstheme="minorHAnsi"/>
                <w:sz w:val="20"/>
                <w:szCs w:val="20"/>
              </w:rPr>
              <w:t>-1</w:t>
            </w:r>
          </w:p>
        </w:tc>
        <w:tc>
          <w:tcPr>
            <w:tcW w:w="1275" w:type="dxa"/>
          </w:tcPr>
          <w:p w14:paraId="20598636" w14:textId="77777777" w:rsidR="007203A5" w:rsidRPr="008C1ACA" w:rsidRDefault="007203A5" w:rsidP="007B5103">
            <w:pPr>
              <w:jc w:val="center"/>
              <w:rPr>
                <w:rFonts w:cstheme="minorHAnsi"/>
                <w:sz w:val="20"/>
                <w:szCs w:val="20"/>
              </w:rPr>
            </w:pPr>
            <w:r w:rsidRPr="008C1ACA">
              <w:rPr>
                <w:rFonts w:cstheme="minorHAnsi"/>
                <w:sz w:val="20"/>
                <w:szCs w:val="20"/>
              </w:rPr>
              <w:t>Dlouhodobý</w:t>
            </w:r>
          </w:p>
          <w:p w14:paraId="257E9B1D" w14:textId="77777777" w:rsidR="007203A5" w:rsidRPr="008C1ACA" w:rsidRDefault="007203A5" w:rsidP="007B5103">
            <w:pPr>
              <w:jc w:val="center"/>
              <w:rPr>
                <w:rFonts w:cstheme="minorHAnsi"/>
                <w:sz w:val="20"/>
                <w:szCs w:val="20"/>
              </w:rPr>
            </w:pPr>
            <w:r w:rsidRPr="008C1ACA">
              <w:rPr>
                <w:rFonts w:cstheme="minorHAnsi"/>
                <w:sz w:val="20"/>
                <w:szCs w:val="20"/>
              </w:rPr>
              <w:t>Trvalý</w:t>
            </w:r>
          </w:p>
        </w:tc>
        <w:tc>
          <w:tcPr>
            <w:tcW w:w="1268" w:type="dxa"/>
          </w:tcPr>
          <w:p w14:paraId="051164AE" w14:textId="77777777" w:rsidR="007203A5" w:rsidRPr="008C1ACA" w:rsidRDefault="007203A5" w:rsidP="007B5103">
            <w:pPr>
              <w:jc w:val="center"/>
              <w:rPr>
                <w:rFonts w:cstheme="minorHAnsi"/>
                <w:sz w:val="20"/>
                <w:szCs w:val="20"/>
              </w:rPr>
            </w:pPr>
            <w:r w:rsidRPr="008C1ACA">
              <w:rPr>
                <w:rFonts w:cstheme="minorHAnsi"/>
                <w:sz w:val="20"/>
                <w:szCs w:val="20"/>
              </w:rPr>
              <w:t>Přímý</w:t>
            </w:r>
          </w:p>
        </w:tc>
      </w:tr>
      <w:tr w:rsidR="008D78C6" w:rsidRPr="008C1ACA" w14:paraId="5DC7766A" w14:textId="77777777" w:rsidTr="00EB4FF4">
        <w:tc>
          <w:tcPr>
            <w:tcW w:w="1828" w:type="dxa"/>
          </w:tcPr>
          <w:p w14:paraId="285E9520" w14:textId="77777777" w:rsidR="008D78C6" w:rsidRPr="008C1ACA" w:rsidRDefault="008D78C6" w:rsidP="008D78C6">
            <w:pPr>
              <w:rPr>
                <w:rFonts w:cstheme="minorHAnsi"/>
                <w:b/>
                <w:sz w:val="20"/>
                <w:szCs w:val="20"/>
              </w:rPr>
            </w:pPr>
            <w:r w:rsidRPr="008C1ACA">
              <w:rPr>
                <w:rFonts w:cstheme="minorHAnsi"/>
                <w:b/>
                <w:sz w:val="20"/>
                <w:szCs w:val="20"/>
              </w:rPr>
              <w:t>Zemědělská půda</w:t>
            </w:r>
          </w:p>
        </w:tc>
        <w:tc>
          <w:tcPr>
            <w:tcW w:w="3393" w:type="dxa"/>
          </w:tcPr>
          <w:p w14:paraId="400A57BF" w14:textId="516E693B" w:rsidR="008D78C6" w:rsidRPr="008C1ACA" w:rsidRDefault="008D78C6" w:rsidP="008D78C6">
            <w:pPr>
              <w:rPr>
                <w:rFonts w:cstheme="minorHAnsi"/>
                <w:sz w:val="20"/>
                <w:szCs w:val="20"/>
              </w:rPr>
            </w:pPr>
            <w:r w:rsidRPr="008C1ACA">
              <w:rPr>
                <w:rFonts w:cstheme="minorHAnsi"/>
                <w:sz w:val="20"/>
                <w:szCs w:val="20"/>
              </w:rPr>
              <w:t xml:space="preserve">Využití plochy, která je </w:t>
            </w:r>
            <w:r w:rsidR="005C371A" w:rsidRPr="008C1ACA">
              <w:rPr>
                <w:rFonts w:cstheme="minorHAnsi"/>
                <w:sz w:val="20"/>
                <w:szCs w:val="20"/>
              </w:rPr>
              <w:t>předmětem</w:t>
            </w:r>
            <w:r w:rsidRPr="008C1ACA">
              <w:rPr>
                <w:rFonts w:cstheme="minorHAnsi"/>
                <w:sz w:val="20"/>
                <w:szCs w:val="20"/>
              </w:rPr>
              <w:t xml:space="preserve"> řešení změny č. 3093/10 nebude spojeno s vlivy na ZPF.</w:t>
            </w:r>
          </w:p>
        </w:tc>
        <w:tc>
          <w:tcPr>
            <w:tcW w:w="1276" w:type="dxa"/>
          </w:tcPr>
          <w:p w14:paraId="67D521B6" w14:textId="2AF6FA2C"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6ED8B4BB" w14:textId="5FE82972"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0A9A554F" w14:textId="688AF4D8"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230A2D65" w14:textId="77777777" w:rsidTr="00EB4FF4">
        <w:tc>
          <w:tcPr>
            <w:tcW w:w="1828" w:type="dxa"/>
          </w:tcPr>
          <w:p w14:paraId="48169B9F" w14:textId="77777777" w:rsidR="008D78C6" w:rsidRPr="008C1ACA" w:rsidRDefault="008D78C6" w:rsidP="008D78C6">
            <w:pPr>
              <w:rPr>
                <w:rFonts w:cstheme="minorHAnsi"/>
                <w:b/>
                <w:sz w:val="20"/>
                <w:szCs w:val="20"/>
              </w:rPr>
            </w:pPr>
            <w:r w:rsidRPr="008C1ACA">
              <w:rPr>
                <w:rFonts w:cstheme="minorHAnsi"/>
                <w:b/>
                <w:sz w:val="20"/>
                <w:szCs w:val="20"/>
              </w:rPr>
              <w:t>Pozemky určené k plnění funkcí lesa</w:t>
            </w:r>
          </w:p>
        </w:tc>
        <w:tc>
          <w:tcPr>
            <w:tcW w:w="3393" w:type="dxa"/>
          </w:tcPr>
          <w:p w14:paraId="02A01ACA" w14:textId="758520D0" w:rsidR="008D78C6" w:rsidRPr="008C1ACA" w:rsidRDefault="008D78C6" w:rsidP="008D78C6">
            <w:pPr>
              <w:rPr>
                <w:rFonts w:cstheme="minorHAnsi"/>
                <w:sz w:val="20"/>
                <w:szCs w:val="20"/>
              </w:rPr>
            </w:pPr>
            <w:r w:rsidRPr="008C1ACA">
              <w:rPr>
                <w:rFonts w:cstheme="minorHAnsi"/>
                <w:sz w:val="20"/>
                <w:szCs w:val="20"/>
              </w:rPr>
              <w:t xml:space="preserve">Využití plochy, která je </w:t>
            </w:r>
            <w:r w:rsidR="005C371A" w:rsidRPr="008C1ACA">
              <w:rPr>
                <w:rFonts w:cstheme="minorHAnsi"/>
                <w:sz w:val="20"/>
                <w:szCs w:val="20"/>
              </w:rPr>
              <w:t>předmětem</w:t>
            </w:r>
            <w:r w:rsidRPr="008C1ACA">
              <w:rPr>
                <w:rFonts w:cstheme="minorHAnsi"/>
                <w:sz w:val="20"/>
                <w:szCs w:val="20"/>
              </w:rPr>
              <w:t xml:space="preserve"> řešení změny č. 3093/10 nebude spojeno s vlivy na PUPFL.</w:t>
            </w:r>
          </w:p>
        </w:tc>
        <w:tc>
          <w:tcPr>
            <w:tcW w:w="1276" w:type="dxa"/>
          </w:tcPr>
          <w:p w14:paraId="53306DA1" w14:textId="64B6C16D"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5C0E4490" w14:textId="52275F8B"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2A6941B3" w14:textId="4B893562"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0964441B" w14:textId="77777777" w:rsidTr="00EB4FF4">
        <w:tc>
          <w:tcPr>
            <w:tcW w:w="1828" w:type="dxa"/>
          </w:tcPr>
          <w:p w14:paraId="587C4C77" w14:textId="77777777" w:rsidR="008D78C6" w:rsidRPr="008C1ACA" w:rsidRDefault="008D78C6" w:rsidP="008D78C6">
            <w:pPr>
              <w:rPr>
                <w:rFonts w:cstheme="minorHAnsi"/>
                <w:b/>
                <w:sz w:val="20"/>
                <w:szCs w:val="20"/>
              </w:rPr>
            </w:pPr>
            <w:r w:rsidRPr="008C1ACA">
              <w:rPr>
                <w:rFonts w:cstheme="minorHAnsi"/>
                <w:b/>
                <w:sz w:val="20"/>
                <w:szCs w:val="20"/>
              </w:rPr>
              <w:t>Horninové prostředí</w:t>
            </w:r>
          </w:p>
        </w:tc>
        <w:tc>
          <w:tcPr>
            <w:tcW w:w="3393" w:type="dxa"/>
          </w:tcPr>
          <w:p w14:paraId="338E43BA" w14:textId="6571D497" w:rsidR="008D78C6" w:rsidRPr="008C1ACA" w:rsidRDefault="008D78C6" w:rsidP="008D78C6">
            <w:pPr>
              <w:rPr>
                <w:rFonts w:cstheme="minorHAnsi"/>
                <w:sz w:val="20"/>
                <w:szCs w:val="20"/>
              </w:rPr>
            </w:pPr>
            <w:r w:rsidRPr="008C1ACA">
              <w:rPr>
                <w:rFonts w:cstheme="minorHAnsi"/>
                <w:sz w:val="20"/>
                <w:szCs w:val="20"/>
              </w:rPr>
              <w:t xml:space="preserve">Vlivy nebyly identifikovány. </w:t>
            </w:r>
          </w:p>
        </w:tc>
        <w:tc>
          <w:tcPr>
            <w:tcW w:w="1276" w:type="dxa"/>
          </w:tcPr>
          <w:p w14:paraId="73C90FE2"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03733EBA"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773A0F27"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3E5A4BD3" w14:textId="77777777" w:rsidTr="00EB4FF4">
        <w:tc>
          <w:tcPr>
            <w:tcW w:w="1828" w:type="dxa"/>
          </w:tcPr>
          <w:p w14:paraId="669579E0" w14:textId="77777777" w:rsidR="008D78C6" w:rsidRPr="008C1ACA" w:rsidRDefault="008D78C6" w:rsidP="00311854">
            <w:pPr>
              <w:keepNext/>
              <w:rPr>
                <w:rFonts w:cstheme="minorHAnsi"/>
                <w:b/>
                <w:sz w:val="20"/>
                <w:szCs w:val="20"/>
              </w:rPr>
            </w:pPr>
            <w:r w:rsidRPr="008C1ACA">
              <w:rPr>
                <w:rFonts w:cstheme="minorHAnsi"/>
                <w:b/>
                <w:sz w:val="20"/>
                <w:szCs w:val="20"/>
              </w:rPr>
              <w:t xml:space="preserve">Biologická rozmanitost flóra, fauna </w:t>
            </w:r>
          </w:p>
        </w:tc>
        <w:tc>
          <w:tcPr>
            <w:tcW w:w="3393" w:type="dxa"/>
          </w:tcPr>
          <w:p w14:paraId="2037F956" w14:textId="77777777" w:rsidR="008D78C6" w:rsidRPr="008C1ACA" w:rsidRDefault="008D78C6" w:rsidP="00311854">
            <w:pPr>
              <w:keepNext/>
              <w:rPr>
                <w:rFonts w:cstheme="minorHAnsi"/>
                <w:sz w:val="20"/>
                <w:szCs w:val="20"/>
              </w:rPr>
            </w:pPr>
            <w:r w:rsidRPr="008C1ACA">
              <w:rPr>
                <w:rFonts w:cstheme="minorHAnsi"/>
                <w:sz w:val="20"/>
                <w:szCs w:val="20"/>
              </w:rPr>
              <w:t xml:space="preserve">V důsledku přijetí změny dojde k záboru ploch s vegetací, které pozitivně ovlivňují ekologickou stabilitu a biologickou diversitu území. </w:t>
            </w:r>
          </w:p>
          <w:p w14:paraId="7E25A7F7" w14:textId="6140880D" w:rsidR="008D78C6" w:rsidRPr="008C1ACA" w:rsidRDefault="008D78C6" w:rsidP="00311854">
            <w:pPr>
              <w:keepNext/>
              <w:rPr>
                <w:rFonts w:cstheme="minorHAnsi"/>
                <w:sz w:val="20"/>
                <w:szCs w:val="20"/>
              </w:rPr>
            </w:pPr>
            <w:r w:rsidRPr="008C1ACA">
              <w:rPr>
                <w:rFonts w:cstheme="minorHAnsi"/>
                <w:sz w:val="20"/>
                <w:szCs w:val="20"/>
              </w:rPr>
              <w:t xml:space="preserve">Využitím plochy dojde k redukci rozsahu ploch, které jsou součástí celoměstského systému zeleně. </w:t>
            </w:r>
          </w:p>
        </w:tc>
        <w:tc>
          <w:tcPr>
            <w:tcW w:w="1276" w:type="dxa"/>
          </w:tcPr>
          <w:p w14:paraId="05A99AA2" w14:textId="1EF271F1" w:rsidR="008D78C6" w:rsidRPr="008C1ACA" w:rsidRDefault="008D78C6" w:rsidP="00311854">
            <w:pPr>
              <w:keepNext/>
              <w:jc w:val="center"/>
              <w:rPr>
                <w:rFonts w:cstheme="minorHAnsi"/>
                <w:sz w:val="20"/>
                <w:szCs w:val="20"/>
              </w:rPr>
            </w:pPr>
            <w:r w:rsidRPr="008C1ACA">
              <w:rPr>
                <w:rFonts w:cstheme="minorHAnsi"/>
                <w:sz w:val="20"/>
                <w:szCs w:val="20"/>
              </w:rPr>
              <w:t>-1</w:t>
            </w:r>
          </w:p>
        </w:tc>
        <w:tc>
          <w:tcPr>
            <w:tcW w:w="1275" w:type="dxa"/>
          </w:tcPr>
          <w:p w14:paraId="569DDB8B" w14:textId="77777777" w:rsidR="008D78C6" w:rsidRPr="008C1ACA" w:rsidRDefault="008D78C6" w:rsidP="00311854">
            <w:pPr>
              <w:keepNext/>
              <w:jc w:val="center"/>
              <w:rPr>
                <w:rFonts w:cstheme="minorHAnsi"/>
                <w:sz w:val="20"/>
                <w:szCs w:val="20"/>
              </w:rPr>
            </w:pPr>
            <w:r w:rsidRPr="008C1ACA">
              <w:rPr>
                <w:rFonts w:cstheme="minorHAnsi"/>
                <w:sz w:val="20"/>
                <w:szCs w:val="20"/>
              </w:rPr>
              <w:t>Trvalý</w:t>
            </w:r>
          </w:p>
          <w:p w14:paraId="00FC4129" w14:textId="77777777" w:rsidR="008D78C6" w:rsidRPr="008C1ACA" w:rsidRDefault="008D78C6" w:rsidP="00311854">
            <w:pPr>
              <w:keepNext/>
              <w:jc w:val="center"/>
              <w:rPr>
                <w:rFonts w:cstheme="minorHAnsi"/>
                <w:sz w:val="20"/>
                <w:szCs w:val="20"/>
              </w:rPr>
            </w:pPr>
            <w:r w:rsidRPr="008C1ACA">
              <w:rPr>
                <w:rFonts w:cstheme="minorHAnsi"/>
                <w:sz w:val="20"/>
                <w:szCs w:val="20"/>
              </w:rPr>
              <w:t>Dlouhodobý</w:t>
            </w:r>
          </w:p>
        </w:tc>
        <w:tc>
          <w:tcPr>
            <w:tcW w:w="1268" w:type="dxa"/>
          </w:tcPr>
          <w:p w14:paraId="685C7751" w14:textId="77777777" w:rsidR="008D78C6" w:rsidRPr="008C1ACA" w:rsidRDefault="008D78C6" w:rsidP="00311854">
            <w:pPr>
              <w:keepNext/>
              <w:jc w:val="center"/>
              <w:rPr>
                <w:rFonts w:cstheme="minorHAnsi"/>
                <w:sz w:val="20"/>
                <w:szCs w:val="20"/>
              </w:rPr>
            </w:pPr>
            <w:r w:rsidRPr="008C1ACA">
              <w:rPr>
                <w:rFonts w:cstheme="minorHAnsi"/>
                <w:sz w:val="20"/>
                <w:szCs w:val="20"/>
              </w:rPr>
              <w:t>Přímý</w:t>
            </w:r>
          </w:p>
        </w:tc>
      </w:tr>
      <w:tr w:rsidR="008D78C6" w:rsidRPr="008C1ACA" w14:paraId="525184D1" w14:textId="77777777" w:rsidTr="00EB4FF4">
        <w:tc>
          <w:tcPr>
            <w:tcW w:w="1828" w:type="dxa"/>
          </w:tcPr>
          <w:p w14:paraId="291BA416" w14:textId="77777777" w:rsidR="008D78C6" w:rsidRPr="008C1ACA" w:rsidRDefault="008D78C6" w:rsidP="008D78C6">
            <w:pPr>
              <w:rPr>
                <w:rFonts w:cstheme="minorHAnsi"/>
                <w:b/>
                <w:sz w:val="20"/>
                <w:szCs w:val="20"/>
              </w:rPr>
            </w:pPr>
            <w:r w:rsidRPr="008C1ACA">
              <w:rPr>
                <w:rFonts w:cstheme="minorHAnsi"/>
                <w:b/>
                <w:sz w:val="20"/>
                <w:szCs w:val="20"/>
              </w:rPr>
              <w:t>Krajina, krajinný ráz</w:t>
            </w:r>
          </w:p>
        </w:tc>
        <w:tc>
          <w:tcPr>
            <w:tcW w:w="3393" w:type="dxa"/>
          </w:tcPr>
          <w:p w14:paraId="5545063C" w14:textId="1F2053E7" w:rsidR="00482903" w:rsidRPr="008C1ACA" w:rsidRDefault="00482903" w:rsidP="00482903">
            <w:pPr>
              <w:rPr>
                <w:rFonts w:cstheme="minorHAnsi"/>
                <w:sz w:val="20"/>
                <w:szCs w:val="20"/>
              </w:rPr>
            </w:pPr>
            <w:r w:rsidRPr="008C1ACA">
              <w:rPr>
                <w:rFonts w:cstheme="minorHAnsi"/>
                <w:sz w:val="20"/>
                <w:szCs w:val="20"/>
              </w:rPr>
              <w:t xml:space="preserve">Provedenou změnou dojde ke zvýšení intenzity využití města. Navrhovaný kód míry využití umožní výstavbu výškových staveb do 10ti nadzemních podlaží. V širším zájmovém území se jedná o výšku, které dosahují panelové domy např. v blízké ulici Rumburské, Vysočanské, Jablonecké. Navrhovaným řešením dojde k rozšíření území, ve kterém jsou umístěny výškově </w:t>
            </w:r>
            <w:r w:rsidR="005C371A" w:rsidRPr="008C1ACA">
              <w:rPr>
                <w:rFonts w:cstheme="minorHAnsi"/>
                <w:sz w:val="20"/>
                <w:szCs w:val="20"/>
              </w:rPr>
              <w:t>významné</w:t>
            </w:r>
            <w:r w:rsidRPr="008C1ACA">
              <w:rPr>
                <w:rFonts w:cstheme="minorHAnsi"/>
                <w:sz w:val="20"/>
                <w:szCs w:val="20"/>
              </w:rPr>
              <w:t xml:space="preserve"> stavby. </w:t>
            </w:r>
          </w:p>
          <w:p w14:paraId="3CF3ABE3" w14:textId="03CD5857" w:rsidR="008D78C6" w:rsidRPr="008C1ACA" w:rsidRDefault="00482903" w:rsidP="00482903">
            <w:pPr>
              <w:rPr>
                <w:rFonts w:cstheme="minorHAnsi"/>
                <w:sz w:val="20"/>
                <w:szCs w:val="20"/>
              </w:rPr>
            </w:pPr>
            <w:r w:rsidRPr="008C1ACA">
              <w:rPr>
                <w:rFonts w:cstheme="minorHAnsi"/>
                <w:sz w:val="20"/>
                <w:szCs w:val="20"/>
              </w:rPr>
              <w:t>Míra vlivu na krajinu bude závislá na kvalitě urbanistického architektonického řešení stavebních objektů a kvalitě krajinářských úprav veřejných prostranství a ploch zeleně. Významným faktorem, které ovlivní vlivy na krajinu města a krajinný ráz bude propojení plochy s plochou parku Přátelství a prostorem okolo stanice metra Střížkov.</w:t>
            </w:r>
          </w:p>
        </w:tc>
        <w:tc>
          <w:tcPr>
            <w:tcW w:w="1276" w:type="dxa"/>
          </w:tcPr>
          <w:p w14:paraId="6B15EB8B" w14:textId="77C2BF91" w:rsidR="008D78C6" w:rsidRPr="008C1ACA" w:rsidRDefault="00482903" w:rsidP="008D78C6">
            <w:pPr>
              <w:jc w:val="center"/>
              <w:rPr>
                <w:rFonts w:cstheme="minorHAnsi"/>
                <w:sz w:val="20"/>
                <w:szCs w:val="20"/>
              </w:rPr>
            </w:pPr>
            <w:r w:rsidRPr="008C1ACA">
              <w:rPr>
                <w:rFonts w:cstheme="minorHAnsi"/>
                <w:sz w:val="20"/>
                <w:szCs w:val="20"/>
              </w:rPr>
              <w:t>-1</w:t>
            </w:r>
          </w:p>
        </w:tc>
        <w:tc>
          <w:tcPr>
            <w:tcW w:w="1275" w:type="dxa"/>
          </w:tcPr>
          <w:p w14:paraId="42FA29A8" w14:textId="77777777" w:rsidR="008D78C6" w:rsidRPr="008C1ACA" w:rsidRDefault="008D78C6" w:rsidP="008D78C6">
            <w:pPr>
              <w:jc w:val="center"/>
              <w:rPr>
                <w:rFonts w:cstheme="minorHAnsi"/>
                <w:sz w:val="20"/>
                <w:szCs w:val="20"/>
              </w:rPr>
            </w:pPr>
            <w:r w:rsidRPr="008C1ACA">
              <w:rPr>
                <w:rFonts w:cstheme="minorHAnsi"/>
                <w:sz w:val="20"/>
                <w:szCs w:val="20"/>
              </w:rPr>
              <w:t>Trvalý</w:t>
            </w:r>
          </w:p>
          <w:p w14:paraId="121CFD1B" w14:textId="77777777" w:rsidR="008D78C6" w:rsidRPr="008C1ACA" w:rsidRDefault="008D78C6" w:rsidP="008D78C6">
            <w:pPr>
              <w:jc w:val="center"/>
              <w:rPr>
                <w:rFonts w:cstheme="minorHAnsi"/>
                <w:sz w:val="20"/>
                <w:szCs w:val="20"/>
              </w:rPr>
            </w:pPr>
            <w:r w:rsidRPr="008C1ACA">
              <w:rPr>
                <w:rFonts w:cstheme="minorHAnsi"/>
                <w:sz w:val="20"/>
                <w:szCs w:val="20"/>
              </w:rPr>
              <w:t>Dlouhodobý</w:t>
            </w:r>
          </w:p>
        </w:tc>
        <w:tc>
          <w:tcPr>
            <w:tcW w:w="1268" w:type="dxa"/>
          </w:tcPr>
          <w:p w14:paraId="7D26BDEF" w14:textId="77777777" w:rsidR="008D78C6" w:rsidRPr="008C1ACA" w:rsidRDefault="008D78C6" w:rsidP="008D78C6">
            <w:pPr>
              <w:jc w:val="center"/>
              <w:rPr>
                <w:rFonts w:cstheme="minorHAnsi"/>
                <w:sz w:val="20"/>
                <w:szCs w:val="20"/>
              </w:rPr>
            </w:pPr>
            <w:r w:rsidRPr="008C1ACA">
              <w:rPr>
                <w:rFonts w:cstheme="minorHAnsi"/>
                <w:sz w:val="20"/>
                <w:szCs w:val="20"/>
              </w:rPr>
              <w:t>Přímý</w:t>
            </w:r>
          </w:p>
        </w:tc>
      </w:tr>
      <w:tr w:rsidR="008D78C6" w:rsidRPr="008C1ACA" w14:paraId="54BBF77F" w14:textId="77777777" w:rsidTr="00EB4FF4">
        <w:tc>
          <w:tcPr>
            <w:tcW w:w="9040" w:type="dxa"/>
            <w:gridSpan w:val="5"/>
          </w:tcPr>
          <w:p w14:paraId="1C611DAB" w14:textId="77777777" w:rsidR="008D78C6" w:rsidRPr="008C1ACA" w:rsidRDefault="008D78C6" w:rsidP="008503CD">
            <w:pPr>
              <w:pStyle w:val="Odstavecseseznamem"/>
              <w:numPr>
                <w:ilvl w:val="0"/>
                <w:numId w:val="52"/>
              </w:numPr>
              <w:tabs>
                <w:tab w:val="clear" w:pos="851"/>
              </w:tabs>
              <w:spacing w:after="0"/>
              <w:rPr>
                <w:rFonts w:cstheme="minorHAnsi"/>
                <w:b/>
                <w:sz w:val="20"/>
                <w:szCs w:val="20"/>
              </w:rPr>
            </w:pPr>
            <w:r w:rsidRPr="008C1ACA">
              <w:rPr>
                <w:rFonts w:cstheme="minorHAnsi"/>
                <w:b/>
                <w:sz w:val="20"/>
                <w:szCs w:val="20"/>
              </w:rPr>
              <w:t>Identifikované krátkodobé, střednědobé, přímé a nepřímé vlivy na složky životního prostředí</w:t>
            </w:r>
          </w:p>
        </w:tc>
      </w:tr>
      <w:tr w:rsidR="008D78C6" w:rsidRPr="008C1ACA" w14:paraId="36FE5AA3" w14:textId="77777777" w:rsidTr="00EB4FF4">
        <w:tc>
          <w:tcPr>
            <w:tcW w:w="1828" w:type="dxa"/>
          </w:tcPr>
          <w:p w14:paraId="4A129CD3" w14:textId="77777777" w:rsidR="008D78C6" w:rsidRPr="008C1ACA" w:rsidRDefault="008D78C6" w:rsidP="008D78C6">
            <w:pPr>
              <w:rPr>
                <w:rFonts w:cstheme="minorHAnsi"/>
                <w:b/>
                <w:sz w:val="20"/>
                <w:szCs w:val="20"/>
              </w:rPr>
            </w:pPr>
            <w:r w:rsidRPr="008C1ACA">
              <w:rPr>
                <w:rFonts w:cstheme="minorHAnsi"/>
                <w:b/>
                <w:sz w:val="20"/>
                <w:szCs w:val="20"/>
              </w:rPr>
              <w:t>Ovzduší a klima</w:t>
            </w:r>
          </w:p>
        </w:tc>
        <w:tc>
          <w:tcPr>
            <w:tcW w:w="3393" w:type="dxa"/>
          </w:tcPr>
          <w:p w14:paraId="471734C0" w14:textId="77777777" w:rsidR="008D78C6" w:rsidRPr="008C1ACA" w:rsidRDefault="008D78C6" w:rsidP="008D78C6">
            <w:pPr>
              <w:rPr>
                <w:rFonts w:cstheme="minorHAnsi"/>
                <w:sz w:val="20"/>
                <w:szCs w:val="20"/>
              </w:rPr>
            </w:pPr>
            <w:r w:rsidRPr="008C1ACA">
              <w:rPr>
                <w:spacing w:val="-1"/>
                <w:sz w:val="20"/>
                <w:szCs w:val="20"/>
              </w:rPr>
              <w:t>Přechodné</w:t>
            </w:r>
            <w:r w:rsidRPr="008C1ACA">
              <w:rPr>
                <w:sz w:val="20"/>
                <w:szCs w:val="20"/>
              </w:rPr>
              <w:t xml:space="preserve"> vlivy </w:t>
            </w:r>
            <w:r w:rsidRPr="008C1ACA">
              <w:rPr>
                <w:spacing w:val="-1"/>
                <w:sz w:val="20"/>
                <w:szCs w:val="20"/>
              </w:rPr>
              <w:t>po</w:t>
            </w:r>
            <w:r w:rsidRPr="008C1ACA">
              <w:rPr>
                <w:sz w:val="20"/>
                <w:szCs w:val="20"/>
              </w:rPr>
              <w:t xml:space="preserve"> </w:t>
            </w:r>
            <w:r w:rsidRPr="008C1ACA">
              <w:rPr>
                <w:spacing w:val="-1"/>
                <w:sz w:val="20"/>
                <w:szCs w:val="20"/>
              </w:rPr>
              <w:t>dobu</w:t>
            </w:r>
            <w:r w:rsidRPr="008C1ACA">
              <w:rPr>
                <w:sz w:val="20"/>
                <w:szCs w:val="20"/>
              </w:rPr>
              <w:t xml:space="preserve"> </w:t>
            </w:r>
            <w:r w:rsidRPr="008C1ACA">
              <w:rPr>
                <w:spacing w:val="-1"/>
                <w:sz w:val="20"/>
                <w:szCs w:val="20"/>
              </w:rPr>
              <w:t>provádění</w:t>
            </w:r>
            <w:r w:rsidRPr="008C1ACA">
              <w:rPr>
                <w:sz w:val="20"/>
                <w:szCs w:val="20"/>
              </w:rPr>
              <w:t xml:space="preserve"> </w:t>
            </w:r>
            <w:r w:rsidRPr="008C1ACA">
              <w:rPr>
                <w:spacing w:val="-1"/>
                <w:sz w:val="20"/>
                <w:szCs w:val="20"/>
              </w:rPr>
              <w:t>stavebních prací</w:t>
            </w:r>
            <w:r w:rsidRPr="008C1ACA">
              <w:rPr>
                <w:sz w:val="20"/>
                <w:szCs w:val="20"/>
              </w:rPr>
              <w:t xml:space="preserve"> </w:t>
            </w:r>
            <w:r w:rsidRPr="008C1ACA">
              <w:rPr>
                <w:spacing w:val="-1"/>
                <w:sz w:val="20"/>
                <w:szCs w:val="20"/>
              </w:rPr>
              <w:t>(zejm.</w:t>
            </w:r>
            <w:r w:rsidRPr="008C1ACA">
              <w:rPr>
                <w:sz w:val="20"/>
                <w:szCs w:val="20"/>
              </w:rPr>
              <w:t xml:space="preserve"> </w:t>
            </w:r>
            <w:r w:rsidRPr="008C1ACA">
              <w:rPr>
                <w:spacing w:val="-1"/>
                <w:sz w:val="20"/>
                <w:szCs w:val="20"/>
              </w:rPr>
              <w:t>prašnost).</w:t>
            </w:r>
          </w:p>
        </w:tc>
        <w:tc>
          <w:tcPr>
            <w:tcW w:w="1276" w:type="dxa"/>
          </w:tcPr>
          <w:p w14:paraId="604F8B61" w14:textId="77777777" w:rsidR="008D78C6" w:rsidRPr="008C1ACA" w:rsidRDefault="008D78C6" w:rsidP="008D78C6">
            <w:pPr>
              <w:jc w:val="center"/>
              <w:rPr>
                <w:rFonts w:cstheme="minorHAnsi"/>
                <w:sz w:val="20"/>
                <w:szCs w:val="20"/>
              </w:rPr>
            </w:pPr>
            <w:r w:rsidRPr="008C1ACA">
              <w:rPr>
                <w:rFonts w:cs="Calibri"/>
                <w:sz w:val="20"/>
                <w:szCs w:val="20"/>
              </w:rPr>
              <w:t>-1</w:t>
            </w:r>
          </w:p>
        </w:tc>
        <w:tc>
          <w:tcPr>
            <w:tcW w:w="1275" w:type="dxa"/>
          </w:tcPr>
          <w:p w14:paraId="66A2FC13" w14:textId="77777777" w:rsidR="008D78C6" w:rsidRPr="008C1ACA" w:rsidRDefault="008D78C6" w:rsidP="008D78C6">
            <w:pPr>
              <w:jc w:val="center"/>
              <w:rPr>
                <w:rFonts w:cstheme="minorHAnsi"/>
                <w:sz w:val="20"/>
                <w:szCs w:val="20"/>
              </w:rPr>
            </w:pPr>
            <w:r w:rsidRPr="008C1ACA">
              <w:rPr>
                <w:rFonts w:cs="Calibri"/>
                <w:sz w:val="20"/>
                <w:szCs w:val="20"/>
              </w:rPr>
              <w:t>Krátkodobý</w:t>
            </w:r>
          </w:p>
        </w:tc>
        <w:tc>
          <w:tcPr>
            <w:tcW w:w="1268" w:type="dxa"/>
          </w:tcPr>
          <w:p w14:paraId="15AD5E10" w14:textId="77777777" w:rsidR="008D78C6" w:rsidRPr="008C1ACA" w:rsidRDefault="008D78C6" w:rsidP="008D78C6">
            <w:pPr>
              <w:jc w:val="center"/>
              <w:rPr>
                <w:rFonts w:cstheme="minorHAnsi"/>
                <w:sz w:val="20"/>
                <w:szCs w:val="20"/>
              </w:rPr>
            </w:pPr>
            <w:r w:rsidRPr="008C1ACA">
              <w:rPr>
                <w:rFonts w:cs="Calibri"/>
                <w:sz w:val="20"/>
                <w:szCs w:val="20"/>
              </w:rPr>
              <w:t>Přímý</w:t>
            </w:r>
          </w:p>
        </w:tc>
      </w:tr>
      <w:tr w:rsidR="008D78C6" w:rsidRPr="008C1ACA" w14:paraId="741B4ED9" w14:textId="77777777" w:rsidTr="00EB4FF4">
        <w:tc>
          <w:tcPr>
            <w:tcW w:w="1828" w:type="dxa"/>
          </w:tcPr>
          <w:p w14:paraId="56E7FC5A" w14:textId="77777777" w:rsidR="008D78C6" w:rsidRPr="008C1ACA" w:rsidRDefault="008D78C6" w:rsidP="008D78C6">
            <w:pPr>
              <w:rPr>
                <w:rFonts w:cstheme="minorHAnsi"/>
                <w:b/>
                <w:sz w:val="20"/>
                <w:szCs w:val="20"/>
              </w:rPr>
            </w:pPr>
            <w:r w:rsidRPr="008C1ACA">
              <w:rPr>
                <w:rFonts w:cstheme="minorHAnsi"/>
                <w:b/>
                <w:sz w:val="20"/>
                <w:szCs w:val="20"/>
              </w:rPr>
              <w:t>Obyvatelstvo a veřejné zdraví</w:t>
            </w:r>
          </w:p>
        </w:tc>
        <w:tc>
          <w:tcPr>
            <w:tcW w:w="3393" w:type="dxa"/>
          </w:tcPr>
          <w:p w14:paraId="1CC8DA12" w14:textId="77777777" w:rsidR="008D78C6" w:rsidRPr="008C1ACA" w:rsidRDefault="008D78C6" w:rsidP="008D78C6">
            <w:pPr>
              <w:rPr>
                <w:rFonts w:cstheme="minorHAnsi"/>
                <w:sz w:val="20"/>
                <w:szCs w:val="20"/>
              </w:rPr>
            </w:pPr>
            <w:r w:rsidRPr="008C1ACA">
              <w:rPr>
                <w:spacing w:val="-1"/>
                <w:sz w:val="20"/>
                <w:szCs w:val="20"/>
              </w:rPr>
              <w:t>Přechodné zvýšení hlukové zátěže po dobu provádění stavebních prací.</w:t>
            </w:r>
          </w:p>
        </w:tc>
        <w:tc>
          <w:tcPr>
            <w:tcW w:w="1276" w:type="dxa"/>
          </w:tcPr>
          <w:p w14:paraId="6062A20E" w14:textId="77777777" w:rsidR="008D78C6" w:rsidRPr="008C1ACA" w:rsidRDefault="008D78C6" w:rsidP="008D78C6">
            <w:pPr>
              <w:jc w:val="center"/>
              <w:rPr>
                <w:rFonts w:cstheme="minorHAnsi"/>
                <w:sz w:val="20"/>
                <w:szCs w:val="20"/>
              </w:rPr>
            </w:pPr>
            <w:r w:rsidRPr="008C1ACA">
              <w:rPr>
                <w:rFonts w:cs="Calibri"/>
                <w:sz w:val="20"/>
                <w:szCs w:val="20"/>
              </w:rPr>
              <w:t>-1</w:t>
            </w:r>
          </w:p>
        </w:tc>
        <w:tc>
          <w:tcPr>
            <w:tcW w:w="1275" w:type="dxa"/>
          </w:tcPr>
          <w:p w14:paraId="42EFD1CC" w14:textId="77777777" w:rsidR="008D78C6" w:rsidRPr="008C1ACA" w:rsidRDefault="008D78C6" w:rsidP="008D78C6">
            <w:pPr>
              <w:jc w:val="center"/>
              <w:rPr>
                <w:rFonts w:cstheme="minorHAnsi"/>
                <w:sz w:val="20"/>
                <w:szCs w:val="20"/>
              </w:rPr>
            </w:pPr>
            <w:r w:rsidRPr="008C1ACA">
              <w:rPr>
                <w:rFonts w:cs="Calibri"/>
                <w:sz w:val="20"/>
                <w:szCs w:val="20"/>
              </w:rPr>
              <w:t>Krátkodobý</w:t>
            </w:r>
          </w:p>
        </w:tc>
        <w:tc>
          <w:tcPr>
            <w:tcW w:w="1268" w:type="dxa"/>
          </w:tcPr>
          <w:p w14:paraId="0550495E" w14:textId="77777777" w:rsidR="008D78C6" w:rsidRPr="008C1ACA" w:rsidRDefault="008D78C6" w:rsidP="008D78C6">
            <w:pPr>
              <w:jc w:val="center"/>
              <w:rPr>
                <w:rFonts w:cstheme="minorHAnsi"/>
                <w:sz w:val="20"/>
                <w:szCs w:val="20"/>
              </w:rPr>
            </w:pPr>
            <w:r w:rsidRPr="008C1ACA">
              <w:rPr>
                <w:rFonts w:cs="Calibri"/>
                <w:sz w:val="20"/>
                <w:szCs w:val="20"/>
              </w:rPr>
              <w:t>Přímý</w:t>
            </w:r>
          </w:p>
        </w:tc>
      </w:tr>
      <w:tr w:rsidR="008D78C6" w:rsidRPr="008C1ACA" w14:paraId="035ECDB5" w14:textId="77777777" w:rsidTr="00EB4FF4">
        <w:tc>
          <w:tcPr>
            <w:tcW w:w="1828" w:type="dxa"/>
          </w:tcPr>
          <w:p w14:paraId="56ACC168" w14:textId="77777777" w:rsidR="008D78C6" w:rsidRPr="008C1ACA" w:rsidRDefault="008D78C6" w:rsidP="008D78C6">
            <w:pPr>
              <w:rPr>
                <w:rFonts w:cstheme="minorHAnsi"/>
                <w:b/>
                <w:sz w:val="20"/>
                <w:szCs w:val="20"/>
              </w:rPr>
            </w:pPr>
            <w:r w:rsidRPr="008C1ACA">
              <w:rPr>
                <w:rFonts w:cstheme="minorHAnsi"/>
                <w:b/>
                <w:sz w:val="20"/>
                <w:szCs w:val="20"/>
              </w:rPr>
              <w:t>Hmotný majetek a využití území</w:t>
            </w:r>
          </w:p>
        </w:tc>
        <w:tc>
          <w:tcPr>
            <w:tcW w:w="3393" w:type="dxa"/>
          </w:tcPr>
          <w:p w14:paraId="3C84A63F" w14:textId="77777777" w:rsidR="008D78C6" w:rsidRPr="008C1ACA" w:rsidRDefault="008D78C6" w:rsidP="008D78C6">
            <w:pPr>
              <w:rPr>
                <w:rFonts w:cstheme="minorHAnsi"/>
                <w:sz w:val="20"/>
                <w:szCs w:val="20"/>
              </w:rPr>
            </w:pPr>
            <w:r w:rsidRPr="008C1ACA">
              <w:rPr>
                <w:rFonts w:cstheme="minorHAnsi"/>
                <w:sz w:val="20"/>
                <w:szCs w:val="20"/>
              </w:rPr>
              <w:t xml:space="preserve">Ovlivnění využití území po dobu provádění stavebních prací. </w:t>
            </w:r>
          </w:p>
        </w:tc>
        <w:tc>
          <w:tcPr>
            <w:tcW w:w="1276" w:type="dxa"/>
          </w:tcPr>
          <w:p w14:paraId="47EA9534" w14:textId="77777777" w:rsidR="008D78C6" w:rsidRPr="008C1ACA" w:rsidRDefault="008D78C6" w:rsidP="008D78C6">
            <w:pPr>
              <w:jc w:val="center"/>
              <w:rPr>
                <w:rFonts w:cstheme="minorHAnsi"/>
                <w:sz w:val="20"/>
                <w:szCs w:val="20"/>
              </w:rPr>
            </w:pPr>
            <w:r w:rsidRPr="008C1ACA">
              <w:rPr>
                <w:rFonts w:cstheme="minorHAnsi"/>
                <w:sz w:val="20"/>
                <w:szCs w:val="20"/>
              </w:rPr>
              <w:t>-1</w:t>
            </w:r>
          </w:p>
        </w:tc>
        <w:tc>
          <w:tcPr>
            <w:tcW w:w="1275" w:type="dxa"/>
          </w:tcPr>
          <w:p w14:paraId="0D6ACF53" w14:textId="77777777" w:rsidR="008D78C6" w:rsidRPr="008C1ACA" w:rsidRDefault="008D78C6" w:rsidP="008D78C6">
            <w:pPr>
              <w:jc w:val="center"/>
              <w:rPr>
                <w:rFonts w:cstheme="minorHAnsi"/>
                <w:sz w:val="20"/>
                <w:szCs w:val="20"/>
              </w:rPr>
            </w:pPr>
            <w:r w:rsidRPr="008C1ACA">
              <w:rPr>
                <w:rFonts w:cstheme="minorHAnsi"/>
                <w:sz w:val="20"/>
                <w:szCs w:val="20"/>
              </w:rPr>
              <w:t xml:space="preserve">Krátkodobý </w:t>
            </w:r>
          </w:p>
        </w:tc>
        <w:tc>
          <w:tcPr>
            <w:tcW w:w="1268" w:type="dxa"/>
          </w:tcPr>
          <w:p w14:paraId="55A0580D" w14:textId="77777777" w:rsidR="008D78C6" w:rsidRPr="008C1ACA" w:rsidRDefault="008D78C6" w:rsidP="008D78C6">
            <w:pPr>
              <w:jc w:val="center"/>
              <w:rPr>
                <w:rFonts w:cstheme="minorHAnsi"/>
                <w:sz w:val="20"/>
                <w:szCs w:val="20"/>
              </w:rPr>
            </w:pPr>
            <w:r w:rsidRPr="008C1ACA">
              <w:rPr>
                <w:rFonts w:cstheme="minorHAnsi"/>
                <w:sz w:val="20"/>
                <w:szCs w:val="20"/>
              </w:rPr>
              <w:t xml:space="preserve">Přímý </w:t>
            </w:r>
          </w:p>
        </w:tc>
      </w:tr>
      <w:tr w:rsidR="008D78C6" w:rsidRPr="008C1ACA" w14:paraId="6309A0EE" w14:textId="77777777" w:rsidTr="00EB4FF4">
        <w:tc>
          <w:tcPr>
            <w:tcW w:w="1828" w:type="dxa"/>
          </w:tcPr>
          <w:p w14:paraId="67064A34" w14:textId="77777777" w:rsidR="008D78C6" w:rsidRPr="008C1ACA" w:rsidRDefault="008D78C6" w:rsidP="008D78C6">
            <w:pPr>
              <w:rPr>
                <w:rFonts w:cstheme="minorHAnsi"/>
                <w:b/>
                <w:sz w:val="20"/>
                <w:szCs w:val="20"/>
              </w:rPr>
            </w:pPr>
            <w:r w:rsidRPr="008C1ACA">
              <w:rPr>
                <w:rFonts w:cstheme="minorHAnsi"/>
                <w:b/>
                <w:sz w:val="20"/>
                <w:szCs w:val="20"/>
              </w:rPr>
              <w:t>Kulturní, archeologické a architektonické hodnoty</w:t>
            </w:r>
          </w:p>
        </w:tc>
        <w:tc>
          <w:tcPr>
            <w:tcW w:w="3393" w:type="dxa"/>
          </w:tcPr>
          <w:p w14:paraId="7759A898"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45A5CB26"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046F5B6E"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3F1350A5"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3B36D4D7" w14:textId="77777777" w:rsidTr="00EB4FF4">
        <w:tc>
          <w:tcPr>
            <w:tcW w:w="1828" w:type="dxa"/>
          </w:tcPr>
          <w:p w14:paraId="036FC63F" w14:textId="77777777" w:rsidR="008D78C6" w:rsidRPr="008C1ACA" w:rsidRDefault="008D78C6" w:rsidP="008D78C6">
            <w:pPr>
              <w:rPr>
                <w:rFonts w:cstheme="minorHAnsi"/>
                <w:b/>
                <w:sz w:val="20"/>
                <w:szCs w:val="20"/>
              </w:rPr>
            </w:pPr>
            <w:r w:rsidRPr="008C1ACA">
              <w:rPr>
                <w:rFonts w:cstheme="minorHAnsi"/>
                <w:b/>
                <w:sz w:val="20"/>
                <w:szCs w:val="20"/>
              </w:rPr>
              <w:t>Povrchové a podzemní vody</w:t>
            </w:r>
          </w:p>
        </w:tc>
        <w:tc>
          <w:tcPr>
            <w:tcW w:w="3393" w:type="dxa"/>
          </w:tcPr>
          <w:p w14:paraId="7215150F"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2DD5C6CD"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7D38851B"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7C574674"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7C702D03" w14:textId="77777777" w:rsidTr="00EB4FF4">
        <w:tc>
          <w:tcPr>
            <w:tcW w:w="1828" w:type="dxa"/>
          </w:tcPr>
          <w:p w14:paraId="419009F5" w14:textId="77777777" w:rsidR="008D78C6" w:rsidRPr="008C1ACA" w:rsidRDefault="008D78C6" w:rsidP="008D78C6">
            <w:pPr>
              <w:rPr>
                <w:rFonts w:cstheme="minorHAnsi"/>
                <w:b/>
                <w:sz w:val="20"/>
                <w:szCs w:val="20"/>
              </w:rPr>
            </w:pPr>
            <w:r w:rsidRPr="008C1ACA">
              <w:rPr>
                <w:rFonts w:cstheme="minorHAnsi"/>
                <w:b/>
                <w:sz w:val="20"/>
                <w:szCs w:val="20"/>
              </w:rPr>
              <w:t>Zemědělská půda</w:t>
            </w:r>
          </w:p>
        </w:tc>
        <w:tc>
          <w:tcPr>
            <w:tcW w:w="3393" w:type="dxa"/>
          </w:tcPr>
          <w:p w14:paraId="4DDACB47"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5DB54360"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0DE698E3"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6283FC3A"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5ABB824D" w14:textId="77777777" w:rsidTr="00EB4FF4">
        <w:tc>
          <w:tcPr>
            <w:tcW w:w="1828" w:type="dxa"/>
          </w:tcPr>
          <w:p w14:paraId="767BB42A" w14:textId="77777777" w:rsidR="008D78C6" w:rsidRPr="008C1ACA" w:rsidRDefault="008D78C6" w:rsidP="008D78C6">
            <w:pPr>
              <w:rPr>
                <w:rFonts w:cstheme="minorHAnsi"/>
                <w:b/>
                <w:sz w:val="20"/>
                <w:szCs w:val="20"/>
              </w:rPr>
            </w:pPr>
            <w:r w:rsidRPr="008C1ACA">
              <w:rPr>
                <w:rFonts w:cstheme="minorHAnsi"/>
                <w:b/>
                <w:sz w:val="20"/>
                <w:szCs w:val="20"/>
              </w:rPr>
              <w:t>Pozemky určené k plnění funkcí lesa</w:t>
            </w:r>
          </w:p>
        </w:tc>
        <w:tc>
          <w:tcPr>
            <w:tcW w:w="3393" w:type="dxa"/>
          </w:tcPr>
          <w:p w14:paraId="02BB94A4"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714201E9"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0C50398B"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7CBC3148"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5CF12AA4" w14:textId="77777777" w:rsidTr="00EB4FF4">
        <w:tc>
          <w:tcPr>
            <w:tcW w:w="1828" w:type="dxa"/>
          </w:tcPr>
          <w:p w14:paraId="6682BA95" w14:textId="77777777" w:rsidR="008D78C6" w:rsidRPr="008C1ACA" w:rsidRDefault="008D78C6" w:rsidP="008D78C6">
            <w:pPr>
              <w:rPr>
                <w:rFonts w:cstheme="minorHAnsi"/>
                <w:b/>
                <w:sz w:val="20"/>
                <w:szCs w:val="20"/>
              </w:rPr>
            </w:pPr>
            <w:r w:rsidRPr="008C1ACA">
              <w:rPr>
                <w:rFonts w:cstheme="minorHAnsi"/>
                <w:b/>
                <w:sz w:val="20"/>
                <w:szCs w:val="20"/>
              </w:rPr>
              <w:t>Horninové prostředí</w:t>
            </w:r>
          </w:p>
        </w:tc>
        <w:tc>
          <w:tcPr>
            <w:tcW w:w="3393" w:type="dxa"/>
          </w:tcPr>
          <w:p w14:paraId="403CD493"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78B3DB33"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26ED1E87"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71B8E334"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4FFB920E" w14:textId="77777777" w:rsidTr="00EB4FF4">
        <w:tc>
          <w:tcPr>
            <w:tcW w:w="1828" w:type="dxa"/>
          </w:tcPr>
          <w:p w14:paraId="2AFDAD05" w14:textId="77777777" w:rsidR="008D78C6" w:rsidRPr="008C1ACA" w:rsidRDefault="008D78C6" w:rsidP="008D78C6">
            <w:pPr>
              <w:rPr>
                <w:rFonts w:cstheme="minorHAnsi"/>
                <w:b/>
                <w:sz w:val="20"/>
                <w:szCs w:val="20"/>
              </w:rPr>
            </w:pPr>
            <w:r w:rsidRPr="008C1ACA">
              <w:rPr>
                <w:rFonts w:cstheme="minorHAnsi"/>
                <w:b/>
                <w:sz w:val="20"/>
                <w:szCs w:val="20"/>
              </w:rPr>
              <w:t xml:space="preserve">Biologická rozmanitost flóra, fauna </w:t>
            </w:r>
          </w:p>
        </w:tc>
        <w:tc>
          <w:tcPr>
            <w:tcW w:w="3393" w:type="dxa"/>
          </w:tcPr>
          <w:p w14:paraId="60E371AE" w14:textId="77777777" w:rsidR="008D78C6" w:rsidRPr="008C1ACA" w:rsidRDefault="008D78C6" w:rsidP="008D78C6">
            <w:pPr>
              <w:rPr>
                <w:rFonts w:cstheme="minorHAnsi"/>
                <w:sz w:val="20"/>
                <w:szCs w:val="20"/>
              </w:rPr>
            </w:pPr>
            <w:r w:rsidRPr="008C1ACA">
              <w:rPr>
                <w:rFonts w:cstheme="minorHAnsi"/>
                <w:sz w:val="20"/>
                <w:szCs w:val="20"/>
              </w:rPr>
              <w:t>Ovlivnění stanovištních podmínek v době provádění stavebních prací.</w:t>
            </w:r>
          </w:p>
        </w:tc>
        <w:tc>
          <w:tcPr>
            <w:tcW w:w="1276" w:type="dxa"/>
          </w:tcPr>
          <w:p w14:paraId="108D0A63" w14:textId="77777777" w:rsidR="008D78C6" w:rsidRPr="008C1ACA" w:rsidRDefault="008D78C6" w:rsidP="008D78C6">
            <w:pPr>
              <w:jc w:val="center"/>
              <w:rPr>
                <w:rFonts w:cstheme="minorHAnsi"/>
                <w:sz w:val="20"/>
                <w:szCs w:val="20"/>
              </w:rPr>
            </w:pPr>
            <w:r w:rsidRPr="008C1ACA">
              <w:rPr>
                <w:rFonts w:cstheme="minorHAnsi"/>
                <w:sz w:val="20"/>
                <w:szCs w:val="20"/>
              </w:rPr>
              <w:t>-1</w:t>
            </w:r>
          </w:p>
        </w:tc>
        <w:tc>
          <w:tcPr>
            <w:tcW w:w="1275" w:type="dxa"/>
          </w:tcPr>
          <w:p w14:paraId="0DD43A34" w14:textId="77777777" w:rsidR="008D78C6" w:rsidRPr="008C1ACA" w:rsidRDefault="008D78C6" w:rsidP="008D78C6">
            <w:pPr>
              <w:jc w:val="center"/>
              <w:rPr>
                <w:rFonts w:cstheme="minorHAnsi"/>
                <w:sz w:val="20"/>
                <w:szCs w:val="20"/>
              </w:rPr>
            </w:pPr>
            <w:r w:rsidRPr="008C1ACA">
              <w:rPr>
                <w:rFonts w:cstheme="minorHAnsi"/>
                <w:sz w:val="20"/>
                <w:szCs w:val="20"/>
              </w:rPr>
              <w:t xml:space="preserve">Krátkodobý </w:t>
            </w:r>
          </w:p>
        </w:tc>
        <w:tc>
          <w:tcPr>
            <w:tcW w:w="1268" w:type="dxa"/>
          </w:tcPr>
          <w:p w14:paraId="21C9A63F" w14:textId="77777777" w:rsidR="008D78C6" w:rsidRPr="008C1ACA" w:rsidRDefault="008D78C6" w:rsidP="008D78C6">
            <w:pPr>
              <w:jc w:val="center"/>
              <w:rPr>
                <w:rFonts w:cstheme="minorHAnsi"/>
                <w:sz w:val="20"/>
                <w:szCs w:val="20"/>
              </w:rPr>
            </w:pPr>
            <w:r w:rsidRPr="008C1ACA">
              <w:rPr>
                <w:rFonts w:cstheme="minorHAnsi"/>
                <w:sz w:val="20"/>
                <w:szCs w:val="20"/>
              </w:rPr>
              <w:t xml:space="preserve">Přímý </w:t>
            </w:r>
          </w:p>
        </w:tc>
      </w:tr>
      <w:tr w:rsidR="008D78C6" w:rsidRPr="008C1ACA" w14:paraId="4D1E52F2" w14:textId="77777777" w:rsidTr="00EB4FF4">
        <w:tc>
          <w:tcPr>
            <w:tcW w:w="1828" w:type="dxa"/>
          </w:tcPr>
          <w:p w14:paraId="011F14C2" w14:textId="77777777" w:rsidR="008D78C6" w:rsidRPr="008C1ACA" w:rsidRDefault="008D78C6" w:rsidP="008D78C6">
            <w:pPr>
              <w:rPr>
                <w:rFonts w:cstheme="minorHAnsi"/>
                <w:b/>
                <w:sz w:val="20"/>
                <w:szCs w:val="20"/>
              </w:rPr>
            </w:pPr>
            <w:r w:rsidRPr="008C1ACA">
              <w:rPr>
                <w:rFonts w:cstheme="minorHAnsi"/>
                <w:b/>
                <w:sz w:val="20"/>
                <w:szCs w:val="20"/>
              </w:rPr>
              <w:t>Krajina, krajinný ráz</w:t>
            </w:r>
          </w:p>
        </w:tc>
        <w:tc>
          <w:tcPr>
            <w:tcW w:w="3393" w:type="dxa"/>
          </w:tcPr>
          <w:p w14:paraId="206BF8A5"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692EA530"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3D840036"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0C08EAA4"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624BD86F" w14:textId="77777777" w:rsidTr="00EB4FF4">
        <w:tc>
          <w:tcPr>
            <w:tcW w:w="9040" w:type="dxa"/>
            <w:gridSpan w:val="5"/>
          </w:tcPr>
          <w:p w14:paraId="1F60DEB0" w14:textId="77777777" w:rsidR="008D78C6" w:rsidRPr="008C1ACA" w:rsidRDefault="008D78C6" w:rsidP="008503CD">
            <w:pPr>
              <w:pStyle w:val="Odstavecseseznamem"/>
              <w:numPr>
                <w:ilvl w:val="0"/>
                <w:numId w:val="52"/>
              </w:numPr>
              <w:tabs>
                <w:tab w:val="clear" w:pos="851"/>
              </w:tabs>
              <w:spacing w:after="0"/>
              <w:rPr>
                <w:rFonts w:cstheme="minorHAnsi"/>
                <w:b/>
                <w:sz w:val="20"/>
                <w:szCs w:val="20"/>
              </w:rPr>
            </w:pPr>
            <w:r w:rsidRPr="008C1ACA">
              <w:rPr>
                <w:rFonts w:cstheme="minorHAnsi"/>
                <w:b/>
                <w:sz w:val="20"/>
                <w:szCs w:val="20"/>
              </w:rPr>
              <w:t>Identifikované kumulativní a synergické vlivy na složky životního prostředí</w:t>
            </w:r>
          </w:p>
        </w:tc>
      </w:tr>
      <w:tr w:rsidR="008D78C6" w:rsidRPr="008C1ACA" w14:paraId="237F038B" w14:textId="77777777" w:rsidTr="00EB4FF4">
        <w:trPr>
          <w:trHeight w:val="306"/>
        </w:trPr>
        <w:tc>
          <w:tcPr>
            <w:tcW w:w="1828" w:type="dxa"/>
          </w:tcPr>
          <w:p w14:paraId="12BAF3A4" w14:textId="77777777" w:rsidR="008D78C6" w:rsidRPr="008C1ACA" w:rsidRDefault="008D78C6" w:rsidP="008D78C6">
            <w:pPr>
              <w:rPr>
                <w:rFonts w:cstheme="minorHAnsi"/>
                <w:b/>
                <w:sz w:val="20"/>
                <w:szCs w:val="20"/>
              </w:rPr>
            </w:pPr>
            <w:r w:rsidRPr="008C1ACA">
              <w:rPr>
                <w:rFonts w:cstheme="minorHAnsi"/>
                <w:b/>
                <w:sz w:val="20"/>
                <w:szCs w:val="20"/>
              </w:rPr>
              <w:t>Ovzduší a klima</w:t>
            </w:r>
          </w:p>
        </w:tc>
        <w:tc>
          <w:tcPr>
            <w:tcW w:w="3393" w:type="dxa"/>
          </w:tcPr>
          <w:p w14:paraId="2921A1D6" w14:textId="549AC58C"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0A4A5E9F" w14:textId="6BACCDBC"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621C9F00" w14:textId="57936A41"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7F0CA766" w14:textId="4D603613"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24E7E51C" w14:textId="77777777" w:rsidTr="00EB4FF4">
        <w:tc>
          <w:tcPr>
            <w:tcW w:w="1828" w:type="dxa"/>
          </w:tcPr>
          <w:p w14:paraId="5AB7BF57" w14:textId="77777777" w:rsidR="008D78C6" w:rsidRPr="008C1ACA" w:rsidRDefault="008D78C6" w:rsidP="008D78C6">
            <w:pPr>
              <w:rPr>
                <w:rFonts w:cstheme="minorHAnsi"/>
                <w:b/>
                <w:sz w:val="20"/>
                <w:szCs w:val="20"/>
              </w:rPr>
            </w:pPr>
            <w:r w:rsidRPr="008C1ACA">
              <w:rPr>
                <w:rFonts w:cstheme="minorHAnsi"/>
                <w:b/>
                <w:sz w:val="20"/>
                <w:szCs w:val="20"/>
              </w:rPr>
              <w:t>Obyvatelstvo a veřejné zdraví</w:t>
            </w:r>
          </w:p>
        </w:tc>
        <w:tc>
          <w:tcPr>
            <w:tcW w:w="3393" w:type="dxa"/>
          </w:tcPr>
          <w:p w14:paraId="56345042" w14:textId="5ED84409" w:rsidR="008D78C6" w:rsidRPr="008C1ACA" w:rsidRDefault="008D78C6" w:rsidP="008D78C6">
            <w:pPr>
              <w:rPr>
                <w:rFonts w:cstheme="minorHAnsi"/>
                <w:sz w:val="20"/>
                <w:szCs w:val="20"/>
              </w:rPr>
            </w:pPr>
            <w:r w:rsidRPr="008C1ACA">
              <w:rPr>
                <w:rFonts w:cs="Calibri"/>
                <w:sz w:val="20"/>
                <w:szCs w:val="20"/>
              </w:rPr>
              <w:t>Vlivy nebyly identifikovány.</w:t>
            </w:r>
          </w:p>
        </w:tc>
        <w:tc>
          <w:tcPr>
            <w:tcW w:w="1276" w:type="dxa"/>
          </w:tcPr>
          <w:p w14:paraId="2FF7E425" w14:textId="23B1D322"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53F8360F" w14:textId="52F9CBDD"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743EB663" w14:textId="7F075768"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3D948182" w14:textId="77777777" w:rsidTr="00EB4FF4">
        <w:tc>
          <w:tcPr>
            <w:tcW w:w="1828" w:type="dxa"/>
          </w:tcPr>
          <w:p w14:paraId="6F4D216F" w14:textId="77777777" w:rsidR="008D78C6" w:rsidRPr="008C1ACA" w:rsidRDefault="008D78C6" w:rsidP="008D78C6">
            <w:pPr>
              <w:rPr>
                <w:rFonts w:cstheme="minorHAnsi"/>
                <w:b/>
                <w:sz w:val="20"/>
                <w:szCs w:val="20"/>
              </w:rPr>
            </w:pPr>
            <w:r w:rsidRPr="008C1ACA">
              <w:rPr>
                <w:rFonts w:cstheme="minorHAnsi"/>
                <w:b/>
                <w:sz w:val="20"/>
                <w:szCs w:val="20"/>
              </w:rPr>
              <w:t>Hmotný majetek a využití území</w:t>
            </w:r>
          </w:p>
        </w:tc>
        <w:tc>
          <w:tcPr>
            <w:tcW w:w="3393" w:type="dxa"/>
          </w:tcPr>
          <w:p w14:paraId="7D089D5A"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4E89739D"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0A2539DC"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51296F02"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59921BB5" w14:textId="77777777" w:rsidTr="00EB4FF4">
        <w:tc>
          <w:tcPr>
            <w:tcW w:w="1828" w:type="dxa"/>
          </w:tcPr>
          <w:p w14:paraId="053933A5" w14:textId="77777777" w:rsidR="008D78C6" w:rsidRPr="008C1ACA" w:rsidRDefault="008D78C6" w:rsidP="008D78C6">
            <w:pPr>
              <w:rPr>
                <w:rFonts w:cstheme="minorHAnsi"/>
                <w:b/>
                <w:sz w:val="20"/>
                <w:szCs w:val="20"/>
              </w:rPr>
            </w:pPr>
            <w:r w:rsidRPr="008C1ACA">
              <w:rPr>
                <w:rFonts w:cstheme="minorHAnsi"/>
                <w:b/>
                <w:sz w:val="20"/>
                <w:szCs w:val="20"/>
              </w:rPr>
              <w:t>Kulturní, archeologické a architektonické hodnoty</w:t>
            </w:r>
          </w:p>
        </w:tc>
        <w:tc>
          <w:tcPr>
            <w:tcW w:w="3393" w:type="dxa"/>
          </w:tcPr>
          <w:p w14:paraId="7E7EE521"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652918EC"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74AE1256"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55027011"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8D78C6" w:rsidRPr="008C1ACA" w14:paraId="47377A60" w14:textId="77777777" w:rsidTr="00EB4FF4">
        <w:tc>
          <w:tcPr>
            <w:tcW w:w="1828" w:type="dxa"/>
          </w:tcPr>
          <w:p w14:paraId="553DDF4C" w14:textId="77777777" w:rsidR="008D78C6" w:rsidRPr="008C1ACA" w:rsidRDefault="008D78C6" w:rsidP="008D78C6">
            <w:pPr>
              <w:rPr>
                <w:rFonts w:cstheme="minorHAnsi"/>
                <w:b/>
                <w:sz w:val="20"/>
                <w:szCs w:val="20"/>
              </w:rPr>
            </w:pPr>
            <w:r w:rsidRPr="008C1ACA">
              <w:rPr>
                <w:rFonts w:cstheme="minorHAnsi"/>
                <w:b/>
                <w:sz w:val="20"/>
                <w:szCs w:val="20"/>
              </w:rPr>
              <w:t>Povrchové a podzemní vody</w:t>
            </w:r>
          </w:p>
        </w:tc>
        <w:tc>
          <w:tcPr>
            <w:tcW w:w="3393" w:type="dxa"/>
          </w:tcPr>
          <w:p w14:paraId="41AC39B4" w14:textId="381B9E4A" w:rsidR="008D78C6" w:rsidRPr="008C1ACA" w:rsidRDefault="00482903" w:rsidP="00B75B47">
            <w:pPr>
              <w:rPr>
                <w:rFonts w:cstheme="minorHAnsi"/>
                <w:sz w:val="20"/>
                <w:szCs w:val="20"/>
              </w:rPr>
            </w:pPr>
            <w:r w:rsidRPr="008C1ACA">
              <w:rPr>
                <w:rFonts w:cstheme="minorHAnsi"/>
                <w:sz w:val="20"/>
                <w:szCs w:val="20"/>
              </w:rPr>
              <w:t>Ovlivnění podmínek pro retenci vody v území.</w:t>
            </w:r>
          </w:p>
        </w:tc>
        <w:tc>
          <w:tcPr>
            <w:tcW w:w="1276" w:type="dxa"/>
          </w:tcPr>
          <w:p w14:paraId="072E9918" w14:textId="7E57581F" w:rsidR="008D78C6" w:rsidRPr="008C1ACA" w:rsidRDefault="008D78C6" w:rsidP="008D78C6">
            <w:pPr>
              <w:jc w:val="center"/>
              <w:rPr>
                <w:rFonts w:cstheme="minorHAnsi"/>
                <w:sz w:val="20"/>
                <w:szCs w:val="20"/>
              </w:rPr>
            </w:pPr>
            <w:r w:rsidRPr="008C1ACA">
              <w:rPr>
                <w:rFonts w:cstheme="minorHAnsi"/>
                <w:sz w:val="20"/>
                <w:szCs w:val="20"/>
              </w:rPr>
              <w:t>0</w:t>
            </w:r>
            <w:r w:rsidR="00482903" w:rsidRPr="008C1ACA">
              <w:rPr>
                <w:rFonts w:cstheme="minorHAnsi"/>
                <w:sz w:val="20"/>
                <w:szCs w:val="20"/>
              </w:rPr>
              <w:t>/-1</w:t>
            </w:r>
          </w:p>
        </w:tc>
        <w:tc>
          <w:tcPr>
            <w:tcW w:w="1275" w:type="dxa"/>
          </w:tcPr>
          <w:p w14:paraId="21B3D402" w14:textId="5803412F" w:rsidR="008D78C6" w:rsidRPr="008C1ACA" w:rsidRDefault="00482903" w:rsidP="008D78C6">
            <w:pPr>
              <w:jc w:val="center"/>
              <w:rPr>
                <w:rFonts w:cstheme="minorHAnsi"/>
                <w:sz w:val="20"/>
                <w:szCs w:val="20"/>
              </w:rPr>
            </w:pPr>
            <w:r w:rsidRPr="008C1ACA">
              <w:rPr>
                <w:rFonts w:cstheme="minorHAnsi"/>
                <w:sz w:val="20"/>
                <w:szCs w:val="20"/>
              </w:rPr>
              <w:t>Kumulativní</w:t>
            </w:r>
            <w:r w:rsidR="008D78C6" w:rsidRPr="008C1ACA">
              <w:rPr>
                <w:rFonts w:cstheme="minorHAnsi"/>
                <w:sz w:val="20"/>
                <w:szCs w:val="20"/>
              </w:rPr>
              <w:t>-</w:t>
            </w:r>
          </w:p>
        </w:tc>
        <w:tc>
          <w:tcPr>
            <w:tcW w:w="1268" w:type="dxa"/>
          </w:tcPr>
          <w:p w14:paraId="0AD9239A"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482903" w:rsidRPr="008C1ACA" w14:paraId="7EB19873" w14:textId="77777777" w:rsidTr="00EB4FF4">
        <w:tc>
          <w:tcPr>
            <w:tcW w:w="1828" w:type="dxa"/>
          </w:tcPr>
          <w:p w14:paraId="365E8DE4" w14:textId="77777777" w:rsidR="008D78C6" w:rsidRPr="008C1ACA" w:rsidRDefault="008D78C6" w:rsidP="008D78C6">
            <w:pPr>
              <w:rPr>
                <w:rFonts w:cstheme="minorHAnsi"/>
                <w:b/>
                <w:sz w:val="20"/>
                <w:szCs w:val="20"/>
              </w:rPr>
            </w:pPr>
            <w:r w:rsidRPr="008C1ACA">
              <w:rPr>
                <w:rFonts w:cstheme="minorHAnsi"/>
                <w:b/>
                <w:sz w:val="20"/>
                <w:szCs w:val="20"/>
              </w:rPr>
              <w:t>Zemědělská půda</w:t>
            </w:r>
          </w:p>
        </w:tc>
        <w:tc>
          <w:tcPr>
            <w:tcW w:w="3393" w:type="dxa"/>
          </w:tcPr>
          <w:p w14:paraId="64763593"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25F228C3"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56128AF1"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2069320B"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482903" w:rsidRPr="008C1ACA" w14:paraId="1D5EC325" w14:textId="77777777" w:rsidTr="00EB4FF4">
        <w:tc>
          <w:tcPr>
            <w:tcW w:w="1828" w:type="dxa"/>
          </w:tcPr>
          <w:p w14:paraId="7E32666A" w14:textId="77777777" w:rsidR="008D78C6" w:rsidRPr="008C1ACA" w:rsidRDefault="008D78C6" w:rsidP="008D78C6">
            <w:pPr>
              <w:rPr>
                <w:rFonts w:cstheme="minorHAnsi"/>
                <w:b/>
                <w:sz w:val="20"/>
                <w:szCs w:val="20"/>
              </w:rPr>
            </w:pPr>
            <w:r w:rsidRPr="008C1ACA">
              <w:rPr>
                <w:rFonts w:cstheme="minorHAnsi"/>
                <w:b/>
                <w:sz w:val="20"/>
                <w:szCs w:val="20"/>
              </w:rPr>
              <w:t>Pozemky určené k plnění funkcí lesa</w:t>
            </w:r>
          </w:p>
        </w:tc>
        <w:tc>
          <w:tcPr>
            <w:tcW w:w="3393" w:type="dxa"/>
          </w:tcPr>
          <w:p w14:paraId="6E8FED69"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2293CD8E"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1B419688"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3E389FFF"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482903" w:rsidRPr="008C1ACA" w14:paraId="5C9F2D7D" w14:textId="77777777" w:rsidTr="00EB4FF4">
        <w:tc>
          <w:tcPr>
            <w:tcW w:w="1828" w:type="dxa"/>
          </w:tcPr>
          <w:p w14:paraId="57711D2F" w14:textId="77777777" w:rsidR="008D78C6" w:rsidRPr="008C1ACA" w:rsidRDefault="008D78C6" w:rsidP="008D78C6">
            <w:pPr>
              <w:rPr>
                <w:rFonts w:cstheme="minorHAnsi"/>
                <w:b/>
                <w:sz w:val="20"/>
                <w:szCs w:val="20"/>
              </w:rPr>
            </w:pPr>
            <w:r w:rsidRPr="008C1ACA">
              <w:rPr>
                <w:rFonts w:cstheme="minorHAnsi"/>
                <w:b/>
                <w:sz w:val="20"/>
                <w:szCs w:val="20"/>
              </w:rPr>
              <w:t>Horninové prostředí</w:t>
            </w:r>
          </w:p>
        </w:tc>
        <w:tc>
          <w:tcPr>
            <w:tcW w:w="3393" w:type="dxa"/>
          </w:tcPr>
          <w:p w14:paraId="29797D80" w14:textId="77777777" w:rsidR="008D78C6" w:rsidRPr="008C1ACA" w:rsidRDefault="008D78C6" w:rsidP="008D78C6">
            <w:pPr>
              <w:rPr>
                <w:rFonts w:cstheme="minorHAnsi"/>
                <w:sz w:val="20"/>
                <w:szCs w:val="20"/>
              </w:rPr>
            </w:pPr>
            <w:r w:rsidRPr="008C1ACA">
              <w:rPr>
                <w:rFonts w:cstheme="minorHAnsi"/>
                <w:sz w:val="20"/>
                <w:szCs w:val="20"/>
              </w:rPr>
              <w:t>Vlivy nebyly identifikovány.</w:t>
            </w:r>
          </w:p>
        </w:tc>
        <w:tc>
          <w:tcPr>
            <w:tcW w:w="1276" w:type="dxa"/>
          </w:tcPr>
          <w:p w14:paraId="34D060C8" w14:textId="77777777" w:rsidR="008D78C6" w:rsidRPr="008C1ACA" w:rsidRDefault="008D78C6" w:rsidP="008D78C6">
            <w:pPr>
              <w:jc w:val="center"/>
              <w:rPr>
                <w:rFonts w:cstheme="minorHAnsi"/>
                <w:sz w:val="20"/>
                <w:szCs w:val="20"/>
              </w:rPr>
            </w:pPr>
            <w:r w:rsidRPr="008C1ACA">
              <w:rPr>
                <w:rFonts w:cstheme="minorHAnsi"/>
                <w:sz w:val="20"/>
                <w:szCs w:val="20"/>
              </w:rPr>
              <w:t>0</w:t>
            </w:r>
          </w:p>
        </w:tc>
        <w:tc>
          <w:tcPr>
            <w:tcW w:w="1275" w:type="dxa"/>
          </w:tcPr>
          <w:p w14:paraId="391DA4DC" w14:textId="77777777" w:rsidR="008D78C6" w:rsidRPr="008C1ACA" w:rsidRDefault="008D78C6" w:rsidP="008D78C6">
            <w:pPr>
              <w:jc w:val="center"/>
              <w:rPr>
                <w:rFonts w:cstheme="minorHAnsi"/>
                <w:sz w:val="20"/>
                <w:szCs w:val="20"/>
              </w:rPr>
            </w:pPr>
            <w:r w:rsidRPr="008C1ACA">
              <w:rPr>
                <w:rFonts w:cstheme="minorHAnsi"/>
                <w:sz w:val="20"/>
                <w:szCs w:val="20"/>
              </w:rPr>
              <w:t>-</w:t>
            </w:r>
          </w:p>
        </w:tc>
        <w:tc>
          <w:tcPr>
            <w:tcW w:w="1268" w:type="dxa"/>
          </w:tcPr>
          <w:p w14:paraId="414A5B59" w14:textId="77777777" w:rsidR="008D78C6" w:rsidRPr="008C1ACA" w:rsidRDefault="008D78C6" w:rsidP="008D78C6">
            <w:pPr>
              <w:jc w:val="center"/>
              <w:rPr>
                <w:rFonts w:cstheme="minorHAnsi"/>
                <w:sz w:val="20"/>
                <w:szCs w:val="20"/>
              </w:rPr>
            </w:pPr>
            <w:r w:rsidRPr="008C1ACA">
              <w:rPr>
                <w:rFonts w:cstheme="minorHAnsi"/>
                <w:sz w:val="20"/>
                <w:szCs w:val="20"/>
              </w:rPr>
              <w:t>-</w:t>
            </w:r>
          </w:p>
        </w:tc>
      </w:tr>
      <w:tr w:rsidR="00482903" w:rsidRPr="008C1ACA" w14:paraId="056ECF18" w14:textId="77777777" w:rsidTr="00EB4FF4">
        <w:tc>
          <w:tcPr>
            <w:tcW w:w="1828" w:type="dxa"/>
          </w:tcPr>
          <w:p w14:paraId="61A0EB2D" w14:textId="77777777" w:rsidR="00482903" w:rsidRPr="008C1ACA" w:rsidRDefault="00482903" w:rsidP="00482903">
            <w:pPr>
              <w:rPr>
                <w:rFonts w:cstheme="minorHAnsi"/>
                <w:b/>
                <w:sz w:val="20"/>
                <w:szCs w:val="20"/>
              </w:rPr>
            </w:pPr>
            <w:r w:rsidRPr="008C1ACA">
              <w:rPr>
                <w:rFonts w:cstheme="minorHAnsi"/>
                <w:b/>
                <w:sz w:val="20"/>
                <w:szCs w:val="20"/>
              </w:rPr>
              <w:t xml:space="preserve">Biologická rozmanitost flóra, fauna </w:t>
            </w:r>
          </w:p>
        </w:tc>
        <w:tc>
          <w:tcPr>
            <w:tcW w:w="3393" w:type="dxa"/>
          </w:tcPr>
          <w:p w14:paraId="756B0439" w14:textId="16944976" w:rsidR="00482903" w:rsidRPr="008C1ACA" w:rsidRDefault="00482903" w:rsidP="00B75B47">
            <w:pPr>
              <w:rPr>
                <w:rFonts w:cstheme="minorHAnsi"/>
                <w:sz w:val="20"/>
                <w:szCs w:val="20"/>
              </w:rPr>
            </w:pPr>
            <w:r w:rsidRPr="008C1ACA">
              <w:rPr>
                <w:rFonts w:cstheme="minorHAnsi"/>
                <w:sz w:val="20"/>
                <w:szCs w:val="20"/>
              </w:rPr>
              <w:t xml:space="preserve">Ovlivnění </w:t>
            </w:r>
            <w:r w:rsidR="005C371A" w:rsidRPr="008C1ACA">
              <w:rPr>
                <w:rFonts w:cstheme="minorHAnsi"/>
                <w:sz w:val="20"/>
                <w:szCs w:val="20"/>
              </w:rPr>
              <w:t>stanovištních</w:t>
            </w:r>
            <w:r w:rsidRPr="008C1ACA">
              <w:rPr>
                <w:rFonts w:cstheme="minorHAnsi"/>
                <w:sz w:val="20"/>
                <w:szCs w:val="20"/>
              </w:rPr>
              <w:t xml:space="preserve"> podmínek, snížení rozsahu ploch pozitivně ovlivňujících ekologickou stabilitu a biologickou diversitu území.</w:t>
            </w:r>
          </w:p>
        </w:tc>
        <w:tc>
          <w:tcPr>
            <w:tcW w:w="1276" w:type="dxa"/>
          </w:tcPr>
          <w:p w14:paraId="258DE79C" w14:textId="626FB3FC" w:rsidR="00482903" w:rsidRPr="008C1ACA" w:rsidRDefault="00482903" w:rsidP="00482903">
            <w:pPr>
              <w:jc w:val="center"/>
              <w:rPr>
                <w:rFonts w:cstheme="minorHAnsi"/>
                <w:sz w:val="20"/>
                <w:szCs w:val="20"/>
              </w:rPr>
            </w:pPr>
            <w:r w:rsidRPr="008C1ACA">
              <w:rPr>
                <w:rFonts w:cstheme="minorHAnsi"/>
                <w:sz w:val="20"/>
                <w:szCs w:val="20"/>
              </w:rPr>
              <w:t>0/-1</w:t>
            </w:r>
          </w:p>
        </w:tc>
        <w:tc>
          <w:tcPr>
            <w:tcW w:w="1275" w:type="dxa"/>
          </w:tcPr>
          <w:p w14:paraId="4FFB0A89" w14:textId="0F507678" w:rsidR="00482903" w:rsidRPr="008C1ACA" w:rsidRDefault="00482903" w:rsidP="00482903">
            <w:pPr>
              <w:jc w:val="center"/>
              <w:rPr>
                <w:rFonts w:cstheme="minorHAnsi"/>
                <w:sz w:val="20"/>
                <w:szCs w:val="20"/>
              </w:rPr>
            </w:pPr>
            <w:r w:rsidRPr="008C1ACA">
              <w:rPr>
                <w:rFonts w:cstheme="minorHAnsi"/>
                <w:sz w:val="20"/>
                <w:szCs w:val="20"/>
              </w:rPr>
              <w:t>Kumulativní-</w:t>
            </w:r>
          </w:p>
        </w:tc>
        <w:tc>
          <w:tcPr>
            <w:tcW w:w="1268" w:type="dxa"/>
          </w:tcPr>
          <w:p w14:paraId="6CD012D1" w14:textId="1CDD8594" w:rsidR="00482903" w:rsidRPr="008C1ACA" w:rsidRDefault="00482903" w:rsidP="00482903">
            <w:pPr>
              <w:jc w:val="center"/>
              <w:rPr>
                <w:rFonts w:cstheme="minorHAnsi"/>
                <w:sz w:val="20"/>
                <w:szCs w:val="20"/>
              </w:rPr>
            </w:pPr>
            <w:r w:rsidRPr="008C1ACA">
              <w:rPr>
                <w:rFonts w:cstheme="minorHAnsi"/>
                <w:sz w:val="20"/>
                <w:szCs w:val="20"/>
              </w:rPr>
              <w:t>-</w:t>
            </w:r>
          </w:p>
        </w:tc>
      </w:tr>
      <w:tr w:rsidR="00482903" w:rsidRPr="008C1ACA" w14:paraId="0FF1FF81" w14:textId="77777777" w:rsidTr="00EB4FF4">
        <w:tc>
          <w:tcPr>
            <w:tcW w:w="1828" w:type="dxa"/>
          </w:tcPr>
          <w:p w14:paraId="070B863E" w14:textId="77777777" w:rsidR="00482903" w:rsidRPr="008C1ACA" w:rsidRDefault="00482903" w:rsidP="00482903">
            <w:pPr>
              <w:rPr>
                <w:rFonts w:cstheme="minorHAnsi"/>
                <w:b/>
                <w:sz w:val="20"/>
                <w:szCs w:val="20"/>
              </w:rPr>
            </w:pPr>
            <w:r w:rsidRPr="008C1ACA">
              <w:rPr>
                <w:rFonts w:cstheme="minorHAnsi"/>
                <w:b/>
                <w:sz w:val="20"/>
                <w:szCs w:val="20"/>
              </w:rPr>
              <w:t>Krajina, krajinný ráz</w:t>
            </w:r>
          </w:p>
        </w:tc>
        <w:tc>
          <w:tcPr>
            <w:tcW w:w="3393" w:type="dxa"/>
          </w:tcPr>
          <w:p w14:paraId="6029A6AD" w14:textId="51D2FFC5" w:rsidR="00482903" w:rsidRPr="008C1ACA" w:rsidRDefault="00482903" w:rsidP="00B75B47">
            <w:pPr>
              <w:tabs>
                <w:tab w:val="right" w:pos="3177"/>
              </w:tabs>
              <w:rPr>
                <w:rFonts w:cstheme="minorHAnsi"/>
                <w:sz w:val="20"/>
                <w:szCs w:val="20"/>
              </w:rPr>
            </w:pPr>
            <w:r w:rsidRPr="008C1ACA">
              <w:rPr>
                <w:rFonts w:cstheme="minorHAnsi"/>
                <w:sz w:val="20"/>
                <w:szCs w:val="20"/>
              </w:rPr>
              <w:t>Zvýšení intenzity využití krajiny města. Vzniku nových výškových staveb.</w:t>
            </w:r>
          </w:p>
        </w:tc>
        <w:tc>
          <w:tcPr>
            <w:tcW w:w="1276" w:type="dxa"/>
          </w:tcPr>
          <w:p w14:paraId="38EC36DB" w14:textId="31FE4539" w:rsidR="00482903" w:rsidRPr="008C1ACA" w:rsidRDefault="00482903" w:rsidP="00482903">
            <w:pPr>
              <w:jc w:val="center"/>
              <w:rPr>
                <w:rFonts w:cstheme="minorHAnsi"/>
                <w:sz w:val="20"/>
                <w:szCs w:val="20"/>
              </w:rPr>
            </w:pPr>
            <w:r w:rsidRPr="008C1ACA">
              <w:rPr>
                <w:rFonts w:cstheme="minorHAnsi"/>
                <w:sz w:val="20"/>
                <w:szCs w:val="20"/>
              </w:rPr>
              <w:t>-1</w:t>
            </w:r>
          </w:p>
        </w:tc>
        <w:tc>
          <w:tcPr>
            <w:tcW w:w="1275" w:type="dxa"/>
          </w:tcPr>
          <w:p w14:paraId="59013AA3" w14:textId="0957D001" w:rsidR="00482903" w:rsidRPr="008C1ACA" w:rsidRDefault="00482903" w:rsidP="00482903">
            <w:pPr>
              <w:jc w:val="center"/>
              <w:rPr>
                <w:rFonts w:cstheme="minorHAnsi"/>
                <w:sz w:val="20"/>
                <w:szCs w:val="20"/>
              </w:rPr>
            </w:pPr>
            <w:r w:rsidRPr="008C1ACA">
              <w:rPr>
                <w:rFonts w:cstheme="minorHAnsi"/>
                <w:sz w:val="20"/>
                <w:szCs w:val="20"/>
              </w:rPr>
              <w:t>Kumulativní-</w:t>
            </w:r>
          </w:p>
        </w:tc>
        <w:tc>
          <w:tcPr>
            <w:tcW w:w="1268" w:type="dxa"/>
          </w:tcPr>
          <w:p w14:paraId="1F335935" w14:textId="08D37382" w:rsidR="00482903" w:rsidRPr="008C1ACA" w:rsidRDefault="00482903" w:rsidP="00482903">
            <w:pPr>
              <w:jc w:val="center"/>
              <w:rPr>
                <w:rFonts w:cstheme="minorHAnsi"/>
                <w:sz w:val="20"/>
                <w:szCs w:val="20"/>
              </w:rPr>
            </w:pPr>
            <w:r w:rsidRPr="008C1ACA">
              <w:rPr>
                <w:rFonts w:cstheme="minorHAnsi"/>
                <w:sz w:val="20"/>
                <w:szCs w:val="20"/>
              </w:rPr>
              <w:t>-</w:t>
            </w:r>
          </w:p>
        </w:tc>
      </w:tr>
      <w:tr w:rsidR="00482903" w:rsidRPr="008C1ACA" w14:paraId="24E38948" w14:textId="77777777" w:rsidTr="00EB4FF4">
        <w:tc>
          <w:tcPr>
            <w:tcW w:w="9040" w:type="dxa"/>
            <w:gridSpan w:val="5"/>
          </w:tcPr>
          <w:p w14:paraId="51E3A2A6" w14:textId="77777777" w:rsidR="00482903" w:rsidRPr="008C1ACA" w:rsidRDefault="00482903" w:rsidP="008503CD">
            <w:pPr>
              <w:pStyle w:val="Odstavecseseznamem"/>
              <w:numPr>
                <w:ilvl w:val="0"/>
                <w:numId w:val="52"/>
              </w:numPr>
              <w:tabs>
                <w:tab w:val="clear" w:pos="851"/>
              </w:tabs>
              <w:spacing w:after="0"/>
              <w:rPr>
                <w:rFonts w:cstheme="minorHAnsi"/>
                <w:b/>
                <w:sz w:val="20"/>
                <w:szCs w:val="20"/>
              </w:rPr>
            </w:pPr>
            <w:r w:rsidRPr="008C1ACA">
              <w:rPr>
                <w:rFonts w:cstheme="minorHAnsi"/>
                <w:b/>
                <w:sz w:val="20"/>
                <w:szCs w:val="20"/>
              </w:rPr>
              <w:t>Identifikace přeshraničních vlivů</w:t>
            </w:r>
          </w:p>
        </w:tc>
      </w:tr>
      <w:tr w:rsidR="00482903" w:rsidRPr="008C1ACA" w14:paraId="1B9C34C8" w14:textId="77777777" w:rsidTr="00EB4FF4">
        <w:tc>
          <w:tcPr>
            <w:tcW w:w="9040" w:type="dxa"/>
            <w:gridSpan w:val="5"/>
          </w:tcPr>
          <w:p w14:paraId="481653DE" w14:textId="77777777" w:rsidR="00482903" w:rsidRPr="008C1ACA" w:rsidRDefault="00482903" w:rsidP="00482903">
            <w:pPr>
              <w:rPr>
                <w:rFonts w:cstheme="minorHAnsi"/>
                <w:sz w:val="20"/>
                <w:szCs w:val="20"/>
              </w:rPr>
            </w:pPr>
            <w:r w:rsidRPr="008C1ACA">
              <w:rPr>
                <w:rFonts w:cstheme="minorHAnsi"/>
                <w:sz w:val="20"/>
                <w:szCs w:val="20"/>
              </w:rPr>
              <w:t xml:space="preserve">Přeshraniční vlivy nebyly identifikovány. </w:t>
            </w:r>
          </w:p>
        </w:tc>
      </w:tr>
      <w:tr w:rsidR="00482903" w:rsidRPr="008C1ACA" w14:paraId="1CC12767" w14:textId="77777777" w:rsidTr="00EB4FF4">
        <w:tc>
          <w:tcPr>
            <w:tcW w:w="9040" w:type="dxa"/>
            <w:gridSpan w:val="5"/>
          </w:tcPr>
          <w:p w14:paraId="52A19AEC" w14:textId="02B258ED" w:rsidR="00482903" w:rsidRPr="008C1ACA" w:rsidRDefault="00482903" w:rsidP="008503CD">
            <w:pPr>
              <w:pStyle w:val="Odstavecseseznamem"/>
              <w:numPr>
                <w:ilvl w:val="0"/>
                <w:numId w:val="52"/>
              </w:numPr>
              <w:tabs>
                <w:tab w:val="clear" w:pos="851"/>
              </w:tabs>
              <w:spacing w:after="0"/>
              <w:rPr>
                <w:rFonts w:cstheme="minorHAnsi"/>
                <w:b/>
                <w:sz w:val="20"/>
                <w:szCs w:val="20"/>
              </w:rPr>
            </w:pPr>
            <w:r w:rsidRPr="008C1ACA">
              <w:rPr>
                <w:rFonts w:cstheme="minorHAnsi"/>
                <w:b/>
                <w:sz w:val="20"/>
                <w:szCs w:val="20"/>
              </w:rPr>
              <w:t xml:space="preserve">Závěry a návrh opatření </w:t>
            </w:r>
          </w:p>
        </w:tc>
      </w:tr>
      <w:tr w:rsidR="00482903" w:rsidRPr="008C1ACA" w14:paraId="6AE2B976" w14:textId="77777777" w:rsidTr="00EB4FF4">
        <w:tc>
          <w:tcPr>
            <w:tcW w:w="9040" w:type="dxa"/>
            <w:gridSpan w:val="5"/>
          </w:tcPr>
          <w:p w14:paraId="391161D3" w14:textId="77777777" w:rsidR="00482903" w:rsidRPr="008C1ACA" w:rsidRDefault="00482903" w:rsidP="00482903">
            <w:pPr>
              <w:rPr>
                <w:rFonts w:cstheme="minorHAnsi"/>
                <w:b/>
                <w:i/>
                <w:sz w:val="20"/>
                <w:szCs w:val="20"/>
              </w:rPr>
            </w:pPr>
            <w:r w:rsidRPr="008C1ACA">
              <w:rPr>
                <w:rFonts w:cstheme="minorHAnsi"/>
                <w:b/>
                <w:i/>
                <w:sz w:val="20"/>
                <w:szCs w:val="20"/>
              </w:rPr>
              <w:t xml:space="preserve">S využitím lokality lze souhlasit bez stanovení podmínek. </w:t>
            </w:r>
          </w:p>
        </w:tc>
      </w:tr>
      <w:tr w:rsidR="00482903" w:rsidRPr="008C1ACA" w14:paraId="560350E1" w14:textId="77777777" w:rsidTr="00EB4FF4">
        <w:tc>
          <w:tcPr>
            <w:tcW w:w="9040" w:type="dxa"/>
            <w:gridSpan w:val="5"/>
          </w:tcPr>
          <w:p w14:paraId="171D3191" w14:textId="7D2426F9" w:rsidR="00482903" w:rsidRPr="008C1ACA" w:rsidRDefault="00482903" w:rsidP="008503CD">
            <w:pPr>
              <w:pStyle w:val="Odstavecseseznamem"/>
              <w:numPr>
                <w:ilvl w:val="0"/>
                <w:numId w:val="51"/>
              </w:numPr>
              <w:ind w:left="720"/>
              <w:rPr>
                <w:rFonts w:cstheme="minorHAnsi"/>
                <w:sz w:val="20"/>
                <w:szCs w:val="20"/>
              </w:rPr>
            </w:pPr>
            <w:r w:rsidRPr="008C1ACA">
              <w:rPr>
                <w:rFonts w:cstheme="minorHAnsi"/>
                <w:sz w:val="20"/>
                <w:szCs w:val="20"/>
              </w:rPr>
              <w:t>Zajistit zpracování kvalitního urbanistického řešení plochy, kvalitní architektonické řešení staveb a kvalitní návrh krajinářských úprav veřejných prostranství a ploch zeleně.</w:t>
            </w:r>
          </w:p>
        </w:tc>
      </w:tr>
    </w:tbl>
    <w:p w14:paraId="566A396E" w14:textId="22CA1145" w:rsidR="00482903" w:rsidRPr="008C1ACA" w:rsidRDefault="00482903" w:rsidP="007203A5">
      <w:pPr>
        <w:rPr>
          <w:rFonts w:cstheme="minorHAnsi"/>
          <w:sz w:val="20"/>
          <w:szCs w:val="20"/>
        </w:rPr>
      </w:pPr>
    </w:p>
    <w:p w14:paraId="3D054A5A" w14:textId="77777777" w:rsidR="00482903" w:rsidRPr="008C1ACA" w:rsidRDefault="00482903">
      <w:pPr>
        <w:tabs>
          <w:tab w:val="clear" w:pos="851"/>
        </w:tabs>
        <w:spacing w:after="60"/>
        <w:rPr>
          <w:rFonts w:cstheme="minorHAnsi"/>
          <w:sz w:val="20"/>
          <w:szCs w:val="20"/>
        </w:rPr>
      </w:pPr>
      <w:r w:rsidRPr="008C1ACA">
        <w:rPr>
          <w:rFonts w:cstheme="minorHAnsi"/>
          <w:sz w:val="20"/>
          <w:szCs w:val="20"/>
        </w:rPr>
        <w:br w:type="page"/>
      </w:r>
    </w:p>
    <w:p w14:paraId="57C8B154" w14:textId="06106ECD" w:rsidR="00176981" w:rsidRDefault="00176981" w:rsidP="00176981">
      <w:pPr>
        <w:pStyle w:val="Nadpis2"/>
      </w:pPr>
      <w:bookmarkStart w:id="176" w:name="_Toc126792979"/>
      <w:r>
        <w:t>15.3</w:t>
      </w:r>
      <w:r>
        <w:tab/>
        <w:t>Akustické posouzení, hodnocení vlivů na kvalitu ovzduší, hodnocení vlivů na lidské zdraví</w:t>
      </w:r>
      <w:bookmarkEnd w:id="176"/>
    </w:p>
    <w:bookmarkEnd w:id="175"/>
    <w:tbl>
      <w:tblPr>
        <w:tblW w:w="9214" w:type="dxa"/>
        <w:tblInd w:w="-1" w:type="dxa"/>
        <w:tblLayout w:type="fixed"/>
        <w:tblCellMar>
          <w:left w:w="70" w:type="dxa"/>
          <w:right w:w="70" w:type="dxa"/>
        </w:tblCellMar>
        <w:tblLook w:val="0000" w:firstRow="0" w:lastRow="0" w:firstColumn="0" w:lastColumn="0" w:noHBand="0" w:noVBand="0"/>
      </w:tblPr>
      <w:tblGrid>
        <w:gridCol w:w="9214"/>
      </w:tblGrid>
      <w:tr w:rsidR="00402204" w:rsidRPr="008C1ACA" w14:paraId="37755726" w14:textId="77777777" w:rsidTr="00402204">
        <w:trPr>
          <w:trHeight w:hRule="exact" w:val="1422"/>
        </w:trPr>
        <w:tc>
          <w:tcPr>
            <w:tcW w:w="9214" w:type="dxa"/>
          </w:tcPr>
          <w:p w14:paraId="2DA5B1A1" w14:textId="77777777" w:rsidR="00402204" w:rsidRDefault="00402204" w:rsidP="00A15AC5">
            <w:pPr>
              <w:pStyle w:val="Nzev"/>
              <w:spacing w:before="0" w:after="0" w:line="264" w:lineRule="auto"/>
              <w:ind w:left="709" w:hanging="709"/>
              <w:rPr>
                <w:rFonts w:cs="Arial"/>
                <w:sz w:val="48"/>
              </w:rPr>
            </w:pPr>
          </w:p>
          <w:p w14:paraId="489C2FA6" w14:textId="77777777" w:rsidR="00402204" w:rsidRDefault="00402204" w:rsidP="00A15AC5">
            <w:pPr>
              <w:pStyle w:val="Nzev"/>
              <w:spacing w:before="0" w:after="0" w:line="264" w:lineRule="auto"/>
              <w:ind w:left="709" w:hanging="709"/>
              <w:rPr>
                <w:rFonts w:cs="Arial"/>
                <w:sz w:val="48"/>
              </w:rPr>
            </w:pPr>
          </w:p>
          <w:p w14:paraId="508526C8" w14:textId="77777777" w:rsidR="00482903" w:rsidRPr="008C1ACA" w:rsidRDefault="00482903" w:rsidP="00A15AC5">
            <w:pPr>
              <w:pStyle w:val="Nzev"/>
              <w:spacing w:before="0" w:after="0" w:line="264" w:lineRule="auto"/>
              <w:ind w:left="709" w:hanging="709"/>
              <w:rPr>
                <w:rFonts w:cs="Arial"/>
                <w:sz w:val="48"/>
              </w:rPr>
            </w:pPr>
            <w:r w:rsidRPr="008C1ACA">
              <w:rPr>
                <w:rFonts w:cs="Arial"/>
                <w:sz w:val="48"/>
              </w:rPr>
              <w:t>A T E M</w:t>
            </w:r>
          </w:p>
          <w:p w14:paraId="1F2DB494" w14:textId="77777777" w:rsidR="00482903" w:rsidRPr="008C1ACA" w:rsidRDefault="00482903" w:rsidP="00A15AC5">
            <w:pPr>
              <w:jc w:val="center"/>
              <w:rPr>
                <w:rFonts w:ascii="Arial" w:hAnsi="Arial" w:cs="Arial"/>
              </w:rPr>
            </w:pPr>
            <w:r w:rsidRPr="008C1ACA">
              <w:rPr>
                <w:rFonts w:ascii="Arial" w:hAnsi="Arial" w:cs="Arial"/>
                <w:b/>
                <w:sz w:val="28"/>
              </w:rPr>
              <w:t>Ateliér ekologických modelů, s. r. o.</w:t>
            </w:r>
          </w:p>
        </w:tc>
      </w:tr>
      <w:tr w:rsidR="00402204" w:rsidRPr="008C1ACA" w14:paraId="378F6E1D" w14:textId="77777777" w:rsidTr="00A15AC5">
        <w:trPr>
          <w:trHeight w:hRule="exact" w:val="6678"/>
        </w:trPr>
        <w:tc>
          <w:tcPr>
            <w:tcW w:w="9214" w:type="dxa"/>
          </w:tcPr>
          <w:p w14:paraId="2B9D2E4A" w14:textId="77777777" w:rsidR="00482903" w:rsidRPr="008C1ACA" w:rsidRDefault="00482903" w:rsidP="00A15AC5">
            <w:pPr>
              <w:spacing w:before="0"/>
              <w:jc w:val="center"/>
              <w:rPr>
                <w:rFonts w:ascii="Arial" w:hAnsi="Arial" w:cs="Arial"/>
                <w:b/>
                <w:sz w:val="44"/>
                <w:szCs w:val="44"/>
              </w:rPr>
            </w:pPr>
          </w:p>
          <w:p w14:paraId="48058C6C" w14:textId="77777777" w:rsidR="00482903" w:rsidRPr="008C1ACA" w:rsidRDefault="00482903" w:rsidP="00A15AC5">
            <w:pPr>
              <w:jc w:val="center"/>
              <w:rPr>
                <w:rFonts w:ascii="Arial" w:hAnsi="Arial" w:cs="Arial"/>
                <w:b/>
                <w:caps/>
                <w:sz w:val="44"/>
                <w:szCs w:val="44"/>
              </w:rPr>
            </w:pPr>
            <w:r w:rsidRPr="008C1ACA">
              <w:rPr>
                <w:rFonts w:ascii="Arial" w:hAnsi="Arial" w:cs="Arial"/>
                <w:b/>
                <w:caps/>
                <w:sz w:val="44"/>
                <w:szCs w:val="44"/>
              </w:rPr>
              <w:t>změna platného územního plánu hl. m. Prahy č. Z 3093/10</w:t>
            </w:r>
            <w:r w:rsidRPr="008C1ACA">
              <w:rPr>
                <w:rFonts w:ascii="Arial" w:hAnsi="Arial" w:cs="Arial"/>
                <w:b/>
                <w:caps/>
                <w:sz w:val="44"/>
                <w:szCs w:val="44"/>
              </w:rPr>
              <w:br/>
            </w:r>
          </w:p>
          <w:p w14:paraId="17E8E646" w14:textId="77777777" w:rsidR="00482903" w:rsidRPr="008C1ACA" w:rsidRDefault="00482903" w:rsidP="00A15AC5">
            <w:pPr>
              <w:spacing w:before="0"/>
              <w:jc w:val="center"/>
              <w:rPr>
                <w:rFonts w:ascii="Arial" w:hAnsi="Arial" w:cs="Arial"/>
                <w:b/>
                <w:caps/>
                <w:sz w:val="40"/>
                <w:szCs w:val="40"/>
              </w:rPr>
            </w:pPr>
          </w:p>
          <w:p w14:paraId="5CD6D981" w14:textId="77777777" w:rsidR="00482903" w:rsidRPr="008C1ACA" w:rsidRDefault="00482903" w:rsidP="00A15AC5">
            <w:pPr>
              <w:spacing w:before="0"/>
              <w:jc w:val="center"/>
              <w:rPr>
                <w:rFonts w:ascii="Arial" w:hAnsi="Arial" w:cs="Arial"/>
                <w:b/>
                <w:sz w:val="40"/>
                <w:szCs w:val="40"/>
              </w:rPr>
            </w:pPr>
            <w:r w:rsidRPr="008C1ACA">
              <w:rPr>
                <w:rFonts w:ascii="Arial" w:hAnsi="Arial" w:cs="Arial"/>
                <w:b/>
                <w:sz w:val="40"/>
                <w:szCs w:val="40"/>
              </w:rPr>
              <w:t>Akustické posouzení</w:t>
            </w:r>
            <w:r w:rsidRPr="008C1ACA">
              <w:rPr>
                <w:rFonts w:ascii="Arial" w:hAnsi="Arial" w:cs="Arial"/>
                <w:b/>
                <w:sz w:val="40"/>
                <w:szCs w:val="40"/>
              </w:rPr>
              <w:br/>
              <w:t>Hodnocení vlivů na kvalitu ovzduší</w:t>
            </w:r>
            <w:r w:rsidRPr="008C1ACA">
              <w:rPr>
                <w:rFonts w:ascii="Arial" w:hAnsi="Arial" w:cs="Arial"/>
                <w:b/>
                <w:sz w:val="40"/>
                <w:szCs w:val="40"/>
              </w:rPr>
              <w:br/>
              <w:t>Hodnocení vlivů na lidské zdraví</w:t>
            </w:r>
          </w:p>
          <w:p w14:paraId="39630E0B" w14:textId="77777777" w:rsidR="00482903" w:rsidRPr="008C1ACA" w:rsidRDefault="00482903" w:rsidP="00A15AC5">
            <w:pPr>
              <w:jc w:val="center"/>
              <w:rPr>
                <w:rFonts w:ascii="Arial" w:hAnsi="Arial" w:cs="Arial"/>
                <w:b/>
                <w:sz w:val="40"/>
                <w:szCs w:val="40"/>
              </w:rPr>
            </w:pPr>
          </w:p>
          <w:p w14:paraId="281E9038" w14:textId="77777777" w:rsidR="00482903" w:rsidRPr="008C1ACA" w:rsidRDefault="00482903" w:rsidP="00A15AC5">
            <w:pPr>
              <w:jc w:val="center"/>
              <w:rPr>
                <w:rFonts w:ascii="Arial" w:hAnsi="Arial" w:cs="Arial"/>
              </w:rPr>
            </w:pPr>
          </w:p>
        </w:tc>
      </w:tr>
      <w:tr w:rsidR="00402204" w:rsidRPr="008C1ACA" w14:paraId="585AF5B8" w14:textId="77777777" w:rsidTr="00A15AC5">
        <w:trPr>
          <w:trHeight w:val="66"/>
        </w:trPr>
        <w:tc>
          <w:tcPr>
            <w:tcW w:w="9214" w:type="dxa"/>
          </w:tcPr>
          <w:p w14:paraId="14802A1A" w14:textId="77777777" w:rsidR="00482903" w:rsidRPr="008C1ACA" w:rsidRDefault="00482903" w:rsidP="00A15AC5">
            <w:pPr>
              <w:jc w:val="center"/>
              <w:rPr>
                <w:rFonts w:ascii="Arial" w:hAnsi="Arial" w:cs="Arial"/>
                <w:b/>
                <w:sz w:val="28"/>
                <w:highlight w:val="yellow"/>
              </w:rPr>
            </w:pPr>
          </w:p>
          <w:p w14:paraId="13DBD993" w14:textId="77777777" w:rsidR="00482903" w:rsidRPr="008C1ACA" w:rsidRDefault="00482903" w:rsidP="00A15AC5">
            <w:pPr>
              <w:jc w:val="center"/>
              <w:rPr>
                <w:rFonts w:ascii="Arial" w:hAnsi="Arial" w:cs="Arial"/>
                <w:b/>
                <w:sz w:val="28"/>
                <w:highlight w:val="yellow"/>
              </w:rPr>
            </w:pPr>
          </w:p>
          <w:p w14:paraId="7436A3BB" w14:textId="77777777" w:rsidR="00482903" w:rsidRPr="008C1ACA" w:rsidRDefault="00482903" w:rsidP="00A15AC5">
            <w:pPr>
              <w:jc w:val="center"/>
              <w:rPr>
                <w:rFonts w:ascii="Arial" w:hAnsi="Arial" w:cs="Arial"/>
                <w:b/>
                <w:sz w:val="28"/>
                <w:highlight w:val="yellow"/>
              </w:rPr>
            </w:pPr>
          </w:p>
          <w:p w14:paraId="6F343A23" w14:textId="77777777" w:rsidR="00482903" w:rsidRPr="008C1ACA" w:rsidRDefault="00482903" w:rsidP="00A15AC5">
            <w:pPr>
              <w:jc w:val="center"/>
              <w:rPr>
                <w:rFonts w:ascii="Arial" w:hAnsi="Arial" w:cs="Arial"/>
                <w:b/>
                <w:sz w:val="28"/>
                <w:highlight w:val="yellow"/>
              </w:rPr>
            </w:pPr>
          </w:p>
          <w:p w14:paraId="41A73EA3" w14:textId="77777777" w:rsidR="00482903" w:rsidRPr="008C1ACA" w:rsidRDefault="00482903" w:rsidP="00A15AC5">
            <w:pPr>
              <w:jc w:val="center"/>
              <w:rPr>
                <w:rFonts w:ascii="Arial" w:hAnsi="Arial" w:cs="Arial"/>
                <w:b/>
                <w:sz w:val="28"/>
                <w:highlight w:val="yellow"/>
              </w:rPr>
            </w:pPr>
          </w:p>
          <w:p w14:paraId="481AB8AC" w14:textId="77777777" w:rsidR="00482903" w:rsidRPr="008C1ACA" w:rsidRDefault="00482903" w:rsidP="00A15AC5">
            <w:pPr>
              <w:jc w:val="center"/>
              <w:rPr>
                <w:rFonts w:ascii="Arial" w:hAnsi="Arial" w:cs="Arial"/>
                <w:b/>
                <w:sz w:val="28"/>
                <w:highlight w:val="yellow"/>
              </w:rPr>
            </w:pPr>
          </w:p>
          <w:p w14:paraId="442B86EF" w14:textId="77777777" w:rsidR="00482903" w:rsidRPr="008C1ACA" w:rsidRDefault="00482903" w:rsidP="00A15AC5">
            <w:pPr>
              <w:jc w:val="center"/>
              <w:rPr>
                <w:rFonts w:ascii="Arial" w:hAnsi="Arial" w:cs="Arial"/>
                <w:b/>
                <w:sz w:val="28"/>
                <w:highlight w:val="yellow"/>
              </w:rPr>
            </w:pPr>
          </w:p>
          <w:p w14:paraId="54E4609B" w14:textId="77777777" w:rsidR="00482903" w:rsidRPr="008C1ACA" w:rsidRDefault="00482903" w:rsidP="00A15AC5">
            <w:pPr>
              <w:jc w:val="center"/>
              <w:rPr>
                <w:rFonts w:ascii="Arial" w:hAnsi="Arial" w:cs="Arial"/>
                <w:highlight w:val="yellow"/>
              </w:rPr>
            </w:pPr>
            <w:r w:rsidRPr="008C1ACA">
              <w:rPr>
                <w:rFonts w:ascii="Arial" w:hAnsi="Arial" w:cs="Arial"/>
                <w:b/>
                <w:sz w:val="28"/>
              </w:rPr>
              <w:t>Listopad 2022</w:t>
            </w:r>
          </w:p>
        </w:tc>
      </w:tr>
    </w:tbl>
    <w:p w14:paraId="349184C3" w14:textId="77777777" w:rsidR="00482903" w:rsidRPr="008C1ACA" w:rsidRDefault="00482903" w:rsidP="00482903">
      <w:pPr>
        <w:rPr>
          <w:highlight w:val="yellow"/>
        </w:rPr>
      </w:pPr>
    </w:p>
    <w:tbl>
      <w:tblPr>
        <w:tblW w:w="0" w:type="auto"/>
        <w:jc w:val="center"/>
        <w:tblLayout w:type="fixed"/>
        <w:tblCellMar>
          <w:left w:w="71" w:type="dxa"/>
          <w:right w:w="71" w:type="dxa"/>
        </w:tblCellMar>
        <w:tblLook w:val="0000" w:firstRow="0" w:lastRow="0" w:firstColumn="0" w:lastColumn="0" w:noHBand="0" w:noVBand="0"/>
      </w:tblPr>
      <w:tblGrid>
        <w:gridCol w:w="2351"/>
        <w:gridCol w:w="6355"/>
      </w:tblGrid>
      <w:tr w:rsidR="00482903" w:rsidRPr="008C1ACA" w14:paraId="3818F9E5" w14:textId="77777777" w:rsidTr="00A15AC5">
        <w:trPr>
          <w:trHeight w:hRule="exact" w:val="3303"/>
          <w:jc w:val="center"/>
        </w:trPr>
        <w:tc>
          <w:tcPr>
            <w:tcW w:w="8706" w:type="dxa"/>
            <w:gridSpan w:val="2"/>
          </w:tcPr>
          <w:p w14:paraId="4D9EFC6A" w14:textId="77777777" w:rsidR="00482903" w:rsidRPr="008C1ACA" w:rsidRDefault="00482903" w:rsidP="00A15AC5">
            <w:pPr>
              <w:spacing w:before="0"/>
              <w:jc w:val="center"/>
              <w:rPr>
                <w:b/>
                <w:sz w:val="12"/>
                <w:szCs w:val="12"/>
                <w:highlight w:val="yellow"/>
              </w:rPr>
            </w:pPr>
            <w:r w:rsidRPr="008C1ACA">
              <w:rPr>
                <w:b/>
                <w:sz w:val="32"/>
                <w:szCs w:val="32"/>
                <w:highlight w:val="yellow"/>
              </w:rPr>
              <w:br w:type="page"/>
            </w:r>
            <w:r w:rsidRPr="008C1ACA">
              <w:rPr>
                <w:b/>
                <w:sz w:val="32"/>
                <w:szCs w:val="32"/>
                <w:highlight w:val="yellow"/>
              </w:rPr>
              <w:br w:type="page"/>
            </w:r>
          </w:p>
          <w:p w14:paraId="67464499" w14:textId="7AAD75C2" w:rsidR="00482903" w:rsidRPr="008C1ACA" w:rsidRDefault="00482903" w:rsidP="00A15AC5">
            <w:pPr>
              <w:pStyle w:val="Podtitul"/>
              <w:spacing w:before="0" w:line="240" w:lineRule="auto"/>
              <w:rPr>
                <w:rFonts w:ascii="Times New Roman" w:hAnsi="Times New Roman"/>
                <w:b w:val="0"/>
                <w:i/>
                <w:sz w:val="32"/>
                <w:szCs w:val="32"/>
                <w:highlight w:val="yellow"/>
              </w:rPr>
            </w:pPr>
            <w:r w:rsidRPr="008C1ACA">
              <w:rPr>
                <w:rFonts w:ascii="Times New Roman" w:hAnsi="Times New Roman"/>
                <w:b w:val="0"/>
                <w:i/>
                <w:sz w:val="32"/>
                <w:szCs w:val="32"/>
              </w:rPr>
              <w:t>Změna platného územního plánu hl. m. Prahy</w:t>
            </w:r>
            <w:r w:rsidR="00EB4FF4">
              <w:rPr>
                <w:rFonts w:ascii="Times New Roman" w:hAnsi="Times New Roman"/>
                <w:b w:val="0"/>
                <w:i/>
                <w:sz w:val="32"/>
                <w:szCs w:val="32"/>
              </w:rPr>
              <w:br/>
            </w:r>
            <w:r w:rsidRPr="008C1ACA">
              <w:rPr>
                <w:rFonts w:ascii="Times New Roman" w:hAnsi="Times New Roman"/>
                <w:b w:val="0"/>
                <w:i/>
                <w:sz w:val="32"/>
                <w:szCs w:val="32"/>
              </w:rPr>
              <w:t>č. Z 3093/10</w:t>
            </w:r>
            <w:r w:rsidRPr="008C1ACA">
              <w:rPr>
                <w:rFonts w:ascii="Times New Roman" w:hAnsi="Times New Roman"/>
                <w:b w:val="0"/>
                <w:i/>
                <w:sz w:val="32"/>
                <w:szCs w:val="32"/>
                <w:highlight w:val="yellow"/>
              </w:rPr>
              <w:br/>
            </w:r>
          </w:p>
          <w:p w14:paraId="0DC29679" w14:textId="77777777" w:rsidR="00482903" w:rsidRPr="008C1ACA" w:rsidRDefault="00482903" w:rsidP="00A15AC5">
            <w:pPr>
              <w:pStyle w:val="Podtitul"/>
              <w:spacing w:before="0" w:line="240" w:lineRule="auto"/>
              <w:rPr>
                <w:rFonts w:ascii="Times New Roman" w:hAnsi="Times New Roman"/>
                <w:b w:val="0"/>
                <w:i/>
                <w:sz w:val="32"/>
                <w:szCs w:val="32"/>
                <w:highlight w:val="yellow"/>
              </w:rPr>
            </w:pPr>
          </w:p>
          <w:p w14:paraId="7D136137" w14:textId="77777777" w:rsidR="00482903" w:rsidRPr="008C1ACA" w:rsidRDefault="00482903" w:rsidP="00A15AC5">
            <w:pPr>
              <w:spacing w:before="0"/>
              <w:jc w:val="center"/>
              <w:rPr>
                <w:b/>
                <w:sz w:val="32"/>
                <w:szCs w:val="32"/>
              </w:rPr>
            </w:pPr>
            <w:r w:rsidRPr="008C1ACA">
              <w:rPr>
                <w:b/>
                <w:sz w:val="32"/>
                <w:szCs w:val="32"/>
              </w:rPr>
              <w:t>Akustické posouzení</w:t>
            </w:r>
          </w:p>
          <w:p w14:paraId="6B858333" w14:textId="77777777" w:rsidR="00482903" w:rsidRPr="008C1ACA" w:rsidRDefault="00482903" w:rsidP="00A15AC5">
            <w:pPr>
              <w:spacing w:before="0"/>
              <w:jc w:val="center"/>
              <w:rPr>
                <w:b/>
                <w:sz w:val="32"/>
                <w:szCs w:val="32"/>
              </w:rPr>
            </w:pPr>
            <w:r w:rsidRPr="008C1ACA">
              <w:rPr>
                <w:b/>
                <w:sz w:val="32"/>
                <w:szCs w:val="32"/>
              </w:rPr>
              <w:t>Hodnocení vlivů na kvalitu ovzduší</w:t>
            </w:r>
          </w:p>
          <w:p w14:paraId="7C071E0E" w14:textId="77777777" w:rsidR="00482903" w:rsidRPr="008C1ACA" w:rsidRDefault="00482903" w:rsidP="00A15AC5">
            <w:pPr>
              <w:spacing w:before="0"/>
              <w:jc w:val="center"/>
              <w:rPr>
                <w:b/>
                <w:sz w:val="32"/>
                <w:szCs w:val="32"/>
                <w:highlight w:val="yellow"/>
              </w:rPr>
            </w:pPr>
            <w:r w:rsidRPr="008C1ACA">
              <w:rPr>
                <w:b/>
                <w:sz w:val="32"/>
                <w:szCs w:val="32"/>
              </w:rPr>
              <w:t xml:space="preserve">Hodnocení vlivů na lidské zdraví </w:t>
            </w:r>
          </w:p>
        </w:tc>
      </w:tr>
      <w:tr w:rsidR="00482903" w:rsidRPr="008C1ACA" w14:paraId="0871122C" w14:textId="77777777" w:rsidTr="00A15AC5">
        <w:trPr>
          <w:trHeight w:val="1528"/>
          <w:jc w:val="center"/>
        </w:trPr>
        <w:tc>
          <w:tcPr>
            <w:tcW w:w="2351" w:type="dxa"/>
          </w:tcPr>
          <w:p w14:paraId="313794F1" w14:textId="77777777" w:rsidR="00482903" w:rsidRPr="008C1ACA" w:rsidRDefault="00482903" w:rsidP="00A15AC5">
            <w:pPr>
              <w:spacing w:before="0"/>
              <w:rPr>
                <w:b/>
                <w:smallCaps/>
                <w:sz w:val="24"/>
                <w:szCs w:val="24"/>
                <w:highlight w:val="yellow"/>
              </w:rPr>
            </w:pPr>
            <w:r w:rsidRPr="008C1ACA">
              <w:rPr>
                <w:b/>
                <w:smallCaps/>
                <w:sz w:val="24"/>
                <w:szCs w:val="24"/>
              </w:rPr>
              <w:t>Zadal:</w:t>
            </w:r>
          </w:p>
        </w:tc>
        <w:tc>
          <w:tcPr>
            <w:tcW w:w="6355" w:type="dxa"/>
          </w:tcPr>
          <w:p w14:paraId="3C59B7B8" w14:textId="77777777" w:rsidR="00482903" w:rsidRPr="008C1ACA" w:rsidRDefault="00482903" w:rsidP="00A15AC5">
            <w:pPr>
              <w:spacing w:before="0"/>
              <w:rPr>
                <w:b/>
                <w:sz w:val="24"/>
              </w:rPr>
            </w:pPr>
            <w:r w:rsidRPr="008C1ACA">
              <w:rPr>
                <w:b/>
                <w:sz w:val="24"/>
              </w:rPr>
              <w:t>Atelier T-plan, s.r.o.</w:t>
            </w:r>
          </w:p>
          <w:p w14:paraId="58E9E356" w14:textId="77777777" w:rsidR="00482903" w:rsidRPr="008C1ACA" w:rsidRDefault="00482903" w:rsidP="00A15AC5">
            <w:pPr>
              <w:spacing w:before="0"/>
              <w:rPr>
                <w:sz w:val="24"/>
              </w:rPr>
            </w:pPr>
            <w:r w:rsidRPr="008C1ACA">
              <w:rPr>
                <w:sz w:val="24"/>
              </w:rPr>
              <w:t>Sezimova 380/13</w:t>
            </w:r>
          </w:p>
          <w:p w14:paraId="1FC33DC0" w14:textId="77777777" w:rsidR="00482903" w:rsidRPr="008C1ACA" w:rsidRDefault="00482903" w:rsidP="00A15AC5">
            <w:pPr>
              <w:spacing w:before="0"/>
              <w:rPr>
                <w:sz w:val="24"/>
              </w:rPr>
            </w:pPr>
            <w:r w:rsidRPr="008C1ACA">
              <w:rPr>
                <w:sz w:val="24"/>
              </w:rPr>
              <w:t>140 00 Praha 4</w:t>
            </w:r>
          </w:p>
          <w:p w14:paraId="2024AA9F" w14:textId="77777777" w:rsidR="00482903" w:rsidRPr="008C1ACA" w:rsidRDefault="00482903" w:rsidP="00A15AC5">
            <w:pPr>
              <w:spacing w:before="0"/>
              <w:rPr>
                <w:sz w:val="24"/>
                <w:highlight w:val="yellow"/>
              </w:rPr>
            </w:pPr>
          </w:p>
          <w:p w14:paraId="39B24E42" w14:textId="77777777" w:rsidR="00482903" w:rsidRPr="008C1ACA" w:rsidRDefault="00482903" w:rsidP="00A15AC5">
            <w:pPr>
              <w:spacing w:before="0"/>
              <w:rPr>
                <w:b/>
                <w:sz w:val="24"/>
                <w:szCs w:val="24"/>
                <w:highlight w:val="yellow"/>
              </w:rPr>
            </w:pPr>
          </w:p>
        </w:tc>
      </w:tr>
      <w:tr w:rsidR="00482903" w:rsidRPr="008C1ACA" w14:paraId="773D5FFA" w14:textId="77777777" w:rsidTr="00A15AC5">
        <w:trPr>
          <w:trHeight w:val="2272"/>
          <w:jc w:val="center"/>
        </w:trPr>
        <w:tc>
          <w:tcPr>
            <w:tcW w:w="2351" w:type="dxa"/>
          </w:tcPr>
          <w:p w14:paraId="74D2CD71" w14:textId="77777777" w:rsidR="00482903" w:rsidRPr="008C1ACA" w:rsidRDefault="00482903" w:rsidP="00A15AC5">
            <w:pPr>
              <w:spacing w:before="0"/>
              <w:rPr>
                <w:b/>
                <w:smallCaps/>
                <w:sz w:val="24"/>
              </w:rPr>
            </w:pPr>
            <w:r w:rsidRPr="008C1ACA">
              <w:rPr>
                <w:b/>
                <w:smallCaps/>
                <w:sz w:val="24"/>
              </w:rPr>
              <w:t>Zpracoval:</w:t>
            </w:r>
          </w:p>
        </w:tc>
        <w:tc>
          <w:tcPr>
            <w:tcW w:w="6355" w:type="dxa"/>
          </w:tcPr>
          <w:p w14:paraId="56204F60" w14:textId="77777777" w:rsidR="00482903" w:rsidRPr="008C1ACA" w:rsidRDefault="00482903" w:rsidP="00A15AC5">
            <w:pPr>
              <w:spacing w:before="0"/>
              <w:rPr>
                <w:b/>
                <w:sz w:val="24"/>
              </w:rPr>
            </w:pPr>
            <w:r w:rsidRPr="008C1ACA">
              <w:rPr>
                <w:b/>
                <w:sz w:val="24"/>
              </w:rPr>
              <w:t>ATEM – Ateliér ekologických modelů, s. r. o.</w:t>
            </w:r>
          </w:p>
          <w:p w14:paraId="3092024C" w14:textId="77777777" w:rsidR="00482903" w:rsidRPr="008C1ACA" w:rsidRDefault="00482903" w:rsidP="00A15AC5">
            <w:pPr>
              <w:spacing w:before="0"/>
              <w:rPr>
                <w:sz w:val="24"/>
              </w:rPr>
            </w:pPr>
            <w:r w:rsidRPr="008C1ACA">
              <w:rPr>
                <w:sz w:val="24"/>
              </w:rPr>
              <w:t>Roztylská 1860/1</w:t>
            </w:r>
          </w:p>
          <w:p w14:paraId="6C6EF114" w14:textId="77777777" w:rsidR="00482903" w:rsidRPr="008C1ACA" w:rsidRDefault="00482903" w:rsidP="00A15AC5">
            <w:pPr>
              <w:spacing w:before="0"/>
              <w:rPr>
                <w:sz w:val="24"/>
              </w:rPr>
            </w:pPr>
            <w:r w:rsidRPr="008C1ACA">
              <w:rPr>
                <w:sz w:val="24"/>
              </w:rPr>
              <w:t>148 00 Praha 4</w:t>
            </w:r>
          </w:p>
          <w:p w14:paraId="77237370" w14:textId="77777777" w:rsidR="00482903" w:rsidRPr="008C1ACA" w:rsidRDefault="00482903" w:rsidP="00A15AC5">
            <w:pPr>
              <w:spacing w:before="0"/>
              <w:rPr>
                <w:sz w:val="24"/>
              </w:rPr>
            </w:pPr>
            <w:r w:rsidRPr="008C1ACA">
              <w:rPr>
                <w:sz w:val="24"/>
              </w:rPr>
              <w:t>e-mail: atem@atem.cz</w:t>
            </w:r>
          </w:p>
          <w:p w14:paraId="2610948A" w14:textId="77777777" w:rsidR="00482903" w:rsidRPr="008C1ACA" w:rsidRDefault="00482903" w:rsidP="00A15AC5">
            <w:pPr>
              <w:spacing w:before="0"/>
              <w:rPr>
                <w:sz w:val="24"/>
              </w:rPr>
            </w:pPr>
            <w:r w:rsidRPr="008C1ACA">
              <w:rPr>
                <w:sz w:val="24"/>
              </w:rPr>
              <w:t>tel.: 241 494 425</w:t>
            </w:r>
          </w:p>
          <w:p w14:paraId="651F278E" w14:textId="77777777" w:rsidR="00482903" w:rsidRPr="008C1ACA" w:rsidRDefault="00482903" w:rsidP="00A15AC5">
            <w:pPr>
              <w:spacing w:before="0"/>
              <w:rPr>
                <w:rFonts w:ascii="Arial" w:hAnsi="Arial"/>
                <w:sz w:val="24"/>
              </w:rPr>
            </w:pPr>
          </w:p>
        </w:tc>
      </w:tr>
      <w:tr w:rsidR="00482903" w:rsidRPr="008C1ACA" w14:paraId="076EA530" w14:textId="77777777" w:rsidTr="00A15AC5">
        <w:trPr>
          <w:trHeight w:val="1861"/>
          <w:jc w:val="center"/>
        </w:trPr>
        <w:tc>
          <w:tcPr>
            <w:tcW w:w="2351" w:type="dxa"/>
          </w:tcPr>
          <w:p w14:paraId="08980185" w14:textId="77777777" w:rsidR="00482903" w:rsidRPr="008C1ACA" w:rsidRDefault="00482903" w:rsidP="00A15AC5">
            <w:pPr>
              <w:spacing w:before="0"/>
              <w:rPr>
                <w:b/>
                <w:smallCaps/>
                <w:sz w:val="24"/>
              </w:rPr>
            </w:pPr>
            <w:r w:rsidRPr="008C1ACA">
              <w:rPr>
                <w:b/>
                <w:smallCaps/>
                <w:sz w:val="24"/>
              </w:rPr>
              <w:t>Vedoucí projektu:</w:t>
            </w:r>
          </w:p>
        </w:tc>
        <w:tc>
          <w:tcPr>
            <w:tcW w:w="6355" w:type="dxa"/>
          </w:tcPr>
          <w:p w14:paraId="4A7EFCFE" w14:textId="77777777" w:rsidR="00482903" w:rsidRPr="008C1ACA" w:rsidRDefault="00482903" w:rsidP="00A15AC5">
            <w:pPr>
              <w:spacing w:before="0"/>
              <w:rPr>
                <w:b/>
                <w:sz w:val="24"/>
              </w:rPr>
            </w:pPr>
            <w:r w:rsidRPr="008C1ACA">
              <w:rPr>
                <w:b/>
                <w:sz w:val="24"/>
              </w:rPr>
              <w:t>Ing. Josef Martinovský</w:t>
            </w:r>
          </w:p>
          <w:p w14:paraId="04BC8687" w14:textId="77777777" w:rsidR="00482903" w:rsidRPr="008C1ACA" w:rsidRDefault="00482903" w:rsidP="00A15AC5">
            <w:pPr>
              <w:pStyle w:val="PlainText1"/>
              <w:overflowPunct/>
              <w:autoSpaceDE/>
              <w:autoSpaceDN/>
              <w:adjustRightInd/>
              <w:spacing w:before="120" w:line="288" w:lineRule="auto"/>
              <w:textAlignment w:val="auto"/>
              <w:rPr>
                <w:rFonts w:ascii="Times New Roman" w:hAnsi="Times New Roman"/>
              </w:rPr>
            </w:pPr>
            <w:r w:rsidRPr="008C1ACA">
              <w:rPr>
                <w:rFonts w:ascii="Times New Roman" w:hAnsi="Times New Roman"/>
              </w:rPr>
              <w:t xml:space="preserve">držitel autorizace ke zpracování rozptylových studií </w:t>
            </w:r>
          </w:p>
          <w:p w14:paraId="4F818BE2" w14:textId="77777777" w:rsidR="00482903" w:rsidRPr="008C1ACA" w:rsidRDefault="00482903" w:rsidP="00A15AC5">
            <w:pPr>
              <w:spacing w:before="0" w:line="288" w:lineRule="auto"/>
              <w:jc w:val="left"/>
              <w:rPr>
                <w:sz w:val="20"/>
              </w:rPr>
            </w:pPr>
            <w:r w:rsidRPr="008C1ACA">
              <w:rPr>
                <w:sz w:val="20"/>
              </w:rPr>
              <w:t xml:space="preserve">dle zák. č. 201/2012 Sb., osvědčení MŽP č. j. 64139/ENV/13 </w:t>
            </w:r>
          </w:p>
          <w:p w14:paraId="37E048B3" w14:textId="77777777" w:rsidR="00482903" w:rsidRPr="008C1ACA" w:rsidRDefault="00482903" w:rsidP="00A15AC5">
            <w:pPr>
              <w:spacing w:before="0"/>
              <w:jc w:val="left"/>
              <w:rPr>
                <w:sz w:val="20"/>
              </w:rPr>
            </w:pPr>
            <w:r w:rsidRPr="008C1ACA">
              <w:rPr>
                <w:bCs/>
                <w:sz w:val="20"/>
              </w:rPr>
              <w:t>držitel certifikátu způsobilosti evid. č. 1552/2018, ČMS, metrolog II. kvalifikačního stupně v oboru měření dopravního hluku v mimopracovním prostředí</w:t>
            </w:r>
          </w:p>
          <w:p w14:paraId="3251CE93" w14:textId="77777777" w:rsidR="00482903" w:rsidRPr="008C1ACA" w:rsidRDefault="00482903" w:rsidP="00A15AC5">
            <w:pPr>
              <w:pStyle w:val="Zkladntext"/>
              <w:widowControl/>
              <w:spacing w:line="264" w:lineRule="auto"/>
              <w:rPr>
                <w:color w:val="auto"/>
              </w:rPr>
            </w:pPr>
          </w:p>
        </w:tc>
      </w:tr>
      <w:tr w:rsidR="00482903" w:rsidRPr="008C1ACA" w14:paraId="17326814" w14:textId="77777777" w:rsidTr="00A15AC5">
        <w:trPr>
          <w:trHeight w:val="1984"/>
          <w:jc w:val="center"/>
        </w:trPr>
        <w:tc>
          <w:tcPr>
            <w:tcW w:w="2351" w:type="dxa"/>
          </w:tcPr>
          <w:p w14:paraId="3AC3D65D" w14:textId="77777777" w:rsidR="00482903" w:rsidRPr="008C1ACA" w:rsidRDefault="00482903" w:rsidP="00A15AC5">
            <w:pPr>
              <w:spacing w:before="0"/>
              <w:rPr>
                <w:b/>
                <w:smallCaps/>
                <w:sz w:val="24"/>
              </w:rPr>
            </w:pPr>
            <w:r w:rsidRPr="008C1ACA">
              <w:rPr>
                <w:b/>
                <w:smallCaps/>
                <w:sz w:val="24"/>
              </w:rPr>
              <w:t>Spolupráce:</w:t>
            </w:r>
          </w:p>
        </w:tc>
        <w:tc>
          <w:tcPr>
            <w:tcW w:w="6355" w:type="dxa"/>
          </w:tcPr>
          <w:p w14:paraId="060382E8" w14:textId="77777777" w:rsidR="00482903" w:rsidRPr="008C1ACA" w:rsidRDefault="00482903" w:rsidP="00A15AC5">
            <w:pPr>
              <w:spacing w:before="0"/>
              <w:jc w:val="left"/>
              <w:rPr>
                <w:sz w:val="24"/>
              </w:rPr>
            </w:pPr>
            <w:r w:rsidRPr="008C1ACA">
              <w:rPr>
                <w:sz w:val="24"/>
              </w:rPr>
              <w:t>Mgr. Jan Karel (</w:t>
            </w:r>
            <w:r w:rsidRPr="008C1ACA">
              <w:rPr>
                <w:sz w:val="20"/>
              </w:rPr>
              <w:t xml:space="preserve">odborný garant – hodnocení vlivů na lidské zdraví, </w:t>
            </w:r>
          </w:p>
          <w:p w14:paraId="4FC1BEF2" w14:textId="77777777" w:rsidR="00482903" w:rsidRPr="008C1ACA" w:rsidRDefault="00482903" w:rsidP="00A15AC5">
            <w:pPr>
              <w:spacing w:before="40"/>
              <w:jc w:val="left"/>
              <w:rPr>
                <w:sz w:val="20"/>
              </w:rPr>
            </w:pPr>
            <w:r w:rsidRPr="008C1ACA">
              <w:rPr>
                <w:sz w:val="20"/>
              </w:rPr>
              <w:t xml:space="preserve">držitel osvědčení odborné způsobilosti pro oblast posuzování vlivů </w:t>
            </w:r>
            <w:r w:rsidRPr="008C1ACA">
              <w:rPr>
                <w:sz w:val="20"/>
              </w:rPr>
              <w:br/>
              <w:t>na veřejné zdraví MZd, poř. č. osvědčení 11/2019)</w:t>
            </w:r>
          </w:p>
          <w:p w14:paraId="56C71A63" w14:textId="77777777" w:rsidR="00482903" w:rsidRPr="008C1ACA" w:rsidRDefault="00482903" w:rsidP="00A15AC5">
            <w:pPr>
              <w:spacing w:before="0"/>
              <w:rPr>
                <w:sz w:val="24"/>
              </w:rPr>
            </w:pPr>
            <w:r w:rsidRPr="008C1ACA">
              <w:rPr>
                <w:sz w:val="24"/>
              </w:rPr>
              <w:t>Mgr. Radek Jareš</w:t>
            </w:r>
          </w:p>
          <w:p w14:paraId="2F4C24F4" w14:textId="77777777" w:rsidR="00482903" w:rsidRPr="008C1ACA" w:rsidRDefault="00482903" w:rsidP="00A15AC5">
            <w:pPr>
              <w:spacing w:before="0"/>
              <w:jc w:val="left"/>
              <w:rPr>
                <w:sz w:val="24"/>
              </w:rPr>
            </w:pPr>
            <w:r w:rsidRPr="008C1ACA">
              <w:rPr>
                <w:sz w:val="24"/>
              </w:rPr>
              <w:t>Mgr. Robert Polák</w:t>
            </w:r>
          </w:p>
        </w:tc>
      </w:tr>
      <w:tr w:rsidR="00482903" w:rsidRPr="008C1ACA" w14:paraId="387582C9" w14:textId="77777777" w:rsidTr="00A15AC5">
        <w:trPr>
          <w:trHeight w:hRule="exact" w:val="1621"/>
          <w:jc w:val="center"/>
        </w:trPr>
        <w:tc>
          <w:tcPr>
            <w:tcW w:w="8706" w:type="dxa"/>
            <w:gridSpan w:val="2"/>
          </w:tcPr>
          <w:p w14:paraId="03CF8D07" w14:textId="77777777" w:rsidR="00482903" w:rsidRPr="008C1ACA" w:rsidRDefault="00482903" w:rsidP="00A15AC5">
            <w:pPr>
              <w:jc w:val="center"/>
              <w:rPr>
                <w:sz w:val="24"/>
              </w:rPr>
            </w:pPr>
          </w:p>
          <w:p w14:paraId="4C61FD24" w14:textId="77777777" w:rsidR="00482903" w:rsidRPr="008C1ACA" w:rsidRDefault="00482903" w:rsidP="00A15AC5">
            <w:pPr>
              <w:jc w:val="center"/>
              <w:rPr>
                <w:sz w:val="24"/>
              </w:rPr>
            </w:pPr>
          </w:p>
          <w:p w14:paraId="66391F60" w14:textId="77777777" w:rsidR="00482903" w:rsidRPr="008C1ACA" w:rsidRDefault="00482903" w:rsidP="00A15AC5">
            <w:pPr>
              <w:jc w:val="center"/>
              <w:rPr>
                <w:sz w:val="24"/>
              </w:rPr>
            </w:pPr>
            <w:r w:rsidRPr="008C1ACA">
              <w:rPr>
                <w:sz w:val="24"/>
              </w:rPr>
              <w:t>Listopad 2022</w:t>
            </w:r>
          </w:p>
        </w:tc>
      </w:tr>
    </w:tbl>
    <w:p w14:paraId="0F273BDA" w14:textId="77777777" w:rsidR="00482903" w:rsidRPr="008C1ACA" w:rsidRDefault="00482903" w:rsidP="00482903">
      <w:pPr>
        <w:rPr>
          <w:highlight w:val="yellow"/>
        </w:rPr>
      </w:pPr>
      <w:r w:rsidRPr="008C1ACA">
        <w:rPr>
          <w:highlight w:val="yellow"/>
        </w:rPr>
        <w:br w:type="page"/>
      </w:r>
    </w:p>
    <w:p w14:paraId="6F2FE412" w14:textId="77777777" w:rsidR="00482903" w:rsidRPr="008C1ACA" w:rsidRDefault="00482903" w:rsidP="00482903">
      <w:pPr>
        <w:jc w:val="center"/>
        <w:rPr>
          <w:b/>
          <w:caps/>
          <w:sz w:val="30"/>
        </w:rPr>
      </w:pPr>
      <w:r w:rsidRPr="008C1ACA">
        <w:rPr>
          <w:b/>
          <w:caps/>
          <w:sz w:val="30"/>
        </w:rPr>
        <w:t>O b s a h</w:t>
      </w:r>
    </w:p>
    <w:p w14:paraId="1B4D8A7E" w14:textId="77777777" w:rsidR="00482903" w:rsidRPr="008C1ACA" w:rsidRDefault="00482903" w:rsidP="00D23DA7">
      <w:pPr>
        <w:pStyle w:val="Obsah1"/>
        <w:spacing w:after="0"/>
        <w:rPr>
          <w:b w:val="0"/>
          <w:caps w:val="0"/>
          <w:szCs w:val="24"/>
        </w:rPr>
      </w:pPr>
      <w:r w:rsidRPr="008C1ACA">
        <w:rPr>
          <w:smallCaps/>
          <w:sz w:val="30"/>
        </w:rPr>
        <w:fldChar w:fldCharType="begin"/>
      </w:r>
      <w:r w:rsidRPr="008C1ACA">
        <w:rPr>
          <w:smallCaps/>
          <w:sz w:val="30"/>
        </w:rPr>
        <w:instrText xml:space="preserve"> TOC \o "1-2" </w:instrText>
      </w:r>
      <w:r w:rsidRPr="008C1ACA">
        <w:rPr>
          <w:smallCaps/>
          <w:sz w:val="30"/>
        </w:rPr>
        <w:fldChar w:fldCharType="separate"/>
      </w:r>
      <w:r w:rsidRPr="008C1ACA">
        <w:t>1.</w:t>
      </w:r>
      <w:r w:rsidRPr="008C1ACA">
        <w:rPr>
          <w:b w:val="0"/>
          <w:caps w:val="0"/>
          <w:szCs w:val="24"/>
        </w:rPr>
        <w:tab/>
      </w:r>
      <w:r w:rsidRPr="008C1ACA">
        <w:t>Úvod</w:t>
      </w:r>
      <w:r w:rsidRPr="008C1ACA">
        <w:tab/>
      </w:r>
      <w:r w:rsidRPr="008C1ACA">
        <w:fldChar w:fldCharType="begin"/>
      </w:r>
      <w:r w:rsidRPr="008C1ACA">
        <w:instrText xml:space="preserve"> PAGEREF _Toc119976443 \h </w:instrText>
      </w:r>
      <w:r w:rsidRPr="008C1ACA">
        <w:fldChar w:fldCharType="separate"/>
      </w:r>
      <w:r w:rsidR="0061383D">
        <w:t>74</w:t>
      </w:r>
      <w:r w:rsidRPr="008C1ACA">
        <w:fldChar w:fldCharType="end"/>
      </w:r>
    </w:p>
    <w:p w14:paraId="08C6B24F" w14:textId="77777777" w:rsidR="00482903" w:rsidRPr="008C1ACA" w:rsidRDefault="00482903" w:rsidP="00D23DA7">
      <w:pPr>
        <w:pStyle w:val="Obsah1"/>
        <w:spacing w:after="0"/>
        <w:rPr>
          <w:b w:val="0"/>
          <w:caps w:val="0"/>
          <w:szCs w:val="24"/>
        </w:rPr>
      </w:pPr>
      <w:r w:rsidRPr="008C1ACA">
        <w:t>2.</w:t>
      </w:r>
      <w:r w:rsidRPr="008C1ACA">
        <w:rPr>
          <w:b w:val="0"/>
          <w:caps w:val="0"/>
          <w:szCs w:val="24"/>
        </w:rPr>
        <w:tab/>
      </w:r>
      <w:r w:rsidRPr="008C1ACA">
        <w:t>VSTUPNÍ dopravní data</w:t>
      </w:r>
      <w:r w:rsidRPr="008C1ACA">
        <w:tab/>
      </w:r>
      <w:r w:rsidRPr="008C1ACA">
        <w:fldChar w:fldCharType="begin"/>
      </w:r>
      <w:r w:rsidRPr="008C1ACA">
        <w:instrText xml:space="preserve"> PAGEREF _Toc119976444 \h </w:instrText>
      </w:r>
      <w:r w:rsidRPr="008C1ACA">
        <w:fldChar w:fldCharType="separate"/>
      </w:r>
      <w:r w:rsidR="0061383D">
        <w:t>75</w:t>
      </w:r>
      <w:r w:rsidRPr="008C1ACA">
        <w:fldChar w:fldCharType="end"/>
      </w:r>
    </w:p>
    <w:p w14:paraId="49B32C75" w14:textId="77777777" w:rsidR="00482903" w:rsidRPr="008C1ACA" w:rsidRDefault="00482903" w:rsidP="00D23DA7">
      <w:pPr>
        <w:pStyle w:val="Obsah1"/>
        <w:spacing w:after="0"/>
        <w:rPr>
          <w:b w:val="0"/>
          <w:caps w:val="0"/>
          <w:szCs w:val="24"/>
        </w:rPr>
      </w:pPr>
      <w:r w:rsidRPr="008C1ACA">
        <w:t>3.</w:t>
      </w:r>
      <w:r w:rsidRPr="008C1ACA">
        <w:rPr>
          <w:b w:val="0"/>
          <w:caps w:val="0"/>
          <w:szCs w:val="24"/>
        </w:rPr>
        <w:tab/>
      </w:r>
      <w:r w:rsidRPr="008C1ACA">
        <w:t>akustické posouzení</w:t>
      </w:r>
      <w:r w:rsidRPr="008C1ACA">
        <w:tab/>
      </w:r>
      <w:r w:rsidRPr="008C1ACA">
        <w:fldChar w:fldCharType="begin"/>
      </w:r>
      <w:r w:rsidRPr="008C1ACA">
        <w:instrText xml:space="preserve"> PAGEREF _Toc119976445 \h </w:instrText>
      </w:r>
      <w:r w:rsidRPr="008C1ACA">
        <w:fldChar w:fldCharType="separate"/>
      </w:r>
      <w:r w:rsidR="0061383D">
        <w:t>77</w:t>
      </w:r>
      <w:r w:rsidRPr="008C1ACA">
        <w:fldChar w:fldCharType="end"/>
      </w:r>
    </w:p>
    <w:p w14:paraId="79BD6156" w14:textId="77777777" w:rsidR="00482903" w:rsidRPr="008C1ACA" w:rsidRDefault="00482903" w:rsidP="00D23DA7">
      <w:pPr>
        <w:pStyle w:val="Obsah2"/>
        <w:spacing w:after="0"/>
        <w:rPr>
          <w:sz w:val="24"/>
          <w:szCs w:val="24"/>
        </w:rPr>
      </w:pPr>
      <w:r w:rsidRPr="008C1ACA">
        <w:t>3.1.</w:t>
      </w:r>
      <w:r w:rsidRPr="008C1ACA">
        <w:rPr>
          <w:sz w:val="24"/>
          <w:szCs w:val="24"/>
        </w:rPr>
        <w:tab/>
      </w:r>
      <w:r w:rsidRPr="008C1ACA">
        <w:t>Hluk v území ve stávajícím stavu</w:t>
      </w:r>
      <w:r w:rsidRPr="008C1ACA">
        <w:tab/>
      </w:r>
      <w:r w:rsidRPr="008C1ACA">
        <w:fldChar w:fldCharType="begin"/>
      </w:r>
      <w:r w:rsidRPr="008C1ACA">
        <w:instrText xml:space="preserve"> PAGEREF _Toc119976446 \h </w:instrText>
      </w:r>
      <w:r w:rsidRPr="008C1ACA">
        <w:fldChar w:fldCharType="separate"/>
      </w:r>
      <w:r w:rsidR="0061383D">
        <w:t>77</w:t>
      </w:r>
      <w:r w:rsidRPr="008C1ACA">
        <w:fldChar w:fldCharType="end"/>
      </w:r>
    </w:p>
    <w:p w14:paraId="714C2277" w14:textId="77777777" w:rsidR="00482903" w:rsidRPr="008C1ACA" w:rsidRDefault="00482903" w:rsidP="00D23DA7">
      <w:pPr>
        <w:pStyle w:val="Obsah2"/>
        <w:spacing w:after="0"/>
        <w:rPr>
          <w:sz w:val="24"/>
          <w:szCs w:val="24"/>
        </w:rPr>
      </w:pPr>
      <w:r w:rsidRPr="008C1ACA">
        <w:t>3.2.</w:t>
      </w:r>
      <w:r w:rsidRPr="008C1ACA">
        <w:rPr>
          <w:sz w:val="24"/>
          <w:szCs w:val="24"/>
        </w:rPr>
        <w:tab/>
      </w:r>
      <w:r w:rsidRPr="008C1ACA">
        <w:t>Výpočtové body</w:t>
      </w:r>
      <w:r w:rsidRPr="008C1ACA">
        <w:tab/>
      </w:r>
      <w:r w:rsidRPr="008C1ACA">
        <w:fldChar w:fldCharType="begin"/>
      </w:r>
      <w:r w:rsidRPr="008C1ACA">
        <w:instrText xml:space="preserve"> PAGEREF _Toc119976447 \h </w:instrText>
      </w:r>
      <w:r w:rsidRPr="008C1ACA">
        <w:fldChar w:fldCharType="separate"/>
      </w:r>
      <w:r w:rsidR="0061383D">
        <w:t>78</w:t>
      </w:r>
      <w:r w:rsidRPr="008C1ACA">
        <w:fldChar w:fldCharType="end"/>
      </w:r>
    </w:p>
    <w:p w14:paraId="10D323BF" w14:textId="77777777" w:rsidR="00482903" w:rsidRPr="008C1ACA" w:rsidRDefault="00482903" w:rsidP="00D23DA7">
      <w:pPr>
        <w:pStyle w:val="Obsah2"/>
        <w:spacing w:after="0"/>
        <w:rPr>
          <w:sz w:val="24"/>
          <w:szCs w:val="24"/>
        </w:rPr>
      </w:pPr>
      <w:r w:rsidRPr="008C1ACA">
        <w:t>3.3.</w:t>
      </w:r>
      <w:r w:rsidRPr="008C1ACA">
        <w:rPr>
          <w:sz w:val="24"/>
          <w:szCs w:val="24"/>
        </w:rPr>
        <w:tab/>
      </w:r>
      <w:r w:rsidRPr="008C1ACA">
        <w:t>Metodika výpočtu</w:t>
      </w:r>
      <w:r w:rsidRPr="008C1ACA">
        <w:tab/>
      </w:r>
      <w:r w:rsidRPr="008C1ACA">
        <w:fldChar w:fldCharType="begin"/>
      </w:r>
      <w:r w:rsidRPr="008C1ACA">
        <w:instrText xml:space="preserve"> PAGEREF _Toc119976448 \h </w:instrText>
      </w:r>
      <w:r w:rsidRPr="008C1ACA">
        <w:fldChar w:fldCharType="separate"/>
      </w:r>
      <w:r w:rsidR="0061383D">
        <w:t>80</w:t>
      </w:r>
      <w:r w:rsidRPr="008C1ACA">
        <w:fldChar w:fldCharType="end"/>
      </w:r>
    </w:p>
    <w:p w14:paraId="0F0F1B40" w14:textId="77777777" w:rsidR="00482903" w:rsidRPr="008C1ACA" w:rsidRDefault="00482903" w:rsidP="00D23DA7">
      <w:pPr>
        <w:pStyle w:val="Obsah2"/>
        <w:spacing w:after="0"/>
        <w:rPr>
          <w:sz w:val="24"/>
          <w:szCs w:val="24"/>
        </w:rPr>
      </w:pPr>
      <w:r w:rsidRPr="008C1ACA">
        <w:t>3.4.</w:t>
      </w:r>
      <w:r w:rsidRPr="008C1ACA">
        <w:rPr>
          <w:sz w:val="24"/>
          <w:szCs w:val="24"/>
        </w:rPr>
        <w:tab/>
      </w:r>
      <w:r w:rsidRPr="008C1ACA">
        <w:t>Nejvyšší přípustné hodnoty venkovního hluku</w:t>
      </w:r>
      <w:r w:rsidRPr="008C1ACA">
        <w:tab/>
      </w:r>
      <w:r w:rsidRPr="008C1ACA">
        <w:fldChar w:fldCharType="begin"/>
      </w:r>
      <w:r w:rsidRPr="008C1ACA">
        <w:instrText xml:space="preserve"> PAGEREF _Toc119976449 \h </w:instrText>
      </w:r>
      <w:r w:rsidRPr="008C1ACA">
        <w:fldChar w:fldCharType="separate"/>
      </w:r>
      <w:r w:rsidR="0061383D">
        <w:t>81</w:t>
      </w:r>
      <w:r w:rsidRPr="008C1ACA">
        <w:fldChar w:fldCharType="end"/>
      </w:r>
    </w:p>
    <w:p w14:paraId="519516F4" w14:textId="77777777" w:rsidR="00482903" w:rsidRPr="008C1ACA" w:rsidRDefault="00482903" w:rsidP="00D23DA7">
      <w:pPr>
        <w:pStyle w:val="Obsah2"/>
        <w:spacing w:after="0"/>
        <w:rPr>
          <w:sz w:val="24"/>
          <w:szCs w:val="24"/>
        </w:rPr>
      </w:pPr>
      <w:r w:rsidRPr="008C1ACA">
        <w:t>3.5.</w:t>
      </w:r>
      <w:r w:rsidRPr="008C1ACA">
        <w:rPr>
          <w:sz w:val="24"/>
          <w:szCs w:val="24"/>
        </w:rPr>
        <w:tab/>
      </w:r>
      <w:r w:rsidRPr="008C1ACA">
        <w:t>Výsledky modelových výpočtů</w:t>
      </w:r>
      <w:r w:rsidRPr="008C1ACA">
        <w:tab/>
      </w:r>
      <w:r w:rsidRPr="008C1ACA">
        <w:fldChar w:fldCharType="begin"/>
      </w:r>
      <w:r w:rsidRPr="008C1ACA">
        <w:instrText xml:space="preserve"> PAGEREF _Toc119976450 \h </w:instrText>
      </w:r>
      <w:r w:rsidRPr="008C1ACA">
        <w:fldChar w:fldCharType="separate"/>
      </w:r>
      <w:r w:rsidR="0061383D">
        <w:t>84</w:t>
      </w:r>
      <w:r w:rsidRPr="008C1ACA">
        <w:fldChar w:fldCharType="end"/>
      </w:r>
    </w:p>
    <w:p w14:paraId="5F9E6B07" w14:textId="77777777" w:rsidR="00482903" w:rsidRPr="008C1ACA" w:rsidRDefault="00482903" w:rsidP="00D23DA7">
      <w:pPr>
        <w:pStyle w:val="Obsah2"/>
        <w:spacing w:after="0"/>
        <w:rPr>
          <w:sz w:val="24"/>
          <w:szCs w:val="24"/>
        </w:rPr>
      </w:pPr>
      <w:r w:rsidRPr="008C1ACA">
        <w:t>3.5.1.</w:t>
      </w:r>
      <w:r w:rsidRPr="008C1ACA">
        <w:rPr>
          <w:sz w:val="24"/>
          <w:szCs w:val="24"/>
        </w:rPr>
        <w:tab/>
      </w:r>
      <w:r w:rsidRPr="008C1ACA">
        <w:t>Stav bez provedení změny – výchozí stav</w:t>
      </w:r>
      <w:r w:rsidRPr="008C1ACA">
        <w:tab/>
      </w:r>
      <w:r w:rsidRPr="008C1ACA">
        <w:fldChar w:fldCharType="begin"/>
      </w:r>
      <w:r w:rsidRPr="008C1ACA">
        <w:instrText xml:space="preserve"> PAGEREF _Toc119976451 \h </w:instrText>
      </w:r>
      <w:r w:rsidRPr="008C1ACA">
        <w:fldChar w:fldCharType="separate"/>
      </w:r>
      <w:r w:rsidR="0061383D">
        <w:t>84</w:t>
      </w:r>
      <w:r w:rsidRPr="008C1ACA">
        <w:fldChar w:fldCharType="end"/>
      </w:r>
    </w:p>
    <w:p w14:paraId="5B7CC3F5" w14:textId="77777777" w:rsidR="00482903" w:rsidRPr="008C1ACA" w:rsidRDefault="00482903" w:rsidP="00D23DA7">
      <w:pPr>
        <w:pStyle w:val="Obsah2"/>
        <w:spacing w:after="0"/>
        <w:rPr>
          <w:sz w:val="24"/>
          <w:szCs w:val="24"/>
        </w:rPr>
      </w:pPr>
      <w:r w:rsidRPr="008C1ACA">
        <w:t>3.5.2.</w:t>
      </w:r>
      <w:r w:rsidRPr="008C1ACA">
        <w:rPr>
          <w:sz w:val="24"/>
          <w:szCs w:val="24"/>
        </w:rPr>
        <w:tab/>
      </w:r>
      <w:r w:rsidRPr="008C1ACA">
        <w:t>Stav po odsouhlasení změny č. Z 3093/10</w:t>
      </w:r>
      <w:r w:rsidRPr="008C1ACA">
        <w:tab/>
      </w:r>
      <w:r w:rsidRPr="008C1ACA">
        <w:fldChar w:fldCharType="begin"/>
      </w:r>
      <w:r w:rsidRPr="008C1ACA">
        <w:instrText xml:space="preserve"> PAGEREF _Toc119976452 \h </w:instrText>
      </w:r>
      <w:r w:rsidRPr="008C1ACA">
        <w:fldChar w:fldCharType="separate"/>
      </w:r>
      <w:r w:rsidR="0061383D">
        <w:t>84</w:t>
      </w:r>
      <w:r w:rsidRPr="008C1ACA">
        <w:fldChar w:fldCharType="end"/>
      </w:r>
    </w:p>
    <w:p w14:paraId="5C7674BB" w14:textId="77777777" w:rsidR="00482903" w:rsidRPr="008C1ACA" w:rsidRDefault="00482903" w:rsidP="00D23DA7">
      <w:pPr>
        <w:pStyle w:val="Obsah2"/>
        <w:spacing w:after="0"/>
        <w:rPr>
          <w:sz w:val="24"/>
          <w:szCs w:val="24"/>
        </w:rPr>
      </w:pPr>
      <w:r w:rsidRPr="008C1ACA">
        <w:t>3.6.</w:t>
      </w:r>
      <w:r w:rsidRPr="008C1ACA">
        <w:rPr>
          <w:sz w:val="24"/>
          <w:szCs w:val="24"/>
        </w:rPr>
        <w:tab/>
      </w:r>
      <w:r w:rsidRPr="008C1ACA">
        <w:t>Návrh opatření</w:t>
      </w:r>
      <w:r w:rsidRPr="008C1ACA">
        <w:tab/>
      </w:r>
      <w:r w:rsidRPr="008C1ACA">
        <w:fldChar w:fldCharType="begin"/>
      </w:r>
      <w:r w:rsidRPr="008C1ACA">
        <w:instrText xml:space="preserve"> PAGEREF _Toc119976453 \h </w:instrText>
      </w:r>
      <w:r w:rsidRPr="008C1ACA">
        <w:fldChar w:fldCharType="separate"/>
      </w:r>
      <w:r w:rsidR="0061383D">
        <w:t>85</w:t>
      </w:r>
      <w:r w:rsidRPr="008C1ACA">
        <w:fldChar w:fldCharType="end"/>
      </w:r>
    </w:p>
    <w:p w14:paraId="476904E5" w14:textId="77777777" w:rsidR="00482903" w:rsidRPr="008C1ACA" w:rsidRDefault="00482903" w:rsidP="00D23DA7">
      <w:pPr>
        <w:pStyle w:val="Obsah2"/>
        <w:spacing w:after="0"/>
        <w:rPr>
          <w:sz w:val="24"/>
          <w:szCs w:val="24"/>
        </w:rPr>
      </w:pPr>
      <w:r w:rsidRPr="008C1ACA">
        <w:t>3.7.</w:t>
      </w:r>
      <w:r w:rsidRPr="008C1ACA">
        <w:rPr>
          <w:sz w:val="24"/>
          <w:szCs w:val="24"/>
        </w:rPr>
        <w:tab/>
      </w:r>
      <w:r w:rsidRPr="008C1ACA">
        <w:t>Závěrečné zhodnocení</w:t>
      </w:r>
      <w:r w:rsidRPr="008C1ACA">
        <w:tab/>
      </w:r>
      <w:r w:rsidRPr="008C1ACA">
        <w:fldChar w:fldCharType="begin"/>
      </w:r>
      <w:r w:rsidRPr="008C1ACA">
        <w:instrText xml:space="preserve"> PAGEREF _Toc119976454 \h </w:instrText>
      </w:r>
      <w:r w:rsidRPr="008C1ACA">
        <w:fldChar w:fldCharType="separate"/>
      </w:r>
      <w:r w:rsidR="0061383D">
        <w:t>85</w:t>
      </w:r>
      <w:r w:rsidRPr="008C1ACA">
        <w:fldChar w:fldCharType="end"/>
      </w:r>
    </w:p>
    <w:p w14:paraId="22EDB2AA" w14:textId="77777777" w:rsidR="00482903" w:rsidRPr="008C1ACA" w:rsidRDefault="00482903" w:rsidP="00D23DA7">
      <w:pPr>
        <w:pStyle w:val="Obsah1"/>
        <w:spacing w:after="0"/>
        <w:rPr>
          <w:b w:val="0"/>
          <w:caps w:val="0"/>
          <w:szCs w:val="24"/>
        </w:rPr>
      </w:pPr>
      <w:r w:rsidRPr="008C1ACA">
        <w:t>4.</w:t>
      </w:r>
      <w:r w:rsidRPr="008C1ACA">
        <w:rPr>
          <w:b w:val="0"/>
          <w:caps w:val="0"/>
          <w:szCs w:val="24"/>
        </w:rPr>
        <w:tab/>
      </w:r>
      <w:r w:rsidRPr="008C1ACA">
        <w:t>Hodnocení vlivů na kvalitu ovzduší</w:t>
      </w:r>
      <w:r w:rsidRPr="008C1ACA">
        <w:tab/>
      </w:r>
      <w:r w:rsidRPr="008C1ACA">
        <w:fldChar w:fldCharType="begin"/>
      </w:r>
      <w:r w:rsidRPr="008C1ACA">
        <w:instrText xml:space="preserve"> PAGEREF _Toc119976455 \h </w:instrText>
      </w:r>
      <w:r w:rsidRPr="008C1ACA">
        <w:fldChar w:fldCharType="separate"/>
      </w:r>
      <w:r w:rsidR="0061383D">
        <w:t>87</w:t>
      </w:r>
      <w:r w:rsidRPr="008C1ACA">
        <w:fldChar w:fldCharType="end"/>
      </w:r>
    </w:p>
    <w:p w14:paraId="13EBE5B3" w14:textId="77777777" w:rsidR="00482903" w:rsidRPr="008C1ACA" w:rsidRDefault="00482903" w:rsidP="00D23DA7">
      <w:pPr>
        <w:pStyle w:val="Obsah2"/>
        <w:spacing w:after="0"/>
        <w:rPr>
          <w:sz w:val="24"/>
          <w:szCs w:val="24"/>
        </w:rPr>
      </w:pPr>
      <w:r w:rsidRPr="008C1ACA">
        <w:t>4.1.</w:t>
      </w:r>
      <w:r w:rsidRPr="008C1ACA">
        <w:rPr>
          <w:sz w:val="24"/>
          <w:szCs w:val="24"/>
        </w:rPr>
        <w:tab/>
      </w:r>
      <w:r w:rsidRPr="008C1ACA">
        <w:t>Současný stav kvality ovzduší</w:t>
      </w:r>
      <w:r w:rsidRPr="008C1ACA">
        <w:tab/>
      </w:r>
      <w:r w:rsidRPr="008C1ACA">
        <w:fldChar w:fldCharType="begin"/>
      </w:r>
      <w:r w:rsidRPr="008C1ACA">
        <w:instrText xml:space="preserve"> PAGEREF _Toc119976456 \h </w:instrText>
      </w:r>
      <w:r w:rsidRPr="008C1ACA">
        <w:fldChar w:fldCharType="separate"/>
      </w:r>
      <w:r w:rsidR="0061383D">
        <w:t>87</w:t>
      </w:r>
      <w:r w:rsidRPr="008C1ACA">
        <w:fldChar w:fldCharType="end"/>
      </w:r>
    </w:p>
    <w:p w14:paraId="5BD7B182" w14:textId="77777777" w:rsidR="00482903" w:rsidRPr="008C1ACA" w:rsidRDefault="00482903" w:rsidP="00D23DA7">
      <w:pPr>
        <w:pStyle w:val="Obsah2"/>
        <w:spacing w:after="0"/>
        <w:rPr>
          <w:sz w:val="24"/>
          <w:szCs w:val="24"/>
        </w:rPr>
      </w:pPr>
      <w:r w:rsidRPr="008C1ACA">
        <w:t>4.2.</w:t>
      </w:r>
      <w:r w:rsidRPr="008C1ACA">
        <w:rPr>
          <w:sz w:val="24"/>
          <w:szCs w:val="24"/>
        </w:rPr>
        <w:tab/>
      </w:r>
      <w:r w:rsidRPr="008C1ACA">
        <w:t>Modelované znečišťující látky a příslušné imisní limity</w:t>
      </w:r>
      <w:r w:rsidRPr="008C1ACA">
        <w:tab/>
      </w:r>
      <w:r w:rsidRPr="008C1ACA">
        <w:fldChar w:fldCharType="begin"/>
      </w:r>
      <w:r w:rsidRPr="008C1ACA">
        <w:instrText xml:space="preserve"> PAGEREF _Toc119976457 \h </w:instrText>
      </w:r>
      <w:r w:rsidRPr="008C1ACA">
        <w:fldChar w:fldCharType="separate"/>
      </w:r>
      <w:r w:rsidR="0061383D">
        <w:t>87</w:t>
      </w:r>
      <w:r w:rsidRPr="008C1ACA">
        <w:fldChar w:fldCharType="end"/>
      </w:r>
    </w:p>
    <w:p w14:paraId="7CC1ABE1" w14:textId="77777777" w:rsidR="00482903" w:rsidRPr="008C1ACA" w:rsidRDefault="00482903" w:rsidP="00D23DA7">
      <w:pPr>
        <w:pStyle w:val="Obsah2"/>
        <w:spacing w:after="0"/>
        <w:rPr>
          <w:sz w:val="24"/>
          <w:szCs w:val="24"/>
        </w:rPr>
      </w:pPr>
      <w:r w:rsidRPr="008C1ACA">
        <w:t>4.3.</w:t>
      </w:r>
      <w:r w:rsidRPr="008C1ACA">
        <w:rPr>
          <w:sz w:val="24"/>
          <w:szCs w:val="24"/>
        </w:rPr>
        <w:tab/>
      </w:r>
      <w:r w:rsidRPr="008C1ACA">
        <w:t>Meteorologické podklady</w:t>
      </w:r>
      <w:r w:rsidRPr="008C1ACA">
        <w:tab/>
      </w:r>
      <w:r w:rsidRPr="008C1ACA">
        <w:fldChar w:fldCharType="begin"/>
      </w:r>
      <w:r w:rsidRPr="008C1ACA">
        <w:instrText xml:space="preserve"> PAGEREF _Toc119976458 \h </w:instrText>
      </w:r>
      <w:r w:rsidRPr="008C1ACA">
        <w:fldChar w:fldCharType="separate"/>
      </w:r>
      <w:r w:rsidR="0061383D">
        <w:t>88</w:t>
      </w:r>
      <w:r w:rsidRPr="008C1ACA">
        <w:fldChar w:fldCharType="end"/>
      </w:r>
    </w:p>
    <w:p w14:paraId="2CEBC6E8" w14:textId="77777777" w:rsidR="00482903" w:rsidRPr="008C1ACA" w:rsidRDefault="00482903" w:rsidP="00D23DA7">
      <w:pPr>
        <w:pStyle w:val="Obsah2"/>
        <w:spacing w:after="0"/>
        <w:rPr>
          <w:sz w:val="24"/>
          <w:szCs w:val="24"/>
        </w:rPr>
      </w:pPr>
      <w:r w:rsidRPr="008C1ACA">
        <w:t>4.4.</w:t>
      </w:r>
      <w:r w:rsidRPr="008C1ACA">
        <w:rPr>
          <w:sz w:val="24"/>
          <w:szCs w:val="24"/>
        </w:rPr>
        <w:tab/>
      </w:r>
      <w:r w:rsidRPr="008C1ACA">
        <w:t>Zdroje emisí znečišťujících látek</w:t>
      </w:r>
      <w:r w:rsidRPr="008C1ACA">
        <w:tab/>
      </w:r>
      <w:r w:rsidRPr="008C1ACA">
        <w:fldChar w:fldCharType="begin"/>
      </w:r>
      <w:r w:rsidRPr="008C1ACA">
        <w:instrText xml:space="preserve"> PAGEREF _Toc119976459 \h </w:instrText>
      </w:r>
      <w:r w:rsidRPr="008C1ACA">
        <w:fldChar w:fldCharType="separate"/>
      </w:r>
      <w:r w:rsidR="0061383D">
        <w:t>89</w:t>
      </w:r>
      <w:r w:rsidRPr="008C1ACA">
        <w:fldChar w:fldCharType="end"/>
      </w:r>
    </w:p>
    <w:p w14:paraId="6C3A88F9" w14:textId="77777777" w:rsidR="00482903" w:rsidRPr="008C1ACA" w:rsidRDefault="00482903" w:rsidP="00D23DA7">
      <w:pPr>
        <w:pStyle w:val="Obsah2"/>
        <w:spacing w:after="0"/>
        <w:rPr>
          <w:sz w:val="24"/>
          <w:szCs w:val="24"/>
        </w:rPr>
      </w:pPr>
      <w:r w:rsidRPr="008C1ACA">
        <w:t>4.5.</w:t>
      </w:r>
      <w:r w:rsidRPr="008C1ACA">
        <w:rPr>
          <w:sz w:val="24"/>
          <w:szCs w:val="24"/>
        </w:rPr>
        <w:tab/>
      </w:r>
      <w:r w:rsidRPr="008C1ACA">
        <w:t>Použitá metodika výpočtu</w:t>
      </w:r>
      <w:r w:rsidRPr="008C1ACA">
        <w:tab/>
      </w:r>
      <w:r w:rsidRPr="008C1ACA">
        <w:fldChar w:fldCharType="begin"/>
      </w:r>
      <w:r w:rsidRPr="008C1ACA">
        <w:instrText xml:space="preserve"> PAGEREF _Toc119976460 \h </w:instrText>
      </w:r>
      <w:r w:rsidRPr="008C1ACA">
        <w:fldChar w:fldCharType="separate"/>
      </w:r>
      <w:r w:rsidR="0061383D">
        <w:t>90</w:t>
      </w:r>
      <w:r w:rsidRPr="008C1ACA">
        <w:fldChar w:fldCharType="end"/>
      </w:r>
    </w:p>
    <w:p w14:paraId="1CA5985E" w14:textId="77777777" w:rsidR="00482903" w:rsidRPr="008C1ACA" w:rsidRDefault="00482903" w:rsidP="00D23DA7">
      <w:pPr>
        <w:pStyle w:val="Obsah2"/>
        <w:spacing w:after="0"/>
        <w:rPr>
          <w:sz w:val="24"/>
          <w:szCs w:val="24"/>
        </w:rPr>
      </w:pPr>
      <w:r w:rsidRPr="008C1ACA">
        <w:t>4.6.</w:t>
      </w:r>
      <w:r w:rsidRPr="008C1ACA">
        <w:rPr>
          <w:sz w:val="24"/>
          <w:szCs w:val="24"/>
        </w:rPr>
        <w:tab/>
      </w:r>
      <w:r w:rsidRPr="008C1ACA">
        <w:t>Výsledky modelových výpočtů</w:t>
      </w:r>
      <w:r w:rsidRPr="008C1ACA">
        <w:tab/>
      </w:r>
      <w:r w:rsidRPr="008C1ACA">
        <w:fldChar w:fldCharType="begin"/>
      </w:r>
      <w:r w:rsidRPr="008C1ACA">
        <w:instrText xml:space="preserve"> PAGEREF _Toc119976461 \h </w:instrText>
      </w:r>
      <w:r w:rsidRPr="008C1ACA">
        <w:fldChar w:fldCharType="separate"/>
      </w:r>
      <w:r w:rsidR="0061383D">
        <w:t>90</w:t>
      </w:r>
      <w:r w:rsidRPr="008C1ACA">
        <w:fldChar w:fldCharType="end"/>
      </w:r>
    </w:p>
    <w:p w14:paraId="17D314CF" w14:textId="77777777" w:rsidR="00482903" w:rsidRPr="008C1ACA" w:rsidRDefault="00482903" w:rsidP="00D23DA7">
      <w:pPr>
        <w:pStyle w:val="Obsah2"/>
        <w:spacing w:after="0"/>
        <w:rPr>
          <w:sz w:val="24"/>
          <w:szCs w:val="24"/>
        </w:rPr>
      </w:pPr>
      <w:r w:rsidRPr="008C1ACA">
        <w:t>4.7.</w:t>
      </w:r>
      <w:r w:rsidRPr="008C1ACA">
        <w:rPr>
          <w:sz w:val="24"/>
          <w:szCs w:val="24"/>
        </w:rPr>
        <w:tab/>
      </w:r>
      <w:r w:rsidRPr="008C1ACA">
        <w:t>Návrh opatření</w:t>
      </w:r>
      <w:r w:rsidRPr="008C1ACA">
        <w:tab/>
      </w:r>
      <w:r w:rsidRPr="008C1ACA">
        <w:fldChar w:fldCharType="begin"/>
      </w:r>
      <w:r w:rsidRPr="008C1ACA">
        <w:instrText xml:space="preserve"> PAGEREF _Toc119976462 \h </w:instrText>
      </w:r>
      <w:r w:rsidRPr="008C1ACA">
        <w:fldChar w:fldCharType="separate"/>
      </w:r>
      <w:r w:rsidR="0061383D">
        <w:t>92</w:t>
      </w:r>
      <w:r w:rsidRPr="008C1ACA">
        <w:fldChar w:fldCharType="end"/>
      </w:r>
    </w:p>
    <w:p w14:paraId="17D207B1" w14:textId="77777777" w:rsidR="00482903" w:rsidRPr="008C1ACA" w:rsidRDefault="00482903" w:rsidP="00D23DA7">
      <w:pPr>
        <w:pStyle w:val="Obsah2"/>
        <w:spacing w:after="0"/>
        <w:rPr>
          <w:sz w:val="24"/>
          <w:szCs w:val="24"/>
        </w:rPr>
      </w:pPr>
      <w:r w:rsidRPr="008C1ACA">
        <w:t>4.8.</w:t>
      </w:r>
      <w:r w:rsidRPr="008C1ACA">
        <w:rPr>
          <w:sz w:val="24"/>
          <w:szCs w:val="24"/>
        </w:rPr>
        <w:tab/>
      </w:r>
      <w:r w:rsidRPr="008C1ACA">
        <w:t>Závěrečné zhodnocení</w:t>
      </w:r>
      <w:r w:rsidRPr="008C1ACA">
        <w:tab/>
      </w:r>
      <w:r w:rsidRPr="008C1ACA">
        <w:fldChar w:fldCharType="begin"/>
      </w:r>
      <w:r w:rsidRPr="008C1ACA">
        <w:instrText xml:space="preserve"> PAGEREF _Toc119976463 \h </w:instrText>
      </w:r>
      <w:r w:rsidRPr="008C1ACA">
        <w:fldChar w:fldCharType="separate"/>
      </w:r>
      <w:r w:rsidR="0061383D">
        <w:t>92</w:t>
      </w:r>
      <w:r w:rsidRPr="008C1ACA">
        <w:fldChar w:fldCharType="end"/>
      </w:r>
    </w:p>
    <w:p w14:paraId="6F7DD782" w14:textId="77777777" w:rsidR="00482903" w:rsidRPr="008C1ACA" w:rsidRDefault="00482903" w:rsidP="00D23DA7">
      <w:pPr>
        <w:pStyle w:val="Obsah1"/>
        <w:spacing w:after="0"/>
        <w:rPr>
          <w:b w:val="0"/>
          <w:caps w:val="0"/>
          <w:szCs w:val="24"/>
        </w:rPr>
      </w:pPr>
      <w:r w:rsidRPr="008C1ACA">
        <w:t>5.</w:t>
      </w:r>
      <w:r w:rsidRPr="008C1ACA">
        <w:rPr>
          <w:b w:val="0"/>
          <w:caps w:val="0"/>
          <w:szCs w:val="24"/>
        </w:rPr>
        <w:tab/>
      </w:r>
      <w:r w:rsidRPr="008C1ACA">
        <w:t>vlivy na lidské zdraví</w:t>
      </w:r>
      <w:r w:rsidRPr="008C1ACA">
        <w:tab/>
      </w:r>
      <w:r w:rsidRPr="008C1ACA">
        <w:fldChar w:fldCharType="begin"/>
      </w:r>
      <w:r w:rsidRPr="008C1ACA">
        <w:instrText xml:space="preserve"> PAGEREF _Toc119976464 \h </w:instrText>
      </w:r>
      <w:r w:rsidRPr="008C1ACA">
        <w:fldChar w:fldCharType="separate"/>
      </w:r>
      <w:r w:rsidR="0061383D">
        <w:t>93</w:t>
      </w:r>
      <w:r w:rsidRPr="008C1ACA">
        <w:fldChar w:fldCharType="end"/>
      </w:r>
    </w:p>
    <w:p w14:paraId="49C177A2" w14:textId="77777777" w:rsidR="00482903" w:rsidRPr="008C1ACA" w:rsidRDefault="00482903" w:rsidP="00D23DA7">
      <w:pPr>
        <w:pStyle w:val="Obsah2"/>
        <w:spacing w:after="0"/>
        <w:rPr>
          <w:sz w:val="24"/>
          <w:szCs w:val="24"/>
        </w:rPr>
      </w:pPr>
      <w:r w:rsidRPr="008C1ACA">
        <w:t>5.1.</w:t>
      </w:r>
      <w:r w:rsidRPr="008C1ACA">
        <w:rPr>
          <w:sz w:val="24"/>
          <w:szCs w:val="24"/>
        </w:rPr>
        <w:tab/>
      </w:r>
      <w:r w:rsidRPr="008C1ACA">
        <w:t>Metodika hodnocení</w:t>
      </w:r>
      <w:r w:rsidRPr="008C1ACA">
        <w:tab/>
      </w:r>
      <w:r w:rsidRPr="008C1ACA">
        <w:fldChar w:fldCharType="begin"/>
      </w:r>
      <w:r w:rsidRPr="008C1ACA">
        <w:instrText xml:space="preserve"> PAGEREF _Toc119976465 \h </w:instrText>
      </w:r>
      <w:r w:rsidRPr="008C1ACA">
        <w:fldChar w:fldCharType="separate"/>
      </w:r>
      <w:r w:rsidR="0061383D">
        <w:t>93</w:t>
      </w:r>
      <w:r w:rsidRPr="008C1ACA">
        <w:fldChar w:fldCharType="end"/>
      </w:r>
    </w:p>
    <w:p w14:paraId="1E1760CA" w14:textId="77777777" w:rsidR="00482903" w:rsidRPr="008C1ACA" w:rsidRDefault="00482903" w:rsidP="00D23DA7">
      <w:pPr>
        <w:pStyle w:val="Obsah2"/>
        <w:spacing w:after="0"/>
        <w:rPr>
          <w:sz w:val="24"/>
          <w:szCs w:val="24"/>
        </w:rPr>
      </w:pPr>
      <w:r w:rsidRPr="008C1ACA">
        <w:t>5.2.</w:t>
      </w:r>
      <w:r w:rsidRPr="008C1ACA">
        <w:rPr>
          <w:sz w:val="24"/>
          <w:szCs w:val="24"/>
        </w:rPr>
        <w:tab/>
      </w:r>
      <w:r w:rsidRPr="008C1ACA">
        <w:t>Charakteristika exponované obytné zástavby</w:t>
      </w:r>
      <w:r w:rsidRPr="008C1ACA">
        <w:tab/>
      </w:r>
      <w:r w:rsidRPr="008C1ACA">
        <w:fldChar w:fldCharType="begin"/>
      </w:r>
      <w:r w:rsidRPr="008C1ACA">
        <w:instrText xml:space="preserve"> PAGEREF _Toc119976466 \h </w:instrText>
      </w:r>
      <w:r w:rsidRPr="008C1ACA">
        <w:fldChar w:fldCharType="separate"/>
      </w:r>
      <w:r w:rsidR="0061383D">
        <w:t>93</w:t>
      </w:r>
      <w:r w:rsidRPr="008C1ACA">
        <w:fldChar w:fldCharType="end"/>
      </w:r>
    </w:p>
    <w:p w14:paraId="01E8DE2F" w14:textId="77777777" w:rsidR="00482903" w:rsidRPr="008C1ACA" w:rsidRDefault="00482903" w:rsidP="00D23DA7">
      <w:pPr>
        <w:pStyle w:val="Obsah2"/>
        <w:spacing w:after="0"/>
        <w:rPr>
          <w:sz w:val="24"/>
          <w:szCs w:val="24"/>
        </w:rPr>
      </w:pPr>
      <w:r w:rsidRPr="008C1ACA">
        <w:t>5.3.</w:t>
      </w:r>
      <w:r w:rsidRPr="008C1ACA">
        <w:rPr>
          <w:sz w:val="24"/>
          <w:szCs w:val="24"/>
        </w:rPr>
        <w:tab/>
      </w:r>
      <w:r w:rsidRPr="008C1ACA">
        <w:t>Vlivy znečištění ovzduší na zdraví obyvatel</w:t>
      </w:r>
      <w:r w:rsidRPr="008C1ACA">
        <w:tab/>
      </w:r>
      <w:r w:rsidRPr="008C1ACA">
        <w:fldChar w:fldCharType="begin"/>
      </w:r>
      <w:r w:rsidRPr="008C1ACA">
        <w:instrText xml:space="preserve"> PAGEREF _Toc119976467 \h </w:instrText>
      </w:r>
      <w:r w:rsidRPr="008C1ACA">
        <w:fldChar w:fldCharType="separate"/>
      </w:r>
      <w:r w:rsidR="0061383D">
        <w:t>94</w:t>
      </w:r>
      <w:r w:rsidRPr="008C1ACA">
        <w:fldChar w:fldCharType="end"/>
      </w:r>
    </w:p>
    <w:p w14:paraId="5DA05869" w14:textId="77777777" w:rsidR="00482903" w:rsidRPr="008C1ACA" w:rsidRDefault="00482903" w:rsidP="00D23DA7">
      <w:pPr>
        <w:pStyle w:val="Obsah2"/>
        <w:spacing w:after="0"/>
        <w:rPr>
          <w:sz w:val="24"/>
          <w:szCs w:val="24"/>
        </w:rPr>
      </w:pPr>
      <w:r w:rsidRPr="008C1ACA">
        <w:t>5.4.</w:t>
      </w:r>
      <w:r w:rsidRPr="008C1ACA">
        <w:rPr>
          <w:sz w:val="24"/>
          <w:szCs w:val="24"/>
        </w:rPr>
        <w:tab/>
      </w:r>
      <w:r w:rsidRPr="008C1ACA">
        <w:t>Vlivy hluku na zdraví obyvatel</w:t>
      </w:r>
      <w:r w:rsidRPr="008C1ACA">
        <w:tab/>
      </w:r>
      <w:r w:rsidRPr="008C1ACA">
        <w:fldChar w:fldCharType="begin"/>
      </w:r>
      <w:r w:rsidRPr="008C1ACA">
        <w:instrText xml:space="preserve"> PAGEREF _Toc119976468 \h </w:instrText>
      </w:r>
      <w:r w:rsidRPr="008C1ACA">
        <w:fldChar w:fldCharType="separate"/>
      </w:r>
      <w:r w:rsidR="0061383D">
        <w:t>101</w:t>
      </w:r>
      <w:r w:rsidRPr="008C1ACA">
        <w:fldChar w:fldCharType="end"/>
      </w:r>
    </w:p>
    <w:p w14:paraId="6B6C9BD8" w14:textId="77777777" w:rsidR="00482903" w:rsidRPr="008C1ACA" w:rsidRDefault="00482903" w:rsidP="00D23DA7">
      <w:pPr>
        <w:pStyle w:val="Obsah2"/>
        <w:spacing w:after="0"/>
        <w:rPr>
          <w:sz w:val="24"/>
          <w:szCs w:val="24"/>
        </w:rPr>
      </w:pPr>
      <w:r w:rsidRPr="008C1ACA">
        <w:t>5.5.</w:t>
      </w:r>
      <w:r w:rsidRPr="008C1ACA">
        <w:rPr>
          <w:sz w:val="24"/>
          <w:szCs w:val="24"/>
        </w:rPr>
        <w:tab/>
      </w:r>
      <w:r w:rsidRPr="008C1ACA">
        <w:t>Návrh opatření</w:t>
      </w:r>
      <w:r w:rsidRPr="008C1ACA">
        <w:tab/>
      </w:r>
      <w:r w:rsidRPr="008C1ACA">
        <w:fldChar w:fldCharType="begin"/>
      </w:r>
      <w:r w:rsidRPr="008C1ACA">
        <w:instrText xml:space="preserve"> PAGEREF _Toc119976469 \h </w:instrText>
      </w:r>
      <w:r w:rsidRPr="008C1ACA">
        <w:fldChar w:fldCharType="separate"/>
      </w:r>
      <w:r w:rsidR="0061383D">
        <w:t>104</w:t>
      </w:r>
      <w:r w:rsidRPr="008C1ACA">
        <w:fldChar w:fldCharType="end"/>
      </w:r>
    </w:p>
    <w:p w14:paraId="40A3AD4C" w14:textId="77777777" w:rsidR="00482903" w:rsidRPr="008C1ACA" w:rsidRDefault="00482903" w:rsidP="00D23DA7">
      <w:pPr>
        <w:pStyle w:val="Obsah2"/>
        <w:spacing w:after="0"/>
        <w:rPr>
          <w:sz w:val="24"/>
          <w:szCs w:val="24"/>
        </w:rPr>
      </w:pPr>
      <w:r w:rsidRPr="008C1ACA">
        <w:t>5.6.</w:t>
      </w:r>
      <w:r w:rsidRPr="008C1ACA">
        <w:rPr>
          <w:sz w:val="24"/>
          <w:szCs w:val="24"/>
        </w:rPr>
        <w:tab/>
      </w:r>
      <w:r w:rsidRPr="008C1ACA">
        <w:t>Závěrečné zhodnocení</w:t>
      </w:r>
      <w:r w:rsidRPr="008C1ACA">
        <w:tab/>
      </w:r>
      <w:r w:rsidRPr="008C1ACA">
        <w:fldChar w:fldCharType="begin"/>
      </w:r>
      <w:r w:rsidRPr="008C1ACA">
        <w:instrText xml:space="preserve"> PAGEREF _Toc119976470 \h </w:instrText>
      </w:r>
      <w:r w:rsidRPr="008C1ACA">
        <w:fldChar w:fldCharType="separate"/>
      </w:r>
      <w:r w:rsidR="0061383D">
        <w:t>104</w:t>
      </w:r>
      <w:r w:rsidRPr="008C1ACA">
        <w:fldChar w:fldCharType="end"/>
      </w:r>
    </w:p>
    <w:p w14:paraId="623C11F3" w14:textId="77777777" w:rsidR="00482903" w:rsidRPr="008C1ACA" w:rsidRDefault="00482903" w:rsidP="00D23DA7">
      <w:pPr>
        <w:pStyle w:val="Obsah2"/>
        <w:spacing w:after="0"/>
        <w:rPr>
          <w:sz w:val="24"/>
          <w:szCs w:val="24"/>
        </w:rPr>
      </w:pPr>
      <w:r w:rsidRPr="008C1ACA">
        <w:t>5.7.</w:t>
      </w:r>
      <w:r w:rsidRPr="008C1ACA">
        <w:rPr>
          <w:sz w:val="24"/>
          <w:szCs w:val="24"/>
        </w:rPr>
        <w:tab/>
      </w:r>
      <w:r w:rsidRPr="008C1ACA">
        <w:t>Nejistoty v hodnocení</w:t>
      </w:r>
      <w:r w:rsidRPr="008C1ACA">
        <w:tab/>
      </w:r>
      <w:r w:rsidRPr="008C1ACA">
        <w:fldChar w:fldCharType="begin"/>
      </w:r>
      <w:r w:rsidRPr="008C1ACA">
        <w:instrText xml:space="preserve"> PAGEREF _Toc119976471 \h </w:instrText>
      </w:r>
      <w:r w:rsidRPr="008C1ACA">
        <w:fldChar w:fldCharType="separate"/>
      </w:r>
      <w:r w:rsidR="0061383D">
        <w:t>104</w:t>
      </w:r>
      <w:r w:rsidRPr="008C1ACA">
        <w:fldChar w:fldCharType="end"/>
      </w:r>
    </w:p>
    <w:p w14:paraId="35899336" w14:textId="77777777" w:rsidR="00482903" w:rsidRPr="008C1ACA" w:rsidRDefault="00482903" w:rsidP="00D23DA7">
      <w:pPr>
        <w:pStyle w:val="Obsah1"/>
        <w:spacing w:after="0"/>
        <w:rPr>
          <w:b w:val="0"/>
          <w:caps w:val="0"/>
          <w:szCs w:val="24"/>
        </w:rPr>
      </w:pPr>
      <w:r w:rsidRPr="008C1ACA">
        <w:t>6.</w:t>
      </w:r>
      <w:r w:rsidRPr="008C1ACA">
        <w:rPr>
          <w:b w:val="0"/>
          <w:caps w:val="0"/>
          <w:szCs w:val="24"/>
        </w:rPr>
        <w:tab/>
      </w:r>
      <w:r w:rsidRPr="008C1ACA">
        <w:t>Závěr</w:t>
      </w:r>
      <w:r w:rsidRPr="008C1ACA">
        <w:tab/>
      </w:r>
      <w:r w:rsidRPr="008C1ACA">
        <w:fldChar w:fldCharType="begin"/>
      </w:r>
      <w:r w:rsidRPr="008C1ACA">
        <w:instrText xml:space="preserve"> PAGEREF _Toc119976472 \h </w:instrText>
      </w:r>
      <w:r w:rsidRPr="008C1ACA">
        <w:fldChar w:fldCharType="separate"/>
      </w:r>
      <w:r w:rsidR="0061383D">
        <w:t>106</w:t>
      </w:r>
      <w:r w:rsidRPr="008C1ACA">
        <w:fldChar w:fldCharType="end"/>
      </w:r>
    </w:p>
    <w:p w14:paraId="79E142B9" w14:textId="77777777" w:rsidR="00482903" w:rsidRPr="008C1ACA" w:rsidRDefault="00482903" w:rsidP="00D23DA7">
      <w:pPr>
        <w:pStyle w:val="Obsah1"/>
        <w:spacing w:after="0"/>
        <w:rPr>
          <w:b w:val="0"/>
          <w:caps w:val="0"/>
          <w:szCs w:val="24"/>
        </w:rPr>
      </w:pPr>
      <w:r w:rsidRPr="008C1ACA">
        <w:t>7.</w:t>
      </w:r>
      <w:r w:rsidRPr="008C1ACA">
        <w:rPr>
          <w:b w:val="0"/>
          <w:caps w:val="0"/>
          <w:szCs w:val="24"/>
        </w:rPr>
        <w:tab/>
      </w:r>
      <w:r w:rsidRPr="008C1ACA">
        <w:t>Seznam použitých podkladů</w:t>
      </w:r>
      <w:r w:rsidRPr="008C1ACA">
        <w:tab/>
      </w:r>
      <w:r w:rsidRPr="008C1ACA">
        <w:fldChar w:fldCharType="begin"/>
      </w:r>
      <w:r w:rsidRPr="008C1ACA">
        <w:instrText xml:space="preserve"> PAGEREF _Toc119976473 \h </w:instrText>
      </w:r>
      <w:r w:rsidRPr="008C1ACA">
        <w:fldChar w:fldCharType="separate"/>
      </w:r>
      <w:r w:rsidR="0061383D">
        <w:t>107</w:t>
      </w:r>
      <w:r w:rsidRPr="008C1ACA">
        <w:fldChar w:fldCharType="end"/>
      </w:r>
    </w:p>
    <w:p w14:paraId="51C9B7AE" w14:textId="77777777" w:rsidR="00482903" w:rsidRPr="008C1ACA" w:rsidRDefault="00482903" w:rsidP="00D23DA7">
      <w:pPr>
        <w:tabs>
          <w:tab w:val="left" w:pos="709"/>
          <w:tab w:val="right" w:pos="9072"/>
        </w:tabs>
        <w:spacing w:before="180" w:after="0"/>
        <w:ind w:left="709" w:hanging="709"/>
        <w:rPr>
          <w:b/>
          <w:caps/>
          <w:sz w:val="24"/>
          <w:highlight w:val="yellow"/>
        </w:rPr>
      </w:pPr>
      <w:r w:rsidRPr="008C1ACA">
        <w:rPr>
          <w:smallCaps/>
          <w:sz w:val="30"/>
        </w:rPr>
        <w:fldChar w:fldCharType="end"/>
      </w:r>
    </w:p>
    <w:p w14:paraId="42986D72" w14:textId="77777777" w:rsidR="00482903" w:rsidRPr="008C1ACA" w:rsidRDefault="00482903" w:rsidP="008503CD">
      <w:pPr>
        <w:pStyle w:val="Nadpis1"/>
        <w:keepNext/>
        <w:pageBreakBefore/>
        <w:numPr>
          <w:ilvl w:val="0"/>
          <w:numId w:val="56"/>
        </w:numPr>
        <w:tabs>
          <w:tab w:val="clear" w:pos="567"/>
          <w:tab w:val="clear" w:pos="851"/>
        </w:tabs>
        <w:spacing w:before="120" w:after="0" w:line="264" w:lineRule="auto"/>
        <w:ind w:left="426" w:hanging="426"/>
      </w:pPr>
      <w:bookmarkStart w:id="177" w:name="_Toc519065567"/>
      <w:bookmarkStart w:id="178" w:name="_Toc119976443"/>
      <w:bookmarkStart w:id="179" w:name="_Toc120441212"/>
      <w:bookmarkStart w:id="180" w:name="_Toc126792980"/>
      <w:bookmarkStart w:id="181" w:name="_Toc368721765"/>
      <w:bookmarkStart w:id="182" w:name="_Toc368734410"/>
      <w:bookmarkStart w:id="183" w:name="_Toc424493362"/>
      <w:r w:rsidRPr="008C1ACA">
        <w:t>Úvod</w:t>
      </w:r>
      <w:bookmarkEnd w:id="177"/>
      <w:bookmarkEnd w:id="178"/>
      <w:bookmarkEnd w:id="179"/>
      <w:bookmarkEnd w:id="180"/>
    </w:p>
    <w:p w14:paraId="6CAB8315" w14:textId="77777777" w:rsidR="00482903" w:rsidRPr="008C1ACA" w:rsidRDefault="00482903" w:rsidP="00482903">
      <w:pPr>
        <w:rPr>
          <w:highlight w:val="yellow"/>
        </w:rPr>
      </w:pPr>
    </w:p>
    <w:p w14:paraId="0AD0A036" w14:textId="77777777" w:rsidR="00482903" w:rsidRPr="008C1ACA" w:rsidRDefault="00482903" w:rsidP="00482903">
      <w:pPr>
        <w:ind w:right="140"/>
      </w:pPr>
      <w:r w:rsidRPr="008C1ACA">
        <w:t>Cílem předložené studie je posoudit vliv změny č. Z 3093/10 územního plánu (dále jen „ÚP“) sídelního útvaru hl. m. Prahy na kvalitu ovzduší, akustickou situaci a míru zdravotního rizika z expozice chemickým látkám v ovzduší a z expozice hlukem.</w:t>
      </w:r>
    </w:p>
    <w:p w14:paraId="009EFA88" w14:textId="77777777" w:rsidR="00482903" w:rsidRPr="008C1ACA" w:rsidRDefault="00482903" w:rsidP="00482903">
      <w:r w:rsidRPr="008C1ACA">
        <w:t xml:space="preserve">Předložené posouzení je zpracováno pro potřeby vyhodnocení vlivů na udržitelný rozvoj území. Svým významem by mělo sloužit především k potřebám strategického plánování v předmětných územích. </w:t>
      </w:r>
    </w:p>
    <w:p w14:paraId="6DFDEEBF" w14:textId="77777777" w:rsidR="00482903" w:rsidRPr="008C1ACA" w:rsidRDefault="00482903" w:rsidP="00482903">
      <w:r w:rsidRPr="008C1ACA">
        <w:t>Ve studii je porovnávána očekávaná situace pro výhledové období ÚP hl. m. Prahy pro stav bez navrhované změny a po jejím odsouhlasení. Vyhodnocení proběhlo na základě podkladového dopravního modelu, který zpracoval IPR Praha.</w:t>
      </w:r>
    </w:p>
    <w:p w14:paraId="41BD1032" w14:textId="77777777" w:rsidR="00482903" w:rsidRPr="008C1ACA" w:rsidRDefault="00482903" w:rsidP="00482903">
      <w:pPr>
        <w:rPr>
          <w:highlight w:val="yellow"/>
        </w:rPr>
      </w:pPr>
    </w:p>
    <w:p w14:paraId="0D232875" w14:textId="77777777" w:rsidR="00482903" w:rsidRDefault="00482903" w:rsidP="008503CD">
      <w:pPr>
        <w:pStyle w:val="Nadpis1"/>
        <w:keepNext/>
        <w:pageBreakBefore/>
        <w:numPr>
          <w:ilvl w:val="0"/>
          <w:numId w:val="56"/>
        </w:numPr>
        <w:tabs>
          <w:tab w:val="clear" w:pos="567"/>
          <w:tab w:val="clear" w:pos="851"/>
        </w:tabs>
        <w:spacing w:before="120" w:after="0" w:line="264" w:lineRule="auto"/>
        <w:ind w:left="425" w:hanging="425"/>
      </w:pPr>
      <w:bookmarkStart w:id="184" w:name="_Toc119976444"/>
      <w:bookmarkStart w:id="185" w:name="_Toc120441213"/>
      <w:bookmarkStart w:id="186" w:name="_Toc126792981"/>
      <w:r w:rsidRPr="008C1ACA">
        <w:t>VSTUPNÍ dopravní data</w:t>
      </w:r>
      <w:bookmarkEnd w:id="184"/>
      <w:bookmarkEnd w:id="185"/>
      <w:bookmarkEnd w:id="186"/>
    </w:p>
    <w:p w14:paraId="6B8B7E06" w14:textId="77777777" w:rsidR="00EB4FF4" w:rsidRPr="00EB4FF4" w:rsidRDefault="00EB4FF4" w:rsidP="00EB4FF4">
      <w:pPr>
        <w:rPr>
          <w:lang w:eastAsia="en-US"/>
        </w:rPr>
      </w:pPr>
    </w:p>
    <w:p w14:paraId="18D3BF43" w14:textId="77777777" w:rsidR="00482903" w:rsidRPr="008C1ACA" w:rsidRDefault="00482903" w:rsidP="00482903">
      <w:r w:rsidRPr="008C1ACA">
        <w:t xml:space="preserve">Podkladem pro vyhodnocení změny č. Z 3093/10 je dopravní model, zpracovaný IPR Praha pro výhledové období ÚP hl. m. Prahy [1]. Výchozí dopravní zatížení dle platného ÚP hl. m. Prahy ukazuje schéma 1. Dopravní příspěvky generované odsouhlasením navrhované změny č. Z 3093/10 ukazuje schéma 2. </w:t>
      </w:r>
    </w:p>
    <w:p w14:paraId="0E5D2E02" w14:textId="0D53B31D" w:rsidR="00482903" w:rsidRPr="008C1ACA" w:rsidRDefault="00482903" w:rsidP="00482903">
      <w:r w:rsidRPr="008C1ACA">
        <w:t>Podíl noční dopravy na hodnocených komunikacích byl zadán dle podk</w:t>
      </w:r>
      <w:r w:rsidR="00F220A8" w:rsidRPr="008C1ACA">
        <w:t>ladů TSK hl. m. Prahy ve výši 7 </w:t>
      </w:r>
      <w:r w:rsidRPr="008C1ACA">
        <w:t>% celodenních intenzit.</w:t>
      </w:r>
    </w:p>
    <w:p w14:paraId="27BAACD7" w14:textId="77777777" w:rsidR="00482903" w:rsidRPr="008C1ACA" w:rsidRDefault="00482903" w:rsidP="00482903">
      <w:pPr>
        <w:rPr>
          <w:highlight w:val="yellow"/>
        </w:rPr>
      </w:pPr>
    </w:p>
    <w:p w14:paraId="3F856ABB" w14:textId="77777777" w:rsidR="00482903" w:rsidRPr="008C1ACA" w:rsidRDefault="00482903" w:rsidP="00482903">
      <w:pPr>
        <w:keepLines/>
        <w:spacing w:before="0"/>
        <w:ind w:left="992" w:hanging="992"/>
        <w:jc w:val="left"/>
        <w:rPr>
          <w:b/>
          <w:sz w:val="24"/>
        </w:rPr>
      </w:pPr>
      <w:r w:rsidRPr="008C1ACA">
        <w:rPr>
          <w:b/>
          <w:sz w:val="24"/>
        </w:rPr>
        <w:t>Schéma 1. Dopravní zatížení oblasti pro výhledový horizont ÚPn, výchozí stav</w:t>
      </w:r>
    </w:p>
    <w:p w14:paraId="7C5C4B5E" w14:textId="2D09BB5F" w:rsidR="00482903" w:rsidRPr="008C1ACA" w:rsidRDefault="00482903" w:rsidP="00482903">
      <w:pPr>
        <w:spacing w:before="0"/>
      </w:pPr>
      <w:r w:rsidRPr="008C1ACA">
        <w:rPr>
          <w:noProof/>
        </w:rPr>
        <w:drawing>
          <wp:inline distT="0" distB="0" distL="0" distR="0" wp14:anchorId="463999D5" wp14:editId="2AAC3F6B">
            <wp:extent cx="5747385" cy="3836035"/>
            <wp:effectExtent l="0" t="0" r="5715"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47385" cy="3836035"/>
                    </a:xfrm>
                    <a:prstGeom prst="rect">
                      <a:avLst/>
                    </a:prstGeom>
                    <a:noFill/>
                    <a:ln>
                      <a:noFill/>
                    </a:ln>
                  </pic:spPr>
                </pic:pic>
              </a:graphicData>
            </a:graphic>
          </wp:inline>
        </w:drawing>
      </w:r>
    </w:p>
    <w:p w14:paraId="7BC44144" w14:textId="77777777" w:rsidR="00482903" w:rsidRPr="008C1ACA" w:rsidRDefault="00482903" w:rsidP="00482903">
      <w:pPr>
        <w:spacing w:before="0"/>
        <w:rPr>
          <w:highlight w:val="yellow"/>
        </w:rPr>
      </w:pPr>
    </w:p>
    <w:p w14:paraId="3308D21A" w14:textId="2E1CBCC3" w:rsidR="00482903" w:rsidRPr="008C1ACA" w:rsidRDefault="00482903" w:rsidP="00482903">
      <w:pPr>
        <w:rPr>
          <w:highlight w:val="yellow"/>
        </w:rPr>
      </w:pPr>
      <w:r w:rsidRPr="008C1ACA">
        <w:t>Počet linek MHD byl doplněn dle dopravního modelu platného ÚP</w:t>
      </w:r>
      <w:r w:rsidR="009E7C57" w:rsidRPr="008C1ACA">
        <w:t xml:space="preserve"> HMP, vytvořeného IPR Praha pro </w:t>
      </w:r>
      <w:r w:rsidRPr="008C1ACA">
        <w:t xml:space="preserve">potřeby Vyhodnocení vlivů Územního plánu hlavního města Prahy (Metropolitní plán) na životní prostředí v roce 2022. </w:t>
      </w:r>
    </w:p>
    <w:p w14:paraId="747107C8" w14:textId="77777777" w:rsidR="00482903" w:rsidRPr="008C1ACA" w:rsidRDefault="00482903" w:rsidP="00482903">
      <w:pPr>
        <w:spacing w:before="0"/>
        <w:rPr>
          <w:highlight w:val="yellow"/>
        </w:rPr>
      </w:pPr>
    </w:p>
    <w:p w14:paraId="2F4489C7" w14:textId="77777777" w:rsidR="00482903" w:rsidRPr="008C1ACA" w:rsidRDefault="00482903" w:rsidP="00482903">
      <w:pPr>
        <w:keepNext/>
        <w:keepLines/>
        <w:spacing w:before="0"/>
        <w:jc w:val="left"/>
        <w:rPr>
          <w:b/>
          <w:sz w:val="24"/>
        </w:rPr>
      </w:pPr>
      <w:r w:rsidRPr="008C1ACA">
        <w:rPr>
          <w:b/>
          <w:bCs/>
          <w:sz w:val="24"/>
          <w:szCs w:val="26"/>
        </w:rPr>
        <w:t xml:space="preserve">Schéma 2. </w:t>
      </w:r>
      <w:r w:rsidRPr="008C1ACA">
        <w:rPr>
          <w:b/>
          <w:sz w:val="24"/>
        </w:rPr>
        <w:t>Dopravní příspěvky generované změnou č. Z 3093/10</w:t>
      </w:r>
    </w:p>
    <w:p w14:paraId="73667686" w14:textId="43BF192C" w:rsidR="00482903" w:rsidRPr="008C1ACA" w:rsidRDefault="00482903" w:rsidP="00482903">
      <w:pPr>
        <w:keepLines/>
        <w:spacing w:before="0"/>
        <w:jc w:val="left"/>
        <w:rPr>
          <w:b/>
          <w:bCs/>
          <w:sz w:val="24"/>
          <w:szCs w:val="26"/>
        </w:rPr>
      </w:pPr>
      <w:r w:rsidRPr="008C1ACA">
        <w:rPr>
          <w:b/>
          <w:bCs/>
          <w:noProof/>
          <w:sz w:val="24"/>
          <w:szCs w:val="26"/>
        </w:rPr>
        <w:drawing>
          <wp:inline distT="0" distB="0" distL="0" distR="0" wp14:anchorId="2ACF6AB4" wp14:editId="68CE0C69">
            <wp:extent cx="5747385" cy="3836035"/>
            <wp:effectExtent l="0" t="0" r="5715"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47385" cy="3836035"/>
                    </a:xfrm>
                    <a:prstGeom prst="rect">
                      <a:avLst/>
                    </a:prstGeom>
                    <a:noFill/>
                    <a:ln>
                      <a:noFill/>
                    </a:ln>
                  </pic:spPr>
                </pic:pic>
              </a:graphicData>
            </a:graphic>
          </wp:inline>
        </w:drawing>
      </w:r>
    </w:p>
    <w:p w14:paraId="3CDDEDB6" w14:textId="77777777" w:rsidR="00482903" w:rsidRPr="008C1ACA" w:rsidRDefault="00482903" w:rsidP="00482903">
      <w:pPr>
        <w:keepLines/>
        <w:spacing w:before="0"/>
        <w:jc w:val="left"/>
        <w:rPr>
          <w:b/>
          <w:bCs/>
          <w:sz w:val="24"/>
          <w:szCs w:val="26"/>
          <w:highlight w:val="yellow"/>
        </w:rPr>
      </w:pPr>
    </w:p>
    <w:p w14:paraId="28F542D9" w14:textId="77777777" w:rsidR="00482903" w:rsidRDefault="00482903" w:rsidP="008503CD">
      <w:pPr>
        <w:pStyle w:val="Nadpis1"/>
        <w:numPr>
          <w:ilvl w:val="0"/>
          <w:numId w:val="56"/>
        </w:numPr>
        <w:tabs>
          <w:tab w:val="clear" w:pos="567"/>
          <w:tab w:val="clear" w:pos="851"/>
        </w:tabs>
        <w:spacing w:before="120" w:after="0" w:line="264" w:lineRule="auto"/>
        <w:ind w:left="426" w:hanging="426"/>
      </w:pPr>
      <w:bookmarkStart w:id="187" w:name="_Toc60977795"/>
      <w:r w:rsidRPr="008C1ACA">
        <w:br w:type="page"/>
      </w:r>
      <w:bookmarkStart w:id="188" w:name="_Toc119976445"/>
      <w:bookmarkStart w:id="189" w:name="_Toc120441214"/>
      <w:bookmarkStart w:id="190" w:name="_Toc126792982"/>
      <w:r w:rsidRPr="008C1ACA">
        <w:t>akustické posouzení</w:t>
      </w:r>
      <w:bookmarkEnd w:id="187"/>
      <w:bookmarkEnd w:id="188"/>
      <w:bookmarkEnd w:id="189"/>
      <w:bookmarkEnd w:id="190"/>
    </w:p>
    <w:p w14:paraId="616E9FA4" w14:textId="77777777" w:rsidR="00EB4FF4" w:rsidRPr="00EB4FF4" w:rsidRDefault="00EB4FF4" w:rsidP="00EB4FF4">
      <w:pPr>
        <w:rPr>
          <w:lang w:eastAsia="en-US"/>
        </w:rPr>
      </w:pPr>
    </w:p>
    <w:p w14:paraId="64124F9A" w14:textId="77777777" w:rsidR="00482903" w:rsidRPr="008C1ACA" w:rsidRDefault="00482903" w:rsidP="008503CD">
      <w:pPr>
        <w:pStyle w:val="Nadpis2"/>
        <w:numPr>
          <w:ilvl w:val="1"/>
          <w:numId w:val="56"/>
        </w:numPr>
        <w:tabs>
          <w:tab w:val="clear" w:pos="851"/>
        </w:tabs>
        <w:spacing w:before="120" w:after="0" w:line="264" w:lineRule="auto"/>
      </w:pPr>
      <w:bookmarkStart w:id="191" w:name="_Toc119976446"/>
      <w:bookmarkStart w:id="192" w:name="_Toc120441215"/>
      <w:bookmarkStart w:id="193" w:name="_Toc126792983"/>
      <w:r w:rsidRPr="008C1ACA">
        <w:t>Hluk v území ve stávajícím stavu</w:t>
      </w:r>
      <w:bookmarkEnd w:id="191"/>
      <w:bookmarkEnd w:id="192"/>
      <w:bookmarkEnd w:id="193"/>
    </w:p>
    <w:p w14:paraId="2D84BFCE" w14:textId="77777777" w:rsidR="00482903" w:rsidRPr="008C1ACA" w:rsidRDefault="00482903" w:rsidP="00482903">
      <w:r w:rsidRPr="008C1ACA">
        <w:t>Pro posouzení lokalit byly převzaty výsledky z Hlukové mapy Prahy. Základní informační vrstvy hlukové mapy prezentují hladiny hluku ve dne a v noci (deskriptory L</w:t>
      </w:r>
      <w:r w:rsidRPr="008C1ACA">
        <w:rPr>
          <w:vertAlign w:val="subscript"/>
        </w:rPr>
        <w:t>Aeq,16h</w:t>
      </w:r>
      <w:r w:rsidRPr="008C1ACA">
        <w:t xml:space="preserve"> a L</w:t>
      </w:r>
      <w:r w:rsidRPr="008C1ACA">
        <w:rPr>
          <w:vertAlign w:val="subscript"/>
        </w:rPr>
        <w:t>Aeq,8h</w:t>
      </w:r>
      <w:r w:rsidRPr="008C1ACA">
        <w:t>). Hluk z automobilové dopravy ukazují následující mapy povrchové dopravy. Celková akustická situace pro denní dobu (06:00 – 22:00) a pro noční dobu (22:00 – 06:00) prezentuje stav k roku 2016. Pro IPR Praha ji zpracovala EKOLA group, spol. s r. o., v roce 2017 [2].</w:t>
      </w:r>
    </w:p>
    <w:p w14:paraId="58BF1B26" w14:textId="77777777" w:rsidR="00482903" w:rsidRPr="008C1ACA" w:rsidRDefault="00482903" w:rsidP="00482903">
      <w:r w:rsidRPr="008C1ACA">
        <w:t>Hlavním zdrojem hluku v území je automobilová doprava. Jedná se především o hlavní silnice v území (ulice Liberecká, Vysočanská).</w:t>
      </w:r>
    </w:p>
    <w:p w14:paraId="36816E6D" w14:textId="77777777" w:rsidR="00482903" w:rsidRPr="008C1ACA" w:rsidRDefault="00482903" w:rsidP="00482903">
      <w:r w:rsidRPr="008C1ACA">
        <w:t xml:space="preserve">V území lze zaznamenat v prostoru navrhované změny ekvivalentní hladiny akustického tlaku v pásmu od 45 do 70 dB v denní dobu a od 40 do 65 dB v noční dobu. Obrázky </w:t>
      </w:r>
      <w:smartTag w:uri="urn:schemas-microsoft-com:office:smarttags" w:element="metricconverter">
        <w:smartTagPr>
          <w:attr w:name="ProductID" w:val="1 a"/>
        </w:smartTagPr>
        <w:r w:rsidRPr="008C1ACA">
          <w:t>1 a</w:t>
        </w:r>
      </w:smartTag>
      <w:r w:rsidRPr="008C1ACA">
        <w:t xml:space="preserve"> 2 zobrazují hlukovou situaci v zájmovém území v denní (6:00 – 22:00 hod) a noční době (22:00 – 6:00 hod). </w:t>
      </w:r>
    </w:p>
    <w:p w14:paraId="1E761B79" w14:textId="77777777" w:rsidR="00482903" w:rsidRPr="008C1ACA" w:rsidRDefault="00482903" w:rsidP="00482903">
      <w:pPr>
        <w:keepNext/>
        <w:keepLines/>
        <w:spacing w:after="60"/>
        <w:ind w:left="992" w:hanging="992"/>
        <w:jc w:val="left"/>
        <w:rPr>
          <w:b/>
          <w:bCs/>
          <w:sz w:val="24"/>
        </w:rPr>
      </w:pPr>
      <w:r w:rsidRPr="008C1ACA">
        <w:rPr>
          <w:b/>
          <w:bCs/>
          <w:sz w:val="24"/>
        </w:rPr>
        <w:t>Obr. 1. Hluk z automobilové dopravy v zájmovém území ve dne (rok 2016)</w:t>
      </w:r>
    </w:p>
    <w:p w14:paraId="3408BC90" w14:textId="143B3A1A" w:rsidR="009E7C57" w:rsidRPr="008C1ACA" w:rsidRDefault="00482903" w:rsidP="00482903">
      <w:pPr>
        <w:spacing w:before="0"/>
        <w:ind w:left="992" w:hanging="992"/>
        <w:jc w:val="left"/>
        <w:rPr>
          <w:b/>
          <w:bCs/>
          <w:sz w:val="24"/>
        </w:rPr>
      </w:pPr>
      <w:r w:rsidRPr="008C1ACA">
        <w:rPr>
          <w:b/>
          <w:bCs/>
          <w:noProof/>
          <w:sz w:val="24"/>
        </w:rPr>
        <w:drawing>
          <wp:inline distT="0" distB="0" distL="0" distR="0" wp14:anchorId="723D4B90" wp14:editId="02BD847E">
            <wp:extent cx="5456555" cy="3859530"/>
            <wp:effectExtent l="0" t="0" r="0" b="7620"/>
            <wp:docPr id="28" name="Obrázek 28" descr="Auta-2016-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uta-2016-den"/>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56555" cy="3859530"/>
                    </a:xfrm>
                    <a:prstGeom prst="rect">
                      <a:avLst/>
                    </a:prstGeom>
                    <a:noFill/>
                    <a:ln>
                      <a:noFill/>
                    </a:ln>
                  </pic:spPr>
                </pic:pic>
              </a:graphicData>
            </a:graphic>
          </wp:inline>
        </w:drawing>
      </w:r>
    </w:p>
    <w:p w14:paraId="3F30A155" w14:textId="77777777" w:rsidR="009E7C57" w:rsidRPr="008C1ACA" w:rsidRDefault="009E7C57">
      <w:pPr>
        <w:tabs>
          <w:tab w:val="clear" w:pos="851"/>
        </w:tabs>
        <w:spacing w:after="60"/>
        <w:rPr>
          <w:b/>
          <w:bCs/>
          <w:sz w:val="24"/>
        </w:rPr>
      </w:pPr>
      <w:r w:rsidRPr="008C1ACA">
        <w:rPr>
          <w:b/>
          <w:bCs/>
          <w:sz w:val="24"/>
        </w:rPr>
        <w:br w:type="page"/>
      </w:r>
    </w:p>
    <w:p w14:paraId="4E369E5A" w14:textId="77777777" w:rsidR="00482903" w:rsidRPr="008C1ACA" w:rsidRDefault="00482903" w:rsidP="00482903">
      <w:pPr>
        <w:spacing w:after="60"/>
        <w:ind w:left="992" w:hanging="992"/>
        <w:jc w:val="left"/>
        <w:rPr>
          <w:b/>
          <w:bCs/>
          <w:sz w:val="24"/>
        </w:rPr>
      </w:pPr>
      <w:r w:rsidRPr="008C1ACA">
        <w:rPr>
          <w:b/>
          <w:bCs/>
          <w:sz w:val="24"/>
        </w:rPr>
        <w:t>Obr. 2. Hluk z automobilové dopravy v zájmovém území v noci (rok 2016)</w:t>
      </w:r>
    </w:p>
    <w:p w14:paraId="2065CBD2" w14:textId="79D6D61A" w:rsidR="00482903" w:rsidRDefault="00482903" w:rsidP="00482903">
      <w:pPr>
        <w:spacing w:after="60"/>
        <w:ind w:left="992" w:hanging="992"/>
        <w:jc w:val="left"/>
        <w:rPr>
          <w:b/>
          <w:bCs/>
          <w:sz w:val="24"/>
          <w:highlight w:val="yellow"/>
        </w:rPr>
      </w:pPr>
      <w:r w:rsidRPr="008C1ACA">
        <w:rPr>
          <w:b/>
          <w:bCs/>
          <w:noProof/>
          <w:sz w:val="24"/>
        </w:rPr>
        <w:drawing>
          <wp:inline distT="0" distB="0" distL="0" distR="0" wp14:anchorId="3488BACA" wp14:editId="2015A7E6">
            <wp:extent cx="5456555" cy="3859530"/>
            <wp:effectExtent l="0" t="0" r="0" b="7620"/>
            <wp:docPr id="27" name="Obrázek 27" descr="Auta-2016-n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uta-2016-noc"/>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56555" cy="3859530"/>
                    </a:xfrm>
                    <a:prstGeom prst="rect">
                      <a:avLst/>
                    </a:prstGeom>
                    <a:noFill/>
                    <a:ln>
                      <a:noFill/>
                    </a:ln>
                  </pic:spPr>
                </pic:pic>
              </a:graphicData>
            </a:graphic>
          </wp:inline>
        </w:drawing>
      </w:r>
    </w:p>
    <w:p w14:paraId="750F2C78" w14:textId="77777777" w:rsidR="00176981" w:rsidRDefault="00176981" w:rsidP="00176981">
      <w:pPr>
        <w:pStyle w:val="Normln2"/>
        <w:rPr>
          <w:highlight w:val="yellow"/>
        </w:rPr>
      </w:pPr>
    </w:p>
    <w:p w14:paraId="6229F03A" w14:textId="77777777" w:rsidR="00176981" w:rsidRPr="008C1ACA" w:rsidRDefault="00176981" w:rsidP="00176981">
      <w:pPr>
        <w:rPr>
          <w:highlight w:val="yellow"/>
        </w:rPr>
      </w:pPr>
    </w:p>
    <w:p w14:paraId="7C490B0E" w14:textId="77777777" w:rsidR="00482903" w:rsidRPr="008C1ACA" w:rsidRDefault="00482903" w:rsidP="00176981">
      <w:pPr>
        <w:pStyle w:val="Nadpis2"/>
        <w:keepNext/>
        <w:numPr>
          <w:ilvl w:val="1"/>
          <w:numId w:val="56"/>
        </w:numPr>
        <w:tabs>
          <w:tab w:val="clear" w:pos="851"/>
        </w:tabs>
        <w:spacing w:before="120" w:after="0" w:line="264" w:lineRule="auto"/>
      </w:pPr>
      <w:bookmarkStart w:id="194" w:name="_Toc119976447"/>
      <w:bookmarkStart w:id="195" w:name="_Toc120441216"/>
      <w:bookmarkStart w:id="196" w:name="_Toc126792984"/>
      <w:r w:rsidRPr="008C1ACA">
        <w:t>Výpočtové body</w:t>
      </w:r>
      <w:bookmarkEnd w:id="194"/>
      <w:bookmarkEnd w:id="195"/>
      <w:bookmarkEnd w:id="196"/>
      <w:r w:rsidRPr="008C1ACA">
        <w:t xml:space="preserve"> </w:t>
      </w:r>
    </w:p>
    <w:p w14:paraId="193A1B23" w14:textId="1E5C34A3" w:rsidR="00482903" w:rsidRPr="008C1ACA" w:rsidRDefault="00482903" w:rsidP="00482903">
      <w:r w:rsidRPr="008C1ACA">
        <w:t>Vyhodnocení ekvivalentní hladiny akustického tlaku ve výpočtových bodech bylo provedeno v chráněném venkovním prostoru a v chráněném venkovním prostoru staveb</w:t>
      </w:r>
      <w:r w:rsidR="009E7C57" w:rsidRPr="008C1ACA">
        <w:t>. Dle zákona č. 258/2000 Sb., o </w:t>
      </w:r>
      <w:r w:rsidRPr="008C1ACA">
        <w:t>ochraně veřejného zdraví a o změně některých souvisejících zákonů, ve znění pozdějších předpisů, se chrán</w:t>
      </w:r>
      <w:r w:rsidRPr="008C1ACA">
        <w:rPr>
          <w:rFonts w:hint="eastAsia"/>
        </w:rPr>
        <w:t>ě</w:t>
      </w:r>
      <w:r w:rsidRPr="008C1ACA">
        <w:t xml:space="preserve">ným venkovním prostorem staveb rozumí prostor do vzdálenosti </w:t>
      </w:r>
      <w:smartTag w:uri="urn:schemas-microsoft-com:office:smarttags" w:element="metricconverter">
        <w:smartTagPr>
          <w:attr w:name="ProductID" w:val="2ﾠm"/>
        </w:smartTagPr>
        <w:r w:rsidRPr="008C1ACA">
          <w:t>2 m</w:t>
        </w:r>
      </w:smartTag>
      <w:r w:rsidRPr="008C1ACA">
        <w:t xml:space="preserve"> před částí jejich obvodového pláště, významný z hlediska pronikání hluku zvenčí do chráněného vnitřního prostoru bytových domů, rodinných domů, staveb pro předškolní a školní výchovu a vzd</w:t>
      </w:r>
      <w:r w:rsidR="009E7C57" w:rsidRPr="008C1ACA">
        <w:t>ělávání, staveb pro zdravotní a </w:t>
      </w:r>
      <w:r w:rsidRPr="008C1ACA">
        <w:t>sociální účely, jakož i funkčně obdobných staveb.</w:t>
      </w:r>
    </w:p>
    <w:p w14:paraId="652FDBB7" w14:textId="35E1DF64" w:rsidR="00482903" w:rsidRPr="008C1ACA" w:rsidRDefault="00482903" w:rsidP="00482903">
      <w:r w:rsidRPr="008C1ACA">
        <w:t>Podle nařízení vlády č. 272/2011 Sb., o ochraně zdraví před nepříznivými účinky hluku a vibrac</w:t>
      </w:r>
      <w:r w:rsidR="00DD6F2D" w:rsidRPr="008C1ACA">
        <w:t>í, ve </w:t>
      </w:r>
      <w:r w:rsidRPr="008C1ACA">
        <w:t>znění pozdějších předpisů, je poté prostorem významným z hledis</w:t>
      </w:r>
      <w:r w:rsidR="00DD6F2D" w:rsidRPr="008C1ACA">
        <w:t>ka pronikání hluku prostor před </w:t>
      </w:r>
      <w:r w:rsidRPr="008C1ACA">
        <w:t>výplní otvoru obvodového pláště stavby zajišťující přímé přirozené větrání, za níž se nachází chráněný vnitřní prostor stavby, pokud tento chráněný prostor nelze přímo větrat jinak. Prostorem významným může být stejně tak boční fasáda domu s okenními prvky, která je méně hlukově zatížená než čelní fasáda domu, která tak nemá chráněný venkovní prostor stavby definován, blíže schéma 3.</w:t>
      </w:r>
    </w:p>
    <w:p w14:paraId="780CD8B0" w14:textId="77777777" w:rsidR="00482903" w:rsidRPr="008C1ACA" w:rsidRDefault="00482903" w:rsidP="00482903">
      <w:pPr>
        <w:keepNext/>
        <w:keepLines/>
        <w:spacing w:after="60"/>
        <w:ind w:left="992" w:hanging="992"/>
        <w:jc w:val="left"/>
        <w:rPr>
          <w:b/>
          <w:sz w:val="24"/>
        </w:rPr>
      </w:pPr>
      <w:r w:rsidRPr="008C1ACA">
        <w:rPr>
          <w:b/>
          <w:sz w:val="24"/>
        </w:rPr>
        <w:t>Schéma 3. Definice chráněného venkovního prostoru staveb</w:t>
      </w:r>
    </w:p>
    <w:p w14:paraId="1FE1D6A5" w14:textId="6DDB3732" w:rsidR="00482903" w:rsidRPr="008C1ACA" w:rsidRDefault="00482903" w:rsidP="00482903">
      <w:r w:rsidRPr="008C1ACA">
        <w:rPr>
          <w:noProof/>
        </w:rPr>
        <w:drawing>
          <wp:inline distT="0" distB="0" distL="0" distR="0" wp14:anchorId="7C72AB60" wp14:editId="4AD87A5E">
            <wp:extent cx="5807075" cy="1965325"/>
            <wp:effectExtent l="0" t="0" r="3175" b="0"/>
            <wp:docPr id="26" name="Obrázek 26" descr="schema_CHV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hema_CHVP"/>
                    <pic:cNvPicPr>
                      <a:picLocks noChangeAspect="1" noChangeArrowheads="1"/>
                    </pic:cNvPicPr>
                  </pic:nvPicPr>
                  <pic:blipFill>
                    <a:blip r:embed="rId37" cstate="print">
                      <a:extLst>
                        <a:ext uri="{28A0092B-C50C-407E-A947-70E740481C1C}">
                          <a14:useLocalDpi xmlns:a14="http://schemas.microsoft.com/office/drawing/2010/main" val="0"/>
                        </a:ext>
                      </a:extLst>
                    </a:blip>
                    <a:srcRect l="2420" t="8087" r="3957" b="46812"/>
                    <a:stretch>
                      <a:fillRect/>
                    </a:stretch>
                  </pic:blipFill>
                  <pic:spPr bwMode="auto">
                    <a:xfrm>
                      <a:off x="0" y="0"/>
                      <a:ext cx="5807075" cy="1965325"/>
                    </a:xfrm>
                    <a:prstGeom prst="rect">
                      <a:avLst/>
                    </a:prstGeom>
                    <a:noFill/>
                    <a:ln>
                      <a:noFill/>
                    </a:ln>
                  </pic:spPr>
                </pic:pic>
              </a:graphicData>
            </a:graphic>
          </wp:inline>
        </w:drawing>
      </w:r>
    </w:p>
    <w:p w14:paraId="35F4316A" w14:textId="77777777" w:rsidR="00482903" w:rsidRPr="008C1ACA" w:rsidRDefault="00482903" w:rsidP="00482903">
      <w:r w:rsidRPr="008C1ACA">
        <w:t xml:space="preserve">Ve studii jsou vyhodnoceny akustické dopady u staveb, které by mohly být posuzovaným návrhem významněji zasaženy. Jedná se o vybrané objekty v místech, kde dojde vlivem navrhované změny k významným úpravám dopravních poměrů. </w:t>
      </w:r>
    </w:p>
    <w:p w14:paraId="74186F32" w14:textId="77777777" w:rsidR="00482903" w:rsidRPr="008C1ACA" w:rsidRDefault="00482903" w:rsidP="00482903">
      <w:r w:rsidRPr="008C1ACA">
        <w:t xml:space="preserve">Výpočet v bodech byl proveden na hranici chráněného venkovního prostoru staveb (tj. </w:t>
      </w:r>
      <w:smartTag w:uri="urn:schemas-microsoft-com:office:smarttags" w:element="metricconverter">
        <w:smartTagPr>
          <w:attr w:name="ProductID" w:val="2 m"/>
        </w:smartTagPr>
        <w:r w:rsidRPr="008C1ACA">
          <w:t>2 m</w:t>
        </w:r>
      </w:smartTag>
      <w:r w:rsidRPr="008C1ACA">
        <w:t xml:space="preserve"> od fasády hodnocených objektů) ve výšce prvního chráněného a posledního nadzemního podlaží. Seznam hodnocených bodů prezentuje tabulka 1, jejich umístění ukazuje obrázek 3. </w:t>
      </w:r>
    </w:p>
    <w:p w14:paraId="7AE7BCFC" w14:textId="77777777" w:rsidR="00482903" w:rsidRPr="008C1ACA" w:rsidRDefault="00482903" w:rsidP="00482903">
      <w:pPr>
        <w:rPr>
          <w:highlight w:val="yellow"/>
        </w:rPr>
      </w:pPr>
    </w:p>
    <w:p w14:paraId="2749FB72" w14:textId="77777777" w:rsidR="00482903" w:rsidRPr="008C1ACA" w:rsidRDefault="00482903" w:rsidP="00482903">
      <w:pPr>
        <w:keepNext/>
        <w:keepLines/>
        <w:spacing w:after="60"/>
        <w:ind w:left="992" w:hanging="992"/>
        <w:jc w:val="left"/>
        <w:rPr>
          <w:b/>
          <w:sz w:val="24"/>
        </w:rPr>
      </w:pPr>
      <w:r w:rsidRPr="008C1ACA">
        <w:rPr>
          <w:b/>
          <w:sz w:val="24"/>
        </w:rPr>
        <w:t>Tab. 1. Seznam výpočtových bodů</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851"/>
        <w:gridCol w:w="2258"/>
        <w:gridCol w:w="1374"/>
        <w:gridCol w:w="1712"/>
        <w:gridCol w:w="2829"/>
      </w:tblGrid>
      <w:tr w:rsidR="00482903" w:rsidRPr="008C1ACA" w14:paraId="12A32824" w14:textId="77777777" w:rsidTr="00A15AC5">
        <w:trPr>
          <w:cantSplit/>
          <w:tblHeader/>
        </w:trPr>
        <w:tc>
          <w:tcPr>
            <w:tcW w:w="0" w:type="auto"/>
            <w:tcBorders>
              <w:top w:val="single" w:sz="18" w:space="0" w:color="auto"/>
              <w:bottom w:val="single" w:sz="12" w:space="0" w:color="auto"/>
            </w:tcBorders>
            <w:shd w:val="clear" w:color="auto" w:fill="auto"/>
            <w:vAlign w:val="center"/>
          </w:tcPr>
          <w:p w14:paraId="5C400D78" w14:textId="77777777" w:rsidR="00482903" w:rsidRPr="008C1ACA" w:rsidRDefault="00482903" w:rsidP="00A15AC5">
            <w:pPr>
              <w:suppressAutoHyphens/>
              <w:spacing w:before="20" w:after="20"/>
              <w:jc w:val="center"/>
              <w:rPr>
                <w:b/>
                <w:bCs/>
                <w:sz w:val="20"/>
              </w:rPr>
            </w:pPr>
            <w:r w:rsidRPr="008C1ACA">
              <w:rPr>
                <w:b/>
                <w:bCs/>
                <w:sz w:val="20"/>
              </w:rPr>
              <w:t>Body</w:t>
            </w:r>
          </w:p>
        </w:tc>
        <w:tc>
          <w:tcPr>
            <w:tcW w:w="0" w:type="auto"/>
            <w:tcBorders>
              <w:top w:val="single" w:sz="18" w:space="0" w:color="auto"/>
              <w:bottom w:val="single" w:sz="12" w:space="0" w:color="auto"/>
            </w:tcBorders>
            <w:shd w:val="clear" w:color="auto" w:fill="auto"/>
            <w:vAlign w:val="center"/>
          </w:tcPr>
          <w:p w14:paraId="20519242" w14:textId="77777777" w:rsidR="00482903" w:rsidRPr="008C1ACA" w:rsidRDefault="00482903" w:rsidP="00A15AC5">
            <w:pPr>
              <w:suppressAutoHyphens/>
              <w:spacing w:before="20" w:after="20"/>
              <w:jc w:val="center"/>
              <w:rPr>
                <w:rFonts w:eastAsia="Arial Unicode MS"/>
                <w:b/>
                <w:bCs/>
                <w:sz w:val="20"/>
              </w:rPr>
            </w:pPr>
            <w:r w:rsidRPr="008C1ACA">
              <w:rPr>
                <w:rFonts w:eastAsia="Arial Unicode MS"/>
                <w:b/>
                <w:bCs/>
                <w:sz w:val="20"/>
              </w:rPr>
              <w:t>Chráněný prvek</w:t>
            </w:r>
          </w:p>
        </w:tc>
        <w:tc>
          <w:tcPr>
            <w:tcW w:w="0" w:type="auto"/>
            <w:tcBorders>
              <w:top w:val="single" w:sz="18" w:space="0" w:color="auto"/>
              <w:bottom w:val="single" w:sz="12" w:space="0" w:color="auto"/>
            </w:tcBorders>
            <w:shd w:val="clear" w:color="auto" w:fill="auto"/>
            <w:vAlign w:val="center"/>
          </w:tcPr>
          <w:p w14:paraId="7464A366" w14:textId="77777777" w:rsidR="00482903" w:rsidRPr="008C1ACA" w:rsidRDefault="00482903" w:rsidP="00A15AC5">
            <w:pPr>
              <w:suppressAutoHyphens/>
              <w:spacing w:before="20" w:after="20"/>
              <w:jc w:val="center"/>
              <w:rPr>
                <w:rFonts w:eastAsia="Arial Unicode MS"/>
                <w:b/>
                <w:bCs/>
                <w:sz w:val="20"/>
              </w:rPr>
            </w:pPr>
            <w:r w:rsidRPr="008C1ACA">
              <w:rPr>
                <w:rFonts w:eastAsia="Arial Unicode MS"/>
                <w:b/>
                <w:bCs/>
                <w:sz w:val="20"/>
              </w:rPr>
              <w:t>Počet NP</w:t>
            </w:r>
          </w:p>
        </w:tc>
        <w:tc>
          <w:tcPr>
            <w:tcW w:w="0" w:type="auto"/>
            <w:tcBorders>
              <w:top w:val="single" w:sz="18" w:space="0" w:color="auto"/>
              <w:bottom w:val="single" w:sz="12" w:space="0" w:color="auto"/>
            </w:tcBorders>
            <w:shd w:val="clear" w:color="auto" w:fill="auto"/>
            <w:vAlign w:val="center"/>
          </w:tcPr>
          <w:p w14:paraId="53DD6D73" w14:textId="77777777" w:rsidR="00482903" w:rsidRPr="008C1ACA" w:rsidRDefault="00482903" w:rsidP="00A15AC5">
            <w:pPr>
              <w:suppressAutoHyphens/>
              <w:spacing w:before="20" w:after="20"/>
              <w:jc w:val="center"/>
              <w:rPr>
                <w:rFonts w:eastAsia="Arial Unicode MS"/>
                <w:b/>
                <w:bCs/>
                <w:sz w:val="20"/>
              </w:rPr>
            </w:pPr>
            <w:r w:rsidRPr="008C1ACA">
              <w:rPr>
                <w:rFonts w:eastAsia="Arial Unicode MS"/>
                <w:b/>
                <w:bCs/>
                <w:sz w:val="20"/>
              </w:rPr>
              <w:t>Využití</w:t>
            </w:r>
          </w:p>
        </w:tc>
        <w:tc>
          <w:tcPr>
            <w:tcW w:w="0" w:type="auto"/>
            <w:tcBorders>
              <w:top w:val="single" w:sz="18" w:space="0" w:color="auto"/>
              <w:bottom w:val="single" w:sz="12" w:space="0" w:color="auto"/>
            </w:tcBorders>
            <w:shd w:val="clear" w:color="auto" w:fill="auto"/>
            <w:vAlign w:val="center"/>
          </w:tcPr>
          <w:p w14:paraId="70BCB61B" w14:textId="77777777" w:rsidR="00482903" w:rsidRPr="008C1ACA" w:rsidRDefault="00482903" w:rsidP="00A15AC5">
            <w:pPr>
              <w:suppressAutoHyphens/>
              <w:spacing w:before="20" w:after="20"/>
              <w:jc w:val="center"/>
              <w:rPr>
                <w:rFonts w:eastAsia="Arial Unicode MS"/>
                <w:b/>
                <w:sz w:val="20"/>
              </w:rPr>
            </w:pPr>
            <w:r w:rsidRPr="008C1ACA">
              <w:rPr>
                <w:b/>
                <w:bCs/>
                <w:sz w:val="20"/>
              </w:rPr>
              <w:t>Umístění</w:t>
            </w:r>
          </w:p>
        </w:tc>
      </w:tr>
      <w:tr w:rsidR="00482903" w:rsidRPr="008C1ACA" w14:paraId="5339547D" w14:textId="77777777" w:rsidTr="00A15AC5">
        <w:tc>
          <w:tcPr>
            <w:tcW w:w="0" w:type="auto"/>
            <w:tcBorders>
              <w:top w:val="single" w:sz="12" w:space="0" w:color="auto"/>
            </w:tcBorders>
            <w:shd w:val="clear" w:color="auto" w:fill="auto"/>
            <w:vAlign w:val="center"/>
          </w:tcPr>
          <w:p w14:paraId="1847AA26" w14:textId="77777777" w:rsidR="00482903" w:rsidRPr="008C1ACA" w:rsidRDefault="00482903" w:rsidP="00A15AC5">
            <w:pPr>
              <w:spacing w:before="0"/>
              <w:jc w:val="center"/>
              <w:rPr>
                <w:sz w:val="20"/>
              </w:rPr>
            </w:pPr>
            <w:r w:rsidRPr="008C1ACA">
              <w:rPr>
                <w:sz w:val="20"/>
              </w:rPr>
              <w:t>1</w:t>
            </w:r>
          </w:p>
        </w:tc>
        <w:tc>
          <w:tcPr>
            <w:tcW w:w="0" w:type="auto"/>
            <w:tcBorders>
              <w:top w:val="single" w:sz="12" w:space="0" w:color="auto"/>
            </w:tcBorders>
            <w:shd w:val="clear" w:color="auto" w:fill="auto"/>
            <w:vAlign w:val="center"/>
          </w:tcPr>
          <w:p w14:paraId="105728B5" w14:textId="77777777" w:rsidR="00482903" w:rsidRPr="008C1ACA" w:rsidRDefault="00482903" w:rsidP="00A15AC5">
            <w:pPr>
              <w:suppressAutoHyphens/>
              <w:spacing w:before="20" w:after="20"/>
              <w:jc w:val="center"/>
              <w:rPr>
                <w:sz w:val="20"/>
              </w:rPr>
            </w:pPr>
            <w:r w:rsidRPr="008C1ACA">
              <w:rPr>
                <w:sz w:val="20"/>
              </w:rPr>
              <w:t>byt</w:t>
            </w:r>
          </w:p>
        </w:tc>
        <w:tc>
          <w:tcPr>
            <w:tcW w:w="0" w:type="auto"/>
            <w:tcBorders>
              <w:top w:val="single" w:sz="12" w:space="0" w:color="auto"/>
            </w:tcBorders>
            <w:shd w:val="clear" w:color="auto" w:fill="auto"/>
            <w:vAlign w:val="center"/>
          </w:tcPr>
          <w:p w14:paraId="7AC1645E" w14:textId="77777777" w:rsidR="00482903" w:rsidRPr="008C1ACA" w:rsidRDefault="00482903" w:rsidP="00A15AC5">
            <w:pPr>
              <w:spacing w:before="0"/>
              <w:jc w:val="center"/>
              <w:rPr>
                <w:sz w:val="20"/>
              </w:rPr>
            </w:pPr>
            <w:r w:rsidRPr="008C1ACA">
              <w:rPr>
                <w:sz w:val="20"/>
              </w:rPr>
              <w:t>11</w:t>
            </w:r>
          </w:p>
        </w:tc>
        <w:tc>
          <w:tcPr>
            <w:tcW w:w="0" w:type="auto"/>
            <w:tcBorders>
              <w:top w:val="single" w:sz="12" w:space="0" w:color="auto"/>
            </w:tcBorders>
            <w:shd w:val="clear" w:color="auto" w:fill="auto"/>
            <w:vAlign w:val="center"/>
          </w:tcPr>
          <w:p w14:paraId="68346853" w14:textId="77777777" w:rsidR="00482903" w:rsidRPr="008C1ACA" w:rsidRDefault="00482903" w:rsidP="00A15AC5">
            <w:pPr>
              <w:spacing w:before="0"/>
              <w:jc w:val="center"/>
              <w:rPr>
                <w:sz w:val="20"/>
              </w:rPr>
            </w:pPr>
            <w:r w:rsidRPr="008C1ACA">
              <w:rPr>
                <w:sz w:val="20"/>
              </w:rPr>
              <w:t>bytový dům</w:t>
            </w:r>
          </w:p>
        </w:tc>
        <w:tc>
          <w:tcPr>
            <w:tcW w:w="0" w:type="auto"/>
            <w:tcBorders>
              <w:top w:val="single" w:sz="12" w:space="0" w:color="auto"/>
            </w:tcBorders>
            <w:shd w:val="clear" w:color="auto" w:fill="auto"/>
            <w:vAlign w:val="center"/>
          </w:tcPr>
          <w:p w14:paraId="3D9333DC" w14:textId="77777777" w:rsidR="00482903" w:rsidRPr="008C1ACA" w:rsidRDefault="00482903" w:rsidP="00A15AC5">
            <w:pPr>
              <w:spacing w:before="0"/>
              <w:jc w:val="center"/>
              <w:rPr>
                <w:sz w:val="20"/>
              </w:rPr>
            </w:pPr>
            <w:r w:rsidRPr="008C1ACA">
              <w:rPr>
                <w:sz w:val="20"/>
              </w:rPr>
              <w:t>Jablonecká 352/37</w:t>
            </w:r>
          </w:p>
        </w:tc>
      </w:tr>
      <w:tr w:rsidR="00482903" w:rsidRPr="008C1ACA" w14:paraId="6C81C486" w14:textId="77777777" w:rsidTr="00A15AC5">
        <w:tc>
          <w:tcPr>
            <w:tcW w:w="0" w:type="auto"/>
            <w:shd w:val="clear" w:color="auto" w:fill="auto"/>
            <w:vAlign w:val="center"/>
          </w:tcPr>
          <w:p w14:paraId="596B29E2" w14:textId="77777777" w:rsidR="00482903" w:rsidRPr="008C1ACA" w:rsidRDefault="00482903" w:rsidP="00A15AC5">
            <w:pPr>
              <w:spacing w:before="0"/>
              <w:jc w:val="center"/>
              <w:rPr>
                <w:sz w:val="20"/>
              </w:rPr>
            </w:pPr>
            <w:r w:rsidRPr="008C1ACA">
              <w:rPr>
                <w:sz w:val="20"/>
              </w:rPr>
              <w:t>2</w:t>
            </w:r>
          </w:p>
        </w:tc>
        <w:tc>
          <w:tcPr>
            <w:tcW w:w="0" w:type="auto"/>
            <w:shd w:val="clear" w:color="auto" w:fill="auto"/>
            <w:vAlign w:val="center"/>
          </w:tcPr>
          <w:p w14:paraId="7F32A135"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545F73DA" w14:textId="77777777" w:rsidR="00482903" w:rsidRPr="008C1ACA" w:rsidRDefault="00482903" w:rsidP="00A15AC5">
            <w:pPr>
              <w:spacing w:before="0"/>
              <w:jc w:val="center"/>
              <w:rPr>
                <w:sz w:val="20"/>
              </w:rPr>
            </w:pPr>
            <w:r w:rsidRPr="008C1ACA">
              <w:rPr>
                <w:sz w:val="20"/>
              </w:rPr>
              <w:t>8</w:t>
            </w:r>
          </w:p>
        </w:tc>
        <w:tc>
          <w:tcPr>
            <w:tcW w:w="0" w:type="auto"/>
            <w:shd w:val="clear" w:color="auto" w:fill="auto"/>
            <w:vAlign w:val="center"/>
          </w:tcPr>
          <w:p w14:paraId="6CEC46F0" w14:textId="77777777" w:rsidR="00482903" w:rsidRPr="008C1ACA" w:rsidRDefault="00482903" w:rsidP="00A15AC5">
            <w:pPr>
              <w:spacing w:before="0"/>
              <w:jc w:val="center"/>
              <w:rPr>
                <w:sz w:val="20"/>
              </w:rPr>
            </w:pPr>
            <w:r w:rsidRPr="008C1ACA">
              <w:rPr>
                <w:sz w:val="20"/>
              </w:rPr>
              <w:t>bytový dům</w:t>
            </w:r>
          </w:p>
        </w:tc>
        <w:tc>
          <w:tcPr>
            <w:tcW w:w="0" w:type="auto"/>
            <w:shd w:val="clear" w:color="auto" w:fill="auto"/>
            <w:vAlign w:val="center"/>
          </w:tcPr>
          <w:p w14:paraId="3F6A4FBC" w14:textId="77777777" w:rsidR="00482903" w:rsidRPr="008C1ACA" w:rsidRDefault="00482903" w:rsidP="00A15AC5">
            <w:pPr>
              <w:spacing w:before="0"/>
              <w:jc w:val="center"/>
              <w:rPr>
                <w:sz w:val="20"/>
              </w:rPr>
            </w:pPr>
            <w:r w:rsidRPr="008C1ACA">
              <w:rPr>
                <w:sz w:val="20"/>
              </w:rPr>
              <w:t>Teplická 265/50</w:t>
            </w:r>
          </w:p>
        </w:tc>
      </w:tr>
      <w:tr w:rsidR="00482903" w:rsidRPr="008C1ACA" w14:paraId="5FB032C0" w14:textId="77777777" w:rsidTr="00A15AC5">
        <w:tc>
          <w:tcPr>
            <w:tcW w:w="0" w:type="auto"/>
            <w:shd w:val="clear" w:color="auto" w:fill="auto"/>
            <w:vAlign w:val="center"/>
          </w:tcPr>
          <w:p w14:paraId="495D31BB" w14:textId="77777777" w:rsidR="00482903" w:rsidRPr="008C1ACA" w:rsidRDefault="00482903" w:rsidP="00A15AC5">
            <w:pPr>
              <w:spacing w:before="0"/>
              <w:jc w:val="center"/>
              <w:rPr>
                <w:sz w:val="20"/>
              </w:rPr>
            </w:pPr>
            <w:r w:rsidRPr="008C1ACA">
              <w:rPr>
                <w:sz w:val="20"/>
              </w:rPr>
              <w:t>3</w:t>
            </w:r>
          </w:p>
        </w:tc>
        <w:tc>
          <w:tcPr>
            <w:tcW w:w="0" w:type="auto"/>
            <w:shd w:val="clear" w:color="auto" w:fill="auto"/>
            <w:vAlign w:val="center"/>
          </w:tcPr>
          <w:p w14:paraId="17499FE3"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7E878FD8" w14:textId="77777777" w:rsidR="00482903" w:rsidRPr="008C1ACA" w:rsidRDefault="00482903" w:rsidP="00A15AC5">
            <w:pPr>
              <w:spacing w:before="0"/>
              <w:jc w:val="center"/>
              <w:rPr>
                <w:sz w:val="20"/>
              </w:rPr>
            </w:pPr>
            <w:r w:rsidRPr="008C1ACA">
              <w:rPr>
                <w:sz w:val="20"/>
              </w:rPr>
              <w:t>11</w:t>
            </w:r>
          </w:p>
        </w:tc>
        <w:tc>
          <w:tcPr>
            <w:tcW w:w="0" w:type="auto"/>
            <w:shd w:val="clear" w:color="auto" w:fill="auto"/>
            <w:vAlign w:val="center"/>
          </w:tcPr>
          <w:p w14:paraId="31A63D24" w14:textId="77777777" w:rsidR="00482903" w:rsidRPr="008C1ACA" w:rsidRDefault="00482903" w:rsidP="00A15AC5">
            <w:pPr>
              <w:spacing w:before="0"/>
              <w:jc w:val="center"/>
              <w:rPr>
                <w:sz w:val="20"/>
              </w:rPr>
            </w:pPr>
            <w:r w:rsidRPr="008C1ACA">
              <w:rPr>
                <w:sz w:val="20"/>
              </w:rPr>
              <w:t>bytový dům</w:t>
            </w:r>
          </w:p>
        </w:tc>
        <w:tc>
          <w:tcPr>
            <w:tcW w:w="0" w:type="auto"/>
            <w:shd w:val="clear" w:color="auto" w:fill="auto"/>
            <w:vAlign w:val="center"/>
          </w:tcPr>
          <w:p w14:paraId="518468AA" w14:textId="77777777" w:rsidR="00482903" w:rsidRPr="008C1ACA" w:rsidRDefault="00482903" w:rsidP="00A15AC5">
            <w:pPr>
              <w:spacing w:before="0"/>
              <w:jc w:val="center"/>
              <w:rPr>
                <w:sz w:val="20"/>
              </w:rPr>
            </w:pPr>
            <w:r w:rsidRPr="008C1ACA">
              <w:rPr>
                <w:sz w:val="20"/>
              </w:rPr>
              <w:t>Vysočanská 243/113</w:t>
            </w:r>
          </w:p>
        </w:tc>
      </w:tr>
      <w:tr w:rsidR="00482903" w:rsidRPr="008C1ACA" w14:paraId="6CFAF9E9" w14:textId="77777777" w:rsidTr="00A15AC5">
        <w:tc>
          <w:tcPr>
            <w:tcW w:w="0" w:type="auto"/>
            <w:shd w:val="clear" w:color="auto" w:fill="auto"/>
            <w:vAlign w:val="center"/>
          </w:tcPr>
          <w:p w14:paraId="0597C64C" w14:textId="77777777" w:rsidR="00482903" w:rsidRPr="008C1ACA" w:rsidRDefault="00482903" w:rsidP="00A15AC5">
            <w:pPr>
              <w:spacing w:before="0"/>
              <w:jc w:val="center"/>
              <w:rPr>
                <w:sz w:val="20"/>
              </w:rPr>
            </w:pPr>
            <w:r w:rsidRPr="008C1ACA">
              <w:rPr>
                <w:sz w:val="20"/>
              </w:rPr>
              <w:t>4</w:t>
            </w:r>
          </w:p>
        </w:tc>
        <w:tc>
          <w:tcPr>
            <w:tcW w:w="0" w:type="auto"/>
            <w:shd w:val="clear" w:color="auto" w:fill="auto"/>
            <w:vAlign w:val="center"/>
          </w:tcPr>
          <w:p w14:paraId="2A9EFD38"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30651C3F" w14:textId="77777777" w:rsidR="00482903" w:rsidRPr="008C1ACA" w:rsidRDefault="00482903" w:rsidP="00A15AC5">
            <w:pPr>
              <w:spacing w:before="0"/>
              <w:jc w:val="center"/>
              <w:rPr>
                <w:sz w:val="20"/>
              </w:rPr>
            </w:pPr>
            <w:r w:rsidRPr="008C1ACA">
              <w:rPr>
                <w:sz w:val="20"/>
              </w:rPr>
              <w:t>10</w:t>
            </w:r>
          </w:p>
        </w:tc>
        <w:tc>
          <w:tcPr>
            <w:tcW w:w="0" w:type="auto"/>
            <w:shd w:val="clear" w:color="auto" w:fill="auto"/>
            <w:vAlign w:val="center"/>
          </w:tcPr>
          <w:p w14:paraId="31F95AA1" w14:textId="77777777" w:rsidR="00482903" w:rsidRPr="008C1ACA" w:rsidRDefault="00482903" w:rsidP="00A15AC5">
            <w:pPr>
              <w:spacing w:before="0"/>
              <w:jc w:val="center"/>
              <w:rPr>
                <w:sz w:val="20"/>
              </w:rPr>
            </w:pPr>
            <w:r w:rsidRPr="008C1ACA">
              <w:rPr>
                <w:sz w:val="20"/>
              </w:rPr>
              <w:t>bytový dům</w:t>
            </w:r>
          </w:p>
        </w:tc>
        <w:tc>
          <w:tcPr>
            <w:tcW w:w="0" w:type="auto"/>
            <w:shd w:val="clear" w:color="auto" w:fill="auto"/>
            <w:vAlign w:val="center"/>
          </w:tcPr>
          <w:p w14:paraId="46169FBD" w14:textId="77777777" w:rsidR="00482903" w:rsidRPr="008C1ACA" w:rsidRDefault="00482903" w:rsidP="00A15AC5">
            <w:pPr>
              <w:spacing w:before="0"/>
              <w:jc w:val="center"/>
              <w:rPr>
                <w:sz w:val="20"/>
              </w:rPr>
            </w:pPr>
            <w:r w:rsidRPr="008C1ACA">
              <w:rPr>
                <w:sz w:val="20"/>
              </w:rPr>
              <w:t>Děčínská 470/15</w:t>
            </w:r>
          </w:p>
        </w:tc>
      </w:tr>
      <w:tr w:rsidR="00482903" w:rsidRPr="008C1ACA" w14:paraId="7E9DE8C9" w14:textId="77777777" w:rsidTr="00A15AC5">
        <w:tc>
          <w:tcPr>
            <w:tcW w:w="0" w:type="auto"/>
            <w:shd w:val="clear" w:color="auto" w:fill="auto"/>
            <w:vAlign w:val="center"/>
          </w:tcPr>
          <w:p w14:paraId="73526131" w14:textId="77777777" w:rsidR="00482903" w:rsidRPr="008C1ACA" w:rsidRDefault="00482903" w:rsidP="00A15AC5">
            <w:pPr>
              <w:spacing w:before="0"/>
              <w:jc w:val="center"/>
              <w:rPr>
                <w:sz w:val="20"/>
              </w:rPr>
            </w:pPr>
            <w:r w:rsidRPr="008C1ACA">
              <w:rPr>
                <w:sz w:val="20"/>
              </w:rPr>
              <w:t>5</w:t>
            </w:r>
          </w:p>
        </w:tc>
        <w:tc>
          <w:tcPr>
            <w:tcW w:w="0" w:type="auto"/>
            <w:shd w:val="clear" w:color="auto" w:fill="auto"/>
            <w:vAlign w:val="center"/>
          </w:tcPr>
          <w:p w14:paraId="3A679740"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3322553B" w14:textId="77777777" w:rsidR="00482903" w:rsidRPr="008C1ACA" w:rsidRDefault="00482903" w:rsidP="00A15AC5">
            <w:pPr>
              <w:spacing w:before="0"/>
              <w:jc w:val="center"/>
              <w:rPr>
                <w:sz w:val="20"/>
              </w:rPr>
            </w:pPr>
            <w:r w:rsidRPr="008C1ACA">
              <w:rPr>
                <w:sz w:val="20"/>
              </w:rPr>
              <w:t>4</w:t>
            </w:r>
          </w:p>
        </w:tc>
        <w:tc>
          <w:tcPr>
            <w:tcW w:w="0" w:type="auto"/>
            <w:shd w:val="clear" w:color="auto" w:fill="auto"/>
            <w:vAlign w:val="center"/>
          </w:tcPr>
          <w:p w14:paraId="472C9040" w14:textId="77777777" w:rsidR="00482903" w:rsidRPr="008C1ACA" w:rsidRDefault="00482903" w:rsidP="00A15AC5">
            <w:pPr>
              <w:spacing w:before="0"/>
              <w:jc w:val="center"/>
              <w:rPr>
                <w:sz w:val="20"/>
              </w:rPr>
            </w:pPr>
            <w:r w:rsidRPr="008C1ACA">
              <w:rPr>
                <w:sz w:val="20"/>
              </w:rPr>
              <w:t>bytový dům</w:t>
            </w:r>
          </w:p>
        </w:tc>
        <w:tc>
          <w:tcPr>
            <w:tcW w:w="0" w:type="auto"/>
            <w:shd w:val="clear" w:color="auto" w:fill="auto"/>
            <w:vAlign w:val="center"/>
          </w:tcPr>
          <w:p w14:paraId="13A6BC99" w14:textId="77777777" w:rsidR="00482903" w:rsidRPr="008C1ACA" w:rsidRDefault="00482903" w:rsidP="00A15AC5">
            <w:pPr>
              <w:spacing w:before="0"/>
              <w:jc w:val="center"/>
              <w:rPr>
                <w:sz w:val="20"/>
              </w:rPr>
            </w:pPr>
            <w:r w:rsidRPr="008C1ACA">
              <w:rPr>
                <w:sz w:val="20"/>
              </w:rPr>
              <w:t>Lovosická 370/27</w:t>
            </w:r>
          </w:p>
        </w:tc>
      </w:tr>
      <w:tr w:rsidR="00482903" w:rsidRPr="008C1ACA" w14:paraId="15A86D47" w14:textId="77777777" w:rsidTr="00A15AC5">
        <w:tc>
          <w:tcPr>
            <w:tcW w:w="0" w:type="auto"/>
            <w:shd w:val="clear" w:color="auto" w:fill="auto"/>
            <w:vAlign w:val="center"/>
          </w:tcPr>
          <w:p w14:paraId="0AF8517F" w14:textId="77777777" w:rsidR="00482903" w:rsidRPr="008C1ACA" w:rsidRDefault="00482903" w:rsidP="00A15AC5">
            <w:pPr>
              <w:spacing w:before="0"/>
              <w:jc w:val="center"/>
              <w:rPr>
                <w:sz w:val="20"/>
              </w:rPr>
            </w:pPr>
            <w:r w:rsidRPr="008C1ACA">
              <w:rPr>
                <w:sz w:val="20"/>
              </w:rPr>
              <w:t>6</w:t>
            </w:r>
          </w:p>
        </w:tc>
        <w:tc>
          <w:tcPr>
            <w:tcW w:w="0" w:type="auto"/>
            <w:shd w:val="clear" w:color="auto" w:fill="auto"/>
            <w:vAlign w:val="center"/>
          </w:tcPr>
          <w:p w14:paraId="735B2CF5" w14:textId="77777777" w:rsidR="00482903" w:rsidRPr="008C1ACA" w:rsidRDefault="00482903" w:rsidP="00A15AC5">
            <w:pPr>
              <w:suppressAutoHyphens/>
              <w:spacing w:before="20" w:after="20"/>
              <w:jc w:val="center"/>
              <w:rPr>
                <w:sz w:val="20"/>
              </w:rPr>
            </w:pPr>
            <w:r w:rsidRPr="008C1ACA">
              <w:rPr>
                <w:sz w:val="20"/>
              </w:rPr>
              <w:t>ordinace</w:t>
            </w:r>
          </w:p>
        </w:tc>
        <w:tc>
          <w:tcPr>
            <w:tcW w:w="0" w:type="auto"/>
            <w:shd w:val="clear" w:color="auto" w:fill="auto"/>
            <w:vAlign w:val="center"/>
          </w:tcPr>
          <w:p w14:paraId="0BD89936" w14:textId="77777777" w:rsidR="00482903" w:rsidRPr="008C1ACA" w:rsidRDefault="00482903" w:rsidP="00A15AC5">
            <w:pPr>
              <w:spacing w:before="0"/>
              <w:jc w:val="center"/>
              <w:rPr>
                <w:sz w:val="20"/>
              </w:rPr>
            </w:pPr>
            <w:r w:rsidRPr="008C1ACA">
              <w:rPr>
                <w:sz w:val="20"/>
              </w:rPr>
              <w:t>4</w:t>
            </w:r>
          </w:p>
        </w:tc>
        <w:tc>
          <w:tcPr>
            <w:tcW w:w="0" w:type="auto"/>
            <w:shd w:val="clear" w:color="auto" w:fill="auto"/>
            <w:vAlign w:val="center"/>
          </w:tcPr>
          <w:p w14:paraId="0F7A56CE" w14:textId="77777777" w:rsidR="00482903" w:rsidRPr="008C1ACA" w:rsidRDefault="00482903" w:rsidP="00A15AC5">
            <w:pPr>
              <w:spacing w:before="0"/>
              <w:jc w:val="center"/>
              <w:rPr>
                <w:sz w:val="20"/>
              </w:rPr>
            </w:pPr>
            <w:r w:rsidRPr="008C1ACA">
              <w:rPr>
                <w:sz w:val="20"/>
              </w:rPr>
              <w:t>poliklinika</w:t>
            </w:r>
          </w:p>
        </w:tc>
        <w:tc>
          <w:tcPr>
            <w:tcW w:w="0" w:type="auto"/>
            <w:shd w:val="clear" w:color="auto" w:fill="auto"/>
            <w:vAlign w:val="center"/>
          </w:tcPr>
          <w:p w14:paraId="6360DA6D" w14:textId="77777777" w:rsidR="00482903" w:rsidRPr="008C1ACA" w:rsidRDefault="00482903" w:rsidP="00A15AC5">
            <w:pPr>
              <w:spacing w:before="0"/>
              <w:jc w:val="center"/>
              <w:rPr>
                <w:sz w:val="20"/>
              </w:rPr>
            </w:pPr>
            <w:r w:rsidRPr="008C1ACA">
              <w:rPr>
                <w:sz w:val="20"/>
              </w:rPr>
              <w:t>Lovosická 440/40</w:t>
            </w:r>
          </w:p>
        </w:tc>
      </w:tr>
    </w:tbl>
    <w:p w14:paraId="18FE188A" w14:textId="77777777" w:rsidR="00482903" w:rsidRPr="008C1ACA" w:rsidRDefault="00482903" w:rsidP="00482903">
      <w:pPr>
        <w:keepNext/>
        <w:keepLines/>
        <w:spacing w:after="60"/>
        <w:ind w:left="992" w:hanging="992"/>
        <w:jc w:val="left"/>
        <w:rPr>
          <w:b/>
          <w:sz w:val="24"/>
        </w:rPr>
      </w:pPr>
      <w:r w:rsidRPr="008C1ACA">
        <w:rPr>
          <w:b/>
          <w:sz w:val="24"/>
        </w:rPr>
        <w:t>Obr. 3. Rozmístění výpočtových bodů</w:t>
      </w:r>
    </w:p>
    <w:p w14:paraId="670022E6" w14:textId="1732B913" w:rsidR="00482903" w:rsidRDefault="00482903" w:rsidP="00482903">
      <w:r w:rsidRPr="008C1ACA">
        <w:rPr>
          <w:noProof/>
        </w:rPr>
        <w:drawing>
          <wp:inline distT="0" distB="0" distL="0" distR="0" wp14:anchorId="56257377" wp14:editId="13469E47">
            <wp:extent cx="5759450" cy="4073525"/>
            <wp:effectExtent l="0" t="0" r="0" b="3175"/>
            <wp:docPr id="25" name="Obrázek 25" descr="vyp_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yp_body"/>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4073525"/>
                    </a:xfrm>
                    <a:prstGeom prst="rect">
                      <a:avLst/>
                    </a:prstGeom>
                    <a:noFill/>
                    <a:ln>
                      <a:noFill/>
                    </a:ln>
                  </pic:spPr>
                </pic:pic>
              </a:graphicData>
            </a:graphic>
          </wp:inline>
        </w:drawing>
      </w:r>
    </w:p>
    <w:p w14:paraId="53156AF4" w14:textId="77777777" w:rsidR="00176981" w:rsidRDefault="00176981" w:rsidP="00176981">
      <w:pPr>
        <w:pStyle w:val="Normln2"/>
      </w:pPr>
    </w:p>
    <w:p w14:paraId="77B4F1CC" w14:textId="77777777" w:rsidR="00176981" w:rsidRPr="008C1ACA" w:rsidRDefault="00176981" w:rsidP="00176981"/>
    <w:p w14:paraId="0B47B750" w14:textId="77777777" w:rsidR="00482903" w:rsidRPr="008C1ACA" w:rsidRDefault="00482903" w:rsidP="00176981">
      <w:pPr>
        <w:pStyle w:val="Nadpis2"/>
        <w:keepNext/>
        <w:numPr>
          <w:ilvl w:val="1"/>
          <w:numId w:val="56"/>
        </w:numPr>
        <w:tabs>
          <w:tab w:val="clear" w:pos="851"/>
        </w:tabs>
        <w:spacing w:before="120" w:after="0" w:line="264" w:lineRule="auto"/>
      </w:pPr>
      <w:bookmarkStart w:id="197" w:name="_Toc119976448"/>
      <w:bookmarkStart w:id="198" w:name="_Toc120441217"/>
      <w:bookmarkStart w:id="199" w:name="_Toc126792985"/>
      <w:r w:rsidRPr="008C1ACA">
        <w:t>Metodika výpočtu</w:t>
      </w:r>
      <w:bookmarkEnd w:id="197"/>
      <w:bookmarkEnd w:id="198"/>
      <w:bookmarkEnd w:id="199"/>
    </w:p>
    <w:p w14:paraId="59501ECD" w14:textId="3543CF94" w:rsidR="00482903" w:rsidRPr="008C1ACA" w:rsidRDefault="00482903" w:rsidP="00482903">
      <w:pPr>
        <w:rPr>
          <w:szCs w:val="26"/>
        </w:rPr>
      </w:pPr>
      <w:r w:rsidRPr="008C1ACA">
        <w:t xml:space="preserve">Modelování hlukové zátěže bylo provedeno pomocí programu </w:t>
      </w:r>
      <w:r w:rsidRPr="008C1ACA">
        <w:rPr>
          <w:szCs w:val="26"/>
        </w:rPr>
        <w:t xml:space="preserve">Hluk+, verze 14.05. Profi </w:t>
      </w:r>
      <w:r w:rsidRPr="008C1ACA">
        <w:t>[3]. Program umožňuje výpočet hladin hluku ve venkovním prostředí, způsobeného dopravními a stacionárními zdroji akustického zatížení. Program je kompatibilní s „Metodickým návodem pro měření a hodnocení hluku v mimopracovním prostředí“ (Věstník MZ ČR, částka 11/2017 ze dne 18. 10. 2017) [4]. Současně zahrnuje metodiku „Výpočet hluku z automobilové dopravy – Manuál 2018 – verze 2020“</w:t>
      </w:r>
      <w:r w:rsidRPr="008C1ACA">
        <w:rPr>
          <w:szCs w:val="26"/>
        </w:rPr>
        <w:t xml:space="preserve"> autorizovaný ŘSD ČR [5], která byla projednána, posouzena a schválena Centrální komisí Ministerstva dopravy ČR dne 5. 2. 2019, zn. 90/2019-10-UPR/3 a změny v aktualizaci 2020 byly akceptovány Ministerstvem zdravotnictví ČR dne 30. 11. 2020 pod č. j. MZDR 201516/2019-14/QVZ.</w:t>
      </w:r>
    </w:p>
    <w:p w14:paraId="191F4CD1" w14:textId="77777777" w:rsidR="00482903" w:rsidRPr="008C1ACA" w:rsidRDefault="00482903" w:rsidP="00482903">
      <w:pPr>
        <w:spacing w:before="0"/>
      </w:pPr>
      <w:r w:rsidRPr="008C1ACA">
        <w:t>Na základě grafického zadání konkrétní situace a podrobných dat o posuzovaném zdroji hluku model umožňuje:</w:t>
      </w:r>
    </w:p>
    <w:p w14:paraId="60D2A2E6" w14:textId="77777777" w:rsidR="00482903" w:rsidRPr="008C1ACA" w:rsidRDefault="00482903" w:rsidP="008503CD">
      <w:pPr>
        <w:pStyle w:val="Seznamsodrkami"/>
        <w:numPr>
          <w:ilvl w:val="0"/>
          <w:numId w:val="58"/>
        </w:numPr>
        <w:tabs>
          <w:tab w:val="clear" w:pos="851"/>
          <w:tab w:val="left" w:pos="284"/>
        </w:tabs>
        <w:spacing w:line="264" w:lineRule="auto"/>
      </w:pPr>
      <w:r w:rsidRPr="008C1ACA">
        <w:t>výpočet hluku v jednotlivých vybraných bodech,</w:t>
      </w:r>
    </w:p>
    <w:p w14:paraId="0BC03B82" w14:textId="77777777" w:rsidR="00482903" w:rsidRPr="008C1ACA" w:rsidRDefault="00482903" w:rsidP="008503CD">
      <w:pPr>
        <w:pStyle w:val="Seznamsodrkami"/>
        <w:numPr>
          <w:ilvl w:val="0"/>
          <w:numId w:val="58"/>
        </w:numPr>
        <w:tabs>
          <w:tab w:val="clear" w:pos="851"/>
          <w:tab w:val="left" w:pos="284"/>
        </w:tabs>
        <w:spacing w:line="264" w:lineRule="auto"/>
      </w:pPr>
      <w:r w:rsidRPr="008C1ACA">
        <w:t>výpočet polohy charakteristických izofon L</w:t>
      </w:r>
      <w:r w:rsidRPr="008C1ACA">
        <w:rPr>
          <w:vertAlign w:val="subscript"/>
        </w:rPr>
        <w:t>Aeq</w:t>
      </w:r>
      <w:r w:rsidRPr="008C1ACA">
        <w:t>,</w:t>
      </w:r>
    </w:p>
    <w:p w14:paraId="68B7978E" w14:textId="77777777" w:rsidR="00482903" w:rsidRPr="008C1ACA" w:rsidRDefault="00482903" w:rsidP="008503CD">
      <w:pPr>
        <w:pStyle w:val="Seznamsodrkami"/>
        <w:numPr>
          <w:ilvl w:val="0"/>
          <w:numId w:val="58"/>
        </w:numPr>
        <w:tabs>
          <w:tab w:val="clear" w:pos="851"/>
          <w:tab w:val="left" w:pos="284"/>
        </w:tabs>
        <w:spacing w:line="264" w:lineRule="auto"/>
      </w:pPr>
      <w:r w:rsidRPr="008C1ACA">
        <w:t>vyhodnocení plošného rozložení hluku v zadaných pásmech L</w:t>
      </w:r>
      <w:r w:rsidRPr="008C1ACA">
        <w:rPr>
          <w:vertAlign w:val="subscript"/>
        </w:rPr>
        <w:t>Aeq</w:t>
      </w:r>
      <w:r w:rsidRPr="008C1ACA">
        <w:t>.</w:t>
      </w:r>
    </w:p>
    <w:p w14:paraId="663E1EAA" w14:textId="77777777" w:rsidR="00482903" w:rsidRPr="008C1ACA" w:rsidRDefault="00482903" w:rsidP="00482903">
      <w:r w:rsidRPr="008C1ACA">
        <w:rPr>
          <w:szCs w:val="26"/>
        </w:rPr>
        <w:t xml:space="preserve">Program Hluk+ pracuje na základě metody raytracing, pracuje s 3D výpočty a automaticky používá vícenásobnou difrakci. </w:t>
      </w:r>
      <w:r w:rsidRPr="008C1ACA">
        <w:t xml:space="preserve">Model zohledňuje podélný profil hodnocených komunikací včetně zářezů, násypů, estakád a jejich vliv na šíření zvukových vln. V modelu byl zohledněn digitální model terénu území. </w:t>
      </w:r>
    </w:p>
    <w:p w14:paraId="782B582A" w14:textId="77777777" w:rsidR="00482903" w:rsidRPr="008C1ACA" w:rsidRDefault="00482903" w:rsidP="00482903">
      <w:pPr>
        <w:rPr>
          <w:szCs w:val="26"/>
        </w:rPr>
      </w:pPr>
      <w:r w:rsidRPr="008C1ACA">
        <w:rPr>
          <w:szCs w:val="26"/>
        </w:rPr>
        <w:t xml:space="preserve">Výpočty byly provedeny pro denní i noční dobu. </w:t>
      </w:r>
      <w:r w:rsidRPr="008C1ACA">
        <w:t xml:space="preserve">Podíl denní a noční dopravy byl určen na základě dopravních podkladů TSK hl. m. Prahy, stejně tak rychlost na komunikacích. Intenzity dopravy byly zadány v dělení na automobily do 3,5 tuny (osobní automobily) a automobily s hmotností nad 3,5 tuny (nákladní automobily). </w:t>
      </w:r>
      <w:r w:rsidRPr="008C1ACA">
        <w:rPr>
          <w:szCs w:val="26"/>
        </w:rPr>
        <w:t>Nejistota výpočtu je uváděna v hodnotě ± 2 dB.</w:t>
      </w:r>
      <w:r w:rsidRPr="008C1ACA">
        <w:t xml:space="preserve"> Terén byl posuzován jako plně odrazivý, výsledky jsou na straně bezpečnosti.</w:t>
      </w:r>
    </w:p>
    <w:p w14:paraId="31E23F7D" w14:textId="77777777" w:rsidR="00482903" w:rsidRPr="008C1ACA" w:rsidRDefault="00482903" w:rsidP="00482903">
      <w:pPr>
        <w:rPr>
          <w:spacing w:val="-2"/>
          <w:szCs w:val="26"/>
        </w:rPr>
      </w:pPr>
      <w:r w:rsidRPr="008C1ACA">
        <w:rPr>
          <w:spacing w:val="-2"/>
          <w:szCs w:val="26"/>
        </w:rPr>
        <w:t>V modelových výpočtech byly uvažovány standardní odrazy od fasád objektů, korekce pro odraz od stěn byla uvažována ve výši 3 dB (činitel pohltivosti stěn = 0).</w:t>
      </w:r>
      <w:r w:rsidRPr="008C1ACA">
        <w:rPr>
          <w:b/>
          <w:spacing w:val="-2"/>
          <w:szCs w:val="26"/>
        </w:rPr>
        <w:t xml:space="preserve"> </w:t>
      </w:r>
      <w:r w:rsidRPr="008C1ACA">
        <w:rPr>
          <w:spacing w:val="-2"/>
          <w:szCs w:val="26"/>
        </w:rPr>
        <w:t>Za účelem</w:t>
      </w:r>
      <w:r w:rsidRPr="008C1ACA">
        <w:rPr>
          <w:szCs w:val="26"/>
        </w:rPr>
        <w:t xml:space="preserve"> porovnání hodnot s hygienickým limitem je </w:t>
      </w:r>
      <w:r w:rsidRPr="008C1ACA">
        <w:rPr>
          <w:spacing w:val="-2"/>
          <w:szCs w:val="26"/>
        </w:rPr>
        <w:t xml:space="preserve">hodnocen pouze dopadající hluk, tj. bez odrazu od přilehlé fasády, který je stanoven výpočtem. </w:t>
      </w:r>
    </w:p>
    <w:p w14:paraId="4FAA7E8B" w14:textId="77777777" w:rsidR="00482903" w:rsidRPr="008C1ACA" w:rsidRDefault="00482903" w:rsidP="00176981">
      <w:pPr>
        <w:rPr>
          <w:highlight w:val="yellow"/>
        </w:rPr>
      </w:pPr>
    </w:p>
    <w:p w14:paraId="5AC5760F" w14:textId="77777777" w:rsidR="00482903" w:rsidRPr="008C1ACA" w:rsidRDefault="00482903" w:rsidP="00176981">
      <w:pPr>
        <w:pStyle w:val="Nadpis2"/>
        <w:keepNext/>
        <w:numPr>
          <w:ilvl w:val="1"/>
          <w:numId w:val="56"/>
        </w:numPr>
        <w:tabs>
          <w:tab w:val="clear" w:pos="851"/>
        </w:tabs>
        <w:spacing w:before="120" w:after="0" w:line="264" w:lineRule="auto"/>
      </w:pPr>
      <w:bookmarkStart w:id="200" w:name="_Toc119976449"/>
      <w:bookmarkStart w:id="201" w:name="_Toc120441218"/>
      <w:bookmarkStart w:id="202" w:name="_Toc126792986"/>
      <w:r w:rsidRPr="008C1ACA">
        <w:t>Nejvyšší přípustné hodnoty venkovního hluku</w:t>
      </w:r>
      <w:bookmarkEnd w:id="200"/>
      <w:bookmarkEnd w:id="201"/>
      <w:bookmarkEnd w:id="202"/>
    </w:p>
    <w:p w14:paraId="644EF5F0" w14:textId="0CDD19AD" w:rsidR="00482903" w:rsidRPr="008C1ACA" w:rsidRDefault="00482903" w:rsidP="00482903">
      <w:pPr>
        <w:keepNext/>
      </w:pPr>
      <w:r w:rsidRPr="008C1ACA">
        <w:t xml:space="preserve">Základní požadavky na ochranu obyvatel před hlukem jsou stanoveny v zákoně </w:t>
      </w:r>
      <w:r w:rsidRPr="008C1ACA">
        <w:rPr>
          <w:b/>
          <w:bCs/>
        </w:rPr>
        <w:t>č. 258/2000 Sb.</w:t>
      </w:r>
      <w:r w:rsidRPr="008C1ACA">
        <w:rPr>
          <w:bCs/>
        </w:rPr>
        <w:t>,</w:t>
      </w:r>
      <w:r w:rsidRPr="008C1ACA">
        <w:t xml:space="preserve"> </w:t>
      </w:r>
      <w:r w:rsidR="00DD6F2D" w:rsidRPr="008C1ACA">
        <w:t>o </w:t>
      </w:r>
      <w:r w:rsidRPr="008C1ACA">
        <w:t>ochraně veřejného zdraví a o změně některých souvisejících zákonů, ve znění pozdějších předpisů, v ust. §</w:t>
      </w:r>
      <w:r w:rsidRPr="008C1ACA">
        <w:tab/>
        <w:t>; 30. Tento zákon mj. ukládá vlastníkům, resp. správcům p</w:t>
      </w:r>
      <w:r w:rsidR="00DD6F2D" w:rsidRPr="008C1ACA">
        <w:t>ozemních komunikací, železnic a </w:t>
      </w:r>
      <w:r w:rsidRPr="008C1ACA">
        <w:t>dalších objektů, jejichž provozem vzniká hluk (zdroje hluku), povinnost zajistit technickými, organizačními a dalšími opatřeními, aby hluk nepřekračoval hygienické limity upravené prováděcím právním předpisem pro chráněný venkovní prostor, chráněné vnitřní prostory staveb a chráněné venkovní prostory staveb a aby bylo zabráněno nadlimitnímu přenosu vibrací na fyzické osoby v chráněném vnitřním prostoru stavby.</w:t>
      </w:r>
    </w:p>
    <w:p w14:paraId="443DE5E2" w14:textId="77777777" w:rsidR="00482903" w:rsidRPr="008C1ACA" w:rsidRDefault="00482903" w:rsidP="008503CD">
      <w:pPr>
        <w:pStyle w:val="Seznamsodrkami"/>
        <w:numPr>
          <w:ilvl w:val="0"/>
          <w:numId w:val="58"/>
        </w:numPr>
        <w:tabs>
          <w:tab w:val="clear" w:pos="851"/>
          <w:tab w:val="left" w:pos="284"/>
        </w:tabs>
        <w:spacing w:line="264" w:lineRule="auto"/>
      </w:pPr>
      <w:r w:rsidRPr="008C1ACA">
        <w:rPr>
          <w:b/>
        </w:rPr>
        <w:t>Chráněným venkovním prostorem</w:t>
      </w:r>
      <w:r w:rsidRPr="008C1ACA">
        <w:t xml:space="preserve"> se rozumí nezastavěné pozemky, které jsou užívány k rekreaci, lázeňské léčebně rehabilitační péči a výuce, s výjimkou lesních a zemědělských pozemků.</w:t>
      </w:r>
    </w:p>
    <w:p w14:paraId="15A8E5F2" w14:textId="77777777" w:rsidR="00482903" w:rsidRPr="008C1ACA" w:rsidRDefault="00482903" w:rsidP="008503CD">
      <w:pPr>
        <w:pStyle w:val="Seznamsodrkami"/>
        <w:numPr>
          <w:ilvl w:val="0"/>
          <w:numId w:val="58"/>
        </w:numPr>
        <w:tabs>
          <w:tab w:val="clear" w:pos="851"/>
          <w:tab w:val="left" w:pos="284"/>
        </w:tabs>
        <w:spacing w:line="264" w:lineRule="auto"/>
      </w:pPr>
      <w:r w:rsidRPr="008C1ACA">
        <w:rPr>
          <w:b/>
        </w:rPr>
        <w:t>Chráněným venkovním prostorem staveb</w:t>
      </w:r>
      <w:r w:rsidRPr="008C1ACA">
        <w:t xml:space="preserve"> se rozumí prostor do vzdálenosti </w:t>
      </w:r>
      <w:smartTag w:uri="urn:schemas-microsoft-com:office:smarttags" w:element="metricconverter">
        <w:smartTagPr>
          <w:attr w:name="ProductID" w:val="2 m"/>
        </w:smartTagPr>
        <w:r w:rsidRPr="008C1ACA">
          <w:t>2 m</w:t>
        </w:r>
      </w:smartTag>
      <w:r w:rsidRPr="008C1ACA">
        <w:t xml:space="preserve"> před částí jejich obvodového pláště, významný z hlediska pronikání hluku zvenčí do chráněného vnitřního prostoru bytových domů, rodinných domů, staveb pro předškolní a školní výchovu a vzdělávání, staveb pro zdravotní a sociální účely, jakož i funkčně obdobných staveb. Co se považuje za prostor významný z hlediska pronikání hluku, stanoví prováděcí právní předpis.</w:t>
      </w:r>
    </w:p>
    <w:p w14:paraId="0B8A3C66" w14:textId="77777777" w:rsidR="00482903" w:rsidRPr="008C1ACA" w:rsidRDefault="00482903" w:rsidP="008503CD">
      <w:pPr>
        <w:pStyle w:val="Seznamsodrkami"/>
        <w:numPr>
          <w:ilvl w:val="0"/>
          <w:numId w:val="58"/>
        </w:numPr>
        <w:tabs>
          <w:tab w:val="clear" w:pos="851"/>
          <w:tab w:val="left" w:pos="284"/>
        </w:tabs>
        <w:spacing w:line="264" w:lineRule="auto"/>
      </w:pPr>
      <w:r w:rsidRPr="008C1ACA">
        <w:rPr>
          <w:b/>
        </w:rPr>
        <w:t xml:space="preserve">Chráněným vnitřním prostorem staveb </w:t>
      </w:r>
      <w:r w:rsidRPr="008C1ACA">
        <w:t xml:space="preserve">se rozumí pobytové místnosti ve stavbách zařízení pro výchovu a vzdělávání, pro zdravotní a sociální účely a ve funkčně obdobných stavbách a obytné místnosti ve všech stavbách. Rekreace pro účely podle věty první zahrnuje i užívání pozemku na základě vlastnického, nájemního nebo podnájemního práva souvisejícího s vlastnictvím bytového nebo rodinného domu, nájmem nebo podnájmem bytu v nich. </w:t>
      </w:r>
    </w:p>
    <w:p w14:paraId="513BD378" w14:textId="77777777" w:rsidR="00482903" w:rsidRPr="008C1ACA" w:rsidRDefault="00482903" w:rsidP="00482903">
      <w:pPr>
        <w:rPr>
          <w:bCs/>
        </w:rPr>
      </w:pPr>
      <w:r w:rsidRPr="008C1ACA">
        <w:t>Pro zjednodušení je v textu zmiňována chráněná zástavba, tedy zástavba, která má dle výše uvedeného</w:t>
      </w:r>
      <w:r w:rsidRPr="008C1ACA">
        <w:rPr>
          <w:bCs/>
        </w:rPr>
        <w:t xml:space="preserve"> definovaný chráněný venkovní prostor stavby.</w:t>
      </w:r>
    </w:p>
    <w:p w14:paraId="7F2C8831" w14:textId="77777777" w:rsidR="00482903" w:rsidRPr="008C1ACA" w:rsidRDefault="00482903" w:rsidP="00482903">
      <w:pPr>
        <w:rPr>
          <w:szCs w:val="26"/>
        </w:rPr>
      </w:pPr>
      <w:r w:rsidRPr="008C1ACA">
        <w:rPr>
          <w:szCs w:val="26"/>
        </w:rPr>
        <w:t xml:space="preserve">Vzhledem k účelu a větší srozumitelnosti studie je v textu používáno slovo hluk místo věcně správného výrazu akustický tlak, rovněž se v textu automaticky rozumí, že hodnota hluku (akustického tlaku) je uvažována s váhovým filtrem A. </w:t>
      </w:r>
    </w:p>
    <w:p w14:paraId="6A71CBB1" w14:textId="77777777" w:rsidR="00482903" w:rsidRPr="008C1ACA" w:rsidRDefault="00482903" w:rsidP="00482903">
      <w:pPr>
        <w:spacing w:before="0"/>
      </w:pPr>
      <w:r w:rsidRPr="008C1ACA">
        <w:t>Hlukové limity pro venkovní hluk stanovuje nařízení vlády č. 272/2011 Sb., o ochraně zdraví před nepříznivými účinky hluku a vibrací, ve znění pozdějších předpisů [6]. Limity ekvivalentních hladin akustického tlaku A ve venkovním prostředí se stanoví jako součet základní hladiny L</w:t>
      </w:r>
      <w:r w:rsidRPr="008C1ACA">
        <w:rPr>
          <w:vertAlign w:val="subscript"/>
        </w:rPr>
        <w:t>Aeq,T</w:t>
      </w:r>
      <w:r w:rsidRPr="008C1ACA">
        <w:t xml:space="preserve"> = 50 dB a některé z korekcí uvedených v tabulce 2 (korekce se nesčítají). Pro noční dobu se pro chráněný venkovní prostor staveb přičítá další korekce -10 dB. </w:t>
      </w:r>
    </w:p>
    <w:p w14:paraId="2AA023F0" w14:textId="77777777" w:rsidR="00482903" w:rsidRPr="008C1ACA" w:rsidRDefault="00482903" w:rsidP="00482903">
      <w:pPr>
        <w:keepNext/>
        <w:spacing w:after="60"/>
        <w:ind w:left="992" w:hanging="992"/>
        <w:jc w:val="left"/>
        <w:rPr>
          <w:b/>
          <w:sz w:val="24"/>
        </w:rPr>
      </w:pPr>
      <w:r w:rsidRPr="008C1ACA">
        <w:rPr>
          <w:b/>
          <w:sz w:val="24"/>
        </w:rPr>
        <w:t>Tab. 2. Stanovení hlukových limitů dle NV č. 272/2011 Sb., ve znění pozdějších předpisů</w:t>
      </w:r>
    </w:p>
    <w:tbl>
      <w:tblPr>
        <w:tblW w:w="9316" w:type="dxa"/>
        <w:tblInd w:w="-37"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615"/>
        <w:gridCol w:w="914"/>
        <w:gridCol w:w="914"/>
        <w:gridCol w:w="914"/>
        <w:gridCol w:w="959"/>
      </w:tblGrid>
      <w:tr w:rsidR="00482903" w:rsidRPr="008C1ACA" w14:paraId="71620447" w14:textId="77777777" w:rsidTr="00A15AC5">
        <w:trPr>
          <w:cantSplit/>
          <w:trHeight w:hRule="exact" w:val="398"/>
        </w:trPr>
        <w:tc>
          <w:tcPr>
            <w:tcW w:w="5615" w:type="dxa"/>
            <w:vMerge w:val="restart"/>
            <w:vAlign w:val="center"/>
          </w:tcPr>
          <w:p w14:paraId="5C8F7179" w14:textId="77777777" w:rsidR="00482903" w:rsidRPr="008C1ACA" w:rsidRDefault="00482903" w:rsidP="00A15AC5">
            <w:pPr>
              <w:keepNext/>
              <w:snapToGrid w:val="0"/>
              <w:spacing w:before="0"/>
              <w:ind w:left="37"/>
              <w:rPr>
                <w:b/>
                <w:sz w:val="20"/>
              </w:rPr>
            </w:pPr>
            <w:r w:rsidRPr="008C1ACA">
              <w:rPr>
                <w:b/>
                <w:sz w:val="20"/>
              </w:rPr>
              <w:t>Způsob využití území</w:t>
            </w:r>
          </w:p>
        </w:tc>
        <w:tc>
          <w:tcPr>
            <w:tcW w:w="3701" w:type="dxa"/>
            <w:gridSpan w:val="4"/>
            <w:vAlign w:val="center"/>
          </w:tcPr>
          <w:p w14:paraId="06010D25" w14:textId="77777777" w:rsidR="00482903" w:rsidRPr="008C1ACA" w:rsidRDefault="00482903" w:rsidP="00A15AC5">
            <w:pPr>
              <w:keepNext/>
              <w:snapToGrid w:val="0"/>
              <w:spacing w:before="0"/>
              <w:jc w:val="center"/>
              <w:rPr>
                <w:b/>
                <w:sz w:val="20"/>
              </w:rPr>
            </w:pPr>
            <w:r w:rsidRPr="008C1ACA">
              <w:rPr>
                <w:b/>
                <w:sz w:val="20"/>
              </w:rPr>
              <w:t>Korekce [dB]</w:t>
            </w:r>
          </w:p>
        </w:tc>
      </w:tr>
      <w:tr w:rsidR="00482903" w:rsidRPr="008C1ACA" w14:paraId="43EADF0D" w14:textId="77777777" w:rsidTr="00A15AC5">
        <w:trPr>
          <w:cantSplit/>
        </w:trPr>
        <w:tc>
          <w:tcPr>
            <w:tcW w:w="5615" w:type="dxa"/>
            <w:vMerge/>
            <w:vAlign w:val="center"/>
          </w:tcPr>
          <w:p w14:paraId="584B0EB4" w14:textId="77777777" w:rsidR="00482903" w:rsidRPr="008C1ACA" w:rsidRDefault="00482903" w:rsidP="00A15AC5">
            <w:pPr>
              <w:keepNext/>
              <w:spacing w:before="0"/>
              <w:ind w:left="37"/>
              <w:rPr>
                <w:sz w:val="20"/>
              </w:rPr>
            </w:pPr>
          </w:p>
        </w:tc>
        <w:tc>
          <w:tcPr>
            <w:tcW w:w="914" w:type="dxa"/>
            <w:vAlign w:val="center"/>
          </w:tcPr>
          <w:p w14:paraId="527FF36B" w14:textId="77777777" w:rsidR="00482903" w:rsidRPr="008C1ACA" w:rsidRDefault="00482903" w:rsidP="00A15AC5">
            <w:pPr>
              <w:keepNext/>
              <w:snapToGrid w:val="0"/>
              <w:spacing w:before="0"/>
              <w:jc w:val="center"/>
              <w:rPr>
                <w:b/>
                <w:sz w:val="20"/>
              </w:rPr>
            </w:pPr>
            <w:r w:rsidRPr="008C1ACA">
              <w:rPr>
                <w:b/>
                <w:sz w:val="20"/>
              </w:rPr>
              <w:t>1)</w:t>
            </w:r>
          </w:p>
        </w:tc>
        <w:tc>
          <w:tcPr>
            <w:tcW w:w="914" w:type="dxa"/>
            <w:vAlign w:val="center"/>
          </w:tcPr>
          <w:p w14:paraId="11AA3C85" w14:textId="77777777" w:rsidR="00482903" w:rsidRPr="008C1ACA" w:rsidRDefault="00482903" w:rsidP="00A15AC5">
            <w:pPr>
              <w:keepNext/>
              <w:snapToGrid w:val="0"/>
              <w:spacing w:before="0"/>
              <w:jc w:val="center"/>
              <w:rPr>
                <w:b/>
                <w:sz w:val="20"/>
              </w:rPr>
            </w:pPr>
            <w:r w:rsidRPr="008C1ACA">
              <w:rPr>
                <w:b/>
                <w:sz w:val="20"/>
              </w:rPr>
              <w:t>2)</w:t>
            </w:r>
          </w:p>
        </w:tc>
        <w:tc>
          <w:tcPr>
            <w:tcW w:w="914" w:type="dxa"/>
            <w:vAlign w:val="center"/>
          </w:tcPr>
          <w:p w14:paraId="4AE07C54" w14:textId="77777777" w:rsidR="00482903" w:rsidRPr="008C1ACA" w:rsidRDefault="00482903" w:rsidP="00A15AC5">
            <w:pPr>
              <w:keepNext/>
              <w:snapToGrid w:val="0"/>
              <w:spacing w:before="0"/>
              <w:jc w:val="center"/>
              <w:rPr>
                <w:b/>
                <w:sz w:val="20"/>
              </w:rPr>
            </w:pPr>
            <w:r w:rsidRPr="008C1ACA">
              <w:rPr>
                <w:b/>
                <w:sz w:val="20"/>
              </w:rPr>
              <w:t>3)</w:t>
            </w:r>
          </w:p>
        </w:tc>
        <w:tc>
          <w:tcPr>
            <w:tcW w:w="959" w:type="dxa"/>
            <w:vAlign w:val="center"/>
          </w:tcPr>
          <w:p w14:paraId="210E7D55" w14:textId="77777777" w:rsidR="00482903" w:rsidRPr="008C1ACA" w:rsidRDefault="00482903" w:rsidP="00A15AC5">
            <w:pPr>
              <w:keepNext/>
              <w:snapToGrid w:val="0"/>
              <w:spacing w:before="0"/>
              <w:jc w:val="center"/>
              <w:rPr>
                <w:b/>
                <w:sz w:val="20"/>
              </w:rPr>
            </w:pPr>
            <w:r w:rsidRPr="008C1ACA">
              <w:rPr>
                <w:b/>
                <w:sz w:val="20"/>
              </w:rPr>
              <w:t>4)</w:t>
            </w:r>
          </w:p>
        </w:tc>
      </w:tr>
      <w:tr w:rsidR="00482903" w:rsidRPr="008C1ACA" w14:paraId="18CC3DE0" w14:textId="77777777" w:rsidTr="00A15AC5">
        <w:tc>
          <w:tcPr>
            <w:tcW w:w="5615" w:type="dxa"/>
            <w:vAlign w:val="center"/>
          </w:tcPr>
          <w:p w14:paraId="247BBFE7" w14:textId="77777777" w:rsidR="00482903" w:rsidRPr="008C1ACA" w:rsidRDefault="00482903" w:rsidP="00A15AC5">
            <w:pPr>
              <w:keepNext/>
              <w:snapToGrid w:val="0"/>
              <w:spacing w:before="0"/>
              <w:ind w:left="37"/>
              <w:jc w:val="left"/>
              <w:rPr>
                <w:sz w:val="20"/>
              </w:rPr>
            </w:pPr>
            <w:r w:rsidRPr="008C1ACA">
              <w:rPr>
                <w:sz w:val="20"/>
              </w:rPr>
              <w:t>Chráněné venkovní prostory ostatních staveb a chráněné ostatní venkovní prostory</w:t>
            </w:r>
          </w:p>
        </w:tc>
        <w:tc>
          <w:tcPr>
            <w:tcW w:w="914" w:type="dxa"/>
            <w:vAlign w:val="center"/>
          </w:tcPr>
          <w:p w14:paraId="3A7DD404" w14:textId="77777777" w:rsidR="00482903" w:rsidRPr="008C1ACA" w:rsidRDefault="00482903" w:rsidP="00A15AC5">
            <w:pPr>
              <w:keepNext/>
              <w:snapToGrid w:val="0"/>
              <w:spacing w:before="0"/>
              <w:jc w:val="center"/>
              <w:rPr>
                <w:sz w:val="20"/>
              </w:rPr>
            </w:pPr>
            <w:r w:rsidRPr="008C1ACA">
              <w:rPr>
                <w:sz w:val="20"/>
              </w:rPr>
              <w:t>0</w:t>
            </w:r>
          </w:p>
        </w:tc>
        <w:tc>
          <w:tcPr>
            <w:tcW w:w="914" w:type="dxa"/>
            <w:vAlign w:val="center"/>
          </w:tcPr>
          <w:p w14:paraId="083B61CB" w14:textId="77777777" w:rsidR="00482903" w:rsidRPr="008C1ACA" w:rsidRDefault="00482903" w:rsidP="00A15AC5">
            <w:pPr>
              <w:keepNext/>
              <w:snapToGrid w:val="0"/>
              <w:spacing w:before="0"/>
              <w:jc w:val="center"/>
              <w:rPr>
                <w:sz w:val="20"/>
              </w:rPr>
            </w:pPr>
            <w:r w:rsidRPr="008C1ACA">
              <w:rPr>
                <w:sz w:val="20"/>
              </w:rPr>
              <w:t>+5</w:t>
            </w:r>
          </w:p>
        </w:tc>
        <w:tc>
          <w:tcPr>
            <w:tcW w:w="914" w:type="dxa"/>
            <w:vAlign w:val="center"/>
          </w:tcPr>
          <w:p w14:paraId="69234F08" w14:textId="77777777" w:rsidR="00482903" w:rsidRPr="008C1ACA" w:rsidRDefault="00482903" w:rsidP="00A15AC5">
            <w:pPr>
              <w:keepNext/>
              <w:snapToGrid w:val="0"/>
              <w:spacing w:before="0"/>
              <w:jc w:val="center"/>
              <w:rPr>
                <w:sz w:val="20"/>
              </w:rPr>
            </w:pPr>
            <w:r w:rsidRPr="008C1ACA">
              <w:rPr>
                <w:sz w:val="20"/>
              </w:rPr>
              <w:t>+10</w:t>
            </w:r>
          </w:p>
        </w:tc>
        <w:tc>
          <w:tcPr>
            <w:tcW w:w="959" w:type="dxa"/>
            <w:vAlign w:val="center"/>
          </w:tcPr>
          <w:p w14:paraId="0A9BDF25" w14:textId="77777777" w:rsidR="00482903" w:rsidRPr="008C1ACA" w:rsidRDefault="00482903" w:rsidP="00A15AC5">
            <w:pPr>
              <w:keepNext/>
              <w:snapToGrid w:val="0"/>
              <w:spacing w:before="0"/>
              <w:jc w:val="center"/>
              <w:rPr>
                <w:sz w:val="20"/>
              </w:rPr>
            </w:pPr>
            <w:r w:rsidRPr="008C1ACA">
              <w:rPr>
                <w:sz w:val="20"/>
              </w:rPr>
              <w:t>+20</w:t>
            </w:r>
          </w:p>
        </w:tc>
      </w:tr>
    </w:tbl>
    <w:p w14:paraId="6E6E6D06" w14:textId="77777777" w:rsidR="00482903" w:rsidRPr="008C1ACA" w:rsidRDefault="00482903" w:rsidP="00482903">
      <w:pPr>
        <w:spacing w:line="252" w:lineRule="auto"/>
        <w:ind w:left="210" w:hanging="210"/>
        <w:rPr>
          <w:sz w:val="18"/>
        </w:rPr>
      </w:pPr>
      <w:r w:rsidRPr="008C1ACA">
        <w:rPr>
          <w:sz w:val="18"/>
        </w:rPr>
        <w:t>1) Použije se pro hluk z provozu stacionárních zdrojů a hluk ze železničních stanic zajišťujících vlakotvorné práce, zejména rozřaďování a sestavu nákladních vlaků, prohlídku vlaků a opravy vozů. Pro hluk ze železničních stanic zajišťujících vlakotvorné práce, které byly uvedeny do provozu přede dnem 1. listopadu 2011, se přičítá pro noční dobu další korekce +5 dB.</w:t>
      </w:r>
    </w:p>
    <w:p w14:paraId="1D59774B" w14:textId="5363A9D2" w:rsidR="00482903" w:rsidRPr="008C1ACA" w:rsidRDefault="00482903" w:rsidP="00482903">
      <w:pPr>
        <w:spacing w:line="252" w:lineRule="auto"/>
        <w:ind w:left="210" w:hanging="210"/>
        <w:rPr>
          <w:sz w:val="18"/>
        </w:rPr>
      </w:pPr>
      <w:r w:rsidRPr="008C1ACA">
        <w:rPr>
          <w:sz w:val="18"/>
        </w:rPr>
        <w:t>2) Použije se pro hluk z dopravy na drahách, není-li dále uvedeno jinak, na silnicích III. třídy, mís</w:t>
      </w:r>
      <w:r w:rsidR="00DD6F2D" w:rsidRPr="008C1ACA">
        <w:rPr>
          <w:sz w:val="18"/>
        </w:rPr>
        <w:t>tních komunikacích III. třídy a </w:t>
      </w:r>
      <w:r w:rsidRPr="008C1ACA">
        <w:rPr>
          <w:sz w:val="18"/>
        </w:rPr>
        <w:t>účelových komunikacích ve smyslu § 7 odst. 1 zákona č. 13/1997 Sb., o pozemních komunikacích, ve znění pozdějších předpisů.</w:t>
      </w:r>
    </w:p>
    <w:p w14:paraId="0C423252" w14:textId="77777777" w:rsidR="00482903" w:rsidRPr="008C1ACA" w:rsidRDefault="00482903" w:rsidP="00482903">
      <w:pPr>
        <w:spacing w:line="252" w:lineRule="auto"/>
        <w:ind w:left="210" w:hanging="210"/>
        <w:rPr>
          <w:sz w:val="18"/>
        </w:rPr>
      </w:pPr>
      <w:r w:rsidRPr="008C1ACA">
        <w:rPr>
          <w:sz w:val="18"/>
        </w:rPr>
        <w:t>3) Použije se pro hluk z dopravy na dálnicích, silnicích I. a II. třídy a místních komunikacích I. a II. třídy v území, kde hluk z dopravy na těchto komunikacích je převažující nad hlukem z dopravy na ostatních pozemních komunikacích. Použije se pro hluk z dopravy na drahách v ochranném pásmu dráhy. Použije se pro hluk z dopravy na tramvajových a trolejbusových drahách vedených po silnicích I. a II. třídy a místních komunikacích I. a II. třídy.</w:t>
      </w:r>
    </w:p>
    <w:p w14:paraId="62911E7F" w14:textId="77777777" w:rsidR="00482903" w:rsidRPr="008C1ACA" w:rsidRDefault="00482903" w:rsidP="00482903">
      <w:pPr>
        <w:spacing w:line="252" w:lineRule="auto"/>
        <w:ind w:left="210" w:hanging="210"/>
        <w:rPr>
          <w:sz w:val="18"/>
        </w:rPr>
      </w:pPr>
      <w:r w:rsidRPr="008C1ACA">
        <w:rPr>
          <w:sz w:val="18"/>
        </w:rPr>
        <w:t>4) Použije se pro stanovení hodnoty hygienického limitu staré hlukové zátěže.</w:t>
      </w:r>
    </w:p>
    <w:p w14:paraId="744BDC81" w14:textId="77777777" w:rsidR="00482903" w:rsidRPr="008C1ACA" w:rsidRDefault="00482903" w:rsidP="00482903">
      <w:pPr>
        <w:spacing w:line="252" w:lineRule="auto"/>
        <w:ind w:left="210" w:hanging="210"/>
        <w:rPr>
          <w:sz w:val="18"/>
          <w:highlight w:val="yellow"/>
        </w:rPr>
      </w:pPr>
    </w:p>
    <w:p w14:paraId="1D57300F" w14:textId="77777777" w:rsidR="00482903" w:rsidRPr="008C1ACA" w:rsidRDefault="00482903" w:rsidP="00482903">
      <w:r w:rsidRPr="008C1ACA">
        <w:t>Na území jednotlivých změn byly stanoveny hygienické limity hluku pro stávající zástavbu. Pro návrh stanovení hygienických limitů na vybrané komunikační síti bylo provedeno posouzení možnosti využití institutu staré hlukové zátěže.</w:t>
      </w:r>
      <w:r w:rsidRPr="008C1ACA">
        <w:rPr>
          <w:spacing w:val="-2"/>
          <w:szCs w:val="26"/>
        </w:rPr>
        <w:t xml:space="preserve"> Výchozí hodnota pro stanovení hygienického limitu hluku ze silniční dopravy je akustické zatížení k rozhodnému datu 1. 1. 2001. </w:t>
      </w:r>
      <w:r w:rsidRPr="008C1ACA">
        <w:t xml:space="preserve">Korekční hodnota pro vozový park mezi rokem </w:t>
      </w:r>
      <w:smartTag w:uri="urn:schemas-microsoft-com:office:smarttags" w:element="metricconverter">
        <w:smartTagPr>
          <w:attr w:name="ProductID" w:val="2000 a"/>
        </w:smartTagPr>
        <w:r w:rsidRPr="008C1ACA">
          <w:t>2000 a</w:t>
        </w:r>
      </w:smartTag>
      <w:r w:rsidRPr="008C1ACA">
        <w:t xml:space="preserve"> posuzovaným stavem byla započítána ve shodě se schválenou úpravou Manuálu 2018 – verze 2020 ve výši 1,5 dB. Vliv opotřebení povrchu vozovky mezi posuzovanými časovými horizonty nebyl uvažován.</w:t>
      </w:r>
    </w:p>
    <w:p w14:paraId="34DB7835" w14:textId="77777777" w:rsidR="00482903" w:rsidRPr="008C1ACA" w:rsidRDefault="00482903" w:rsidP="00482903">
      <w:r w:rsidRPr="008C1ACA">
        <w:rPr>
          <w:spacing w:val="-2"/>
          <w:szCs w:val="26"/>
        </w:rPr>
        <w:t>Dle</w:t>
      </w:r>
      <w:r w:rsidRPr="008C1ACA">
        <w:t xml:space="preserve"> vyjádření Ministerstva zdravotnictví lze starou hlukovou zátěž tolerovat do doby, než dojde k navýšení hlučnosti o více než 2 dB od 1. 1. 2001 (rozhodné datum), k datu realizace záměru (datum posouzení). Pokud by došlo vlivem záměru k navýšení hluku o více než 2 dB, nelze v daném území korekci pro starou hlukovou zátěž dále použít. Limitní hranicí je 70 dB v denní dobu a 60 dB v noční dobu, navrhované hygienické limity hluku nemohou překročit tyto hodnoty. Návrh nenahrazuje vyjádření orgánu ochrany veřejného zdraví. Posouzení je potřeba brát jako názor odborného pracoviště. Konečné stanovení limitů a závěrečná hodnocení jsou v kompetenci místně příslušného orgánu ochrany veřejného zdraví. Základní hygienické limity pro hluk ze silniční dopravy ukazuje tabulka 3.</w:t>
      </w:r>
    </w:p>
    <w:p w14:paraId="629F4B0A" w14:textId="77777777" w:rsidR="00482903" w:rsidRPr="008C1ACA" w:rsidRDefault="00482903" w:rsidP="00482903">
      <w:pPr>
        <w:keepNext/>
        <w:spacing w:after="60"/>
        <w:ind w:left="992" w:hanging="992"/>
        <w:jc w:val="left"/>
        <w:rPr>
          <w:b/>
          <w:bCs/>
          <w:sz w:val="20"/>
        </w:rPr>
      </w:pPr>
      <w:r w:rsidRPr="008C1ACA">
        <w:rPr>
          <w:b/>
          <w:sz w:val="24"/>
        </w:rPr>
        <w:t>Tab. 3. Limity hlukové zátěže pro chráněný venkovní prostor staveb</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6588"/>
        <w:gridCol w:w="1218"/>
        <w:gridCol w:w="1218"/>
      </w:tblGrid>
      <w:tr w:rsidR="00482903" w:rsidRPr="008C1ACA" w14:paraId="24A4CFD9" w14:textId="77777777" w:rsidTr="00A15AC5">
        <w:tc>
          <w:tcPr>
            <w:tcW w:w="0" w:type="auto"/>
            <w:tcBorders>
              <w:bottom w:val="single" w:sz="12" w:space="0" w:color="auto"/>
              <w:right w:val="single" w:sz="12" w:space="0" w:color="auto"/>
            </w:tcBorders>
            <w:shd w:val="clear" w:color="auto" w:fill="auto"/>
            <w:vAlign w:val="center"/>
          </w:tcPr>
          <w:p w14:paraId="140EAAE8" w14:textId="77777777" w:rsidR="00482903" w:rsidRPr="008C1ACA" w:rsidRDefault="00482903" w:rsidP="00A15AC5">
            <w:pPr>
              <w:suppressAutoHyphens/>
              <w:spacing w:before="0"/>
              <w:rPr>
                <w:b/>
                <w:bCs/>
                <w:i/>
                <w:sz w:val="20"/>
              </w:rPr>
            </w:pPr>
            <w:r w:rsidRPr="008C1ACA">
              <w:rPr>
                <w:b/>
                <w:bCs/>
                <w:sz w:val="20"/>
              </w:rPr>
              <w:t>Hygienický limit pro chráněný venkovní prostor stávajících staveb</w:t>
            </w:r>
          </w:p>
        </w:tc>
        <w:tc>
          <w:tcPr>
            <w:tcW w:w="0" w:type="auto"/>
            <w:tcBorders>
              <w:left w:val="single" w:sz="12" w:space="0" w:color="auto"/>
              <w:bottom w:val="single" w:sz="12" w:space="0" w:color="auto"/>
              <w:right w:val="single" w:sz="12" w:space="0" w:color="auto"/>
            </w:tcBorders>
            <w:shd w:val="clear" w:color="auto" w:fill="auto"/>
            <w:vAlign w:val="center"/>
          </w:tcPr>
          <w:p w14:paraId="11BF4BD1" w14:textId="77777777" w:rsidR="00482903" w:rsidRPr="008C1ACA" w:rsidRDefault="00482903" w:rsidP="00A15AC5">
            <w:pPr>
              <w:suppressAutoHyphens/>
              <w:spacing w:before="0"/>
              <w:jc w:val="center"/>
              <w:rPr>
                <w:b/>
                <w:bCs/>
                <w:i/>
                <w:sz w:val="20"/>
              </w:rPr>
            </w:pPr>
            <w:r w:rsidRPr="008C1ACA">
              <w:rPr>
                <w:b/>
                <w:bCs/>
                <w:i/>
                <w:sz w:val="20"/>
              </w:rPr>
              <w:t>L</w:t>
            </w:r>
            <w:r w:rsidRPr="008C1ACA">
              <w:rPr>
                <w:b/>
                <w:bCs/>
                <w:sz w:val="20"/>
                <w:vertAlign w:val="subscript"/>
              </w:rPr>
              <w:t xml:space="preserve">Aeq, </w:t>
            </w:r>
            <w:r w:rsidRPr="008C1ACA">
              <w:rPr>
                <w:b/>
                <w:bCs/>
                <w:i/>
                <w:sz w:val="20"/>
                <w:vertAlign w:val="subscript"/>
              </w:rPr>
              <w:t>6-22</w:t>
            </w:r>
            <w:r w:rsidRPr="008C1ACA">
              <w:rPr>
                <w:b/>
                <w:bCs/>
                <w:sz w:val="20"/>
              </w:rPr>
              <w:t xml:space="preserve"> [</w:t>
            </w:r>
            <w:r w:rsidRPr="008C1ACA">
              <w:rPr>
                <w:b/>
                <w:noProof/>
                <w:sz w:val="20"/>
              </w:rPr>
              <w:t>dB</w:t>
            </w:r>
            <w:r w:rsidRPr="008C1ACA">
              <w:rPr>
                <w:b/>
                <w:sz w:val="20"/>
              </w:rPr>
              <w:t>]</w:t>
            </w:r>
          </w:p>
        </w:tc>
        <w:tc>
          <w:tcPr>
            <w:tcW w:w="0" w:type="auto"/>
            <w:tcBorders>
              <w:left w:val="single" w:sz="12" w:space="0" w:color="auto"/>
              <w:bottom w:val="single" w:sz="12" w:space="0" w:color="auto"/>
            </w:tcBorders>
            <w:shd w:val="clear" w:color="auto" w:fill="auto"/>
            <w:vAlign w:val="center"/>
          </w:tcPr>
          <w:p w14:paraId="72CC59FA" w14:textId="77777777" w:rsidR="00482903" w:rsidRPr="008C1ACA" w:rsidRDefault="00482903" w:rsidP="00A15AC5">
            <w:pPr>
              <w:suppressAutoHyphens/>
              <w:spacing w:before="0"/>
              <w:jc w:val="center"/>
              <w:rPr>
                <w:sz w:val="20"/>
              </w:rPr>
            </w:pPr>
            <w:r w:rsidRPr="008C1ACA">
              <w:rPr>
                <w:b/>
                <w:bCs/>
                <w:i/>
                <w:sz w:val="20"/>
              </w:rPr>
              <w:t>L</w:t>
            </w:r>
            <w:r w:rsidRPr="008C1ACA">
              <w:rPr>
                <w:b/>
                <w:bCs/>
                <w:sz w:val="20"/>
                <w:vertAlign w:val="subscript"/>
              </w:rPr>
              <w:t xml:space="preserve">Aeq, </w:t>
            </w:r>
            <w:r w:rsidRPr="008C1ACA">
              <w:rPr>
                <w:b/>
                <w:bCs/>
                <w:i/>
                <w:sz w:val="20"/>
                <w:vertAlign w:val="subscript"/>
              </w:rPr>
              <w:t>22-6</w:t>
            </w:r>
            <w:r w:rsidRPr="008C1ACA">
              <w:rPr>
                <w:b/>
                <w:bCs/>
                <w:sz w:val="20"/>
              </w:rPr>
              <w:t xml:space="preserve"> [</w:t>
            </w:r>
            <w:r w:rsidRPr="008C1ACA">
              <w:rPr>
                <w:b/>
                <w:noProof/>
                <w:sz w:val="20"/>
              </w:rPr>
              <w:t>dB</w:t>
            </w:r>
            <w:r w:rsidRPr="008C1ACA">
              <w:rPr>
                <w:b/>
                <w:sz w:val="20"/>
              </w:rPr>
              <w:t>]</w:t>
            </w:r>
          </w:p>
        </w:tc>
      </w:tr>
      <w:tr w:rsidR="00482903" w:rsidRPr="008C1ACA" w14:paraId="4558D1D2" w14:textId="77777777" w:rsidTr="00A15AC5">
        <w:tc>
          <w:tcPr>
            <w:tcW w:w="0" w:type="auto"/>
            <w:tcBorders>
              <w:right w:val="single" w:sz="12" w:space="0" w:color="auto"/>
            </w:tcBorders>
            <w:shd w:val="clear" w:color="auto" w:fill="auto"/>
            <w:vAlign w:val="center"/>
          </w:tcPr>
          <w:p w14:paraId="61C66D67" w14:textId="77777777" w:rsidR="00482903" w:rsidRPr="008C1ACA" w:rsidRDefault="00482903" w:rsidP="00A15AC5">
            <w:pPr>
              <w:suppressAutoHyphens/>
              <w:spacing w:before="0"/>
              <w:jc w:val="left"/>
              <w:rPr>
                <w:sz w:val="20"/>
              </w:rPr>
            </w:pPr>
            <w:r w:rsidRPr="008C1ACA">
              <w:rPr>
                <w:sz w:val="20"/>
              </w:rPr>
              <w:t>Hygienický limit pro hluk z provozu na hlavních komunikacích</w:t>
            </w:r>
          </w:p>
        </w:tc>
        <w:tc>
          <w:tcPr>
            <w:tcW w:w="0" w:type="auto"/>
            <w:tcBorders>
              <w:left w:val="single" w:sz="12" w:space="0" w:color="auto"/>
              <w:right w:val="single" w:sz="12" w:space="0" w:color="auto"/>
            </w:tcBorders>
            <w:shd w:val="clear" w:color="auto" w:fill="auto"/>
            <w:vAlign w:val="center"/>
          </w:tcPr>
          <w:p w14:paraId="146003C1" w14:textId="77777777" w:rsidR="00482903" w:rsidRPr="008C1ACA" w:rsidRDefault="00482903" w:rsidP="00A15AC5">
            <w:pPr>
              <w:suppressAutoHyphens/>
              <w:spacing w:before="0"/>
              <w:jc w:val="center"/>
              <w:rPr>
                <w:sz w:val="20"/>
              </w:rPr>
            </w:pPr>
            <w:r w:rsidRPr="008C1ACA">
              <w:rPr>
                <w:sz w:val="20"/>
              </w:rPr>
              <w:t>60</w:t>
            </w:r>
          </w:p>
        </w:tc>
        <w:tc>
          <w:tcPr>
            <w:tcW w:w="0" w:type="auto"/>
            <w:tcBorders>
              <w:left w:val="single" w:sz="12" w:space="0" w:color="auto"/>
            </w:tcBorders>
            <w:shd w:val="clear" w:color="auto" w:fill="auto"/>
            <w:vAlign w:val="center"/>
          </w:tcPr>
          <w:p w14:paraId="427CB5D7" w14:textId="77777777" w:rsidR="00482903" w:rsidRPr="008C1ACA" w:rsidRDefault="00482903" w:rsidP="00A15AC5">
            <w:pPr>
              <w:suppressAutoHyphens/>
              <w:spacing w:before="0"/>
              <w:jc w:val="center"/>
              <w:rPr>
                <w:sz w:val="20"/>
              </w:rPr>
            </w:pPr>
            <w:r w:rsidRPr="008C1ACA">
              <w:rPr>
                <w:sz w:val="20"/>
              </w:rPr>
              <w:t>50</w:t>
            </w:r>
          </w:p>
        </w:tc>
      </w:tr>
      <w:tr w:rsidR="00482903" w:rsidRPr="008C1ACA" w14:paraId="1E91057B" w14:textId="77777777" w:rsidTr="00A15AC5">
        <w:tc>
          <w:tcPr>
            <w:tcW w:w="0" w:type="auto"/>
            <w:tcBorders>
              <w:right w:val="single" w:sz="12" w:space="0" w:color="auto"/>
            </w:tcBorders>
            <w:shd w:val="clear" w:color="auto" w:fill="auto"/>
            <w:vAlign w:val="center"/>
          </w:tcPr>
          <w:p w14:paraId="7B764186" w14:textId="77777777" w:rsidR="00482903" w:rsidRPr="008C1ACA" w:rsidRDefault="00482903" w:rsidP="00A15AC5">
            <w:pPr>
              <w:suppressAutoHyphens/>
              <w:spacing w:before="0"/>
              <w:jc w:val="left"/>
              <w:rPr>
                <w:sz w:val="20"/>
              </w:rPr>
            </w:pPr>
            <w:r w:rsidRPr="008C1ACA">
              <w:rPr>
                <w:sz w:val="20"/>
              </w:rPr>
              <w:t>Hygienický limit pro hluk z provozu na vedlejších komunikacích (III. třídy)</w:t>
            </w:r>
          </w:p>
        </w:tc>
        <w:tc>
          <w:tcPr>
            <w:tcW w:w="0" w:type="auto"/>
            <w:tcBorders>
              <w:left w:val="single" w:sz="12" w:space="0" w:color="auto"/>
              <w:right w:val="single" w:sz="12" w:space="0" w:color="auto"/>
            </w:tcBorders>
            <w:shd w:val="clear" w:color="auto" w:fill="auto"/>
            <w:vAlign w:val="center"/>
          </w:tcPr>
          <w:p w14:paraId="02BCA287" w14:textId="77777777" w:rsidR="00482903" w:rsidRPr="008C1ACA" w:rsidRDefault="00482903" w:rsidP="00A15AC5">
            <w:pPr>
              <w:suppressAutoHyphens/>
              <w:spacing w:before="0"/>
              <w:jc w:val="center"/>
              <w:rPr>
                <w:sz w:val="20"/>
              </w:rPr>
            </w:pPr>
            <w:r w:rsidRPr="008C1ACA">
              <w:rPr>
                <w:sz w:val="20"/>
              </w:rPr>
              <w:t>55</w:t>
            </w:r>
          </w:p>
        </w:tc>
        <w:tc>
          <w:tcPr>
            <w:tcW w:w="0" w:type="auto"/>
            <w:tcBorders>
              <w:left w:val="single" w:sz="12" w:space="0" w:color="auto"/>
            </w:tcBorders>
            <w:shd w:val="clear" w:color="auto" w:fill="auto"/>
            <w:vAlign w:val="center"/>
          </w:tcPr>
          <w:p w14:paraId="19B3B770" w14:textId="77777777" w:rsidR="00482903" w:rsidRPr="008C1ACA" w:rsidRDefault="00482903" w:rsidP="00A15AC5">
            <w:pPr>
              <w:suppressAutoHyphens/>
              <w:spacing w:before="0"/>
              <w:jc w:val="center"/>
              <w:rPr>
                <w:sz w:val="20"/>
              </w:rPr>
            </w:pPr>
            <w:r w:rsidRPr="008C1ACA">
              <w:rPr>
                <w:sz w:val="20"/>
              </w:rPr>
              <w:t>45</w:t>
            </w:r>
          </w:p>
        </w:tc>
      </w:tr>
    </w:tbl>
    <w:p w14:paraId="3C8BF63B" w14:textId="77777777" w:rsidR="00482903" w:rsidRPr="008C1ACA" w:rsidRDefault="00482903" w:rsidP="00482903">
      <w:pPr>
        <w:spacing w:before="0"/>
        <w:rPr>
          <w:highlight w:val="yellow"/>
        </w:rPr>
      </w:pPr>
    </w:p>
    <w:p w14:paraId="60721843" w14:textId="77777777" w:rsidR="00482903" w:rsidRPr="008C1ACA" w:rsidRDefault="00482903" w:rsidP="00482903">
      <w:r w:rsidRPr="008C1ACA">
        <w:t>Při posouzení byly použity intenzity dopravy k rozhodnému datu 1. 1. 2001, byly převzaty ze sčítání, které provedla TSK hl. města Prahy a jsou uvedeny v tab. 4. Sledovanou síť TSK hl. m. Prahy k danému roku ukazuje schéma 4.</w:t>
      </w:r>
    </w:p>
    <w:p w14:paraId="1419B296" w14:textId="77777777" w:rsidR="00482903" w:rsidRPr="008C1ACA" w:rsidRDefault="00482903" w:rsidP="00176981">
      <w:pPr>
        <w:keepNext/>
        <w:spacing w:after="60"/>
        <w:ind w:left="992" w:hanging="992"/>
        <w:jc w:val="left"/>
        <w:rPr>
          <w:b/>
          <w:sz w:val="24"/>
        </w:rPr>
      </w:pPr>
      <w:bookmarkStart w:id="203" w:name="_Toc465689811"/>
      <w:bookmarkStart w:id="204" w:name="_Toc517294525"/>
      <w:r w:rsidRPr="008C1ACA">
        <w:rPr>
          <w:b/>
          <w:sz w:val="24"/>
        </w:rPr>
        <w:t>Tab. 4. Intenzity silniční dopravy na předmětných komunikacích v roce 2000</w:t>
      </w:r>
      <w:bookmarkEnd w:id="203"/>
      <w:bookmarkEnd w:id="204"/>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1E0" w:firstRow="1" w:lastRow="1" w:firstColumn="1" w:lastColumn="1" w:noHBand="0" w:noVBand="0"/>
      </w:tblPr>
      <w:tblGrid>
        <w:gridCol w:w="1434"/>
        <w:gridCol w:w="1402"/>
        <w:gridCol w:w="933"/>
        <w:gridCol w:w="982"/>
        <w:gridCol w:w="1179"/>
        <w:gridCol w:w="933"/>
        <w:gridCol w:w="982"/>
        <w:gridCol w:w="1179"/>
      </w:tblGrid>
      <w:tr w:rsidR="00482903" w:rsidRPr="008C1ACA" w14:paraId="2C7778C5" w14:textId="77777777" w:rsidTr="00A15AC5">
        <w:trPr>
          <w:tblHeader/>
          <w:jc w:val="center"/>
        </w:trPr>
        <w:tc>
          <w:tcPr>
            <w:tcW w:w="0" w:type="auto"/>
            <w:vMerge w:val="restart"/>
            <w:shd w:val="clear" w:color="auto" w:fill="auto"/>
            <w:noWrap/>
            <w:vAlign w:val="center"/>
          </w:tcPr>
          <w:p w14:paraId="38E4DBB7" w14:textId="77777777" w:rsidR="00482903" w:rsidRPr="008C1ACA" w:rsidRDefault="00482903" w:rsidP="00176981">
            <w:pPr>
              <w:keepNext/>
              <w:suppressAutoHyphens/>
              <w:spacing w:before="20" w:after="20"/>
              <w:jc w:val="left"/>
              <w:rPr>
                <w:b/>
                <w:bCs/>
                <w:sz w:val="20"/>
              </w:rPr>
            </w:pPr>
            <w:r w:rsidRPr="008C1ACA">
              <w:rPr>
                <w:b/>
                <w:bCs/>
                <w:sz w:val="20"/>
              </w:rPr>
              <w:t>Úsek</w:t>
            </w:r>
          </w:p>
        </w:tc>
        <w:tc>
          <w:tcPr>
            <w:tcW w:w="0" w:type="auto"/>
            <w:vMerge w:val="restart"/>
            <w:shd w:val="clear" w:color="auto" w:fill="auto"/>
            <w:noWrap/>
            <w:vAlign w:val="center"/>
          </w:tcPr>
          <w:p w14:paraId="3ECDD04D" w14:textId="77777777" w:rsidR="00482903" w:rsidRPr="008C1ACA" w:rsidRDefault="00482903" w:rsidP="00176981">
            <w:pPr>
              <w:keepNext/>
              <w:suppressAutoHyphens/>
              <w:spacing w:before="20" w:after="20"/>
              <w:jc w:val="left"/>
              <w:rPr>
                <w:b/>
                <w:bCs/>
                <w:sz w:val="20"/>
              </w:rPr>
            </w:pPr>
            <w:r w:rsidRPr="008C1ACA">
              <w:rPr>
                <w:b/>
                <w:bCs/>
                <w:sz w:val="20"/>
              </w:rPr>
              <w:t>Ulice</w:t>
            </w:r>
          </w:p>
        </w:tc>
        <w:tc>
          <w:tcPr>
            <w:tcW w:w="0" w:type="auto"/>
            <w:gridSpan w:val="3"/>
            <w:shd w:val="clear" w:color="auto" w:fill="auto"/>
            <w:noWrap/>
            <w:vAlign w:val="center"/>
          </w:tcPr>
          <w:p w14:paraId="78BCE51F" w14:textId="77777777" w:rsidR="00482903" w:rsidRPr="008C1ACA" w:rsidRDefault="00482903" w:rsidP="00176981">
            <w:pPr>
              <w:keepNext/>
              <w:suppressAutoHyphens/>
              <w:spacing w:before="20" w:after="20"/>
              <w:jc w:val="center"/>
              <w:rPr>
                <w:b/>
                <w:bCs/>
                <w:sz w:val="20"/>
              </w:rPr>
            </w:pPr>
            <w:r w:rsidRPr="008C1ACA">
              <w:rPr>
                <w:b/>
                <w:bCs/>
                <w:sz w:val="20"/>
              </w:rPr>
              <w:t>Denní doba</w:t>
            </w:r>
          </w:p>
        </w:tc>
        <w:tc>
          <w:tcPr>
            <w:tcW w:w="0" w:type="auto"/>
            <w:gridSpan w:val="3"/>
            <w:shd w:val="clear" w:color="auto" w:fill="auto"/>
            <w:noWrap/>
            <w:vAlign w:val="center"/>
          </w:tcPr>
          <w:p w14:paraId="01AEDD96" w14:textId="77777777" w:rsidR="00482903" w:rsidRPr="008C1ACA" w:rsidRDefault="00482903" w:rsidP="00176981">
            <w:pPr>
              <w:keepNext/>
              <w:suppressAutoHyphens/>
              <w:spacing w:before="20" w:after="20"/>
              <w:jc w:val="center"/>
              <w:rPr>
                <w:b/>
                <w:bCs/>
                <w:sz w:val="20"/>
              </w:rPr>
            </w:pPr>
            <w:r w:rsidRPr="008C1ACA">
              <w:rPr>
                <w:b/>
                <w:bCs/>
                <w:sz w:val="20"/>
              </w:rPr>
              <w:t xml:space="preserve">Denní doba </w:t>
            </w:r>
          </w:p>
        </w:tc>
      </w:tr>
      <w:tr w:rsidR="00482903" w:rsidRPr="008C1ACA" w14:paraId="13908458" w14:textId="77777777" w:rsidTr="00A15AC5">
        <w:trPr>
          <w:tblHeader/>
          <w:jc w:val="center"/>
        </w:trPr>
        <w:tc>
          <w:tcPr>
            <w:tcW w:w="0" w:type="auto"/>
            <w:vMerge/>
            <w:shd w:val="clear" w:color="auto" w:fill="auto"/>
            <w:vAlign w:val="center"/>
          </w:tcPr>
          <w:p w14:paraId="7E60D6A9" w14:textId="77777777" w:rsidR="00482903" w:rsidRPr="008C1ACA" w:rsidRDefault="00482903" w:rsidP="00176981">
            <w:pPr>
              <w:keepNext/>
              <w:suppressAutoHyphens/>
              <w:spacing w:before="20" w:after="20"/>
              <w:jc w:val="center"/>
              <w:rPr>
                <w:b/>
                <w:bCs/>
                <w:sz w:val="20"/>
              </w:rPr>
            </w:pPr>
          </w:p>
        </w:tc>
        <w:tc>
          <w:tcPr>
            <w:tcW w:w="0" w:type="auto"/>
            <w:vMerge/>
            <w:shd w:val="clear" w:color="auto" w:fill="auto"/>
            <w:vAlign w:val="center"/>
          </w:tcPr>
          <w:p w14:paraId="641811F8" w14:textId="77777777" w:rsidR="00482903" w:rsidRPr="008C1ACA" w:rsidRDefault="00482903" w:rsidP="00176981">
            <w:pPr>
              <w:keepNext/>
              <w:suppressAutoHyphens/>
              <w:spacing w:before="20" w:after="20"/>
              <w:jc w:val="center"/>
              <w:rPr>
                <w:b/>
                <w:bCs/>
                <w:sz w:val="20"/>
              </w:rPr>
            </w:pPr>
          </w:p>
        </w:tc>
        <w:tc>
          <w:tcPr>
            <w:tcW w:w="0" w:type="auto"/>
            <w:shd w:val="clear" w:color="auto" w:fill="auto"/>
            <w:noWrap/>
            <w:vAlign w:val="center"/>
          </w:tcPr>
          <w:p w14:paraId="0A764B9C" w14:textId="77777777" w:rsidR="00482903" w:rsidRPr="008C1ACA" w:rsidRDefault="00482903" w:rsidP="00176981">
            <w:pPr>
              <w:keepNext/>
              <w:suppressAutoHyphens/>
              <w:spacing w:before="20" w:after="20"/>
              <w:jc w:val="center"/>
              <w:rPr>
                <w:b/>
                <w:bCs/>
                <w:sz w:val="20"/>
              </w:rPr>
            </w:pPr>
            <w:r w:rsidRPr="008C1ACA">
              <w:rPr>
                <w:b/>
                <w:bCs/>
                <w:sz w:val="20"/>
              </w:rPr>
              <w:t>Osobní</w:t>
            </w:r>
          </w:p>
          <w:p w14:paraId="773F6474" w14:textId="77777777" w:rsidR="00482903" w:rsidRPr="008C1ACA" w:rsidRDefault="00482903" w:rsidP="00176981">
            <w:pPr>
              <w:keepNext/>
              <w:suppressAutoHyphens/>
              <w:spacing w:before="20" w:after="20"/>
              <w:jc w:val="center"/>
              <w:rPr>
                <w:b/>
                <w:bCs/>
                <w:sz w:val="20"/>
              </w:rPr>
            </w:pPr>
            <w:r w:rsidRPr="008C1ACA">
              <w:rPr>
                <w:b/>
                <w:bCs/>
                <w:sz w:val="20"/>
              </w:rPr>
              <w:t>vozidla</w:t>
            </w:r>
          </w:p>
        </w:tc>
        <w:tc>
          <w:tcPr>
            <w:tcW w:w="0" w:type="auto"/>
            <w:tcBorders>
              <w:right w:val="single" w:sz="4" w:space="0" w:color="auto"/>
            </w:tcBorders>
            <w:shd w:val="clear" w:color="auto" w:fill="auto"/>
            <w:vAlign w:val="center"/>
          </w:tcPr>
          <w:p w14:paraId="55FDAC9A" w14:textId="77777777" w:rsidR="00482903" w:rsidRPr="008C1ACA" w:rsidRDefault="00482903" w:rsidP="00176981">
            <w:pPr>
              <w:keepNext/>
              <w:suppressAutoHyphens/>
              <w:spacing w:before="20" w:after="20"/>
              <w:jc w:val="center"/>
              <w:rPr>
                <w:b/>
                <w:bCs/>
                <w:sz w:val="20"/>
              </w:rPr>
            </w:pPr>
            <w:r w:rsidRPr="008C1ACA">
              <w:rPr>
                <w:b/>
                <w:bCs/>
                <w:sz w:val="20"/>
              </w:rPr>
              <w:t>Pomalá</w:t>
            </w:r>
          </w:p>
          <w:p w14:paraId="7FD37086" w14:textId="77777777" w:rsidR="00482903" w:rsidRPr="008C1ACA" w:rsidRDefault="00482903" w:rsidP="00176981">
            <w:pPr>
              <w:keepNext/>
              <w:suppressAutoHyphens/>
              <w:spacing w:before="20" w:after="20"/>
              <w:jc w:val="center"/>
              <w:rPr>
                <w:b/>
                <w:bCs/>
                <w:sz w:val="20"/>
              </w:rPr>
            </w:pPr>
            <w:r w:rsidRPr="008C1ACA">
              <w:rPr>
                <w:b/>
                <w:bCs/>
                <w:sz w:val="20"/>
              </w:rPr>
              <w:t>vozidla</w:t>
            </w:r>
          </w:p>
        </w:tc>
        <w:tc>
          <w:tcPr>
            <w:tcW w:w="0" w:type="auto"/>
            <w:tcBorders>
              <w:left w:val="single" w:sz="4" w:space="0" w:color="auto"/>
            </w:tcBorders>
            <w:shd w:val="clear" w:color="auto" w:fill="auto"/>
            <w:vAlign w:val="center"/>
          </w:tcPr>
          <w:p w14:paraId="6D90CA0D" w14:textId="77777777" w:rsidR="00482903" w:rsidRPr="008C1ACA" w:rsidRDefault="00482903" w:rsidP="00176981">
            <w:pPr>
              <w:keepNext/>
              <w:suppressAutoHyphens/>
              <w:spacing w:before="20" w:after="20"/>
              <w:jc w:val="center"/>
              <w:rPr>
                <w:b/>
                <w:bCs/>
                <w:sz w:val="20"/>
              </w:rPr>
            </w:pPr>
            <w:r w:rsidRPr="008C1ACA">
              <w:rPr>
                <w:b/>
                <w:bCs/>
                <w:sz w:val="20"/>
              </w:rPr>
              <w:t>Bus MHD</w:t>
            </w:r>
          </w:p>
        </w:tc>
        <w:tc>
          <w:tcPr>
            <w:tcW w:w="0" w:type="auto"/>
            <w:shd w:val="clear" w:color="auto" w:fill="auto"/>
            <w:noWrap/>
            <w:vAlign w:val="center"/>
          </w:tcPr>
          <w:p w14:paraId="66A43AD9" w14:textId="77777777" w:rsidR="00482903" w:rsidRPr="008C1ACA" w:rsidRDefault="00482903" w:rsidP="00176981">
            <w:pPr>
              <w:keepNext/>
              <w:suppressAutoHyphens/>
              <w:spacing w:before="20" w:after="20"/>
              <w:jc w:val="center"/>
              <w:rPr>
                <w:b/>
                <w:bCs/>
                <w:sz w:val="20"/>
              </w:rPr>
            </w:pPr>
            <w:r w:rsidRPr="008C1ACA">
              <w:rPr>
                <w:b/>
                <w:bCs/>
                <w:sz w:val="20"/>
              </w:rPr>
              <w:t>Osobní</w:t>
            </w:r>
          </w:p>
          <w:p w14:paraId="457286DA" w14:textId="77777777" w:rsidR="00482903" w:rsidRPr="008C1ACA" w:rsidRDefault="00482903" w:rsidP="00176981">
            <w:pPr>
              <w:keepNext/>
              <w:suppressAutoHyphens/>
              <w:spacing w:before="20" w:after="20"/>
              <w:jc w:val="center"/>
              <w:rPr>
                <w:b/>
                <w:bCs/>
                <w:sz w:val="20"/>
              </w:rPr>
            </w:pPr>
            <w:r w:rsidRPr="008C1ACA">
              <w:rPr>
                <w:b/>
                <w:bCs/>
                <w:sz w:val="20"/>
              </w:rPr>
              <w:t>vozidla</w:t>
            </w:r>
          </w:p>
        </w:tc>
        <w:tc>
          <w:tcPr>
            <w:tcW w:w="0" w:type="auto"/>
            <w:tcBorders>
              <w:right w:val="single" w:sz="4" w:space="0" w:color="auto"/>
            </w:tcBorders>
            <w:shd w:val="clear" w:color="auto" w:fill="auto"/>
            <w:vAlign w:val="center"/>
          </w:tcPr>
          <w:p w14:paraId="55AC21E0" w14:textId="77777777" w:rsidR="00482903" w:rsidRPr="008C1ACA" w:rsidRDefault="00482903" w:rsidP="00176981">
            <w:pPr>
              <w:keepNext/>
              <w:suppressAutoHyphens/>
              <w:spacing w:before="20" w:after="20"/>
              <w:jc w:val="center"/>
              <w:rPr>
                <w:b/>
                <w:bCs/>
                <w:sz w:val="20"/>
              </w:rPr>
            </w:pPr>
            <w:r w:rsidRPr="008C1ACA">
              <w:rPr>
                <w:b/>
                <w:bCs/>
                <w:sz w:val="20"/>
              </w:rPr>
              <w:t>Pomalá</w:t>
            </w:r>
          </w:p>
          <w:p w14:paraId="479C6F8F" w14:textId="77777777" w:rsidR="00482903" w:rsidRPr="008C1ACA" w:rsidRDefault="00482903" w:rsidP="00176981">
            <w:pPr>
              <w:keepNext/>
              <w:suppressAutoHyphens/>
              <w:spacing w:before="20" w:after="20"/>
              <w:jc w:val="center"/>
              <w:rPr>
                <w:b/>
                <w:bCs/>
                <w:sz w:val="20"/>
              </w:rPr>
            </w:pPr>
            <w:r w:rsidRPr="008C1ACA">
              <w:rPr>
                <w:b/>
                <w:bCs/>
                <w:sz w:val="20"/>
              </w:rPr>
              <w:t>vozidla</w:t>
            </w:r>
          </w:p>
        </w:tc>
        <w:tc>
          <w:tcPr>
            <w:tcW w:w="0" w:type="auto"/>
            <w:tcBorders>
              <w:left w:val="single" w:sz="4" w:space="0" w:color="auto"/>
            </w:tcBorders>
            <w:shd w:val="clear" w:color="auto" w:fill="auto"/>
            <w:vAlign w:val="center"/>
          </w:tcPr>
          <w:p w14:paraId="57708AFA" w14:textId="77777777" w:rsidR="00482903" w:rsidRPr="008C1ACA" w:rsidRDefault="00482903" w:rsidP="00176981">
            <w:pPr>
              <w:keepNext/>
              <w:suppressAutoHyphens/>
              <w:spacing w:before="20" w:after="20"/>
              <w:jc w:val="center"/>
              <w:rPr>
                <w:b/>
                <w:bCs/>
                <w:sz w:val="20"/>
              </w:rPr>
            </w:pPr>
            <w:r w:rsidRPr="008C1ACA">
              <w:rPr>
                <w:b/>
                <w:bCs/>
                <w:sz w:val="20"/>
              </w:rPr>
              <w:t>Bus MHD</w:t>
            </w:r>
          </w:p>
        </w:tc>
      </w:tr>
      <w:tr w:rsidR="00482903" w:rsidRPr="008C1ACA" w14:paraId="1B5E2965" w14:textId="77777777" w:rsidTr="00A15AC5">
        <w:trPr>
          <w:jc w:val="center"/>
        </w:trPr>
        <w:tc>
          <w:tcPr>
            <w:tcW w:w="0" w:type="auto"/>
            <w:shd w:val="clear" w:color="auto" w:fill="auto"/>
            <w:noWrap/>
            <w:vAlign w:val="center"/>
          </w:tcPr>
          <w:p w14:paraId="2A31F08C" w14:textId="77777777" w:rsidR="00482903" w:rsidRPr="008C1ACA" w:rsidRDefault="00482903" w:rsidP="00176981">
            <w:pPr>
              <w:keepNext/>
              <w:suppressAutoHyphens/>
              <w:spacing w:before="20" w:after="20"/>
              <w:jc w:val="left"/>
              <w:rPr>
                <w:sz w:val="20"/>
              </w:rPr>
            </w:pPr>
            <w:r w:rsidRPr="008C1ACA">
              <w:rPr>
                <w:sz w:val="20"/>
              </w:rPr>
              <w:t>8046 - 8048</w:t>
            </w:r>
          </w:p>
        </w:tc>
        <w:tc>
          <w:tcPr>
            <w:tcW w:w="0" w:type="auto"/>
            <w:shd w:val="clear" w:color="auto" w:fill="auto"/>
            <w:noWrap/>
            <w:vAlign w:val="center"/>
          </w:tcPr>
          <w:p w14:paraId="58E5F6C3" w14:textId="77777777" w:rsidR="00482903" w:rsidRPr="008C1ACA" w:rsidRDefault="00482903" w:rsidP="00176981">
            <w:pPr>
              <w:keepNext/>
              <w:suppressAutoHyphens/>
              <w:spacing w:before="20" w:after="20"/>
              <w:jc w:val="left"/>
              <w:rPr>
                <w:sz w:val="20"/>
              </w:rPr>
            </w:pPr>
            <w:r w:rsidRPr="008C1ACA">
              <w:rPr>
                <w:sz w:val="20"/>
              </w:rPr>
              <w:t>Liberecká</w:t>
            </w:r>
          </w:p>
        </w:tc>
        <w:tc>
          <w:tcPr>
            <w:tcW w:w="0" w:type="auto"/>
            <w:shd w:val="clear" w:color="auto" w:fill="auto"/>
            <w:noWrap/>
            <w:vAlign w:val="center"/>
          </w:tcPr>
          <w:p w14:paraId="093870C2" w14:textId="77777777" w:rsidR="00482903" w:rsidRPr="008C1ACA" w:rsidRDefault="00482903" w:rsidP="00176981">
            <w:pPr>
              <w:keepNext/>
              <w:suppressAutoHyphens/>
              <w:spacing w:before="20" w:after="20"/>
              <w:jc w:val="center"/>
              <w:rPr>
                <w:sz w:val="20"/>
              </w:rPr>
            </w:pPr>
            <w:r w:rsidRPr="008C1ACA">
              <w:rPr>
                <w:sz w:val="20"/>
              </w:rPr>
              <w:t>36700</w:t>
            </w:r>
          </w:p>
        </w:tc>
        <w:tc>
          <w:tcPr>
            <w:tcW w:w="0" w:type="auto"/>
            <w:tcBorders>
              <w:right w:val="single" w:sz="4" w:space="0" w:color="auto"/>
            </w:tcBorders>
            <w:shd w:val="clear" w:color="auto" w:fill="auto"/>
            <w:vAlign w:val="center"/>
          </w:tcPr>
          <w:p w14:paraId="554A74C1" w14:textId="77777777" w:rsidR="00482903" w:rsidRPr="008C1ACA" w:rsidRDefault="00482903" w:rsidP="00176981">
            <w:pPr>
              <w:keepNext/>
              <w:suppressAutoHyphens/>
              <w:spacing w:before="20" w:after="20"/>
              <w:jc w:val="center"/>
              <w:rPr>
                <w:sz w:val="20"/>
              </w:rPr>
            </w:pPr>
            <w:r w:rsidRPr="008C1ACA">
              <w:rPr>
                <w:sz w:val="20"/>
              </w:rPr>
              <w:t>3350</w:t>
            </w:r>
          </w:p>
        </w:tc>
        <w:tc>
          <w:tcPr>
            <w:tcW w:w="0" w:type="auto"/>
            <w:tcBorders>
              <w:left w:val="single" w:sz="4" w:space="0" w:color="auto"/>
            </w:tcBorders>
            <w:shd w:val="clear" w:color="auto" w:fill="auto"/>
            <w:vAlign w:val="center"/>
          </w:tcPr>
          <w:p w14:paraId="246DE562" w14:textId="77777777" w:rsidR="00482903" w:rsidRPr="008C1ACA" w:rsidRDefault="00482903" w:rsidP="00176981">
            <w:pPr>
              <w:keepNext/>
              <w:suppressAutoHyphens/>
              <w:spacing w:before="20" w:after="20"/>
              <w:jc w:val="center"/>
              <w:rPr>
                <w:sz w:val="20"/>
              </w:rPr>
            </w:pPr>
            <w:r w:rsidRPr="008C1ACA">
              <w:rPr>
                <w:sz w:val="20"/>
              </w:rPr>
              <w:t>440</w:t>
            </w:r>
          </w:p>
        </w:tc>
        <w:tc>
          <w:tcPr>
            <w:tcW w:w="0" w:type="auto"/>
            <w:shd w:val="clear" w:color="auto" w:fill="auto"/>
            <w:noWrap/>
            <w:vAlign w:val="center"/>
          </w:tcPr>
          <w:p w14:paraId="2705AF34" w14:textId="77777777" w:rsidR="00482903" w:rsidRPr="008C1ACA" w:rsidRDefault="00482903" w:rsidP="00176981">
            <w:pPr>
              <w:keepNext/>
              <w:suppressAutoHyphens/>
              <w:spacing w:before="20" w:after="20"/>
              <w:jc w:val="center"/>
              <w:rPr>
                <w:sz w:val="20"/>
              </w:rPr>
            </w:pPr>
            <w:r w:rsidRPr="008C1ACA">
              <w:rPr>
                <w:sz w:val="20"/>
              </w:rPr>
              <w:t>3700</w:t>
            </w:r>
          </w:p>
        </w:tc>
        <w:tc>
          <w:tcPr>
            <w:tcW w:w="0" w:type="auto"/>
            <w:tcBorders>
              <w:right w:val="single" w:sz="4" w:space="0" w:color="auto"/>
            </w:tcBorders>
            <w:shd w:val="clear" w:color="auto" w:fill="auto"/>
            <w:vAlign w:val="center"/>
          </w:tcPr>
          <w:p w14:paraId="201F2620" w14:textId="77777777" w:rsidR="00482903" w:rsidRPr="008C1ACA" w:rsidRDefault="00482903" w:rsidP="00176981">
            <w:pPr>
              <w:keepNext/>
              <w:suppressAutoHyphens/>
              <w:spacing w:before="20" w:after="20"/>
              <w:jc w:val="center"/>
              <w:rPr>
                <w:sz w:val="20"/>
              </w:rPr>
            </w:pPr>
            <w:r w:rsidRPr="008C1ACA">
              <w:rPr>
                <w:sz w:val="20"/>
              </w:rPr>
              <w:t>350</w:t>
            </w:r>
          </w:p>
        </w:tc>
        <w:tc>
          <w:tcPr>
            <w:tcW w:w="0" w:type="auto"/>
            <w:tcBorders>
              <w:left w:val="single" w:sz="4" w:space="0" w:color="auto"/>
            </w:tcBorders>
            <w:shd w:val="clear" w:color="auto" w:fill="auto"/>
            <w:vAlign w:val="center"/>
          </w:tcPr>
          <w:p w14:paraId="660650FF" w14:textId="77777777" w:rsidR="00482903" w:rsidRPr="008C1ACA" w:rsidRDefault="00482903" w:rsidP="00176981">
            <w:pPr>
              <w:keepNext/>
              <w:suppressAutoHyphens/>
              <w:spacing w:before="20" w:after="20"/>
              <w:jc w:val="center"/>
              <w:rPr>
                <w:sz w:val="20"/>
              </w:rPr>
            </w:pPr>
            <w:r w:rsidRPr="008C1ACA">
              <w:rPr>
                <w:sz w:val="20"/>
              </w:rPr>
              <w:t>44</w:t>
            </w:r>
          </w:p>
        </w:tc>
      </w:tr>
      <w:tr w:rsidR="00482903" w:rsidRPr="008C1ACA" w14:paraId="11885B90" w14:textId="77777777" w:rsidTr="00A15AC5">
        <w:trPr>
          <w:jc w:val="center"/>
        </w:trPr>
        <w:tc>
          <w:tcPr>
            <w:tcW w:w="0" w:type="auto"/>
            <w:shd w:val="clear" w:color="auto" w:fill="auto"/>
            <w:noWrap/>
            <w:vAlign w:val="center"/>
          </w:tcPr>
          <w:p w14:paraId="0666CA9B" w14:textId="77777777" w:rsidR="00482903" w:rsidRPr="008C1ACA" w:rsidRDefault="00482903" w:rsidP="00A15AC5">
            <w:pPr>
              <w:suppressAutoHyphens/>
              <w:spacing w:before="20" w:after="20"/>
              <w:jc w:val="left"/>
              <w:rPr>
                <w:sz w:val="20"/>
              </w:rPr>
            </w:pPr>
            <w:r w:rsidRPr="008C1ACA">
              <w:rPr>
                <w:sz w:val="20"/>
              </w:rPr>
              <w:t>8046 - 8051</w:t>
            </w:r>
          </w:p>
        </w:tc>
        <w:tc>
          <w:tcPr>
            <w:tcW w:w="0" w:type="auto"/>
            <w:shd w:val="clear" w:color="auto" w:fill="auto"/>
            <w:noWrap/>
            <w:vAlign w:val="center"/>
          </w:tcPr>
          <w:p w14:paraId="307757A7" w14:textId="77777777" w:rsidR="00482903" w:rsidRPr="008C1ACA" w:rsidRDefault="00482903" w:rsidP="00A15AC5">
            <w:pPr>
              <w:suppressAutoHyphens/>
              <w:spacing w:before="20" w:after="20"/>
              <w:jc w:val="left"/>
              <w:rPr>
                <w:sz w:val="20"/>
              </w:rPr>
            </w:pPr>
            <w:r w:rsidRPr="008C1ACA">
              <w:rPr>
                <w:sz w:val="20"/>
              </w:rPr>
              <w:t>Liberecká</w:t>
            </w:r>
          </w:p>
        </w:tc>
        <w:tc>
          <w:tcPr>
            <w:tcW w:w="0" w:type="auto"/>
            <w:shd w:val="clear" w:color="auto" w:fill="auto"/>
            <w:noWrap/>
            <w:vAlign w:val="center"/>
          </w:tcPr>
          <w:p w14:paraId="6D6A761C" w14:textId="77777777" w:rsidR="00482903" w:rsidRPr="008C1ACA" w:rsidRDefault="00482903" w:rsidP="00A15AC5">
            <w:pPr>
              <w:suppressAutoHyphens/>
              <w:spacing w:before="20" w:after="20"/>
              <w:jc w:val="center"/>
              <w:rPr>
                <w:sz w:val="20"/>
              </w:rPr>
            </w:pPr>
            <w:r w:rsidRPr="008C1ACA">
              <w:rPr>
                <w:sz w:val="20"/>
              </w:rPr>
              <w:t>33000</w:t>
            </w:r>
          </w:p>
        </w:tc>
        <w:tc>
          <w:tcPr>
            <w:tcW w:w="0" w:type="auto"/>
            <w:tcBorders>
              <w:right w:val="single" w:sz="4" w:space="0" w:color="auto"/>
            </w:tcBorders>
            <w:shd w:val="clear" w:color="auto" w:fill="auto"/>
            <w:vAlign w:val="center"/>
          </w:tcPr>
          <w:p w14:paraId="28420536" w14:textId="77777777" w:rsidR="00482903" w:rsidRPr="008C1ACA" w:rsidRDefault="00482903" w:rsidP="00A15AC5">
            <w:pPr>
              <w:suppressAutoHyphens/>
              <w:spacing w:before="20" w:after="20"/>
              <w:jc w:val="center"/>
              <w:rPr>
                <w:sz w:val="20"/>
              </w:rPr>
            </w:pPr>
            <w:r w:rsidRPr="008C1ACA">
              <w:rPr>
                <w:sz w:val="20"/>
              </w:rPr>
              <w:t>4100</w:t>
            </w:r>
          </w:p>
        </w:tc>
        <w:tc>
          <w:tcPr>
            <w:tcW w:w="0" w:type="auto"/>
            <w:tcBorders>
              <w:left w:val="single" w:sz="4" w:space="0" w:color="auto"/>
            </w:tcBorders>
            <w:shd w:val="clear" w:color="auto" w:fill="auto"/>
            <w:vAlign w:val="center"/>
          </w:tcPr>
          <w:p w14:paraId="07CEB7F8" w14:textId="77777777" w:rsidR="00482903" w:rsidRPr="008C1ACA" w:rsidRDefault="00482903" w:rsidP="00A15AC5">
            <w:pPr>
              <w:suppressAutoHyphens/>
              <w:spacing w:before="20" w:after="20"/>
              <w:jc w:val="center"/>
              <w:rPr>
                <w:sz w:val="20"/>
              </w:rPr>
            </w:pPr>
            <w:r w:rsidRPr="008C1ACA">
              <w:rPr>
                <w:sz w:val="20"/>
              </w:rPr>
              <w:t>0</w:t>
            </w:r>
          </w:p>
        </w:tc>
        <w:tc>
          <w:tcPr>
            <w:tcW w:w="0" w:type="auto"/>
            <w:shd w:val="clear" w:color="auto" w:fill="auto"/>
            <w:noWrap/>
            <w:vAlign w:val="center"/>
          </w:tcPr>
          <w:p w14:paraId="20746649" w14:textId="77777777" w:rsidR="00482903" w:rsidRPr="008C1ACA" w:rsidRDefault="00482903" w:rsidP="00A15AC5">
            <w:pPr>
              <w:suppressAutoHyphens/>
              <w:spacing w:before="20" w:after="20"/>
              <w:jc w:val="center"/>
              <w:rPr>
                <w:sz w:val="20"/>
              </w:rPr>
            </w:pPr>
            <w:r w:rsidRPr="008C1ACA">
              <w:rPr>
                <w:sz w:val="20"/>
              </w:rPr>
              <w:t>3400</w:t>
            </w:r>
          </w:p>
        </w:tc>
        <w:tc>
          <w:tcPr>
            <w:tcW w:w="0" w:type="auto"/>
            <w:tcBorders>
              <w:right w:val="single" w:sz="4" w:space="0" w:color="auto"/>
            </w:tcBorders>
            <w:shd w:val="clear" w:color="auto" w:fill="auto"/>
            <w:vAlign w:val="center"/>
          </w:tcPr>
          <w:p w14:paraId="2C84B30C" w14:textId="77777777" w:rsidR="00482903" w:rsidRPr="008C1ACA" w:rsidRDefault="00482903" w:rsidP="00A15AC5">
            <w:pPr>
              <w:suppressAutoHyphens/>
              <w:spacing w:before="20" w:after="20"/>
              <w:jc w:val="center"/>
              <w:rPr>
                <w:sz w:val="20"/>
              </w:rPr>
            </w:pPr>
            <w:r w:rsidRPr="008C1ACA">
              <w:rPr>
                <w:sz w:val="20"/>
              </w:rPr>
              <w:t>400</w:t>
            </w:r>
          </w:p>
        </w:tc>
        <w:tc>
          <w:tcPr>
            <w:tcW w:w="0" w:type="auto"/>
            <w:tcBorders>
              <w:left w:val="single" w:sz="4" w:space="0" w:color="auto"/>
            </w:tcBorders>
            <w:shd w:val="clear" w:color="auto" w:fill="auto"/>
            <w:vAlign w:val="center"/>
          </w:tcPr>
          <w:p w14:paraId="79D5937F" w14:textId="77777777" w:rsidR="00482903" w:rsidRPr="008C1ACA" w:rsidRDefault="00482903" w:rsidP="00A15AC5">
            <w:pPr>
              <w:suppressAutoHyphens/>
              <w:spacing w:before="20" w:after="20"/>
              <w:jc w:val="center"/>
              <w:rPr>
                <w:sz w:val="20"/>
              </w:rPr>
            </w:pPr>
            <w:r w:rsidRPr="008C1ACA">
              <w:rPr>
                <w:sz w:val="20"/>
              </w:rPr>
              <w:t>0</w:t>
            </w:r>
          </w:p>
        </w:tc>
      </w:tr>
      <w:tr w:rsidR="00482903" w:rsidRPr="008C1ACA" w14:paraId="6314363A" w14:textId="77777777" w:rsidTr="00A15AC5">
        <w:trPr>
          <w:jc w:val="center"/>
        </w:trPr>
        <w:tc>
          <w:tcPr>
            <w:tcW w:w="0" w:type="auto"/>
            <w:shd w:val="clear" w:color="auto" w:fill="auto"/>
            <w:noWrap/>
            <w:vAlign w:val="center"/>
          </w:tcPr>
          <w:p w14:paraId="372D507F" w14:textId="77777777" w:rsidR="00482903" w:rsidRPr="008C1ACA" w:rsidRDefault="00482903" w:rsidP="00A15AC5">
            <w:pPr>
              <w:suppressAutoHyphens/>
              <w:spacing w:before="20" w:after="20"/>
              <w:jc w:val="left"/>
              <w:rPr>
                <w:sz w:val="20"/>
              </w:rPr>
            </w:pPr>
            <w:r w:rsidRPr="008C1ACA">
              <w:rPr>
                <w:sz w:val="20"/>
              </w:rPr>
              <w:t>8046 - 9020</w:t>
            </w:r>
          </w:p>
        </w:tc>
        <w:tc>
          <w:tcPr>
            <w:tcW w:w="0" w:type="auto"/>
            <w:shd w:val="clear" w:color="auto" w:fill="auto"/>
            <w:noWrap/>
            <w:vAlign w:val="center"/>
          </w:tcPr>
          <w:p w14:paraId="6075DFEB" w14:textId="77777777" w:rsidR="00482903" w:rsidRPr="008C1ACA" w:rsidRDefault="00482903" w:rsidP="00A15AC5">
            <w:pPr>
              <w:suppressAutoHyphens/>
              <w:spacing w:before="20" w:after="20"/>
              <w:jc w:val="left"/>
              <w:rPr>
                <w:sz w:val="20"/>
              </w:rPr>
            </w:pPr>
            <w:r w:rsidRPr="008C1ACA">
              <w:rPr>
                <w:sz w:val="20"/>
              </w:rPr>
              <w:t>Vysočanská</w:t>
            </w:r>
          </w:p>
        </w:tc>
        <w:tc>
          <w:tcPr>
            <w:tcW w:w="0" w:type="auto"/>
            <w:shd w:val="clear" w:color="auto" w:fill="auto"/>
            <w:noWrap/>
            <w:vAlign w:val="center"/>
          </w:tcPr>
          <w:p w14:paraId="251C14A9" w14:textId="77777777" w:rsidR="00482903" w:rsidRPr="008C1ACA" w:rsidRDefault="00482903" w:rsidP="00A15AC5">
            <w:pPr>
              <w:suppressAutoHyphens/>
              <w:spacing w:before="20" w:after="20"/>
              <w:jc w:val="center"/>
              <w:rPr>
                <w:bCs/>
                <w:sz w:val="20"/>
              </w:rPr>
            </w:pPr>
            <w:r w:rsidRPr="008C1ACA">
              <w:rPr>
                <w:bCs/>
                <w:sz w:val="20"/>
              </w:rPr>
              <w:t>20700</w:t>
            </w:r>
          </w:p>
        </w:tc>
        <w:tc>
          <w:tcPr>
            <w:tcW w:w="0" w:type="auto"/>
            <w:tcBorders>
              <w:right w:val="single" w:sz="4" w:space="0" w:color="auto"/>
            </w:tcBorders>
            <w:shd w:val="clear" w:color="auto" w:fill="auto"/>
            <w:vAlign w:val="center"/>
          </w:tcPr>
          <w:p w14:paraId="41516C83" w14:textId="77777777" w:rsidR="00482903" w:rsidRPr="008C1ACA" w:rsidRDefault="00482903" w:rsidP="00A15AC5">
            <w:pPr>
              <w:suppressAutoHyphens/>
              <w:spacing w:before="20" w:after="20"/>
              <w:jc w:val="center"/>
              <w:rPr>
                <w:bCs/>
                <w:sz w:val="20"/>
              </w:rPr>
            </w:pPr>
            <w:r w:rsidRPr="008C1ACA">
              <w:rPr>
                <w:bCs/>
                <w:sz w:val="20"/>
              </w:rPr>
              <w:t>1550</w:t>
            </w:r>
          </w:p>
        </w:tc>
        <w:tc>
          <w:tcPr>
            <w:tcW w:w="0" w:type="auto"/>
            <w:tcBorders>
              <w:left w:val="single" w:sz="4" w:space="0" w:color="auto"/>
            </w:tcBorders>
            <w:shd w:val="clear" w:color="auto" w:fill="auto"/>
            <w:vAlign w:val="center"/>
          </w:tcPr>
          <w:p w14:paraId="6BBCC49D" w14:textId="77777777" w:rsidR="00482903" w:rsidRPr="008C1ACA" w:rsidRDefault="00482903" w:rsidP="00A15AC5">
            <w:pPr>
              <w:suppressAutoHyphens/>
              <w:spacing w:before="20" w:after="20"/>
              <w:jc w:val="center"/>
              <w:rPr>
                <w:bCs/>
                <w:sz w:val="20"/>
              </w:rPr>
            </w:pPr>
            <w:r w:rsidRPr="008C1ACA">
              <w:rPr>
                <w:bCs/>
                <w:sz w:val="20"/>
              </w:rPr>
              <w:t>1354</w:t>
            </w:r>
          </w:p>
        </w:tc>
        <w:tc>
          <w:tcPr>
            <w:tcW w:w="0" w:type="auto"/>
            <w:shd w:val="clear" w:color="auto" w:fill="auto"/>
            <w:noWrap/>
            <w:vAlign w:val="center"/>
          </w:tcPr>
          <w:p w14:paraId="43CFB1DF" w14:textId="77777777" w:rsidR="00482903" w:rsidRPr="008C1ACA" w:rsidRDefault="00482903" w:rsidP="00A15AC5">
            <w:pPr>
              <w:suppressAutoHyphens/>
              <w:spacing w:before="20" w:after="20"/>
              <w:jc w:val="center"/>
              <w:rPr>
                <w:bCs/>
                <w:sz w:val="20"/>
              </w:rPr>
            </w:pPr>
            <w:r w:rsidRPr="008C1ACA">
              <w:rPr>
                <w:bCs/>
                <w:sz w:val="20"/>
              </w:rPr>
              <w:t>2000</w:t>
            </w:r>
          </w:p>
        </w:tc>
        <w:tc>
          <w:tcPr>
            <w:tcW w:w="0" w:type="auto"/>
            <w:tcBorders>
              <w:right w:val="single" w:sz="4" w:space="0" w:color="auto"/>
            </w:tcBorders>
            <w:shd w:val="clear" w:color="auto" w:fill="auto"/>
            <w:vAlign w:val="center"/>
          </w:tcPr>
          <w:p w14:paraId="11E79527" w14:textId="77777777" w:rsidR="00482903" w:rsidRPr="008C1ACA" w:rsidRDefault="00482903" w:rsidP="00A15AC5">
            <w:pPr>
              <w:suppressAutoHyphens/>
              <w:spacing w:before="20" w:after="20"/>
              <w:jc w:val="center"/>
              <w:rPr>
                <w:bCs/>
                <w:sz w:val="20"/>
              </w:rPr>
            </w:pPr>
            <w:r w:rsidRPr="008C1ACA">
              <w:rPr>
                <w:bCs/>
                <w:sz w:val="20"/>
              </w:rPr>
              <w:t>150</w:t>
            </w:r>
          </w:p>
        </w:tc>
        <w:tc>
          <w:tcPr>
            <w:tcW w:w="0" w:type="auto"/>
            <w:tcBorders>
              <w:left w:val="single" w:sz="4" w:space="0" w:color="auto"/>
            </w:tcBorders>
            <w:shd w:val="clear" w:color="auto" w:fill="auto"/>
            <w:vAlign w:val="center"/>
          </w:tcPr>
          <w:p w14:paraId="7C51A42C" w14:textId="77777777" w:rsidR="00482903" w:rsidRPr="008C1ACA" w:rsidRDefault="00482903" w:rsidP="00A15AC5">
            <w:pPr>
              <w:suppressAutoHyphens/>
              <w:spacing w:before="20" w:after="20"/>
              <w:jc w:val="center"/>
              <w:rPr>
                <w:bCs/>
                <w:sz w:val="20"/>
              </w:rPr>
            </w:pPr>
            <w:r w:rsidRPr="008C1ACA">
              <w:rPr>
                <w:bCs/>
                <w:sz w:val="20"/>
              </w:rPr>
              <w:t>136</w:t>
            </w:r>
          </w:p>
        </w:tc>
      </w:tr>
      <w:tr w:rsidR="00482903" w:rsidRPr="008C1ACA" w14:paraId="20AE559E" w14:textId="77777777" w:rsidTr="00A15AC5">
        <w:trPr>
          <w:jc w:val="center"/>
        </w:trPr>
        <w:tc>
          <w:tcPr>
            <w:tcW w:w="0" w:type="auto"/>
            <w:shd w:val="clear" w:color="auto" w:fill="auto"/>
            <w:noWrap/>
            <w:vAlign w:val="center"/>
          </w:tcPr>
          <w:p w14:paraId="19712DDB" w14:textId="77777777" w:rsidR="00482903" w:rsidRPr="008C1ACA" w:rsidRDefault="00482903" w:rsidP="00A15AC5">
            <w:pPr>
              <w:suppressAutoHyphens/>
              <w:spacing w:before="20" w:after="20"/>
              <w:jc w:val="left"/>
              <w:rPr>
                <w:sz w:val="20"/>
              </w:rPr>
            </w:pPr>
            <w:r w:rsidRPr="008C1ACA">
              <w:rPr>
                <w:sz w:val="20"/>
              </w:rPr>
              <w:t>9019 - 9020</w:t>
            </w:r>
          </w:p>
        </w:tc>
        <w:tc>
          <w:tcPr>
            <w:tcW w:w="0" w:type="auto"/>
            <w:shd w:val="clear" w:color="auto" w:fill="auto"/>
            <w:noWrap/>
            <w:vAlign w:val="center"/>
          </w:tcPr>
          <w:p w14:paraId="25F8FBC8" w14:textId="77777777" w:rsidR="00482903" w:rsidRPr="008C1ACA" w:rsidRDefault="00482903" w:rsidP="00A15AC5">
            <w:pPr>
              <w:suppressAutoHyphens/>
              <w:spacing w:before="20" w:after="20"/>
              <w:jc w:val="left"/>
              <w:rPr>
                <w:sz w:val="20"/>
              </w:rPr>
            </w:pPr>
            <w:r w:rsidRPr="008C1ACA">
              <w:rPr>
                <w:sz w:val="20"/>
              </w:rPr>
              <w:t>Vysočanská</w:t>
            </w:r>
          </w:p>
        </w:tc>
        <w:tc>
          <w:tcPr>
            <w:tcW w:w="0" w:type="auto"/>
            <w:shd w:val="clear" w:color="auto" w:fill="auto"/>
            <w:noWrap/>
            <w:vAlign w:val="center"/>
          </w:tcPr>
          <w:p w14:paraId="5BDFFD99" w14:textId="77777777" w:rsidR="00482903" w:rsidRPr="008C1ACA" w:rsidRDefault="00482903" w:rsidP="00A15AC5">
            <w:pPr>
              <w:suppressAutoHyphens/>
              <w:spacing w:before="20" w:after="20"/>
              <w:jc w:val="center"/>
              <w:rPr>
                <w:sz w:val="20"/>
              </w:rPr>
            </w:pPr>
            <w:r w:rsidRPr="008C1ACA">
              <w:rPr>
                <w:sz w:val="20"/>
              </w:rPr>
              <w:t>17800</w:t>
            </w:r>
          </w:p>
        </w:tc>
        <w:tc>
          <w:tcPr>
            <w:tcW w:w="0" w:type="auto"/>
            <w:tcBorders>
              <w:right w:val="single" w:sz="4" w:space="0" w:color="auto"/>
            </w:tcBorders>
            <w:shd w:val="clear" w:color="auto" w:fill="auto"/>
            <w:vAlign w:val="center"/>
          </w:tcPr>
          <w:p w14:paraId="3B10BD89" w14:textId="77777777" w:rsidR="00482903" w:rsidRPr="008C1ACA" w:rsidRDefault="00482903" w:rsidP="00A15AC5">
            <w:pPr>
              <w:suppressAutoHyphens/>
              <w:spacing w:before="20" w:after="20"/>
              <w:jc w:val="center"/>
              <w:rPr>
                <w:sz w:val="20"/>
              </w:rPr>
            </w:pPr>
            <w:r w:rsidRPr="008C1ACA">
              <w:rPr>
                <w:sz w:val="20"/>
              </w:rPr>
              <w:t>1600</w:t>
            </w:r>
          </w:p>
        </w:tc>
        <w:tc>
          <w:tcPr>
            <w:tcW w:w="0" w:type="auto"/>
            <w:tcBorders>
              <w:left w:val="single" w:sz="4" w:space="0" w:color="auto"/>
            </w:tcBorders>
            <w:shd w:val="clear" w:color="auto" w:fill="auto"/>
            <w:vAlign w:val="center"/>
          </w:tcPr>
          <w:p w14:paraId="0C43FA47" w14:textId="77777777" w:rsidR="00482903" w:rsidRPr="008C1ACA" w:rsidRDefault="00482903" w:rsidP="00A15AC5">
            <w:pPr>
              <w:suppressAutoHyphens/>
              <w:spacing w:before="20" w:after="20"/>
              <w:jc w:val="center"/>
              <w:rPr>
                <w:sz w:val="20"/>
              </w:rPr>
            </w:pPr>
            <w:r w:rsidRPr="008C1ACA">
              <w:rPr>
                <w:sz w:val="20"/>
              </w:rPr>
              <w:t>1418</w:t>
            </w:r>
          </w:p>
        </w:tc>
        <w:tc>
          <w:tcPr>
            <w:tcW w:w="0" w:type="auto"/>
            <w:shd w:val="clear" w:color="auto" w:fill="auto"/>
            <w:noWrap/>
            <w:vAlign w:val="center"/>
          </w:tcPr>
          <w:p w14:paraId="26E5308A" w14:textId="77777777" w:rsidR="00482903" w:rsidRPr="008C1ACA" w:rsidRDefault="00482903" w:rsidP="00A15AC5">
            <w:pPr>
              <w:suppressAutoHyphens/>
              <w:spacing w:before="20" w:after="20"/>
              <w:jc w:val="center"/>
              <w:rPr>
                <w:sz w:val="20"/>
              </w:rPr>
            </w:pPr>
            <w:r w:rsidRPr="008C1ACA">
              <w:rPr>
                <w:sz w:val="20"/>
              </w:rPr>
              <w:t>1900</w:t>
            </w:r>
          </w:p>
        </w:tc>
        <w:tc>
          <w:tcPr>
            <w:tcW w:w="0" w:type="auto"/>
            <w:tcBorders>
              <w:right w:val="single" w:sz="4" w:space="0" w:color="auto"/>
            </w:tcBorders>
            <w:shd w:val="clear" w:color="auto" w:fill="auto"/>
            <w:vAlign w:val="center"/>
          </w:tcPr>
          <w:p w14:paraId="4183E132" w14:textId="77777777" w:rsidR="00482903" w:rsidRPr="008C1ACA" w:rsidRDefault="00482903" w:rsidP="00A15AC5">
            <w:pPr>
              <w:suppressAutoHyphens/>
              <w:spacing w:before="20" w:after="20"/>
              <w:jc w:val="center"/>
              <w:rPr>
                <w:sz w:val="20"/>
              </w:rPr>
            </w:pPr>
            <w:r w:rsidRPr="008C1ACA">
              <w:rPr>
                <w:sz w:val="20"/>
              </w:rPr>
              <w:t>100</w:t>
            </w:r>
          </w:p>
        </w:tc>
        <w:tc>
          <w:tcPr>
            <w:tcW w:w="0" w:type="auto"/>
            <w:tcBorders>
              <w:left w:val="single" w:sz="4" w:space="0" w:color="auto"/>
            </w:tcBorders>
            <w:shd w:val="clear" w:color="auto" w:fill="auto"/>
            <w:vAlign w:val="center"/>
          </w:tcPr>
          <w:p w14:paraId="7B630471" w14:textId="77777777" w:rsidR="00482903" w:rsidRPr="008C1ACA" w:rsidRDefault="00482903" w:rsidP="00A15AC5">
            <w:pPr>
              <w:suppressAutoHyphens/>
              <w:spacing w:before="20" w:after="20"/>
              <w:jc w:val="center"/>
              <w:rPr>
                <w:sz w:val="20"/>
              </w:rPr>
            </w:pPr>
            <w:r w:rsidRPr="008C1ACA">
              <w:rPr>
                <w:sz w:val="20"/>
              </w:rPr>
              <w:t>142</w:t>
            </w:r>
          </w:p>
        </w:tc>
      </w:tr>
    </w:tbl>
    <w:p w14:paraId="5B175DE5" w14:textId="77777777" w:rsidR="00482903" w:rsidRPr="008C1ACA" w:rsidRDefault="00482903" w:rsidP="00482903"/>
    <w:p w14:paraId="2A7A0FAE" w14:textId="77777777" w:rsidR="00482903" w:rsidRPr="008C1ACA" w:rsidRDefault="00482903" w:rsidP="00482903">
      <w:pPr>
        <w:keepNext/>
        <w:keepLines/>
        <w:spacing w:after="60"/>
        <w:ind w:left="992" w:hanging="992"/>
        <w:jc w:val="left"/>
        <w:rPr>
          <w:b/>
          <w:sz w:val="24"/>
        </w:rPr>
      </w:pPr>
      <w:r w:rsidRPr="008C1ACA">
        <w:rPr>
          <w:b/>
          <w:sz w:val="24"/>
        </w:rPr>
        <w:t>Schéma 4. Síť TSK hl. m. Prahy – intenzity pro rok 2 000</w:t>
      </w:r>
    </w:p>
    <w:p w14:paraId="27B858DC" w14:textId="78B329A2" w:rsidR="00482903" w:rsidRPr="008C1ACA" w:rsidRDefault="00482903" w:rsidP="00482903">
      <w:pPr>
        <w:rPr>
          <w:highlight w:val="yellow"/>
        </w:rPr>
      </w:pPr>
      <w:r w:rsidRPr="008C1ACA">
        <w:rPr>
          <w:noProof/>
        </w:rPr>
        <w:drawing>
          <wp:inline distT="0" distB="0" distL="0" distR="0" wp14:anchorId="01248D6A" wp14:editId="721DB4EF">
            <wp:extent cx="5807075" cy="4075430"/>
            <wp:effectExtent l="0" t="0" r="3175" b="127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t="4622"/>
                    <a:stretch>
                      <a:fillRect/>
                    </a:stretch>
                  </pic:blipFill>
                  <pic:spPr bwMode="auto">
                    <a:xfrm>
                      <a:off x="0" y="0"/>
                      <a:ext cx="5807075" cy="4075430"/>
                    </a:xfrm>
                    <a:prstGeom prst="rect">
                      <a:avLst/>
                    </a:prstGeom>
                    <a:noFill/>
                    <a:ln>
                      <a:noFill/>
                    </a:ln>
                    <a:effectLst/>
                  </pic:spPr>
                </pic:pic>
              </a:graphicData>
            </a:graphic>
          </wp:inline>
        </w:drawing>
      </w:r>
    </w:p>
    <w:p w14:paraId="6635B0CF" w14:textId="77777777" w:rsidR="00482903" w:rsidRPr="008C1ACA" w:rsidRDefault="00482903" w:rsidP="00176981">
      <w:pPr>
        <w:pStyle w:val="Normln2"/>
      </w:pPr>
    </w:p>
    <w:p w14:paraId="34CCDA94" w14:textId="77777777" w:rsidR="00482903" w:rsidRPr="008C1ACA" w:rsidRDefault="00482903" w:rsidP="00482903">
      <w:pPr>
        <w:keepLines/>
      </w:pPr>
      <w:r w:rsidRPr="008C1ACA">
        <w:t xml:space="preserve">Na základě dopravních podkladů byly v definovaných výpočtových bodech modelovým výpočtem stanoveny ekvivalentní hladiny akustického tlaku v denní a noční dobu, shrnutí výsledků uvádí tabulka 5. </w:t>
      </w:r>
    </w:p>
    <w:p w14:paraId="31EA3064" w14:textId="5134948F" w:rsidR="00482903" w:rsidRPr="008C1ACA" w:rsidRDefault="00482903" w:rsidP="00482903">
      <w:r w:rsidRPr="008C1ACA">
        <w:t xml:space="preserve">Ověření možnosti využití institutu staré hlukové zátěže bylo provedeno u objektů zkolaudovaných </w:t>
      </w:r>
      <w:r w:rsidR="00DD6F2D" w:rsidRPr="008C1ACA">
        <w:rPr>
          <w:spacing w:val="-2"/>
          <w:szCs w:val="26"/>
        </w:rPr>
        <w:t>před </w:t>
      </w:r>
      <w:r w:rsidRPr="008C1ACA">
        <w:rPr>
          <w:spacing w:val="-2"/>
          <w:szCs w:val="26"/>
        </w:rPr>
        <w:t xml:space="preserve">rokem 2000, které jsou současně ovlivňovány stávajícími dopravními zdroji hluku. </w:t>
      </w:r>
      <w:r w:rsidRPr="008C1ACA">
        <w:t>Návrh hygienických limitů pro silniční dopravu v jednotlivých bodech u hodnocené zástavby uvádí následující tabulka.</w:t>
      </w:r>
    </w:p>
    <w:p w14:paraId="004F30E4" w14:textId="77777777" w:rsidR="00482903" w:rsidRPr="008C1ACA" w:rsidRDefault="00482903" w:rsidP="00482903">
      <w:pPr>
        <w:keepNext/>
        <w:spacing w:after="60"/>
        <w:ind w:left="992" w:hanging="992"/>
        <w:jc w:val="left"/>
        <w:rPr>
          <w:b/>
          <w:sz w:val="24"/>
        </w:rPr>
      </w:pPr>
      <w:r w:rsidRPr="008C1ACA">
        <w:rPr>
          <w:b/>
          <w:sz w:val="24"/>
        </w:rPr>
        <w:t>Tab. 5. Navrhované hygienické limity pro silniční dopravu</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589"/>
        <w:gridCol w:w="711"/>
        <w:gridCol w:w="1184"/>
        <w:gridCol w:w="1258"/>
        <w:gridCol w:w="1256"/>
        <w:gridCol w:w="1258"/>
        <w:gridCol w:w="1386"/>
        <w:gridCol w:w="1382"/>
      </w:tblGrid>
      <w:tr w:rsidR="00482903" w:rsidRPr="008C1ACA" w14:paraId="3503D766" w14:textId="77777777" w:rsidTr="00A15AC5">
        <w:trPr>
          <w:tblHeader/>
          <w:jc w:val="center"/>
        </w:trPr>
        <w:tc>
          <w:tcPr>
            <w:tcW w:w="326" w:type="pct"/>
            <w:vMerge w:val="restart"/>
            <w:shd w:val="clear" w:color="auto" w:fill="auto"/>
            <w:vAlign w:val="center"/>
          </w:tcPr>
          <w:p w14:paraId="79135605" w14:textId="77777777" w:rsidR="00482903" w:rsidRPr="008C1ACA" w:rsidRDefault="00482903" w:rsidP="00A15AC5">
            <w:pPr>
              <w:suppressAutoHyphens/>
              <w:spacing w:before="0"/>
              <w:jc w:val="center"/>
              <w:rPr>
                <w:b/>
                <w:bCs/>
                <w:sz w:val="20"/>
              </w:rPr>
            </w:pPr>
            <w:r w:rsidRPr="008C1ACA">
              <w:rPr>
                <w:b/>
                <w:bCs/>
                <w:sz w:val="20"/>
              </w:rPr>
              <w:t xml:space="preserve">Výp. </w:t>
            </w:r>
          </w:p>
          <w:p w14:paraId="75D7EAB0" w14:textId="77777777" w:rsidR="00482903" w:rsidRPr="008C1ACA" w:rsidRDefault="00482903" w:rsidP="00A15AC5">
            <w:pPr>
              <w:suppressAutoHyphens/>
              <w:spacing w:before="0"/>
              <w:jc w:val="center"/>
              <w:rPr>
                <w:b/>
                <w:bCs/>
                <w:sz w:val="20"/>
              </w:rPr>
            </w:pPr>
            <w:r w:rsidRPr="008C1ACA">
              <w:rPr>
                <w:b/>
                <w:bCs/>
                <w:sz w:val="20"/>
              </w:rPr>
              <w:t>bod</w:t>
            </w:r>
          </w:p>
        </w:tc>
        <w:tc>
          <w:tcPr>
            <w:tcW w:w="394" w:type="pct"/>
            <w:vMerge w:val="restart"/>
            <w:tcBorders>
              <w:right w:val="single" w:sz="12" w:space="0" w:color="auto"/>
            </w:tcBorders>
            <w:shd w:val="clear" w:color="auto" w:fill="auto"/>
            <w:vAlign w:val="center"/>
          </w:tcPr>
          <w:p w14:paraId="77534750" w14:textId="77777777" w:rsidR="00482903" w:rsidRPr="008C1ACA" w:rsidRDefault="00482903" w:rsidP="00A15AC5">
            <w:pPr>
              <w:suppressAutoHyphens/>
              <w:spacing w:before="0"/>
              <w:jc w:val="center"/>
              <w:rPr>
                <w:b/>
                <w:bCs/>
                <w:sz w:val="20"/>
              </w:rPr>
            </w:pPr>
            <w:r w:rsidRPr="008C1ACA">
              <w:rPr>
                <w:b/>
                <w:bCs/>
                <w:sz w:val="20"/>
              </w:rPr>
              <w:t xml:space="preserve">Výška </w:t>
            </w:r>
          </w:p>
          <w:p w14:paraId="50E3BF1F" w14:textId="77777777" w:rsidR="00482903" w:rsidRPr="008C1ACA" w:rsidRDefault="00482903" w:rsidP="00A15AC5">
            <w:pPr>
              <w:suppressAutoHyphens/>
              <w:spacing w:before="0"/>
              <w:jc w:val="center"/>
              <w:rPr>
                <w:b/>
                <w:bCs/>
                <w:sz w:val="20"/>
              </w:rPr>
            </w:pPr>
            <w:r w:rsidRPr="008C1ACA">
              <w:rPr>
                <w:b/>
                <w:bCs/>
                <w:sz w:val="20"/>
              </w:rPr>
              <w:t>[NP]</w:t>
            </w:r>
          </w:p>
        </w:tc>
        <w:tc>
          <w:tcPr>
            <w:tcW w:w="1353" w:type="pct"/>
            <w:gridSpan w:val="2"/>
            <w:tcBorders>
              <w:left w:val="single" w:sz="12" w:space="0" w:color="auto"/>
              <w:bottom w:val="single" w:sz="4" w:space="0" w:color="auto"/>
            </w:tcBorders>
            <w:shd w:val="clear" w:color="auto" w:fill="auto"/>
            <w:vAlign w:val="center"/>
          </w:tcPr>
          <w:p w14:paraId="4C27FA3A" w14:textId="77777777" w:rsidR="00482903" w:rsidRPr="008C1ACA" w:rsidRDefault="00482903" w:rsidP="00A15AC5">
            <w:pPr>
              <w:keepNext/>
              <w:suppressAutoHyphens/>
              <w:spacing w:before="0"/>
              <w:jc w:val="center"/>
              <w:rPr>
                <w:b/>
                <w:bCs/>
                <w:sz w:val="20"/>
              </w:rPr>
            </w:pPr>
            <w:r w:rsidRPr="008C1ACA">
              <w:rPr>
                <w:b/>
                <w:i/>
                <w:sz w:val="20"/>
              </w:rPr>
              <w:t>L</w:t>
            </w:r>
            <w:r w:rsidRPr="008C1ACA">
              <w:rPr>
                <w:b/>
                <w:sz w:val="20"/>
                <w:vertAlign w:val="subscript"/>
              </w:rPr>
              <w:t xml:space="preserve">eqA, </w:t>
            </w:r>
            <w:r w:rsidRPr="008C1ACA">
              <w:rPr>
                <w:b/>
                <w:i/>
                <w:sz w:val="20"/>
                <w:vertAlign w:val="subscript"/>
              </w:rPr>
              <w:t>den</w:t>
            </w:r>
            <w:r w:rsidRPr="008C1ACA">
              <w:rPr>
                <w:b/>
                <w:sz w:val="20"/>
              </w:rPr>
              <w:t xml:space="preserve"> [dB]</w:t>
            </w:r>
          </w:p>
        </w:tc>
        <w:tc>
          <w:tcPr>
            <w:tcW w:w="1393" w:type="pct"/>
            <w:gridSpan w:val="2"/>
            <w:tcBorders>
              <w:bottom w:val="single" w:sz="4" w:space="0" w:color="auto"/>
              <w:right w:val="single" w:sz="12" w:space="0" w:color="auto"/>
            </w:tcBorders>
            <w:shd w:val="clear" w:color="auto" w:fill="auto"/>
            <w:vAlign w:val="center"/>
          </w:tcPr>
          <w:p w14:paraId="34B7677A" w14:textId="77777777" w:rsidR="00482903" w:rsidRPr="008C1ACA" w:rsidRDefault="00482903" w:rsidP="00A15AC5">
            <w:pPr>
              <w:keepNext/>
              <w:suppressAutoHyphens/>
              <w:spacing w:before="0"/>
              <w:jc w:val="center"/>
              <w:rPr>
                <w:b/>
                <w:bCs/>
                <w:sz w:val="20"/>
              </w:rPr>
            </w:pPr>
            <w:r w:rsidRPr="008C1ACA">
              <w:rPr>
                <w:b/>
                <w:i/>
                <w:sz w:val="20"/>
              </w:rPr>
              <w:t>L</w:t>
            </w:r>
            <w:r w:rsidRPr="008C1ACA">
              <w:rPr>
                <w:b/>
                <w:sz w:val="20"/>
                <w:vertAlign w:val="subscript"/>
              </w:rPr>
              <w:t xml:space="preserve">eqA, </w:t>
            </w:r>
            <w:r w:rsidRPr="008C1ACA">
              <w:rPr>
                <w:b/>
                <w:i/>
                <w:sz w:val="20"/>
                <w:vertAlign w:val="subscript"/>
              </w:rPr>
              <w:t>noc</w:t>
            </w:r>
            <w:r w:rsidRPr="008C1ACA">
              <w:rPr>
                <w:b/>
                <w:sz w:val="20"/>
              </w:rPr>
              <w:t xml:space="preserve"> [dB]</w:t>
            </w:r>
          </w:p>
        </w:tc>
        <w:tc>
          <w:tcPr>
            <w:tcW w:w="1534" w:type="pct"/>
            <w:gridSpan w:val="2"/>
            <w:tcBorders>
              <w:left w:val="single" w:sz="12" w:space="0" w:color="auto"/>
            </w:tcBorders>
            <w:shd w:val="clear" w:color="auto" w:fill="auto"/>
            <w:tcMar>
              <w:top w:w="28" w:type="dxa"/>
              <w:left w:w="28" w:type="dxa"/>
              <w:bottom w:w="28" w:type="dxa"/>
              <w:right w:w="28" w:type="dxa"/>
            </w:tcMar>
            <w:vAlign w:val="center"/>
          </w:tcPr>
          <w:p w14:paraId="7B097614" w14:textId="77777777" w:rsidR="00482903" w:rsidRPr="008C1ACA" w:rsidRDefault="00482903" w:rsidP="00A15AC5">
            <w:pPr>
              <w:suppressAutoHyphens/>
              <w:spacing w:before="0"/>
              <w:jc w:val="center"/>
              <w:rPr>
                <w:b/>
                <w:bCs/>
                <w:sz w:val="20"/>
              </w:rPr>
            </w:pPr>
            <w:r w:rsidRPr="008C1ACA">
              <w:rPr>
                <w:b/>
                <w:bCs/>
                <w:sz w:val="20"/>
              </w:rPr>
              <w:t>Navrhovaný hygienický limit hluku pro silniční dopravu</w:t>
            </w:r>
          </w:p>
        </w:tc>
      </w:tr>
      <w:tr w:rsidR="00482903" w:rsidRPr="008C1ACA" w14:paraId="7721091F" w14:textId="77777777" w:rsidTr="00A15AC5">
        <w:trPr>
          <w:tblHeader/>
          <w:jc w:val="center"/>
        </w:trPr>
        <w:tc>
          <w:tcPr>
            <w:tcW w:w="326" w:type="pct"/>
            <w:vMerge/>
            <w:tcBorders>
              <w:bottom w:val="single" w:sz="12" w:space="0" w:color="auto"/>
            </w:tcBorders>
            <w:shd w:val="clear" w:color="auto" w:fill="auto"/>
            <w:vAlign w:val="center"/>
          </w:tcPr>
          <w:p w14:paraId="6F6B40E3" w14:textId="77777777" w:rsidR="00482903" w:rsidRPr="008C1ACA" w:rsidRDefault="00482903" w:rsidP="00A15AC5">
            <w:pPr>
              <w:suppressAutoHyphens/>
              <w:spacing w:before="0"/>
              <w:jc w:val="center"/>
              <w:rPr>
                <w:b/>
                <w:bCs/>
                <w:sz w:val="20"/>
              </w:rPr>
            </w:pPr>
          </w:p>
        </w:tc>
        <w:tc>
          <w:tcPr>
            <w:tcW w:w="394" w:type="pct"/>
            <w:vMerge/>
            <w:tcBorders>
              <w:bottom w:val="single" w:sz="12" w:space="0" w:color="auto"/>
              <w:right w:val="single" w:sz="12" w:space="0" w:color="auto"/>
            </w:tcBorders>
            <w:shd w:val="clear" w:color="auto" w:fill="auto"/>
            <w:vAlign w:val="center"/>
          </w:tcPr>
          <w:p w14:paraId="00A546B2" w14:textId="77777777" w:rsidR="00482903" w:rsidRPr="008C1ACA" w:rsidRDefault="00482903" w:rsidP="00A15AC5">
            <w:pPr>
              <w:suppressAutoHyphens/>
              <w:spacing w:before="0"/>
              <w:jc w:val="center"/>
              <w:rPr>
                <w:b/>
                <w:bCs/>
                <w:sz w:val="20"/>
              </w:rPr>
            </w:pPr>
          </w:p>
        </w:tc>
        <w:tc>
          <w:tcPr>
            <w:tcW w:w="656" w:type="pct"/>
            <w:tcBorders>
              <w:top w:val="single" w:sz="4" w:space="0" w:color="auto"/>
              <w:left w:val="single" w:sz="12" w:space="0" w:color="auto"/>
              <w:bottom w:val="single" w:sz="12" w:space="0" w:color="auto"/>
              <w:right w:val="single" w:sz="4" w:space="0" w:color="auto"/>
            </w:tcBorders>
            <w:shd w:val="clear" w:color="auto" w:fill="auto"/>
            <w:vAlign w:val="center"/>
          </w:tcPr>
          <w:p w14:paraId="5F95C273" w14:textId="77777777" w:rsidR="00482903" w:rsidRPr="008C1ACA" w:rsidRDefault="00482903" w:rsidP="00A15AC5">
            <w:pPr>
              <w:suppressAutoHyphens/>
              <w:spacing w:before="0"/>
              <w:jc w:val="center"/>
              <w:rPr>
                <w:b/>
                <w:i/>
                <w:sz w:val="20"/>
              </w:rPr>
            </w:pPr>
            <w:r w:rsidRPr="008C1ACA">
              <w:rPr>
                <w:b/>
                <w:bCs/>
                <w:sz w:val="20"/>
              </w:rPr>
              <w:t xml:space="preserve">Stav </w:t>
            </w:r>
            <w:r w:rsidRPr="008C1ACA">
              <w:rPr>
                <w:b/>
                <w:sz w:val="20"/>
              </w:rPr>
              <w:t>v roce 2000</w:t>
            </w:r>
          </w:p>
        </w:tc>
        <w:tc>
          <w:tcPr>
            <w:tcW w:w="697" w:type="pct"/>
            <w:tcBorders>
              <w:top w:val="single" w:sz="4" w:space="0" w:color="auto"/>
              <w:left w:val="single" w:sz="4" w:space="0" w:color="auto"/>
              <w:bottom w:val="single" w:sz="12" w:space="0" w:color="auto"/>
            </w:tcBorders>
            <w:shd w:val="clear" w:color="auto" w:fill="auto"/>
            <w:vAlign w:val="center"/>
          </w:tcPr>
          <w:p w14:paraId="0F51A0EE" w14:textId="77777777" w:rsidR="00482903" w:rsidRPr="008C1ACA" w:rsidRDefault="00482903" w:rsidP="00A15AC5">
            <w:pPr>
              <w:suppressAutoHyphens/>
              <w:spacing w:before="0"/>
              <w:jc w:val="center"/>
              <w:rPr>
                <w:b/>
                <w:bCs/>
                <w:sz w:val="20"/>
              </w:rPr>
            </w:pPr>
            <w:r w:rsidRPr="008C1ACA">
              <w:rPr>
                <w:b/>
                <w:bCs/>
                <w:sz w:val="20"/>
              </w:rPr>
              <w:t>Stav po změně Z 3093/10</w:t>
            </w:r>
          </w:p>
        </w:tc>
        <w:tc>
          <w:tcPr>
            <w:tcW w:w="696" w:type="pct"/>
            <w:tcBorders>
              <w:top w:val="single" w:sz="4" w:space="0" w:color="auto"/>
              <w:bottom w:val="single" w:sz="12" w:space="0" w:color="auto"/>
              <w:right w:val="single" w:sz="4" w:space="0" w:color="auto"/>
            </w:tcBorders>
            <w:shd w:val="clear" w:color="auto" w:fill="auto"/>
            <w:vAlign w:val="center"/>
          </w:tcPr>
          <w:p w14:paraId="49977FA9" w14:textId="77777777" w:rsidR="00482903" w:rsidRPr="008C1ACA" w:rsidRDefault="00482903" w:rsidP="00A15AC5">
            <w:pPr>
              <w:suppressAutoHyphens/>
              <w:spacing w:before="0"/>
              <w:jc w:val="center"/>
              <w:rPr>
                <w:b/>
                <w:i/>
                <w:sz w:val="20"/>
              </w:rPr>
            </w:pPr>
            <w:r w:rsidRPr="008C1ACA">
              <w:rPr>
                <w:b/>
                <w:bCs/>
                <w:sz w:val="20"/>
              </w:rPr>
              <w:t xml:space="preserve">Stav </w:t>
            </w:r>
            <w:r w:rsidRPr="008C1ACA">
              <w:rPr>
                <w:b/>
                <w:sz w:val="20"/>
              </w:rPr>
              <w:t>v roce 2000</w:t>
            </w:r>
          </w:p>
        </w:tc>
        <w:tc>
          <w:tcPr>
            <w:tcW w:w="697" w:type="pct"/>
            <w:tcBorders>
              <w:top w:val="single" w:sz="4" w:space="0" w:color="auto"/>
              <w:left w:val="single" w:sz="4" w:space="0" w:color="auto"/>
              <w:bottom w:val="single" w:sz="12" w:space="0" w:color="auto"/>
              <w:right w:val="single" w:sz="12" w:space="0" w:color="auto"/>
            </w:tcBorders>
            <w:shd w:val="clear" w:color="auto" w:fill="auto"/>
            <w:vAlign w:val="center"/>
          </w:tcPr>
          <w:p w14:paraId="54094EE2" w14:textId="77777777" w:rsidR="00482903" w:rsidRPr="008C1ACA" w:rsidRDefault="00482903" w:rsidP="00A15AC5">
            <w:pPr>
              <w:suppressAutoHyphens/>
              <w:spacing w:before="0"/>
              <w:jc w:val="center"/>
              <w:rPr>
                <w:b/>
                <w:i/>
                <w:sz w:val="20"/>
              </w:rPr>
            </w:pPr>
            <w:r w:rsidRPr="008C1ACA">
              <w:rPr>
                <w:b/>
                <w:bCs/>
                <w:sz w:val="20"/>
              </w:rPr>
              <w:t>Stav po změně Z 3093/10</w:t>
            </w:r>
          </w:p>
        </w:tc>
        <w:tc>
          <w:tcPr>
            <w:tcW w:w="768" w:type="pct"/>
            <w:tcBorders>
              <w:left w:val="single" w:sz="12" w:space="0" w:color="auto"/>
              <w:bottom w:val="single" w:sz="12" w:space="0" w:color="auto"/>
            </w:tcBorders>
            <w:shd w:val="clear" w:color="auto" w:fill="auto"/>
            <w:tcMar>
              <w:top w:w="28" w:type="dxa"/>
              <w:left w:w="28" w:type="dxa"/>
              <w:bottom w:w="28" w:type="dxa"/>
              <w:right w:w="28" w:type="dxa"/>
            </w:tcMar>
            <w:vAlign w:val="center"/>
          </w:tcPr>
          <w:p w14:paraId="042421CD" w14:textId="77777777" w:rsidR="00482903" w:rsidRPr="008C1ACA" w:rsidRDefault="00482903" w:rsidP="00A15AC5">
            <w:pPr>
              <w:suppressAutoHyphens/>
              <w:spacing w:before="0"/>
              <w:jc w:val="center"/>
              <w:rPr>
                <w:b/>
                <w:bCs/>
                <w:sz w:val="20"/>
              </w:rPr>
            </w:pPr>
            <w:r w:rsidRPr="008C1ACA">
              <w:rPr>
                <w:b/>
                <w:i/>
                <w:sz w:val="20"/>
              </w:rPr>
              <w:t>L</w:t>
            </w:r>
            <w:r w:rsidRPr="008C1ACA">
              <w:rPr>
                <w:b/>
                <w:sz w:val="20"/>
                <w:vertAlign w:val="subscript"/>
              </w:rPr>
              <w:t xml:space="preserve">eqA, </w:t>
            </w:r>
            <w:r w:rsidRPr="008C1ACA">
              <w:rPr>
                <w:b/>
                <w:i/>
                <w:sz w:val="20"/>
                <w:vertAlign w:val="subscript"/>
              </w:rPr>
              <w:t>den</w:t>
            </w:r>
            <w:r w:rsidRPr="008C1ACA">
              <w:rPr>
                <w:b/>
                <w:sz w:val="20"/>
              </w:rPr>
              <w:t xml:space="preserve"> [dB]</w:t>
            </w:r>
          </w:p>
        </w:tc>
        <w:tc>
          <w:tcPr>
            <w:tcW w:w="766" w:type="pct"/>
            <w:tcBorders>
              <w:bottom w:val="single" w:sz="12" w:space="0" w:color="auto"/>
            </w:tcBorders>
            <w:shd w:val="clear" w:color="auto" w:fill="auto"/>
            <w:tcMar>
              <w:top w:w="28" w:type="dxa"/>
              <w:left w:w="28" w:type="dxa"/>
              <w:bottom w:w="28" w:type="dxa"/>
              <w:right w:w="28" w:type="dxa"/>
            </w:tcMar>
            <w:vAlign w:val="center"/>
          </w:tcPr>
          <w:p w14:paraId="793165F3" w14:textId="77777777" w:rsidR="00482903" w:rsidRPr="008C1ACA" w:rsidRDefault="00482903" w:rsidP="00A15AC5">
            <w:pPr>
              <w:suppressAutoHyphens/>
              <w:spacing w:before="0"/>
              <w:jc w:val="center"/>
              <w:rPr>
                <w:b/>
                <w:bCs/>
                <w:sz w:val="20"/>
              </w:rPr>
            </w:pPr>
            <w:r w:rsidRPr="008C1ACA">
              <w:rPr>
                <w:b/>
                <w:i/>
                <w:sz w:val="20"/>
              </w:rPr>
              <w:t>L</w:t>
            </w:r>
            <w:r w:rsidRPr="008C1ACA">
              <w:rPr>
                <w:b/>
                <w:sz w:val="20"/>
                <w:vertAlign w:val="subscript"/>
              </w:rPr>
              <w:t xml:space="preserve">eqA, </w:t>
            </w:r>
            <w:r w:rsidRPr="008C1ACA">
              <w:rPr>
                <w:b/>
                <w:i/>
                <w:sz w:val="20"/>
                <w:vertAlign w:val="subscript"/>
              </w:rPr>
              <w:t>noc</w:t>
            </w:r>
            <w:r w:rsidRPr="008C1ACA">
              <w:rPr>
                <w:b/>
                <w:sz w:val="20"/>
              </w:rPr>
              <w:t xml:space="preserve"> [dB]</w:t>
            </w:r>
          </w:p>
        </w:tc>
      </w:tr>
      <w:tr w:rsidR="00482903" w:rsidRPr="008C1ACA" w14:paraId="59918FC7" w14:textId="77777777" w:rsidTr="00A15AC5">
        <w:trPr>
          <w:jc w:val="center"/>
        </w:trPr>
        <w:tc>
          <w:tcPr>
            <w:tcW w:w="326" w:type="pct"/>
            <w:tcBorders>
              <w:bottom w:val="single" w:sz="4" w:space="0" w:color="auto"/>
            </w:tcBorders>
            <w:shd w:val="clear" w:color="auto" w:fill="auto"/>
            <w:vAlign w:val="center"/>
          </w:tcPr>
          <w:p w14:paraId="4967CF31" w14:textId="77777777" w:rsidR="00482903" w:rsidRPr="008C1ACA" w:rsidRDefault="00482903" w:rsidP="00A15AC5">
            <w:pPr>
              <w:spacing w:before="0"/>
              <w:jc w:val="center"/>
              <w:rPr>
                <w:bCs/>
                <w:sz w:val="20"/>
              </w:rPr>
            </w:pPr>
            <w:r w:rsidRPr="008C1ACA">
              <w:rPr>
                <w:bCs/>
                <w:sz w:val="20"/>
              </w:rPr>
              <w:t>1</w:t>
            </w:r>
          </w:p>
        </w:tc>
        <w:tc>
          <w:tcPr>
            <w:tcW w:w="394" w:type="pct"/>
            <w:tcBorders>
              <w:top w:val="single" w:sz="4" w:space="0" w:color="auto"/>
              <w:bottom w:val="single" w:sz="4" w:space="0" w:color="auto"/>
              <w:right w:val="single" w:sz="12" w:space="0" w:color="auto"/>
            </w:tcBorders>
            <w:shd w:val="clear" w:color="auto" w:fill="auto"/>
            <w:vAlign w:val="center"/>
          </w:tcPr>
          <w:p w14:paraId="2E84580E" w14:textId="77777777" w:rsidR="00482903" w:rsidRPr="008C1ACA" w:rsidRDefault="00482903" w:rsidP="00A15AC5">
            <w:pPr>
              <w:spacing w:before="0"/>
              <w:jc w:val="center"/>
              <w:rPr>
                <w:bCs/>
                <w:sz w:val="20"/>
              </w:rPr>
            </w:pPr>
            <w:r w:rsidRPr="008C1ACA">
              <w:rPr>
                <w:bCs/>
                <w:sz w:val="20"/>
              </w:rPr>
              <w:t>1</w:t>
            </w:r>
          </w:p>
        </w:tc>
        <w:tc>
          <w:tcPr>
            <w:tcW w:w="656" w:type="pct"/>
            <w:tcBorders>
              <w:top w:val="single" w:sz="4" w:space="0" w:color="auto"/>
              <w:left w:val="single" w:sz="12" w:space="0" w:color="auto"/>
              <w:bottom w:val="single" w:sz="4" w:space="0" w:color="auto"/>
              <w:right w:val="single" w:sz="4" w:space="0" w:color="auto"/>
            </w:tcBorders>
            <w:shd w:val="clear" w:color="auto" w:fill="auto"/>
            <w:vAlign w:val="center"/>
          </w:tcPr>
          <w:p w14:paraId="2632CEFB" w14:textId="77777777" w:rsidR="00482903" w:rsidRPr="008C1ACA" w:rsidRDefault="00482903" w:rsidP="00A15AC5">
            <w:pPr>
              <w:spacing w:before="0"/>
              <w:jc w:val="center"/>
              <w:rPr>
                <w:sz w:val="20"/>
              </w:rPr>
            </w:pPr>
            <w:r w:rsidRPr="008C1ACA">
              <w:rPr>
                <w:sz w:val="20"/>
              </w:rPr>
              <w:t>49,3</w:t>
            </w:r>
          </w:p>
        </w:tc>
        <w:tc>
          <w:tcPr>
            <w:tcW w:w="697" w:type="pct"/>
            <w:tcBorders>
              <w:top w:val="single" w:sz="4" w:space="0" w:color="auto"/>
              <w:left w:val="single" w:sz="4" w:space="0" w:color="auto"/>
              <w:bottom w:val="single" w:sz="4" w:space="0" w:color="auto"/>
            </w:tcBorders>
            <w:shd w:val="clear" w:color="auto" w:fill="auto"/>
            <w:vAlign w:val="center"/>
          </w:tcPr>
          <w:p w14:paraId="063B2803" w14:textId="77777777" w:rsidR="00482903" w:rsidRPr="008C1ACA" w:rsidRDefault="00482903" w:rsidP="00A15AC5">
            <w:pPr>
              <w:spacing w:before="0"/>
              <w:jc w:val="center"/>
              <w:rPr>
                <w:sz w:val="20"/>
              </w:rPr>
            </w:pPr>
            <w:r w:rsidRPr="008C1ACA">
              <w:rPr>
                <w:sz w:val="20"/>
              </w:rPr>
              <w:t>60,8</w:t>
            </w:r>
          </w:p>
        </w:tc>
        <w:tc>
          <w:tcPr>
            <w:tcW w:w="696" w:type="pct"/>
            <w:tcBorders>
              <w:right w:val="single" w:sz="4" w:space="0" w:color="auto"/>
            </w:tcBorders>
            <w:shd w:val="clear" w:color="auto" w:fill="auto"/>
            <w:vAlign w:val="center"/>
          </w:tcPr>
          <w:p w14:paraId="267AB0BE" w14:textId="77777777" w:rsidR="00482903" w:rsidRPr="008C1ACA" w:rsidRDefault="00482903" w:rsidP="00A15AC5">
            <w:pPr>
              <w:spacing w:before="0"/>
              <w:jc w:val="center"/>
              <w:rPr>
                <w:sz w:val="20"/>
              </w:rPr>
            </w:pPr>
            <w:r w:rsidRPr="008C1ACA">
              <w:rPr>
                <w:sz w:val="20"/>
              </w:rPr>
              <w:t>42,1</w:t>
            </w:r>
          </w:p>
        </w:tc>
        <w:tc>
          <w:tcPr>
            <w:tcW w:w="697" w:type="pct"/>
            <w:tcBorders>
              <w:left w:val="single" w:sz="4" w:space="0" w:color="auto"/>
              <w:right w:val="single" w:sz="12" w:space="0" w:color="auto"/>
            </w:tcBorders>
            <w:shd w:val="clear" w:color="auto" w:fill="auto"/>
            <w:vAlign w:val="center"/>
          </w:tcPr>
          <w:p w14:paraId="4BDB1E99" w14:textId="77777777" w:rsidR="00482903" w:rsidRPr="008C1ACA" w:rsidRDefault="00482903" w:rsidP="00A15AC5">
            <w:pPr>
              <w:spacing w:before="0"/>
              <w:jc w:val="center"/>
              <w:rPr>
                <w:sz w:val="20"/>
              </w:rPr>
            </w:pPr>
            <w:r w:rsidRPr="008C1ACA">
              <w:rPr>
                <w:sz w:val="20"/>
              </w:rPr>
              <w:t>53,1</w:t>
            </w:r>
          </w:p>
        </w:tc>
        <w:tc>
          <w:tcPr>
            <w:tcW w:w="768" w:type="pct"/>
            <w:tcBorders>
              <w:left w:val="single" w:sz="12" w:space="0" w:color="auto"/>
            </w:tcBorders>
            <w:shd w:val="clear" w:color="auto" w:fill="auto"/>
            <w:tcMar>
              <w:top w:w="28" w:type="dxa"/>
              <w:left w:w="28" w:type="dxa"/>
              <w:bottom w:w="28" w:type="dxa"/>
              <w:right w:w="28" w:type="dxa"/>
            </w:tcMar>
            <w:vAlign w:val="center"/>
          </w:tcPr>
          <w:p w14:paraId="3031A88D" w14:textId="77777777" w:rsidR="00482903" w:rsidRPr="008C1ACA" w:rsidRDefault="00482903" w:rsidP="00A15AC5">
            <w:pPr>
              <w:spacing w:before="0"/>
              <w:jc w:val="center"/>
              <w:rPr>
                <w:sz w:val="20"/>
              </w:rPr>
            </w:pPr>
            <w:r w:rsidRPr="008C1ACA">
              <w:rPr>
                <w:sz w:val="20"/>
              </w:rPr>
              <w:t>60</w:t>
            </w:r>
          </w:p>
        </w:tc>
        <w:tc>
          <w:tcPr>
            <w:tcW w:w="766" w:type="pct"/>
            <w:shd w:val="clear" w:color="auto" w:fill="auto"/>
            <w:tcMar>
              <w:top w:w="28" w:type="dxa"/>
              <w:left w:w="28" w:type="dxa"/>
              <w:bottom w:w="28" w:type="dxa"/>
              <w:right w:w="28" w:type="dxa"/>
            </w:tcMar>
            <w:vAlign w:val="center"/>
          </w:tcPr>
          <w:p w14:paraId="7C1C024F" w14:textId="77777777" w:rsidR="00482903" w:rsidRPr="008C1ACA" w:rsidRDefault="00482903" w:rsidP="00A15AC5">
            <w:pPr>
              <w:spacing w:before="0"/>
              <w:jc w:val="center"/>
              <w:rPr>
                <w:sz w:val="20"/>
              </w:rPr>
            </w:pPr>
            <w:r w:rsidRPr="008C1ACA">
              <w:rPr>
                <w:sz w:val="20"/>
              </w:rPr>
              <w:t>50</w:t>
            </w:r>
          </w:p>
        </w:tc>
      </w:tr>
      <w:tr w:rsidR="00482903" w:rsidRPr="008C1ACA" w14:paraId="14874257" w14:textId="77777777" w:rsidTr="00A15AC5">
        <w:trPr>
          <w:jc w:val="center"/>
        </w:trPr>
        <w:tc>
          <w:tcPr>
            <w:tcW w:w="326" w:type="pct"/>
            <w:tcBorders>
              <w:top w:val="single" w:sz="4" w:space="0" w:color="auto"/>
            </w:tcBorders>
            <w:shd w:val="clear" w:color="auto" w:fill="auto"/>
            <w:vAlign w:val="center"/>
          </w:tcPr>
          <w:p w14:paraId="4045A188" w14:textId="77777777" w:rsidR="00482903" w:rsidRPr="008C1ACA" w:rsidRDefault="00482903" w:rsidP="00A15AC5">
            <w:pPr>
              <w:spacing w:before="0"/>
              <w:jc w:val="center"/>
              <w:rPr>
                <w:bCs/>
                <w:sz w:val="20"/>
              </w:rPr>
            </w:pPr>
            <w:r w:rsidRPr="008C1ACA">
              <w:rPr>
                <w:bCs/>
                <w:sz w:val="20"/>
              </w:rPr>
              <w:t>1</w:t>
            </w:r>
          </w:p>
        </w:tc>
        <w:tc>
          <w:tcPr>
            <w:tcW w:w="394" w:type="pct"/>
            <w:tcBorders>
              <w:top w:val="single" w:sz="4" w:space="0" w:color="auto"/>
              <w:right w:val="single" w:sz="12" w:space="0" w:color="auto"/>
            </w:tcBorders>
            <w:shd w:val="clear" w:color="auto" w:fill="auto"/>
            <w:vAlign w:val="center"/>
          </w:tcPr>
          <w:p w14:paraId="4A52A8E2" w14:textId="77777777" w:rsidR="00482903" w:rsidRPr="008C1ACA" w:rsidRDefault="00482903" w:rsidP="00A15AC5">
            <w:pPr>
              <w:spacing w:before="0"/>
              <w:jc w:val="center"/>
              <w:rPr>
                <w:bCs/>
                <w:sz w:val="20"/>
              </w:rPr>
            </w:pPr>
            <w:r w:rsidRPr="008C1ACA">
              <w:rPr>
                <w:bCs/>
                <w:sz w:val="20"/>
              </w:rPr>
              <w:t>11</w:t>
            </w:r>
          </w:p>
        </w:tc>
        <w:tc>
          <w:tcPr>
            <w:tcW w:w="656" w:type="pct"/>
            <w:tcBorders>
              <w:top w:val="single" w:sz="4" w:space="0" w:color="auto"/>
              <w:left w:val="single" w:sz="12" w:space="0" w:color="auto"/>
              <w:right w:val="single" w:sz="4" w:space="0" w:color="auto"/>
            </w:tcBorders>
            <w:shd w:val="clear" w:color="auto" w:fill="auto"/>
            <w:vAlign w:val="center"/>
          </w:tcPr>
          <w:p w14:paraId="6025D512" w14:textId="77777777" w:rsidR="00482903" w:rsidRPr="008C1ACA" w:rsidRDefault="00482903" w:rsidP="00A15AC5">
            <w:pPr>
              <w:spacing w:before="0"/>
              <w:jc w:val="center"/>
              <w:rPr>
                <w:sz w:val="20"/>
              </w:rPr>
            </w:pPr>
            <w:r w:rsidRPr="008C1ACA">
              <w:rPr>
                <w:sz w:val="20"/>
              </w:rPr>
              <w:t>52,6</w:t>
            </w:r>
          </w:p>
        </w:tc>
        <w:tc>
          <w:tcPr>
            <w:tcW w:w="697" w:type="pct"/>
            <w:tcBorders>
              <w:top w:val="single" w:sz="4" w:space="0" w:color="auto"/>
              <w:left w:val="single" w:sz="4" w:space="0" w:color="auto"/>
            </w:tcBorders>
            <w:shd w:val="clear" w:color="auto" w:fill="auto"/>
            <w:vAlign w:val="center"/>
          </w:tcPr>
          <w:p w14:paraId="266BEDC1" w14:textId="77777777" w:rsidR="00482903" w:rsidRPr="008C1ACA" w:rsidRDefault="00482903" w:rsidP="00A15AC5">
            <w:pPr>
              <w:spacing w:before="0"/>
              <w:jc w:val="center"/>
              <w:rPr>
                <w:sz w:val="20"/>
              </w:rPr>
            </w:pPr>
            <w:r w:rsidRPr="008C1ACA">
              <w:rPr>
                <w:sz w:val="20"/>
              </w:rPr>
              <w:t>61,2</w:t>
            </w:r>
          </w:p>
        </w:tc>
        <w:tc>
          <w:tcPr>
            <w:tcW w:w="696" w:type="pct"/>
            <w:tcBorders>
              <w:right w:val="single" w:sz="4" w:space="0" w:color="auto"/>
            </w:tcBorders>
            <w:shd w:val="clear" w:color="auto" w:fill="auto"/>
            <w:vAlign w:val="center"/>
          </w:tcPr>
          <w:p w14:paraId="158CD344" w14:textId="77777777" w:rsidR="00482903" w:rsidRPr="008C1ACA" w:rsidRDefault="00482903" w:rsidP="00A15AC5">
            <w:pPr>
              <w:spacing w:before="0"/>
              <w:jc w:val="center"/>
              <w:rPr>
                <w:sz w:val="20"/>
              </w:rPr>
            </w:pPr>
            <w:r w:rsidRPr="008C1ACA">
              <w:rPr>
                <w:sz w:val="20"/>
              </w:rPr>
              <w:t>45,6</w:t>
            </w:r>
          </w:p>
        </w:tc>
        <w:tc>
          <w:tcPr>
            <w:tcW w:w="697" w:type="pct"/>
            <w:tcBorders>
              <w:left w:val="single" w:sz="4" w:space="0" w:color="auto"/>
              <w:right w:val="single" w:sz="12" w:space="0" w:color="auto"/>
            </w:tcBorders>
            <w:shd w:val="clear" w:color="auto" w:fill="auto"/>
            <w:vAlign w:val="center"/>
          </w:tcPr>
          <w:p w14:paraId="56919C7C" w14:textId="77777777" w:rsidR="00482903" w:rsidRPr="008C1ACA" w:rsidRDefault="00482903" w:rsidP="00A15AC5">
            <w:pPr>
              <w:spacing w:before="0"/>
              <w:jc w:val="center"/>
              <w:rPr>
                <w:sz w:val="20"/>
              </w:rPr>
            </w:pPr>
            <w:r w:rsidRPr="008C1ACA">
              <w:rPr>
                <w:sz w:val="20"/>
              </w:rPr>
              <w:t>53,5</w:t>
            </w:r>
          </w:p>
        </w:tc>
        <w:tc>
          <w:tcPr>
            <w:tcW w:w="768" w:type="pct"/>
            <w:tcBorders>
              <w:left w:val="single" w:sz="12" w:space="0" w:color="auto"/>
            </w:tcBorders>
            <w:shd w:val="clear" w:color="auto" w:fill="auto"/>
            <w:tcMar>
              <w:top w:w="28" w:type="dxa"/>
              <w:left w:w="28" w:type="dxa"/>
              <w:bottom w:w="28" w:type="dxa"/>
              <w:right w:w="28" w:type="dxa"/>
            </w:tcMar>
            <w:vAlign w:val="center"/>
          </w:tcPr>
          <w:p w14:paraId="2B2D3783" w14:textId="77777777" w:rsidR="00482903" w:rsidRPr="008C1ACA" w:rsidRDefault="00482903" w:rsidP="00A15AC5">
            <w:pPr>
              <w:spacing w:before="0"/>
              <w:jc w:val="center"/>
              <w:rPr>
                <w:sz w:val="20"/>
              </w:rPr>
            </w:pPr>
            <w:r w:rsidRPr="008C1ACA">
              <w:rPr>
                <w:sz w:val="20"/>
              </w:rPr>
              <w:t>60</w:t>
            </w:r>
          </w:p>
        </w:tc>
        <w:tc>
          <w:tcPr>
            <w:tcW w:w="766" w:type="pct"/>
            <w:shd w:val="clear" w:color="auto" w:fill="auto"/>
            <w:tcMar>
              <w:top w:w="28" w:type="dxa"/>
              <w:left w:w="28" w:type="dxa"/>
              <w:bottom w:w="28" w:type="dxa"/>
              <w:right w:w="28" w:type="dxa"/>
            </w:tcMar>
            <w:vAlign w:val="center"/>
          </w:tcPr>
          <w:p w14:paraId="00B756BD" w14:textId="77777777" w:rsidR="00482903" w:rsidRPr="008C1ACA" w:rsidRDefault="00482903" w:rsidP="00A15AC5">
            <w:pPr>
              <w:spacing w:before="0"/>
              <w:jc w:val="center"/>
              <w:rPr>
                <w:sz w:val="20"/>
              </w:rPr>
            </w:pPr>
            <w:r w:rsidRPr="008C1ACA">
              <w:rPr>
                <w:sz w:val="20"/>
              </w:rPr>
              <w:t>50</w:t>
            </w:r>
          </w:p>
        </w:tc>
      </w:tr>
      <w:tr w:rsidR="00482903" w:rsidRPr="008C1ACA" w14:paraId="60DE8781" w14:textId="77777777" w:rsidTr="00A15AC5">
        <w:trPr>
          <w:jc w:val="center"/>
        </w:trPr>
        <w:tc>
          <w:tcPr>
            <w:tcW w:w="326" w:type="pct"/>
            <w:tcBorders>
              <w:top w:val="single" w:sz="4" w:space="0" w:color="auto"/>
            </w:tcBorders>
            <w:shd w:val="clear" w:color="auto" w:fill="auto"/>
            <w:vAlign w:val="center"/>
          </w:tcPr>
          <w:p w14:paraId="2408C77E" w14:textId="77777777" w:rsidR="00482903" w:rsidRPr="008C1ACA" w:rsidRDefault="00482903" w:rsidP="00A15AC5">
            <w:pPr>
              <w:spacing w:before="0"/>
              <w:jc w:val="center"/>
              <w:rPr>
                <w:bCs/>
                <w:sz w:val="20"/>
              </w:rPr>
            </w:pPr>
            <w:r w:rsidRPr="008C1ACA">
              <w:rPr>
                <w:bCs/>
                <w:sz w:val="20"/>
              </w:rPr>
              <w:t>2</w:t>
            </w:r>
          </w:p>
        </w:tc>
        <w:tc>
          <w:tcPr>
            <w:tcW w:w="394" w:type="pct"/>
            <w:tcBorders>
              <w:top w:val="single" w:sz="4" w:space="0" w:color="auto"/>
              <w:right w:val="single" w:sz="12" w:space="0" w:color="auto"/>
            </w:tcBorders>
            <w:shd w:val="clear" w:color="auto" w:fill="auto"/>
            <w:vAlign w:val="center"/>
          </w:tcPr>
          <w:p w14:paraId="7FDA017A" w14:textId="77777777" w:rsidR="00482903" w:rsidRPr="008C1ACA" w:rsidRDefault="00482903" w:rsidP="00A15AC5">
            <w:pPr>
              <w:spacing w:before="0"/>
              <w:jc w:val="center"/>
              <w:rPr>
                <w:bCs/>
                <w:sz w:val="20"/>
              </w:rPr>
            </w:pPr>
            <w:r w:rsidRPr="008C1ACA">
              <w:rPr>
                <w:bCs/>
                <w:sz w:val="20"/>
              </w:rPr>
              <w:t>1</w:t>
            </w:r>
          </w:p>
        </w:tc>
        <w:tc>
          <w:tcPr>
            <w:tcW w:w="656" w:type="pct"/>
            <w:tcBorders>
              <w:top w:val="single" w:sz="4" w:space="0" w:color="auto"/>
              <w:left w:val="single" w:sz="12" w:space="0" w:color="auto"/>
              <w:right w:val="single" w:sz="4" w:space="0" w:color="auto"/>
            </w:tcBorders>
            <w:shd w:val="clear" w:color="auto" w:fill="auto"/>
            <w:vAlign w:val="center"/>
          </w:tcPr>
          <w:p w14:paraId="69779F90" w14:textId="77777777" w:rsidR="00482903" w:rsidRPr="008C1ACA" w:rsidRDefault="00482903" w:rsidP="00A15AC5">
            <w:pPr>
              <w:spacing w:before="0"/>
              <w:jc w:val="center"/>
              <w:rPr>
                <w:sz w:val="20"/>
              </w:rPr>
            </w:pPr>
            <w:r w:rsidRPr="008C1ACA">
              <w:rPr>
                <w:sz w:val="20"/>
              </w:rPr>
              <w:t>58,1</w:t>
            </w:r>
          </w:p>
        </w:tc>
        <w:tc>
          <w:tcPr>
            <w:tcW w:w="697" w:type="pct"/>
            <w:tcBorders>
              <w:top w:val="single" w:sz="4" w:space="0" w:color="auto"/>
              <w:left w:val="single" w:sz="4" w:space="0" w:color="auto"/>
            </w:tcBorders>
            <w:shd w:val="clear" w:color="auto" w:fill="auto"/>
            <w:vAlign w:val="center"/>
          </w:tcPr>
          <w:p w14:paraId="2D3151AC" w14:textId="77777777" w:rsidR="00482903" w:rsidRPr="008C1ACA" w:rsidRDefault="00482903" w:rsidP="00A15AC5">
            <w:pPr>
              <w:spacing w:before="0"/>
              <w:jc w:val="center"/>
              <w:rPr>
                <w:sz w:val="20"/>
              </w:rPr>
            </w:pPr>
            <w:r w:rsidRPr="008C1ACA">
              <w:rPr>
                <w:sz w:val="20"/>
              </w:rPr>
              <w:t>59,3</w:t>
            </w:r>
          </w:p>
        </w:tc>
        <w:tc>
          <w:tcPr>
            <w:tcW w:w="696" w:type="pct"/>
            <w:tcBorders>
              <w:right w:val="single" w:sz="4" w:space="0" w:color="auto"/>
            </w:tcBorders>
            <w:shd w:val="clear" w:color="auto" w:fill="auto"/>
            <w:vAlign w:val="center"/>
          </w:tcPr>
          <w:p w14:paraId="5816FEB6" w14:textId="77777777" w:rsidR="00482903" w:rsidRPr="008C1ACA" w:rsidRDefault="00482903" w:rsidP="00A15AC5">
            <w:pPr>
              <w:spacing w:before="0"/>
              <w:jc w:val="center"/>
              <w:rPr>
                <w:sz w:val="20"/>
              </w:rPr>
            </w:pPr>
            <w:r w:rsidRPr="008C1ACA">
              <w:rPr>
                <w:sz w:val="20"/>
              </w:rPr>
              <w:t>50,8</w:t>
            </w:r>
          </w:p>
        </w:tc>
        <w:tc>
          <w:tcPr>
            <w:tcW w:w="697" w:type="pct"/>
            <w:tcBorders>
              <w:left w:val="single" w:sz="4" w:space="0" w:color="auto"/>
              <w:right w:val="single" w:sz="12" w:space="0" w:color="auto"/>
            </w:tcBorders>
            <w:shd w:val="clear" w:color="auto" w:fill="auto"/>
            <w:vAlign w:val="center"/>
          </w:tcPr>
          <w:p w14:paraId="0536740C" w14:textId="77777777" w:rsidR="00482903" w:rsidRPr="008C1ACA" w:rsidRDefault="00482903" w:rsidP="00A15AC5">
            <w:pPr>
              <w:spacing w:before="0"/>
              <w:jc w:val="center"/>
              <w:rPr>
                <w:sz w:val="20"/>
              </w:rPr>
            </w:pPr>
            <w:r w:rsidRPr="008C1ACA">
              <w:rPr>
                <w:sz w:val="20"/>
              </w:rPr>
              <w:t>52,2</w:t>
            </w:r>
          </w:p>
        </w:tc>
        <w:tc>
          <w:tcPr>
            <w:tcW w:w="768" w:type="pct"/>
            <w:tcBorders>
              <w:left w:val="single" w:sz="12" w:space="0" w:color="auto"/>
            </w:tcBorders>
            <w:shd w:val="clear" w:color="auto" w:fill="auto"/>
            <w:tcMar>
              <w:top w:w="28" w:type="dxa"/>
              <w:left w:w="28" w:type="dxa"/>
              <w:bottom w:w="28" w:type="dxa"/>
              <w:right w:w="28" w:type="dxa"/>
            </w:tcMar>
            <w:vAlign w:val="center"/>
          </w:tcPr>
          <w:p w14:paraId="150EA15E" w14:textId="77777777" w:rsidR="00482903" w:rsidRPr="008C1ACA" w:rsidRDefault="00482903" w:rsidP="00A15AC5">
            <w:pPr>
              <w:spacing w:before="0"/>
              <w:jc w:val="center"/>
              <w:rPr>
                <w:sz w:val="20"/>
              </w:rPr>
            </w:pPr>
            <w:r w:rsidRPr="008C1ACA">
              <w:rPr>
                <w:sz w:val="20"/>
              </w:rPr>
              <w:t>60</w:t>
            </w:r>
          </w:p>
        </w:tc>
        <w:tc>
          <w:tcPr>
            <w:tcW w:w="766" w:type="pct"/>
            <w:shd w:val="clear" w:color="auto" w:fill="auto"/>
            <w:tcMar>
              <w:top w:w="28" w:type="dxa"/>
              <w:left w:w="28" w:type="dxa"/>
              <w:bottom w:w="28" w:type="dxa"/>
              <w:right w:w="28" w:type="dxa"/>
            </w:tcMar>
            <w:vAlign w:val="center"/>
          </w:tcPr>
          <w:p w14:paraId="6D513EAE" w14:textId="77777777" w:rsidR="00482903" w:rsidRPr="008C1ACA" w:rsidRDefault="00482903" w:rsidP="00A15AC5">
            <w:pPr>
              <w:spacing w:before="0"/>
              <w:jc w:val="center"/>
              <w:rPr>
                <w:sz w:val="20"/>
              </w:rPr>
            </w:pPr>
            <w:r w:rsidRPr="008C1ACA">
              <w:rPr>
                <w:sz w:val="20"/>
              </w:rPr>
              <w:t>60</w:t>
            </w:r>
          </w:p>
        </w:tc>
      </w:tr>
      <w:tr w:rsidR="00482903" w:rsidRPr="008C1ACA" w14:paraId="6CC047CF" w14:textId="77777777" w:rsidTr="00A15AC5">
        <w:trPr>
          <w:jc w:val="center"/>
        </w:trPr>
        <w:tc>
          <w:tcPr>
            <w:tcW w:w="326" w:type="pct"/>
            <w:tcBorders>
              <w:top w:val="single" w:sz="4" w:space="0" w:color="auto"/>
            </w:tcBorders>
            <w:shd w:val="clear" w:color="auto" w:fill="auto"/>
            <w:vAlign w:val="center"/>
          </w:tcPr>
          <w:p w14:paraId="54014816" w14:textId="77777777" w:rsidR="00482903" w:rsidRPr="008C1ACA" w:rsidRDefault="00482903" w:rsidP="00A15AC5">
            <w:pPr>
              <w:spacing w:before="0"/>
              <w:jc w:val="center"/>
              <w:rPr>
                <w:bCs/>
                <w:sz w:val="20"/>
              </w:rPr>
            </w:pPr>
            <w:r w:rsidRPr="008C1ACA">
              <w:rPr>
                <w:bCs/>
                <w:sz w:val="20"/>
              </w:rPr>
              <w:t>2</w:t>
            </w:r>
          </w:p>
        </w:tc>
        <w:tc>
          <w:tcPr>
            <w:tcW w:w="394" w:type="pct"/>
            <w:tcBorders>
              <w:top w:val="single" w:sz="4" w:space="0" w:color="auto"/>
              <w:right w:val="single" w:sz="12" w:space="0" w:color="auto"/>
            </w:tcBorders>
            <w:shd w:val="clear" w:color="auto" w:fill="auto"/>
            <w:vAlign w:val="center"/>
          </w:tcPr>
          <w:p w14:paraId="5037673B" w14:textId="77777777" w:rsidR="00482903" w:rsidRPr="008C1ACA" w:rsidRDefault="00482903" w:rsidP="00A15AC5">
            <w:pPr>
              <w:spacing w:before="0"/>
              <w:jc w:val="center"/>
              <w:rPr>
                <w:bCs/>
                <w:sz w:val="20"/>
              </w:rPr>
            </w:pPr>
            <w:r w:rsidRPr="008C1ACA">
              <w:rPr>
                <w:bCs/>
                <w:sz w:val="20"/>
              </w:rPr>
              <w:t>8</w:t>
            </w:r>
          </w:p>
        </w:tc>
        <w:tc>
          <w:tcPr>
            <w:tcW w:w="656" w:type="pct"/>
            <w:tcBorders>
              <w:top w:val="single" w:sz="4" w:space="0" w:color="auto"/>
              <w:left w:val="single" w:sz="12" w:space="0" w:color="auto"/>
              <w:right w:val="single" w:sz="4" w:space="0" w:color="auto"/>
            </w:tcBorders>
            <w:shd w:val="clear" w:color="auto" w:fill="auto"/>
            <w:vAlign w:val="center"/>
          </w:tcPr>
          <w:p w14:paraId="78802A35" w14:textId="77777777" w:rsidR="00482903" w:rsidRPr="008C1ACA" w:rsidRDefault="00482903" w:rsidP="00A15AC5">
            <w:pPr>
              <w:spacing w:before="0"/>
              <w:jc w:val="center"/>
              <w:rPr>
                <w:sz w:val="20"/>
              </w:rPr>
            </w:pPr>
            <w:r w:rsidRPr="008C1ACA">
              <w:rPr>
                <w:sz w:val="20"/>
              </w:rPr>
              <w:t>58,4</w:t>
            </w:r>
          </w:p>
        </w:tc>
        <w:tc>
          <w:tcPr>
            <w:tcW w:w="697" w:type="pct"/>
            <w:tcBorders>
              <w:top w:val="single" w:sz="4" w:space="0" w:color="auto"/>
              <w:left w:val="single" w:sz="4" w:space="0" w:color="auto"/>
            </w:tcBorders>
            <w:shd w:val="clear" w:color="auto" w:fill="auto"/>
            <w:vAlign w:val="center"/>
          </w:tcPr>
          <w:p w14:paraId="67E0230B" w14:textId="77777777" w:rsidR="00482903" w:rsidRPr="008C1ACA" w:rsidRDefault="00482903" w:rsidP="00A15AC5">
            <w:pPr>
              <w:spacing w:before="0"/>
              <w:jc w:val="center"/>
              <w:rPr>
                <w:sz w:val="20"/>
              </w:rPr>
            </w:pPr>
            <w:r w:rsidRPr="008C1ACA">
              <w:rPr>
                <w:sz w:val="20"/>
              </w:rPr>
              <w:t>59,7</w:t>
            </w:r>
          </w:p>
        </w:tc>
        <w:tc>
          <w:tcPr>
            <w:tcW w:w="696" w:type="pct"/>
            <w:tcBorders>
              <w:right w:val="single" w:sz="4" w:space="0" w:color="auto"/>
            </w:tcBorders>
            <w:shd w:val="clear" w:color="auto" w:fill="auto"/>
            <w:vAlign w:val="center"/>
          </w:tcPr>
          <w:p w14:paraId="1CAD5D80" w14:textId="77777777" w:rsidR="00482903" w:rsidRPr="008C1ACA" w:rsidRDefault="00482903" w:rsidP="00A15AC5">
            <w:pPr>
              <w:spacing w:before="0"/>
              <w:jc w:val="center"/>
              <w:rPr>
                <w:sz w:val="20"/>
              </w:rPr>
            </w:pPr>
            <w:r w:rsidRPr="008C1ACA">
              <w:rPr>
                <w:sz w:val="20"/>
              </w:rPr>
              <w:t>51,2</w:t>
            </w:r>
          </w:p>
        </w:tc>
        <w:tc>
          <w:tcPr>
            <w:tcW w:w="697" w:type="pct"/>
            <w:tcBorders>
              <w:left w:val="single" w:sz="4" w:space="0" w:color="auto"/>
              <w:right w:val="single" w:sz="12" w:space="0" w:color="auto"/>
            </w:tcBorders>
            <w:shd w:val="clear" w:color="auto" w:fill="auto"/>
            <w:vAlign w:val="center"/>
          </w:tcPr>
          <w:p w14:paraId="41E8BEAF" w14:textId="77777777" w:rsidR="00482903" w:rsidRPr="008C1ACA" w:rsidRDefault="00482903" w:rsidP="00A15AC5">
            <w:pPr>
              <w:spacing w:before="0"/>
              <w:jc w:val="center"/>
              <w:rPr>
                <w:sz w:val="20"/>
              </w:rPr>
            </w:pPr>
            <w:r w:rsidRPr="008C1ACA">
              <w:rPr>
                <w:sz w:val="20"/>
              </w:rPr>
              <w:t>52,5</w:t>
            </w:r>
          </w:p>
        </w:tc>
        <w:tc>
          <w:tcPr>
            <w:tcW w:w="768" w:type="pct"/>
            <w:tcBorders>
              <w:left w:val="single" w:sz="12" w:space="0" w:color="auto"/>
            </w:tcBorders>
            <w:shd w:val="clear" w:color="auto" w:fill="auto"/>
            <w:tcMar>
              <w:top w:w="28" w:type="dxa"/>
              <w:left w:w="28" w:type="dxa"/>
              <w:bottom w:w="28" w:type="dxa"/>
              <w:right w:w="28" w:type="dxa"/>
            </w:tcMar>
            <w:vAlign w:val="center"/>
          </w:tcPr>
          <w:p w14:paraId="18E8087B" w14:textId="77777777" w:rsidR="00482903" w:rsidRPr="008C1ACA" w:rsidRDefault="00482903" w:rsidP="00A15AC5">
            <w:pPr>
              <w:spacing w:before="0"/>
              <w:jc w:val="center"/>
              <w:rPr>
                <w:sz w:val="20"/>
              </w:rPr>
            </w:pPr>
            <w:r w:rsidRPr="008C1ACA">
              <w:rPr>
                <w:sz w:val="20"/>
              </w:rPr>
              <w:t>60</w:t>
            </w:r>
          </w:p>
        </w:tc>
        <w:tc>
          <w:tcPr>
            <w:tcW w:w="766" w:type="pct"/>
            <w:shd w:val="clear" w:color="auto" w:fill="auto"/>
            <w:tcMar>
              <w:top w:w="28" w:type="dxa"/>
              <w:left w:w="28" w:type="dxa"/>
              <w:bottom w:w="28" w:type="dxa"/>
              <w:right w:w="28" w:type="dxa"/>
            </w:tcMar>
            <w:vAlign w:val="center"/>
          </w:tcPr>
          <w:p w14:paraId="189A2669" w14:textId="77777777" w:rsidR="00482903" w:rsidRPr="008C1ACA" w:rsidRDefault="00482903" w:rsidP="00A15AC5">
            <w:pPr>
              <w:spacing w:before="0"/>
              <w:jc w:val="center"/>
              <w:rPr>
                <w:sz w:val="20"/>
              </w:rPr>
            </w:pPr>
            <w:r w:rsidRPr="008C1ACA">
              <w:rPr>
                <w:sz w:val="20"/>
              </w:rPr>
              <w:t>60</w:t>
            </w:r>
          </w:p>
        </w:tc>
      </w:tr>
      <w:tr w:rsidR="00482903" w:rsidRPr="008C1ACA" w14:paraId="41D237B5" w14:textId="77777777" w:rsidTr="00A15AC5">
        <w:trPr>
          <w:jc w:val="center"/>
        </w:trPr>
        <w:tc>
          <w:tcPr>
            <w:tcW w:w="326" w:type="pct"/>
            <w:tcBorders>
              <w:top w:val="single" w:sz="4" w:space="0" w:color="auto"/>
            </w:tcBorders>
            <w:shd w:val="clear" w:color="auto" w:fill="auto"/>
            <w:vAlign w:val="center"/>
          </w:tcPr>
          <w:p w14:paraId="278FBCD9" w14:textId="77777777" w:rsidR="00482903" w:rsidRPr="008C1ACA" w:rsidRDefault="00482903" w:rsidP="00A15AC5">
            <w:pPr>
              <w:spacing w:before="0"/>
              <w:jc w:val="center"/>
              <w:rPr>
                <w:bCs/>
                <w:sz w:val="20"/>
              </w:rPr>
            </w:pPr>
            <w:r w:rsidRPr="008C1ACA">
              <w:rPr>
                <w:bCs/>
                <w:sz w:val="20"/>
              </w:rPr>
              <w:t>3</w:t>
            </w:r>
          </w:p>
        </w:tc>
        <w:tc>
          <w:tcPr>
            <w:tcW w:w="394" w:type="pct"/>
            <w:tcBorders>
              <w:top w:val="single" w:sz="4" w:space="0" w:color="auto"/>
              <w:right w:val="single" w:sz="12" w:space="0" w:color="auto"/>
            </w:tcBorders>
            <w:shd w:val="clear" w:color="auto" w:fill="auto"/>
            <w:vAlign w:val="center"/>
          </w:tcPr>
          <w:p w14:paraId="504C92FE" w14:textId="77777777" w:rsidR="00482903" w:rsidRPr="008C1ACA" w:rsidRDefault="00482903" w:rsidP="00A15AC5">
            <w:pPr>
              <w:spacing w:before="0"/>
              <w:jc w:val="center"/>
              <w:rPr>
                <w:bCs/>
                <w:sz w:val="20"/>
              </w:rPr>
            </w:pPr>
            <w:r w:rsidRPr="008C1ACA">
              <w:rPr>
                <w:bCs/>
                <w:sz w:val="20"/>
              </w:rPr>
              <w:t>1</w:t>
            </w:r>
          </w:p>
        </w:tc>
        <w:tc>
          <w:tcPr>
            <w:tcW w:w="656" w:type="pct"/>
            <w:tcBorders>
              <w:top w:val="single" w:sz="4" w:space="0" w:color="auto"/>
              <w:left w:val="single" w:sz="12" w:space="0" w:color="auto"/>
              <w:right w:val="single" w:sz="4" w:space="0" w:color="auto"/>
            </w:tcBorders>
            <w:shd w:val="clear" w:color="auto" w:fill="auto"/>
            <w:vAlign w:val="center"/>
          </w:tcPr>
          <w:p w14:paraId="24B00306" w14:textId="77777777" w:rsidR="00482903" w:rsidRPr="008C1ACA" w:rsidRDefault="00482903" w:rsidP="00A15AC5">
            <w:pPr>
              <w:spacing w:before="0"/>
              <w:jc w:val="center"/>
              <w:rPr>
                <w:sz w:val="20"/>
              </w:rPr>
            </w:pPr>
            <w:r w:rsidRPr="008C1ACA">
              <w:rPr>
                <w:sz w:val="20"/>
              </w:rPr>
              <w:t>64,2</w:t>
            </w:r>
          </w:p>
        </w:tc>
        <w:tc>
          <w:tcPr>
            <w:tcW w:w="697" w:type="pct"/>
            <w:tcBorders>
              <w:top w:val="single" w:sz="4" w:space="0" w:color="auto"/>
              <w:left w:val="single" w:sz="4" w:space="0" w:color="auto"/>
            </w:tcBorders>
            <w:shd w:val="clear" w:color="auto" w:fill="auto"/>
            <w:vAlign w:val="center"/>
          </w:tcPr>
          <w:p w14:paraId="0F70D479" w14:textId="77777777" w:rsidR="00482903" w:rsidRPr="008C1ACA" w:rsidRDefault="00482903" w:rsidP="00A15AC5">
            <w:pPr>
              <w:spacing w:before="0"/>
              <w:jc w:val="center"/>
              <w:rPr>
                <w:sz w:val="20"/>
              </w:rPr>
            </w:pPr>
            <w:r w:rsidRPr="008C1ACA">
              <w:rPr>
                <w:sz w:val="20"/>
              </w:rPr>
              <w:t>59,0</w:t>
            </w:r>
          </w:p>
        </w:tc>
        <w:tc>
          <w:tcPr>
            <w:tcW w:w="696" w:type="pct"/>
            <w:tcBorders>
              <w:right w:val="single" w:sz="4" w:space="0" w:color="auto"/>
            </w:tcBorders>
            <w:shd w:val="clear" w:color="auto" w:fill="auto"/>
            <w:vAlign w:val="center"/>
          </w:tcPr>
          <w:p w14:paraId="7693F0E2" w14:textId="77777777" w:rsidR="00482903" w:rsidRPr="008C1ACA" w:rsidRDefault="00482903" w:rsidP="00A15AC5">
            <w:pPr>
              <w:spacing w:before="0"/>
              <w:jc w:val="center"/>
              <w:rPr>
                <w:sz w:val="20"/>
              </w:rPr>
            </w:pPr>
            <w:r w:rsidRPr="008C1ACA">
              <w:rPr>
                <w:sz w:val="20"/>
              </w:rPr>
              <w:t>56,7</w:t>
            </w:r>
          </w:p>
        </w:tc>
        <w:tc>
          <w:tcPr>
            <w:tcW w:w="697" w:type="pct"/>
            <w:tcBorders>
              <w:left w:val="single" w:sz="4" w:space="0" w:color="auto"/>
              <w:right w:val="single" w:sz="12" w:space="0" w:color="auto"/>
            </w:tcBorders>
            <w:shd w:val="clear" w:color="auto" w:fill="auto"/>
            <w:vAlign w:val="center"/>
          </w:tcPr>
          <w:p w14:paraId="248D0085" w14:textId="77777777" w:rsidR="00482903" w:rsidRPr="008C1ACA" w:rsidRDefault="00482903" w:rsidP="00A15AC5">
            <w:pPr>
              <w:spacing w:before="0"/>
              <w:jc w:val="center"/>
              <w:rPr>
                <w:sz w:val="20"/>
              </w:rPr>
            </w:pPr>
            <w:r w:rsidRPr="008C1ACA">
              <w:rPr>
                <w:sz w:val="20"/>
              </w:rPr>
              <w:t>52,3</w:t>
            </w:r>
          </w:p>
        </w:tc>
        <w:tc>
          <w:tcPr>
            <w:tcW w:w="768" w:type="pct"/>
            <w:tcBorders>
              <w:left w:val="single" w:sz="12" w:space="0" w:color="auto"/>
            </w:tcBorders>
            <w:shd w:val="clear" w:color="auto" w:fill="auto"/>
            <w:tcMar>
              <w:top w:w="28" w:type="dxa"/>
              <w:left w:w="28" w:type="dxa"/>
              <w:bottom w:w="28" w:type="dxa"/>
              <w:right w:w="28" w:type="dxa"/>
            </w:tcMar>
            <w:vAlign w:val="center"/>
          </w:tcPr>
          <w:p w14:paraId="5059AFE1" w14:textId="77777777" w:rsidR="00482903" w:rsidRPr="008C1ACA" w:rsidRDefault="00482903" w:rsidP="00A15AC5">
            <w:pPr>
              <w:spacing w:before="0"/>
              <w:jc w:val="center"/>
              <w:rPr>
                <w:sz w:val="20"/>
              </w:rPr>
            </w:pPr>
            <w:r w:rsidRPr="008C1ACA">
              <w:rPr>
                <w:sz w:val="20"/>
              </w:rPr>
              <w:t>70</w:t>
            </w:r>
          </w:p>
        </w:tc>
        <w:tc>
          <w:tcPr>
            <w:tcW w:w="766" w:type="pct"/>
            <w:shd w:val="clear" w:color="auto" w:fill="auto"/>
            <w:tcMar>
              <w:top w:w="28" w:type="dxa"/>
              <w:left w:w="28" w:type="dxa"/>
              <w:bottom w:w="28" w:type="dxa"/>
              <w:right w:w="28" w:type="dxa"/>
            </w:tcMar>
            <w:vAlign w:val="center"/>
          </w:tcPr>
          <w:p w14:paraId="1BBD221B" w14:textId="77777777" w:rsidR="00482903" w:rsidRPr="008C1ACA" w:rsidRDefault="00482903" w:rsidP="00A15AC5">
            <w:pPr>
              <w:spacing w:before="0"/>
              <w:jc w:val="center"/>
              <w:rPr>
                <w:sz w:val="20"/>
              </w:rPr>
            </w:pPr>
            <w:r w:rsidRPr="008C1ACA">
              <w:rPr>
                <w:sz w:val="20"/>
              </w:rPr>
              <w:t>60</w:t>
            </w:r>
          </w:p>
        </w:tc>
      </w:tr>
      <w:tr w:rsidR="00482903" w:rsidRPr="008C1ACA" w14:paraId="3D314E6A" w14:textId="77777777" w:rsidTr="00A15AC5">
        <w:trPr>
          <w:jc w:val="center"/>
        </w:trPr>
        <w:tc>
          <w:tcPr>
            <w:tcW w:w="326" w:type="pct"/>
            <w:tcBorders>
              <w:top w:val="single" w:sz="4" w:space="0" w:color="auto"/>
            </w:tcBorders>
            <w:shd w:val="clear" w:color="auto" w:fill="auto"/>
            <w:vAlign w:val="center"/>
          </w:tcPr>
          <w:p w14:paraId="38AFE2B0" w14:textId="77777777" w:rsidR="00482903" w:rsidRPr="008C1ACA" w:rsidRDefault="00482903" w:rsidP="00A15AC5">
            <w:pPr>
              <w:spacing w:before="0"/>
              <w:jc w:val="center"/>
              <w:rPr>
                <w:bCs/>
                <w:sz w:val="20"/>
              </w:rPr>
            </w:pPr>
            <w:r w:rsidRPr="008C1ACA">
              <w:rPr>
                <w:bCs/>
                <w:sz w:val="20"/>
              </w:rPr>
              <w:t>3</w:t>
            </w:r>
          </w:p>
        </w:tc>
        <w:tc>
          <w:tcPr>
            <w:tcW w:w="394" w:type="pct"/>
            <w:tcBorders>
              <w:top w:val="single" w:sz="4" w:space="0" w:color="auto"/>
              <w:right w:val="single" w:sz="12" w:space="0" w:color="auto"/>
            </w:tcBorders>
            <w:shd w:val="clear" w:color="auto" w:fill="auto"/>
            <w:vAlign w:val="center"/>
          </w:tcPr>
          <w:p w14:paraId="4E983BCD" w14:textId="77777777" w:rsidR="00482903" w:rsidRPr="008C1ACA" w:rsidRDefault="00482903" w:rsidP="00A15AC5">
            <w:pPr>
              <w:spacing w:before="0"/>
              <w:jc w:val="center"/>
              <w:rPr>
                <w:bCs/>
                <w:sz w:val="20"/>
              </w:rPr>
            </w:pPr>
            <w:r w:rsidRPr="008C1ACA">
              <w:rPr>
                <w:bCs/>
                <w:sz w:val="20"/>
              </w:rPr>
              <w:t>11</w:t>
            </w:r>
          </w:p>
        </w:tc>
        <w:tc>
          <w:tcPr>
            <w:tcW w:w="656" w:type="pct"/>
            <w:tcBorders>
              <w:top w:val="single" w:sz="4" w:space="0" w:color="auto"/>
              <w:left w:val="single" w:sz="12" w:space="0" w:color="auto"/>
              <w:right w:val="single" w:sz="4" w:space="0" w:color="auto"/>
            </w:tcBorders>
            <w:shd w:val="clear" w:color="auto" w:fill="auto"/>
            <w:vAlign w:val="center"/>
          </w:tcPr>
          <w:p w14:paraId="413AF459" w14:textId="77777777" w:rsidR="00482903" w:rsidRPr="008C1ACA" w:rsidRDefault="00482903" w:rsidP="00A15AC5">
            <w:pPr>
              <w:spacing w:before="0"/>
              <w:jc w:val="center"/>
              <w:rPr>
                <w:sz w:val="20"/>
              </w:rPr>
            </w:pPr>
            <w:r w:rsidRPr="008C1ACA">
              <w:rPr>
                <w:sz w:val="20"/>
              </w:rPr>
              <w:t>62,9</w:t>
            </w:r>
          </w:p>
        </w:tc>
        <w:tc>
          <w:tcPr>
            <w:tcW w:w="697" w:type="pct"/>
            <w:tcBorders>
              <w:top w:val="single" w:sz="4" w:space="0" w:color="auto"/>
              <w:left w:val="single" w:sz="4" w:space="0" w:color="auto"/>
            </w:tcBorders>
            <w:shd w:val="clear" w:color="auto" w:fill="auto"/>
            <w:vAlign w:val="center"/>
          </w:tcPr>
          <w:p w14:paraId="0DBCE21C" w14:textId="77777777" w:rsidR="00482903" w:rsidRPr="008C1ACA" w:rsidRDefault="00482903" w:rsidP="00A15AC5">
            <w:pPr>
              <w:spacing w:before="0"/>
              <w:jc w:val="center"/>
              <w:rPr>
                <w:sz w:val="20"/>
              </w:rPr>
            </w:pPr>
            <w:r w:rsidRPr="008C1ACA">
              <w:rPr>
                <w:sz w:val="20"/>
              </w:rPr>
              <w:t>58,2</w:t>
            </w:r>
          </w:p>
        </w:tc>
        <w:tc>
          <w:tcPr>
            <w:tcW w:w="696" w:type="pct"/>
            <w:tcBorders>
              <w:right w:val="single" w:sz="4" w:space="0" w:color="auto"/>
            </w:tcBorders>
            <w:shd w:val="clear" w:color="auto" w:fill="auto"/>
            <w:vAlign w:val="center"/>
          </w:tcPr>
          <w:p w14:paraId="223B159B" w14:textId="77777777" w:rsidR="00482903" w:rsidRPr="008C1ACA" w:rsidRDefault="00482903" w:rsidP="00A15AC5">
            <w:pPr>
              <w:spacing w:before="0"/>
              <w:jc w:val="center"/>
              <w:rPr>
                <w:sz w:val="20"/>
              </w:rPr>
            </w:pPr>
            <w:r w:rsidRPr="008C1ACA">
              <w:rPr>
                <w:sz w:val="20"/>
              </w:rPr>
              <w:t>55,5</w:t>
            </w:r>
          </w:p>
        </w:tc>
        <w:tc>
          <w:tcPr>
            <w:tcW w:w="697" w:type="pct"/>
            <w:tcBorders>
              <w:left w:val="single" w:sz="4" w:space="0" w:color="auto"/>
              <w:right w:val="single" w:sz="12" w:space="0" w:color="auto"/>
            </w:tcBorders>
            <w:shd w:val="clear" w:color="auto" w:fill="auto"/>
            <w:vAlign w:val="center"/>
          </w:tcPr>
          <w:p w14:paraId="4FB88F15" w14:textId="77777777" w:rsidR="00482903" w:rsidRPr="008C1ACA" w:rsidRDefault="00482903" w:rsidP="00A15AC5">
            <w:pPr>
              <w:spacing w:before="0"/>
              <w:jc w:val="center"/>
              <w:rPr>
                <w:sz w:val="20"/>
              </w:rPr>
            </w:pPr>
            <w:r w:rsidRPr="008C1ACA">
              <w:rPr>
                <w:sz w:val="20"/>
              </w:rPr>
              <w:t>51,4</w:t>
            </w:r>
          </w:p>
        </w:tc>
        <w:tc>
          <w:tcPr>
            <w:tcW w:w="768" w:type="pct"/>
            <w:tcBorders>
              <w:left w:val="single" w:sz="12" w:space="0" w:color="auto"/>
            </w:tcBorders>
            <w:shd w:val="clear" w:color="auto" w:fill="auto"/>
            <w:tcMar>
              <w:top w:w="28" w:type="dxa"/>
              <w:left w:w="28" w:type="dxa"/>
              <w:bottom w:w="28" w:type="dxa"/>
              <w:right w:w="28" w:type="dxa"/>
            </w:tcMar>
            <w:vAlign w:val="center"/>
          </w:tcPr>
          <w:p w14:paraId="7656062C" w14:textId="77777777" w:rsidR="00482903" w:rsidRPr="008C1ACA" w:rsidRDefault="00482903" w:rsidP="00A15AC5">
            <w:pPr>
              <w:spacing w:before="0"/>
              <w:jc w:val="center"/>
              <w:rPr>
                <w:sz w:val="20"/>
              </w:rPr>
            </w:pPr>
            <w:r w:rsidRPr="008C1ACA">
              <w:rPr>
                <w:sz w:val="20"/>
              </w:rPr>
              <w:t>70</w:t>
            </w:r>
          </w:p>
        </w:tc>
        <w:tc>
          <w:tcPr>
            <w:tcW w:w="766" w:type="pct"/>
            <w:shd w:val="clear" w:color="auto" w:fill="auto"/>
            <w:tcMar>
              <w:top w:w="28" w:type="dxa"/>
              <w:left w:w="28" w:type="dxa"/>
              <w:bottom w:w="28" w:type="dxa"/>
              <w:right w:w="28" w:type="dxa"/>
            </w:tcMar>
            <w:vAlign w:val="center"/>
          </w:tcPr>
          <w:p w14:paraId="5D37B540" w14:textId="77777777" w:rsidR="00482903" w:rsidRPr="008C1ACA" w:rsidRDefault="00482903" w:rsidP="00A15AC5">
            <w:pPr>
              <w:spacing w:before="0"/>
              <w:jc w:val="center"/>
              <w:rPr>
                <w:sz w:val="20"/>
              </w:rPr>
            </w:pPr>
            <w:r w:rsidRPr="008C1ACA">
              <w:rPr>
                <w:sz w:val="20"/>
              </w:rPr>
              <w:t>60</w:t>
            </w:r>
          </w:p>
        </w:tc>
      </w:tr>
      <w:tr w:rsidR="00482903" w:rsidRPr="008C1ACA" w14:paraId="7CF0C780" w14:textId="77777777" w:rsidTr="00A15AC5">
        <w:trPr>
          <w:jc w:val="center"/>
        </w:trPr>
        <w:tc>
          <w:tcPr>
            <w:tcW w:w="326" w:type="pct"/>
            <w:tcBorders>
              <w:top w:val="single" w:sz="4" w:space="0" w:color="auto"/>
            </w:tcBorders>
            <w:shd w:val="clear" w:color="auto" w:fill="auto"/>
            <w:vAlign w:val="center"/>
          </w:tcPr>
          <w:p w14:paraId="2799FD25" w14:textId="77777777" w:rsidR="00482903" w:rsidRPr="008C1ACA" w:rsidRDefault="00482903" w:rsidP="00A15AC5">
            <w:pPr>
              <w:spacing w:before="0"/>
              <w:jc w:val="center"/>
              <w:rPr>
                <w:bCs/>
                <w:sz w:val="20"/>
              </w:rPr>
            </w:pPr>
            <w:r w:rsidRPr="008C1ACA">
              <w:rPr>
                <w:bCs/>
                <w:sz w:val="20"/>
              </w:rPr>
              <w:t>4</w:t>
            </w:r>
          </w:p>
        </w:tc>
        <w:tc>
          <w:tcPr>
            <w:tcW w:w="394" w:type="pct"/>
            <w:tcBorders>
              <w:top w:val="single" w:sz="4" w:space="0" w:color="auto"/>
              <w:right w:val="single" w:sz="12" w:space="0" w:color="auto"/>
            </w:tcBorders>
            <w:shd w:val="clear" w:color="auto" w:fill="auto"/>
            <w:vAlign w:val="center"/>
          </w:tcPr>
          <w:p w14:paraId="5991369A" w14:textId="77777777" w:rsidR="00482903" w:rsidRPr="008C1ACA" w:rsidRDefault="00482903" w:rsidP="00A15AC5">
            <w:pPr>
              <w:spacing w:before="0"/>
              <w:jc w:val="center"/>
              <w:rPr>
                <w:bCs/>
                <w:sz w:val="20"/>
              </w:rPr>
            </w:pPr>
            <w:r w:rsidRPr="008C1ACA">
              <w:rPr>
                <w:bCs/>
                <w:sz w:val="20"/>
              </w:rPr>
              <w:t>1</w:t>
            </w:r>
          </w:p>
        </w:tc>
        <w:tc>
          <w:tcPr>
            <w:tcW w:w="656" w:type="pct"/>
            <w:tcBorders>
              <w:top w:val="single" w:sz="4" w:space="0" w:color="auto"/>
              <w:left w:val="single" w:sz="12" w:space="0" w:color="auto"/>
              <w:right w:val="single" w:sz="4" w:space="0" w:color="auto"/>
            </w:tcBorders>
            <w:shd w:val="clear" w:color="auto" w:fill="auto"/>
            <w:vAlign w:val="center"/>
          </w:tcPr>
          <w:p w14:paraId="32E89AB2" w14:textId="77777777" w:rsidR="00482903" w:rsidRPr="008C1ACA" w:rsidRDefault="00482903" w:rsidP="00A15AC5">
            <w:pPr>
              <w:spacing w:before="0"/>
              <w:jc w:val="center"/>
              <w:rPr>
                <w:sz w:val="20"/>
              </w:rPr>
            </w:pPr>
            <w:r w:rsidRPr="008C1ACA">
              <w:rPr>
                <w:sz w:val="20"/>
              </w:rPr>
              <w:t>62,0</w:t>
            </w:r>
          </w:p>
        </w:tc>
        <w:tc>
          <w:tcPr>
            <w:tcW w:w="697" w:type="pct"/>
            <w:tcBorders>
              <w:top w:val="single" w:sz="4" w:space="0" w:color="auto"/>
              <w:left w:val="single" w:sz="4" w:space="0" w:color="auto"/>
            </w:tcBorders>
            <w:shd w:val="clear" w:color="auto" w:fill="auto"/>
            <w:vAlign w:val="center"/>
          </w:tcPr>
          <w:p w14:paraId="208375F5" w14:textId="77777777" w:rsidR="00482903" w:rsidRPr="008C1ACA" w:rsidRDefault="00482903" w:rsidP="00A15AC5">
            <w:pPr>
              <w:spacing w:before="0"/>
              <w:jc w:val="center"/>
              <w:rPr>
                <w:sz w:val="20"/>
              </w:rPr>
            </w:pPr>
            <w:r w:rsidRPr="008C1ACA">
              <w:rPr>
                <w:sz w:val="20"/>
              </w:rPr>
              <w:t>62,5</w:t>
            </w:r>
          </w:p>
        </w:tc>
        <w:tc>
          <w:tcPr>
            <w:tcW w:w="696" w:type="pct"/>
            <w:tcBorders>
              <w:right w:val="single" w:sz="4" w:space="0" w:color="auto"/>
            </w:tcBorders>
            <w:shd w:val="clear" w:color="auto" w:fill="auto"/>
            <w:vAlign w:val="center"/>
          </w:tcPr>
          <w:p w14:paraId="6E5102EE" w14:textId="77777777" w:rsidR="00482903" w:rsidRPr="008C1ACA" w:rsidRDefault="00482903" w:rsidP="00A15AC5">
            <w:pPr>
              <w:spacing w:before="0"/>
              <w:jc w:val="center"/>
              <w:rPr>
                <w:sz w:val="20"/>
              </w:rPr>
            </w:pPr>
            <w:r w:rsidRPr="008C1ACA">
              <w:rPr>
                <w:sz w:val="20"/>
              </w:rPr>
              <w:t>55,4</w:t>
            </w:r>
          </w:p>
        </w:tc>
        <w:tc>
          <w:tcPr>
            <w:tcW w:w="697" w:type="pct"/>
            <w:tcBorders>
              <w:left w:val="single" w:sz="4" w:space="0" w:color="auto"/>
              <w:right w:val="single" w:sz="12" w:space="0" w:color="auto"/>
            </w:tcBorders>
            <w:shd w:val="clear" w:color="auto" w:fill="auto"/>
            <w:vAlign w:val="center"/>
          </w:tcPr>
          <w:p w14:paraId="34EA56E1" w14:textId="77777777" w:rsidR="00482903" w:rsidRPr="008C1ACA" w:rsidRDefault="00482903" w:rsidP="00A15AC5">
            <w:pPr>
              <w:spacing w:before="0"/>
              <w:jc w:val="center"/>
              <w:rPr>
                <w:sz w:val="20"/>
              </w:rPr>
            </w:pPr>
            <w:r w:rsidRPr="008C1ACA">
              <w:rPr>
                <w:sz w:val="20"/>
              </w:rPr>
              <w:t>54,7</w:t>
            </w:r>
          </w:p>
        </w:tc>
        <w:tc>
          <w:tcPr>
            <w:tcW w:w="768" w:type="pct"/>
            <w:tcBorders>
              <w:left w:val="single" w:sz="12" w:space="0" w:color="auto"/>
            </w:tcBorders>
            <w:shd w:val="clear" w:color="auto" w:fill="auto"/>
            <w:tcMar>
              <w:top w:w="28" w:type="dxa"/>
              <w:left w:w="28" w:type="dxa"/>
              <w:bottom w:w="28" w:type="dxa"/>
              <w:right w:w="28" w:type="dxa"/>
            </w:tcMar>
            <w:vAlign w:val="center"/>
          </w:tcPr>
          <w:p w14:paraId="1D13B74E" w14:textId="77777777" w:rsidR="00482903" w:rsidRPr="008C1ACA" w:rsidRDefault="00482903" w:rsidP="00A15AC5">
            <w:pPr>
              <w:spacing w:before="0"/>
              <w:jc w:val="center"/>
              <w:rPr>
                <w:sz w:val="20"/>
              </w:rPr>
            </w:pPr>
            <w:r w:rsidRPr="008C1ACA">
              <w:rPr>
                <w:sz w:val="20"/>
              </w:rPr>
              <w:t>70</w:t>
            </w:r>
          </w:p>
        </w:tc>
        <w:tc>
          <w:tcPr>
            <w:tcW w:w="766" w:type="pct"/>
            <w:shd w:val="clear" w:color="auto" w:fill="auto"/>
            <w:tcMar>
              <w:top w:w="28" w:type="dxa"/>
              <w:left w:w="28" w:type="dxa"/>
              <w:bottom w:w="28" w:type="dxa"/>
              <w:right w:w="28" w:type="dxa"/>
            </w:tcMar>
            <w:vAlign w:val="center"/>
          </w:tcPr>
          <w:p w14:paraId="186BDC57" w14:textId="77777777" w:rsidR="00482903" w:rsidRPr="008C1ACA" w:rsidRDefault="00482903" w:rsidP="00A15AC5">
            <w:pPr>
              <w:spacing w:before="0"/>
              <w:jc w:val="center"/>
              <w:rPr>
                <w:sz w:val="20"/>
              </w:rPr>
            </w:pPr>
            <w:r w:rsidRPr="008C1ACA">
              <w:rPr>
                <w:sz w:val="20"/>
              </w:rPr>
              <w:t>60</w:t>
            </w:r>
          </w:p>
        </w:tc>
      </w:tr>
      <w:tr w:rsidR="00482903" w:rsidRPr="008C1ACA" w14:paraId="3342A4F3" w14:textId="77777777" w:rsidTr="00A15AC5">
        <w:trPr>
          <w:trHeight w:val="20"/>
          <w:jc w:val="center"/>
        </w:trPr>
        <w:tc>
          <w:tcPr>
            <w:tcW w:w="326" w:type="pct"/>
            <w:tcBorders>
              <w:top w:val="single" w:sz="4" w:space="0" w:color="auto"/>
            </w:tcBorders>
            <w:shd w:val="clear" w:color="auto" w:fill="auto"/>
            <w:vAlign w:val="center"/>
          </w:tcPr>
          <w:p w14:paraId="3C2267CC" w14:textId="77777777" w:rsidR="00482903" w:rsidRPr="008C1ACA" w:rsidRDefault="00482903" w:rsidP="00A15AC5">
            <w:pPr>
              <w:spacing w:before="0"/>
              <w:jc w:val="center"/>
              <w:rPr>
                <w:bCs/>
                <w:sz w:val="20"/>
              </w:rPr>
            </w:pPr>
            <w:r w:rsidRPr="008C1ACA">
              <w:rPr>
                <w:bCs/>
                <w:sz w:val="20"/>
              </w:rPr>
              <w:t>4</w:t>
            </w:r>
          </w:p>
        </w:tc>
        <w:tc>
          <w:tcPr>
            <w:tcW w:w="394" w:type="pct"/>
            <w:tcBorders>
              <w:top w:val="single" w:sz="4" w:space="0" w:color="auto"/>
              <w:right w:val="single" w:sz="12" w:space="0" w:color="auto"/>
            </w:tcBorders>
            <w:shd w:val="clear" w:color="auto" w:fill="auto"/>
            <w:vAlign w:val="center"/>
          </w:tcPr>
          <w:p w14:paraId="0EF4BEFA" w14:textId="77777777" w:rsidR="00482903" w:rsidRPr="008C1ACA" w:rsidRDefault="00482903" w:rsidP="00A15AC5">
            <w:pPr>
              <w:spacing w:before="0"/>
              <w:jc w:val="center"/>
              <w:rPr>
                <w:bCs/>
                <w:sz w:val="20"/>
              </w:rPr>
            </w:pPr>
            <w:r w:rsidRPr="008C1ACA">
              <w:rPr>
                <w:bCs/>
                <w:sz w:val="20"/>
              </w:rPr>
              <w:t>10</w:t>
            </w:r>
          </w:p>
        </w:tc>
        <w:tc>
          <w:tcPr>
            <w:tcW w:w="656" w:type="pct"/>
            <w:tcBorders>
              <w:top w:val="single" w:sz="4" w:space="0" w:color="auto"/>
              <w:left w:val="single" w:sz="12" w:space="0" w:color="auto"/>
              <w:right w:val="single" w:sz="4" w:space="0" w:color="auto"/>
            </w:tcBorders>
            <w:shd w:val="clear" w:color="auto" w:fill="auto"/>
            <w:vAlign w:val="center"/>
          </w:tcPr>
          <w:p w14:paraId="5E4F2355" w14:textId="77777777" w:rsidR="00482903" w:rsidRPr="008C1ACA" w:rsidRDefault="00482903" w:rsidP="00A15AC5">
            <w:pPr>
              <w:spacing w:before="0"/>
              <w:jc w:val="center"/>
              <w:rPr>
                <w:sz w:val="20"/>
              </w:rPr>
            </w:pPr>
            <w:r w:rsidRPr="008C1ACA">
              <w:rPr>
                <w:sz w:val="20"/>
              </w:rPr>
              <w:t>67,3</w:t>
            </w:r>
          </w:p>
        </w:tc>
        <w:tc>
          <w:tcPr>
            <w:tcW w:w="697" w:type="pct"/>
            <w:tcBorders>
              <w:top w:val="single" w:sz="4" w:space="0" w:color="auto"/>
              <w:left w:val="single" w:sz="4" w:space="0" w:color="auto"/>
            </w:tcBorders>
            <w:shd w:val="clear" w:color="auto" w:fill="auto"/>
            <w:vAlign w:val="center"/>
          </w:tcPr>
          <w:p w14:paraId="1D0B5BA8" w14:textId="77777777" w:rsidR="00482903" w:rsidRPr="008C1ACA" w:rsidRDefault="00482903" w:rsidP="00A15AC5">
            <w:pPr>
              <w:spacing w:before="0"/>
              <w:jc w:val="center"/>
              <w:rPr>
                <w:sz w:val="20"/>
              </w:rPr>
            </w:pPr>
            <w:r w:rsidRPr="008C1ACA">
              <w:rPr>
                <w:sz w:val="20"/>
              </w:rPr>
              <w:t>67,8</w:t>
            </w:r>
          </w:p>
        </w:tc>
        <w:tc>
          <w:tcPr>
            <w:tcW w:w="696" w:type="pct"/>
            <w:tcBorders>
              <w:right w:val="single" w:sz="4" w:space="0" w:color="auto"/>
            </w:tcBorders>
            <w:shd w:val="clear" w:color="auto" w:fill="auto"/>
            <w:vAlign w:val="center"/>
          </w:tcPr>
          <w:p w14:paraId="57C80576" w14:textId="77777777" w:rsidR="00482903" w:rsidRPr="008C1ACA" w:rsidRDefault="00482903" w:rsidP="00A15AC5">
            <w:pPr>
              <w:spacing w:before="0"/>
              <w:jc w:val="center"/>
              <w:rPr>
                <w:sz w:val="20"/>
              </w:rPr>
            </w:pPr>
            <w:r w:rsidRPr="008C1ACA">
              <w:rPr>
                <w:sz w:val="20"/>
              </w:rPr>
              <w:t>60,8</w:t>
            </w:r>
          </w:p>
        </w:tc>
        <w:tc>
          <w:tcPr>
            <w:tcW w:w="697" w:type="pct"/>
            <w:tcBorders>
              <w:left w:val="single" w:sz="4" w:space="0" w:color="auto"/>
              <w:right w:val="single" w:sz="12" w:space="0" w:color="auto"/>
            </w:tcBorders>
            <w:shd w:val="clear" w:color="auto" w:fill="auto"/>
            <w:vAlign w:val="center"/>
          </w:tcPr>
          <w:p w14:paraId="2F865A02" w14:textId="77777777" w:rsidR="00482903" w:rsidRPr="008C1ACA" w:rsidRDefault="00482903" w:rsidP="00A15AC5">
            <w:pPr>
              <w:spacing w:before="0"/>
              <w:jc w:val="center"/>
              <w:rPr>
                <w:sz w:val="20"/>
              </w:rPr>
            </w:pPr>
            <w:r w:rsidRPr="008C1ACA">
              <w:rPr>
                <w:sz w:val="20"/>
              </w:rPr>
              <w:t>60,1</w:t>
            </w:r>
          </w:p>
        </w:tc>
        <w:tc>
          <w:tcPr>
            <w:tcW w:w="768" w:type="pct"/>
            <w:tcBorders>
              <w:left w:val="single" w:sz="12" w:space="0" w:color="auto"/>
            </w:tcBorders>
            <w:shd w:val="clear" w:color="auto" w:fill="auto"/>
            <w:tcMar>
              <w:top w:w="28" w:type="dxa"/>
              <w:left w:w="28" w:type="dxa"/>
              <w:bottom w:w="28" w:type="dxa"/>
              <w:right w:w="28" w:type="dxa"/>
            </w:tcMar>
            <w:vAlign w:val="center"/>
          </w:tcPr>
          <w:p w14:paraId="5037C5E8" w14:textId="77777777" w:rsidR="00482903" w:rsidRPr="008C1ACA" w:rsidRDefault="00482903" w:rsidP="00A15AC5">
            <w:pPr>
              <w:spacing w:before="0"/>
              <w:jc w:val="center"/>
              <w:rPr>
                <w:sz w:val="20"/>
              </w:rPr>
            </w:pPr>
            <w:r w:rsidRPr="008C1ACA">
              <w:rPr>
                <w:sz w:val="20"/>
              </w:rPr>
              <w:t>70</w:t>
            </w:r>
          </w:p>
        </w:tc>
        <w:tc>
          <w:tcPr>
            <w:tcW w:w="766" w:type="pct"/>
            <w:shd w:val="clear" w:color="auto" w:fill="auto"/>
            <w:tcMar>
              <w:top w:w="28" w:type="dxa"/>
              <w:left w:w="28" w:type="dxa"/>
              <w:bottom w:w="28" w:type="dxa"/>
              <w:right w:w="28" w:type="dxa"/>
            </w:tcMar>
            <w:vAlign w:val="center"/>
          </w:tcPr>
          <w:p w14:paraId="06B0448E" w14:textId="77777777" w:rsidR="00482903" w:rsidRPr="008C1ACA" w:rsidRDefault="00482903" w:rsidP="00A15AC5">
            <w:pPr>
              <w:spacing w:before="0"/>
              <w:jc w:val="center"/>
              <w:rPr>
                <w:sz w:val="20"/>
              </w:rPr>
            </w:pPr>
            <w:r w:rsidRPr="008C1ACA">
              <w:rPr>
                <w:sz w:val="20"/>
              </w:rPr>
              <w:t>60</w:t>
            </w:r>
          </w:p>
        </w:tc>
      </w:tr>
      <w:tr w:rsidR="00482903" w:rsidRPr="008C1ACA" w14:paraId="46667B4F" w14:textId="77777777" w:rsidTr="00A15AC5">
        <w:trPr>
          <w:jc w:val="center"/>
        </w:trPr>
        <w:tc>
          <w:tcPr>
            <w:tcW w:w="326" w:type="pct"/>
            <w:tcBorders>
              <w:top w:val="single" w:sz="4" w:space="0" w:color="auto"/>
            </w:tcBorders>
            <w:shd w:val="clear" w:color="auto" w:fill="auto"/>
            <w:vAlign w:val="center"/>
          </w:tcPr>
          <w:p w14:paraId="1EBEBBF2" w14:textId="77777777" w:rsidR="00482903" w:rsidRPr="008C1ACA" w:rsidRDefault="00482903" w:rsidP="00A15AC5">
            <w:pPr>
              <w:spacing w:before="0"/>
              <w:jc w:val="center"/>
              <w:rPr>
                <w:bCs/>
                <w:sz w:val="20"/>
              </w:rPr>
            </w:pPr>
            <w:r w:rsidRPr="008C1ACA">
              <w:rPr>
                <w:bCs/>
                <w:sz w:val="20"/>
              </w:rPr>
              <w:t>5</w:t>
            </w:r>
          </w:p>
        </w:tc>
        <w:tc>
          <w:tcPr>
            <w:tcW w:w="394" w:type="pct"/>
            <w:tcBorders>
              <w:top w:val="single" w:sz="4" w:space="0" w:color="auto"/>
              <w:right w:val="single" w:sz="12" w:space="0" w:color="auto"/>
            </w:tcBorders>
            <w:shd w:val="clear" w:color="auto" w:fill="auto"/>
            <w:vAlign w:val="center"/>
          </w:tcPr>
          <w:p w14:paraId="163CF933" w14:textId="77777777" w:rsidR="00482903" w:rsidRPr="008C1ACA" w:rsidRDefault="00482903" w:rsidP="00A15AC5">
            <w:pPr>
              <w:spacing w:before="0"/>
              <w:jc w:val="center"/>
              <w:rPr>
                <w:bCs/>
                <w:sz w:val="20"/>
              </w:rPr>
            </w:pPr>
            <w:r w:rsidRPr="008C1ACA">
              <w:rPr>
                <w:bCs/>
                <w:sz w:val="20"/>
              </w:rPr>
              <w:t>1</w:t>
            </w:r>
          </w:p>
        </w:tc>
        <w:tc>
          <w:tcPr>
            <w:tcW w:w="656" w:type="pct"/>
            <w:tcBorders>
              <w:top w:val="single" w:sz="4" w:space="0" w:color="auto"/>
              <w:left w:val="single" w:sz="12" w:space="0" w:color="auto"/>
              <w:right w:val="single" w:sz="4" w:space="0" w:color="auto"/>
            </w:tcBorders>
            <w:shd w:val="clear" w:color="auto" w:fill="auto"/>
            <w:vAlign w:val="center"/>
          </w:tcPr>
          <w:p w14:paraId="3C30DB8A" w14:textId="77777777" w:rsidR="00482903" w:rsidRPr="008C1ACA" w:rsidRDefault="00482903" w:rsidP="00A15AC5">
            <w:pPr>
              <w:spacing w:before="0"/>
              <w:jc w:val="center"/>
              <w:rPr>
                <w:sz w:val="20"/>
              </w:rPr>
            </w:pPr>
            <w:r w:rsidRPr="008C1ACA">
              <w:rPr>
                <w:sz w:val="20"/>
              </w:rPr>
              <w:t>39,9</w:t>
            </w:r>
          </w:p>
        </w:tc>
        <w:tc>
          <w:tcPr>
            <w:tcW w:w="697" w:type="pct"/>
            <w:tcBorders>
              <w:top w:val="single" w:sz="4" w:space="0" w:color="auto"/>
              <w:left w:val="single" w:sz="4" w:space="0" w:color="auto"/>
            </w:tcBorders>
            <w:shd w:val="clear" w:color="auto" w:fill="auto"/>
            <w:vAlign w:val="center"/>
          </w:tcPr>
          <w:p w14:paraId="396317F2" w14:textId="77777777" w:rsidR="00482903" w:rsidRPr="008C1ACA" w:rsidRDefault="00482903" w:rsidP="00A15AC5">
            <w:pPr>
              <w:spacing w:before="0"/>
              <w:jc w:val="center"/>
              <w:rPr>
                <w:sz w:val="20"/>
              </w:rPr>
            </w:pPr>
            <w:r w:rsidRPr="008C1ACA">
              <w:rPr>
                <w:sz w:val="20"/>
              </w:rPr>
              <w:t>60,1</w:t>
            </w:r>
          </w:p>
        </w:tc>
        <w:tc>
          <w:tcPr>
            <w:tcW w:w="696" w:type="pct"/>
            <w:tcBorders>
              <w:right w:val="single" w:sz="4" w:space="0" w:color="auto"/>
            </w:tcBorders>
            <w:shd w:val="clear" w:color="auto" w:fill="auto"/>
            <w:vAlign w:val="center"/>
          </w:tcPr>
          <w:p w14:paraId="299A7E73" w14:textId="77777777" w:rsidR="00482903" w:rsidRPr="008C1ACA" w:rsidRDefault="00482903" w:rsidP="00A15AC5">
            <w:pPr>
              <w:spacing w:before="0"/>
              <w:jc w:val="center"/>
              <w:rPr>
                <w:sz w:val="20"/>
              </w:rPr>
            </w:pPr>
            <w:r w:rsidRPr="008C1ACA">
              <w:rPr>
                <w:sz w:val="20"/>
              </w:rPr>
              <w:t>32,9</w:t>
            </w:r>
          </w:p>
        </w:tc>
        <w:tc>
          <w:tcPr>
            <w:tcW w:w="697" w:type="pct"/>
            <w:tcBorders>
              <w:left w:val="single" w:sz="4" w:space="0" w:color="auto"/>
              <w:right w:val="single" w:sz="12" w:space="0" w:color="auto"/>
            </w:tcBorders>
            <w:shd w:val="clear" w:color="auto" w:fill="auto"/>
            <w:vAlign w:val="center"/>
          </w:tcPr>
          <w:p w14:paraId="26F1CBF5" w14:textId="77777777" w:rsidR="00482903" w:rsidRPr="008C1ACA" w:rsidRDefault="00482903" w:rsidP="00A15AC5">
            <w:pPr>
              <w:spacing w:before="0"/>
              <w:jc w:val="center"/>
              <w:rPr>
                <w:sz w:val="20"/>
              </w:rPr>
            </w:pPr>
            <w:r w:rsidRPr="008C1ACA">
              <w:rPr>
                <w:sz w:val="20"/>
              </w:rPr>
              <w:t>52,4</w:t>
            </w:r>
          </w:p>
        </w:tc>
        <w:tc>
          <w:tcPr>
            <w:tcW w:w="768" w:type="pct"/>
            <w:tcBorders>
              <w:left w:val="single" w:sz="12" w:space="0" w:color="auto"/>
            </w:tcBorders>
            <w:shd w:val="clear" w:color="auto" w:fill="auto"/>
            <w:tcMar>
              <w:top w:w="28" w:type="dxa"/>
              <w:left w:w="28" w:type="dxa"/>
              <w:bottom w:w="28" w:type="dxa"/>
              <w:right w:w="28" w:type="dxa"/>
            </w:tcMar>
            <w:vAlign w:val="center"/>
          </w:tcPr>
          <w:p w14:paraId="252A491A" w14:textId="77777777" w:rsidR="00482903" w:rsidRPr="008C1ACA" w:rsidRDefault="00482903" w:rsidP="00A15AC5">
            <w:pPr>
              <w:spacing w:before="0"/>
              <w:jc w:val="center"/>
              <w:rPr>
                <w:sz w:val="20"/>
              </w:rPr>
            </w:pPr>
            <w:r w:rsidRPr="008C1ACA">
              <w:rPr>
                <w:sz w:val="20"/>
              </w:rPr>
              <w:t>60</w:t>
            </w:r>
          </w:p>
        </w:tc>
        <w:tc>
          <w:tcPr>
            <w:tcW w:w="766" w:type="pct"/>
            <w:shd w:val="clear" w:color="auto" w:fill="auto"/>
            <w:tcMar>
              <w:top w:w="28" w:type="dxa"/>
              <w:left w:w="28" w:type="dxa"/>
              <w:bottom w:w="28" w:type="dxa"/>
              <w:right w:w="28" w:type="dxa"/>
            </w:tcMar>
            <w:vAlign w:val="center"/>
          </w:tcPr>
          <w:p w14:paraId="62432EC7" w14:textId="77777777" w:rsidR="00482903" w:rsidRPr="008C1ACA" w:rsidRDefault="00482903" w:rsidP="00A15AC5">
            <w:pPr>
              <w:spacing w:before="0"/>
              <w:jc w:val="center"/>
              <w:rPr>
                <w:sz w:val="20"/>
              </w:rPr>
            </w:pPr>
            <w:r w:rsidRPr="008C1ACA">
              <w:rPr>
                <w:sz w:val="20"/>
              </w:rPr>
              <w:t>50</w:t>
            </w:r>
          </w:p>
        </w:tc>
      </w:tr>
      <w:tr w:rsidR="00482903" w:rsidRPr="008C1ACA" w14:paraId="24C53FB7" w14:textId="77777777" w:rsidTr="00A15AC5">
        <w:trPr>
          <w:jc w:val="center"/>
        </w:trPr>
        <w:tc>
          <w:tcPr>
            <w:tcW w:w="326" w:type="pct"/>
            <w:tcBorders>
              <w:top w:val="single" w:sz="4" w:space="0" w:color="auto"/>
            </w:tcBorders>
            <w:shd w:val="clear" w:color="auto" w:fill="auto"/>
            <w:vAlign w:val="center"/>
          </w:tcPr>
          <w:p w14:paraId="64955891" w14:textId="77777777" w:rsidR="00482903" w:rsidRPr="008C1ACA" w:rsidRDefault="00482903" w:rsidP="00A15AC5">
            <w:pPr>
              <w:spacing w:before="0"/>
              <w:jc w:val="center"/>
              <w:rPr>
                <w:bCs/>
                <w:sz w:val="20"/>
              </w:rPr>
            </w:pPr>
            <w:r w:rsidRPr="008C1ACA">
              <w:rPr>
                <w:bCs/>
                <w:sz w:val="20"/>
              </w:rPr>
              <w:t>5</w:t>
            </w:r>
          </w:p>
        </w:tc>
        <w:tc>
          <w:tcPr>
            <w:tcW w:w="394" w:type="pct"/>
            <w:tcBorders>
              <w:top w:val="single" w:sz="4" w:space="0" w:color="auto"/>
              <w:right w:val="single" w:sz="12" w:space="0" w:color="auto"/>
            </w:tcBorders>
            <w:shd w:val="clear" w:color="auto" w:fill="auto"/>
            <w:vAlign w:val="center"/>
          </w:tcPr>
          <w:p w14:paraId="5073AED5" w14:textId="77777777" w:rsidR="00482903" w:rsidRPr="008C1ACA" w:rsidRDefault="00482903" w:rsidP="00A15AC5">
            <w:pPr>
              <w:spacing w:before="0"/>
              <w:jc w:val="center"/>
              <w:rPr>
                <w:bCs/>
                <w:sz w:val="20"/>
              </w:rPr>
            </w:pPr>
            <w:r w:rsidRPr="008C1ACA">
              <w:rPr>
                <w:bCs/>
                <w:sz w:val="20"/>
              </w:rPr>
              <w:t>4</w:t>
            </w:r>
          </w:p>
        </w:tc>
        <w:tc>
          <w:tcPr>
            <w:tcW w:w="656" w:type="pct"/>
            <w:tcBorders>
              <w:top w:val="single" w:sz="4" w:space="0" w:color="auto"/>
              <w:left w:val="single" w:sz="12" w:space="0" w:color="auto"/>
              <w:right w:val="single" w:sz="4" w:space="0" w:color="auto"/>
            </w:tcBorders>
            <w:shd w:val="clear" w:color="auto" w:fill="auto"/>
            <w:vAlign w:val="center"/>
          </w:tcPr>
          <w:p w14:paraId="0106FA66" w14:textId="77777777" w:rsidR="00482903" w:rsidRPr="008C1ACA" w:rsidRDefault="00482903" w:rsidP="00A15AC5">
            <w:pPr>
              <w:spacing w:before="0"/>
              <w:jc w:val="center"/>
              <w:rPr>
                <w:sz w:val="20"/>
              </w:rPr>
            </w:pPr>
            <w:r w:rsidRPr="008C1ACA">
              <w:rPr>
                <w:sz w:val="20"/>
              </w:rPr>
              <w:t>42,0</w:t>
            </w:r>
          </w:p>
        </w:tc>
        <w:tc>
          <w:tcPr>
            <w:tcW w:w="697" w:type="pct"/>
            <w:tcBorders>
              <w:top w:val="single" w:sz="4" w:space="0" w:color="auto"/>
              <w:left w:val="single" w:sz="4" w:space="0" w:color="auto"/>
            </w:tcBorders>
            <w:shd w:val="clear" w:color="auto" w:fill="auto"/>
            <w:vAlign w:val="center"/>
          </w:tcPr>
          <w:p w14:paraId="03C0C671" w14:textId="77777777" w:rsidR="00482903" w:rsidRPr="008C1ACA" w:rsidRDefault="00482903" w:rsidP="00A15AC5">
            <w:pPr>
              <w:spacing w:before="0"/>
              <w:jc w:val="center"/>
              <w:rPr>
                <w:sz w:val="20"/>
              </w:rPr>
            </w:pPr>
            <w:r w:rsidRPr="008C1ACA">
              <w:rPr>
                <w:sz w:val="20"/>
              </w:rPr>
              <w:t>60,1</w:t>
            </w:r>
          </w:p>
        </w:tc>
        <w:tc>
          <w:tcPr>
            <w:tcW w:w="696" w:type="pct"/>
            <w:tcBorders>
              <w:right w:val="single" w:sz="4" w:space="0" w:color="auto"/>
            </w:tcBorders>
            <w:shd w:val="clear" w:color="auto" w:fill="auto"/>
            <w:vAlign w:val="center"/>
          </w:tcPr>
          <w:p w14:paraId="1589970D" w14:textId="77777777" w:rsidR="00482903" w:rsidRPr="008C1ACA" w:rsidRDefault="00482903" w:rsidP="00A15AC5">
            <w:pPr>
              <w:spacing w:before="0"/>
              <w:jc w:val="center"/>
              <w:rPr>
                <w:sz w:val="20"/>
              </w:rPr>
            </w:pPr>
            <w:r w:rsidRPr="008C1ACA">
              <w:rPr>
                <w:sz w:val="20"/>
              </w:rPr>
              <w:t>35,0</w:t>
            </w:r>
          </w:p>
        </w:tc>
        <w:tc>
          <w:tcPr>
            <w:tcW w:w="697" w:type="pct"/>
            <w:tcBorders>
              <w:left w:val="single" w:sz="4" w:space="0" w:color="auto"/>
              <w:right w:val="single" w:sz="12" w:space="0" w:color="auto"/>
            </w:tcBorders>
            <w:shd w:val="clear" w:color="auto" w:fill="auto"/>
            <w:vAlign w:val="center"/>
          </w:tcPr>
          <w:p w14:paraId="5A747CF5" w14:textId="77777777" w:rsidR="00482903" w:rsidRPr="008C1ACA" w:rsidRDefault="00482903" w:rsidP="00A15AC5">
            <w:pPr>
              <w:spacing w:before="0"/>
              <w:jc w:val="center"/>
              <w:rPr>
                <w:sz w:val="20"/>
              </w:rPr>
            </w:pPr>
            <w:r w:rsidRPr="008C1ACA">
              <w:rPr>
                <w:sz w:val="20"/>
              </w:rPr>
              <w:t>52,4</w:t>
            </w:r>
          </w:p>
        </w:tc>
        <w:tc>
          <w:tcPr>
            <w:tcW w:w="768" w:type="pct"/>
            <w:tcBorders>
              <w:left w:val="single" w:sz="12" w:space="0" w:color="auto"/>
            </w:tcBorders>
            <w:shd w:val="clear" w:color="auto" w:fill="auto"/>
            <w:tcMar>
              <w:top w:w="28" w:type="dxa"/>
              <w:left w:w="28" w:type="dxa"/>
              <w:bottom w:w="28" w:type="dxa"/>
              <w:right w:w="28" w:type="dxa"/>
            </w:tcMar>
            <w:vAlign w:val="center"/>
          </w:tcPr>
          <w:p w14:paraId="41EABC85" w14:textId="77777777" w:rsidR="00482903" w:rsidRPr="008C1ACA" w:rsidRDefault="00482903" w:rsidP="00A15AC5">
            <w:pPr>
              <w:spacing w:before="0"/>
              <w:jc w:val="center"/>
              <w:rPr>
                <w:sz w:val="20"/>
              </w:rPr>
            </w:pPr>
            <w:r w:rsidRPr="008C1ACA">
              <w:rPr>
                <w:sz w:val="20"/>
              </w:rPr>
              <w:t>60</w:t>
            </w:r>
          </w:p>
        </w:tc>
        <w:tc>
          <w:tcPr>
            <w:tcW w:w="766" w:type="pct"/>
            <w:shd w:val="clear" w:color="auto" w:fill="auto"/>
            <w:tcMar>
              <w:top w:w="28" w:type="dxa"/>
              <w:left w:w="28" w:type="dxa"/>
              <w:bottom w:w="28" w:type="dxa"/>
              <w:right w:w="28" w:type="dxa"/>
            </w:tcMar>
            <w:vAlign w:val="center"/>
          </w:tcPr>
          <w:p w14:paraId="654F0D7C" w14:textId="77777777" w:rsidR="00482903" w:rsidRPr="008C1ACA" w:rsidRDefault="00482903" w:rsidP="00A15AC5">
            <w:pPr>
              <w:spacing w:before="0"/>
              <w:jc w:val="center"/>
              <w:rPr>
                <w:sz w:val="20"/>
              </w:rPr>
            </w:pPr>
            <w:r w:rsidRPr="008C1ACA">
              <w:rPr>
                <w:sz w:val="20"/>
              </w:rPr>
              <w:t>50</w:t>
            </w:r>
          </w:p>
        </w:tc>
      </w:tr>
      <w:tr w:rsidR="00482903" w:rsidRPr="008C1ACA" w14:paraId="79E71B81" w14:textId="77777777" w:rsidTr="00A15AC5">
        <w:trPr>
          <w:jc w:val="center"/>
        </w:trPr>
        <w:tc>
          <w:tcPr>
            <w:tcW w:w="326" w:type="pct"/>
            <w:tcBorders>
              <w:top w:val="single" w:sz="4" w:space="0" w:color="auto"/>
            </w:tcBorders>
            <w:shd w:val="clear" w:color="auto" w:fill="auto"/>
            <w:vAlign w:val="center"/>
          </w:tcPr>
          <w:p w14:paraId="3E2A1803" w14:textId="77777777" w:rsidR="00482903" w:rsidRPr="008C1ACA" w:rsidRDefault="00482903" w:rsidP="00A15AC5">
            <w:pPr>
              <w:spacing w:before="0"/>
              <w:jc w:val="center"/>
              <w:rPr>
                <w:bCs/>
                <w:sz w:val="20"/>
              </w:rPr>
            </w:pPr>
            <w:r w:rsidRPr="008C1ACA">
              <w:rPr>
                <w:bCs/>
                <w:sz w:val="20"/>
              </w:rPr>
              <w:t>6</w:t>
            </w:r>
          </w:p>
        </w:tc>
        <w:tc>
          <w:tcPr>
            <w:tcW w:w="394" w:type="pct"/>
            <w:tcBorders>
              <w:top w:val="single" w:sz="4" w:space="0" w:color="auto"/>
              <w:right w:val="single" w:sz="12" w:space="0" w:color="auto"/>
            </w:tcBorders>
            <w:shd w:val="clear" w:color="auto" w:fill="auto"/>
            <w:vAlign w:val="center"/>
          </w:tcPr>
          <w:p w14:paraId="6FE7FE55" w14:textId="77777777" w:rsidR="00482903" w:rsidRPr="008C1ACA" w:rsidRDefault="00482903" w:rsidP="00A15AC5">
            <w:pPr>
              <w:spacing w:before="0"/>
              <w:jc w:val="center"/>
              <w:rPr>
                <w:bCs/>
                <w:sz w:val="20"/>
              </w:rPr>
            </w:pPr>
            <w:r w:rsidRPr="008C1ACA">
              <w:rPr>
                <w:bCs/>
                <w:sz w:val="20"/>
              </w:rPr>
              <w:t>1</w:t>
            </w:r>
          </w:p>
        </w:tc>
        <w:tc>
          <w:tcPr>
            <w:tcW w:w="656" w:type="pct"/>
            <w:tcBorders>
              <w:top w:val="single" w:sz="4" w:space="0" w:color="auto"/>
              <w:left w:val="single" w:sz="12" w:space="0" w:color="auto"/>
              <w:right w:val="single" w:sz="4" w:space="0" w:color="auto"/>
            </w:tcBorders>
            <w:shd w:val="clear" w:color="auto" w:fill="auto"/>
            <w:vAlign w:val="center"/>
          </w:tcPr>
          <w:p w14:paraId="3214FB84" w14:textId="77777777" w:rsidR="00482903" w:rsidRPr="008C1ACA" w:rsidRDefault="00482903" w:rsidP="00A15AC5">
            <w:pPr>
              <w:spacing w:before="0"/>
              <w:jc w:val="center"/>
              <w:rPr>
                <w:sz w:val="20"/>
              </w:rPr>
            </w:pPr>
            <w:r w:rsidRPr="008C1ACA">
              <w:rPr>
                <w:sz w:val="20"/>
              </w:rPr>
              <w:t>50,5</w:t>
            </w:r>
          </w:p>
        </w:tc>
        <w:tc>
          <w:tcPr>
            <w:tcW w:w="697" w:type="pct"/>
            <w:tcBorders>
              <w:top w:val="single" w:sz="4" w:space="0" w:color="auto"/>
              <w:left w:val="single" w:sz="4" w:space="0" w:color="auto"/>
            </w:tcBorders>
            <w:shd w:val="clear" w:color="auto" w:fill="auto"/>
            <w:vAlign w:val="center"/>
          </w:tcPr>
          <w:p w14:paraId="6A01BB83" w14:textId="77777777" w:rsidR="00482903" w:rsidRPr="008C1ACA" w:rsidRDefault="00482903" w:rsidP="00A15AC5">
            <w:pPr>
              <w:spacing w:before="0"/>
              <w:jc w:val="center"/>
              <w:rPr>
                <w:sz w:val="20"/>
              </w:rPr>
            </w:pPr>
            <w:r w:rsidRPr="008C1ACA">
              <w:rPr>
                <w:sz w:val="20"/>
              </w:rPr>
              <w:t>52,8</w:t>
            </w:r>
          </w:p>
        </w:tc>
        <w:tc>
          <w:tcPr>
            <w:tcW w:w="696" w:type="pct"/>
            <w:tcBorders>
              <w:right w:val="single" w:sz="4" w:space="0" w:color="auto"/>
            </w:tcBorders>
            <w:shd w:val="clear" w:color="auto" w:fill="auto"/>
            <w:vAlign w:val="center"/>
          </w:tcPr>
          <w:p w14:paraId="5F837225" w14:textId="77777777" w:rsidR="00482903" w:rsidRPr="008C1ACA" w:rsidRDefault="00482903" w:rsidP="00A15AC5">
            <w:pPr>
              <w:spacing w:before="0"/>
              <w:jc w:val="center"/>
              <w:rPr>
                <w:sz w:val="20"/>
              </w:rPr>
            </w:pPr>
            <w:r w:rsidRPr="008C1ACA">
              <w:rPr>
                <w:sz w:val="20"/>
              </w:rPr>
              <w:t>43,8</w:t>
            </w:r>
          </w:p>
        </w:tc>
        <w:tc>
          <w:tcPr>
            <w:tcW w:w="697" w:type="pct"/>
            <w:tcBorders>
              <w:left w:val="single" w:sz="4" w:space="0" w:color="auto"/>
              <w:right w:val="single" w:sz="12" w:space="0" w:color="auto"/>
            </w:tcBorders>
            <w:shd w:val="clear" w:color="auto" w:fill="auto"/>
            <w:vAlign w:val="center"/>
          </w:tcPr>
          <w:p w14:paraId="50BEE250" w14:textId="77777777" w:rsidR="00482903" w:rsidRPr="008C1ACA" w:rsidRDefault="00482903" w:rsidP="00A15AC5">
            <w:pPr>
              <w:spacing w:before="0"/>
              <w:jc w:val="center"/>
              <w:rPr>
                <w:sz w:val="20"/>
              </w:rPr>
            </w:pPr>
            <w:r w:rsidRPr="008C1ACA">
              <w:rPr>
                <w:sz w:val="20"/>
              </w:rPr>
              <w:t>44,9</w:t>
            </w:r>
          </w:p>
        </w:tc>
        <w:tc>
          <w:tcPr>
            <w:tcW w:w="768" w:type="pct"/>
            <w:tcBorders>
              <w:left w:val="single" w:sz="12" w:space="0" w:color="auto"/>
            </w:tcBorders>
            <w:shd w:val="clear" w:color="auto" w:fill="auto"/>
            <w:tcMar>
              <w:top w:w="28" w:type="dxa"/>
              <w:left w:w="28" w:type="dxa"/>
              <w:bottom w:w="28" w:type="dxa"/>
              <w:right w:w="28" w:type="dxa"/>
            </w:tcMar>
            <w:vAlign w:val="center"/>
          </w:tcPr>
          <w:p w14:paraId="45FCEDFB" w14:textId="77777777" w:rsidR="00482903" w:rsidRPr="008C1ACA" w:rsidRDefault="00482903" w:rsidP="00A15AC5">
            <w:pPr>
              <w:spacing w:before="0"/>
              <w:jc w:val="center"/>
              <w:rPr>
                <w:sz w:val="20"/>
              </w:rPr>
            </w:pPr>
            <w:r w:rsidRPr="008C1ACA">
              <w:rPr>
                <w:sz w:val="20"/>
              </w:rPr>
              <w:t>60</w:t>
            </w:r>
          </w:p>
        </w:tc>
        <w:tc>
          <w:tcPr>
            <w:tcW w:w="766" w:type="pct"/>
            <w:shd w:val="clear" w:color="auto" w:fill="auto"/>
            <w:tcMar>
              <w:top w:w="28" w:type="dxa"/>
              <w:left w:w="28" w:type="dxa"/>
              <w:bottom w:w="28" w:type="dxa"/>
              <w:right w:w="28" w:type="dxa"/>
            </w:tcMar>
            <w:vAlign w:val="center"/>
          </w:tcPr>
          <w:p w14:paraId="134284A3" w14:textId="77777777" w:rsidR="00482903" w:rsidRPr="008C1ACA" w:rsidRDefault="00482903" w:rsidP="00A15AC5">
            <w:pPr>
              <w:spacing w:before="0"/>
              <w:jc w:val="center"/>
              <w:rPr>
                <w:sz w:val="20"/>
              </w:rPr>
            </w:pPr>
            <w:r w:rsidRPr="008C1ACA">
              <w:rPr>
                <w:sz w:val="20"/>
              </w:rPr>
              <w:t>50</w:t>
            </w:r>
          </w:p>
        </w:tc>
      </w:tr>
      <w:tr w:rsidR="00482903" w:rsidRPr="008C1ACA" w14:paraId="4A6183B1" w14:textId="77777777" w:rsidTr="00A15AC5">
        <w:trPr>
          <w:jc w:val="center"/>
        </w:trPr>
        <w:tc>
          <w:tcPr>
            <w:tcW w:w="326" w:type="pct"/>
            <w:tcBorders>
              <w:top w:val="single" w:sz="4" w:space="0" w:color="auto"/>
            </w:tcBorders>
            <w:shd w:val="clear" w:color="auto" w:fill="auto"/>
            <w:vAlign w:val="center"/>
          </w:tcPr>
          <w:p w14:paraId="32173035" w14:textId="77777777" w:rsidR="00482903" w:rsidRPr="008C1ACA" w:rsidRDefault="00482903" w:rsidP="00A15AC5">
            <w:pPr>
              <w:spacing w:before="0"/>
              <w:jc w:val="center"/>
              <w:rPr>
                <w:bCs/>
                <w:sz w:val="20"/>
              </w:rPr>
            </w:pPr>
            <w:r w:rsidRPr="008C1ACA">
              <w:rPr>
                <w:bCs/>
                <w:sz w:val="20"/>
              </w:rPr>
              <w:t>6</w:t>
            </w:r>
          </w:p>
        </w:tc>
        <w:tc>
          <w:tcPr>
            <w:tcW w:w="394" w:type="pct"/>
            <w:tcBorders>
              <w:top w:val="single" w:sz="4" w:space="0" w:color="auto"/>
              <w:right w:val="single" w:sz="12" w:space="0" w:color="auto"/>
            </w:tcBorders>
            <w:shd w:val="clear" w:color="auto" w:fill="auto"/>
            <w:vAlign w:val="center"/>
          </w:tcPr>
          <w:p w14:paraId="3EA11CF9" w14:textId="77777777" w:rsidR="00482903" w:rsidRPr="008C1ACA" w:rsidRDefault="00482903" w:rsidP="00A15AC5">
            <w:pPr>
              <w:spacing w:before="0"/>
              <w:jc w:val="center"/>
              <w:rPr>
                <w:bCs/>
                <w:sz w:val="20"/>
              </w:rPr>
            </w:pPr>
            <w:r w:rsidRPr="008C1ACA">
              <w:rPr>
                <w:bCs/>
                <w:sz w:val="20"/>
              </w:rPr>
              <w:t>4</w:t>
            </w:r>
          </w:p>
        </w:tc>
        <w:tc>
          <w:tcPr>
            <w:tcW w:w="656" w:type="pct"/>
            <w:tcBorders>
              <w:top w:val="single" w:sz="4" w:space="0" w:color="auto"/>
              <w:left w:val="single" w:sz="12" w:space="0" w:color="auto"/>
              <w:right w:val="single" w:sz="4" w:space="0" w:color="auto"/>
            </w:tcBorders>
            <w:shd w:val="clear" w:color="auto" w:fill="auto"/>
            <w:vAlign w:val="center"/>
          </w:tcPr>
          <w:p w14:paraId="45E14D61" w14:textId="77777777" w:rsidR="00482903" w:rsidRPr="008C1ACA" w:rsidRDefault="00482903" w:rsidP="00A15AC5">
            <w:pPr>
              <w:spacing w:before="0"/>
              <w:jc w:val="center"/>
              <w:rPr>
                <w:sz w:val="20"/>
              </w:rPr>
            </w:pPr>
            <w:r w:rsidRPr="008C1ACA">
              <w:rPr>
                <w:sz w:val="20"/>
              </w:rPr>
              <w:t>54,7</w:t>
            </w:r>
          </w:p>
        </w:tc>
        <w:tc>
          <w:tcPr>
            <w:tcW w:w="697" w:type="pct"/>
            <w:tcBorders>
              <w:top w:val="single" w:sz="4" w:space="0" w:color="auto"/>
              <w:left w:val="single" w:sz="4" w:space="0" w:color="auto"/>
            </w:tcBorders>
            <w:shd w:val="clear" w:color="auto" w:fill="auto"/>
            <w:vAlign w:val="center"/>
          </w:tcPr>
          <w:p w14:paraId="6F6262AB" w14:textId="77777777" w:rsidR="00482903" w:rsidRPr="008C1ACA" w:rsidRDefault="00482903" w:rsidP="00A15AC5">
            <w:pPr>
              <w:spacing w:before="0"/>
              <w:jc w:val="center"/>
              <w:rPr>
                <w:sz w:val="20"/>
              </w:rPr>
            </w:pPr>
            <w:r w:rsidRPr="008C1ACA">
              <w:rPr>
                <w:sz w:val="20"/>
              </w:rPr>
              <w:t>56,3</w:t>
            </w:r>
          </w:p>
        </w:tc>
        <w:tc>
          <w:tcPr>
            <w:tcW w:w="696" w:type="pct"/>
            <w:tcBorders>
              <w:right w:val="single" w:sz="4" w:space="0" w:color="auto"/>
            </w:tcBorders>
            <w:shd w:val="clear" w:color="auto" w:fill="auto"/>
            <w:vAlign w:val="center"/>
          </w:tcPr>
          <w:p w14:paraId="2C70318F" w14:textId="77777777" w:rsidR="00482903" w:rsidRPr="008C1ACA" w:rsidRDefault="00482903" w:rsidP="00A15AC5">
            <w:pPr>
              <w:spacing w:before="0"/>
              <w:jc w:val="center"/>
              <w:rPr>
                <w:sz w:val="20"/>
              </w:rPr>
            </w:pPr>
            <w:r w:rsidRPr="008C1ACA">
              <w:rPr>
                <w:sz w:val="20"/>
              </w:rPr>
              <w:t>47,9</w:t>
            </w:r>
          </w:p>
        </w:tc>
        <w:tc>
          <w:tcPr>
            <w:tcW w:w="697" w:type="pct"/>
            <w:tcBorders>
              <w:left w:val="single" w:sz="4" w:space="0" w:color="auto"/>
              <w:right w:val="single" w:sz="12" w:space="0" w:color="auto"/>
            </w:tcBorders>
            <w:shd w:val="clear" w:color="auto" w:fill="auto"/>
            <w:vAlign w:val="center"/>
          </w:tcPr>
          <w:p w14:paraId="672A031A" w14:textId="77777777" w:rsidR="00482903" w:rsidRPr="008C1ACA" w:rsidRDefault="00482903" w:rsidP="00A15AC5">
            <w:pPr>
              <w:spacing w:before="0"/>
              <w:jc w:val="center"/>
              <w:rPr>
                <w:sz w:val="20"/>
              </w:rPr>
            </w:pPr>
            <w:r w:rsidRPr="008C1ACA">
              <w:rPr>
                <w:sz w:val="20"/>
              </w:rPr>
              <w:t>48,4</w:t>
            </w:r>
          </w:p>
        </w:tc>
        <w:tc>
          <w:tcPr>
            <w:tcW w:w="768" w:type="pct"/>
            <w:tcBorders>
              <w:left w:val="single" w:sz="12" w:space="0" w:color="auto"/>
            </w:tcBorders>
            <w:shd w:val="clear" w:color="auto" w:fill="auto"/>
            <w:tcMar>
              <w:top w:w="28" w:type="dxa"/>
              <w:left w:w="28" w:type="dxa"/>
              <w:bottom w:w="28" w:type="dxa"/>
              <w:right w:w="28" w:type="dxa"/>
            </w:tcMar>
            <w:vAlign w:val="center"/>
          </w:tcPr>
          <w:p w14:paraId="51C5F993" w14:textId="77777777" w:rsidR="00482903" w:rsidRPr="008C1ACA" w:rsidRDefault="00482903" w:rsidP="00A15AC5">
            <w:pPr>
              <w:spacing w:before="0"/>
              <w:jc w:val="center"/>
              <w:rPr>
                <w:sz w:val="20"/>
              </w:rPr>
            </w:pPr>
            <w:r w:rsidRPr="008C1ACA">
              <w:rPr>
                <w:sz w:val="20"/>
              </w:rPr>
              <w:t>60</w:t>
            </w:r>
          </w:p>
        </w:tc>
        <w:tc>
          <w:tcPr>
            <w:tcW w:w="766" w:type="pct"/>
            <w:shd w:val="clear" w:color="auto" w:fill="auto"/>
            <w:tcMar>
              <w:top w:w="28" w:type="dxa"/>
              <w:left w:w="28" w:type="dxa"/>
              <w:bottom w:w="28" w:type="dxa"/>
              <w:right w:w="28" w:type="dxa"/>
            </w:tcMar>
            <w:vAlign w:val="center"/>
          </w:tcPr>
          <w:p w14:paraId="33046348" w14:textId="77777777" w:rsidR="00482903" w:rsidRPr="008C1ACA" w:rsidRDefault="00482903" w:rsidP="00A15AC5">
            <w:pPr>
              <w:spacing w:before="0"/>
              <w:jc w:val="center"/>
              <w:rPr>
                <w:sz w:val="20"/>
              </w:rPr>
            </w:pPr>
            <w:r w:rsidRPr="008C1ACA">
              <w:rPr>
                <w:sz w:val="20"/>
              </w:rPr>
              <w:t>50</w:t>
            </w:r>
          </w:p>
        </w:tc>
      </w:tr>
    </w:tbl>
    <w:p w14:paraId="1A060288" w14:textId="77777777" w:rsidR="00482903" w:rsidRDefault="00482903" w:rsidP="00176981">
      <w:pPr>
        <w:pStyle w:val="Normln2"/>
        <w:rPr>
          <w:highlight w:val="yellow"/>
        </w:rPr>
      </w:pPr>
    </w:p>
    <w:p w14:paraId="6BEF5355" w14:textId="77777777" w:rsidR="00EB4FF4" w:rsidRPr="008C1ACA" w:rsidRDefault="00EB4FF4" w:rsidP="00482903">
      <w:pPr>
        <w:spacing w:before="0"/>
        <w:rPr>
          <w:highlight w:val="yellow"/>
        </w:rPr>
      </w:pPr>
    </w:p>
    <w:p w14:paraId="739BDE17" w14:textId="77777777" w:rsidR="00482903" w:rsidRPr="008C1ACA" w:rsidRDefault="00482903" w:rsidP="008503CD">
      <w:pPr>
        <w:pStyle w:val="Nadpis2"/>
        <w:keepNext/>
        <w:numPr>
          <w:ilvl w:val="1"/>
          <w:numId w:val="56"/>
        </w:numPr>
        <w:tabs>
          <w:tab w:val="clear" w:pos="851"/>
        </w:tabs>
        <w:spacing w:before="120" w:after="0" w:line="264" w:lineRule="auto"/>
      </w:pPr>
      <w:bookmarkStart w:id="205" w:name="_Toc119976450"/>
      <w:bookmarkStart w:id="206" w:name="_Toc120441219"/>
      <w:bookmarkStart w:id="207" w:name="_Toc126792987"/>
      <w:r w:rsidRPr="008C1ACA">
        <w:t>Výsledky modelových výpočtů</w:t>
      </w:r>
      <w:bookmarkEnd w:id="205"/>
      <w:bookmarkEnd w:id="206"/>
      <w:bookmarkEnd w:id="207"/>
    </w:p>
    <w:p w14:paraId="3DA40B85" w14:textId="77777777" w:rsidR="00482903" w:rsidRPr="008C1ACA" w:rsidRDefault="00482903" w:rsidP="008503CD">
      <w:pPr>
        <w:pStyle w:val="Nadpis2"/>
        <w:keepNext/>
        <w:numPr>
          <w:ilvl w:val="2"/>
          <w:numId w:val="56"/>
        </w:numPr>
        <w:spacing w:before="120" w:after="0" w:line="264" w:lineRule="auto"/>
      </w:pPr>
      <w:bookmarkStart w:id="208" w:name="_Toc119976451"/>
      <w:bookmarkStart w:id="209" w:name="_Toc120441220"/>
      <w:bookmarkStart w:id="210" w:name="_Toc126792988"/>
      <w:r w:rsidRPr="008C1ACA">
        <w:t>Stav bez provedení změny – výchozí stav</w:t>
      </w:r>
      <w:bookmarkEnd w:id="208"/>
      <w:bookmarkEnd w:id="209"/>
      <w:bookmarkEnd w:id="210"/>
    </w:p>
    <w:p w14:paraId="595ACE33" w14:textId="77777777" w:rsidR="00482903" w:rsidRPr="008C1ACA" w:rsidRDefault="00482903" w:rsidP="00482903">
      <w:r w:rsidRPr="008C1ACA">
        <w:t xml:space="preserve">V území byly u stávající chráněné zástavby (výpočtové body 1 až 6) vypočteny ekvivalentní hladiny akustického tlaku ze silniční dopravy v rozmezí od 52,6 dB do 67,8 dB v denní a od 44,8 dB do 60,0 dB v noční dobu. </w:t>
      </w:r>
    </w:p>
    <w:p w14:paraId="0BA54F0D" w14:textId="77777777" w:rsidR="00482903" w:rsidRPr="008C1ACA" w:rsidRDefault="00482903" w:rsidP="00482903">
      <w:r w:rsidRPr="008C1ACA">
        <w:t xml:space="preserve">Navrhované hygienické limity pro hluk ze silniční dopravy jsou v území ve výpočtových bodech splněny vyjma zástavby podél ulice Lovosické. Akustickou zátěž v denní a noční dobu před odsouhlasením posuzované změny ukazuje tabulka 6. </w:t>
      </w:r>
    </w:p>
    <w:p w14:paraId="3C87D271" w14:textId="77777777" w:rsidR="00482903" w:rsidRPr="008C1ACA" w:rsidRDefault="00482903" w:rsidP="008503CD">
      <w:pPr>
        <w:pStyle w:val="Nadpis2"/>
        <w:keepNext/>
        <w:numPr>
          <w:ilvl w:val="2"/>
          <w:numId w:val="56"/>
        </w:numPr>
        <w:spacing w:before="120" w:after="0" w:line="264" w:lineRule="auto"/>
      </w:pPr>
      <w:bookmarkStart w:id="211" w:name="_Toc119976452"/>
      <w:bookmarkStart w:id="212" w:name="_Toc120441221"/>
      <w:bookmarkStart w:id="213" w:name="_Toc126792989"/>
      <w:r w:rsidRPr="008C1ACA">
        <w:t>Stav po odsouhlasení změny č. Z 3093/10</w:t>
      </w:r>
      <w:bookmarkEnd w:id="211"/>
      <w:bookmarkEnd w:id="212"/>
      <w:bookmarkEnd w:id="213"/>
    </w:p>
    <w:p w14:paraId="41A1130A" w14:textId="77777777" w:rsidR="00482903" w:rsidRPr="008C1ACA" w:rsidRDefault="00482903" w:rsidP="00482903">
      <w:r w:rsidRPr="008C1ACA">
        <w:t>Vlivem odsouhlasení posuzované změny č. Z 3093/10 dojde v území k pouze minimálnímu navýšení hlukové zátěže, a to do 0,2 dB v denní a do 0,1 dB v noční dobu na hranici chráněného venkovního prostoru Polikliniky Prosek. Hlukové zatížení lokality se zde tak pozorovatelně nezmění. Podél hlavních příjezdových a odjezdových tras byla následně vypočtena nulová změna hlukového zatížení</w:t>
      </w:r>
    </w:p>
    <w:p w14:paraId="5B64463D" w14:textId="77777777" w:rsidR="00482903" w:rsidRPr="008C1ACA" w:rsidRDefault="00482903" w:rsidP="00482903">
      <w:r w:rsidRPr="008C1ACA">
        <w:t xml:space="preserve">Detailní vyhodnocení akustické zátěže v zájmovém území (působení automobilové dopravy) ve výpočtových bodech před a po odsouhlasení navrhované změny č. Z 3093/10 je uvedeno v tabulce 6. </w:t>
      </w:r>
    </w:p>
    <w:p w14:paraId="30E789AC" w14:textId="77777777" w:rsidR="00482903" w:rsidRPr="008C1ACA" w:rsidRDefault="00482903" w:rsidP="00482903">
      <w:pPr>
        <w:keepNext/>
        <w:keepLines/>
        <w:spacing w:after="60"/>
        <w:ind w:left="851" w:hanging="851"/>
        <w:rPr>
          <w:b/>
          <w:sz w:val="24"/>
        </w:rPr>
      </w:pPr>
      <w:r w:rsidRPr="008C1ACA">
        <w:rPr>
          <w:b/>
          <w:sz w:val="24"/>
        </w:rPr>
        <w:t>Tab. 6. Hluková zátěž ze silniční dopravy pro změnu č. Z 3093/10, výhled ÚP – dopadající hluk [dB]</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441"/>
        <w:gridCol w:w="602"/>
        <w:gridCol w:w="998"/>
        <w:gridCol w:w="998"/>
        <w:gridCol w:w="997"/>
        <w:gridCol w:w="997"/>
        <w:gridCol w:w="999"/>
        <w:gridCol w:w="998"/>
        <w:gridCol w:w="997"/>
        <w:gridCol w:w="997"/>
      </w:tblGrid>
      <w:tr w:rsidR="00482903" w:rsidRPr="008C1ACA" w14:paraId="6A84A0D1" w14:textId="77777777" w:rsidTr="00A15AC5">
        <w:trPr>
          <w:cantSplit/>
          <w:tblHeader/>
        </w:trPr>
        <w:tc>
          <w:tcPr>
            <w:tcW w:w="0" w:type="auto"/>
            <w:vMerge w:val="restart"/>
            <w:shd w:val="clear" w:color="auto" w:fill="auto"/>
            <w:vAlign w:val="center"/>
          </w:tcPr>
          <w:p w14:paraId="3D995A76" w14:textId="77777777" w:rsidR="00482903" w:rsidRPr="008C1ACA" w:rsidRDefault="00482903" w:rsidP="00A15AC5">
            <w:pPr>
              <w:keepNext/>
              <w:keepLines/>
              <w:suppressAutoHyphens/>
              <w:spacing w:before="20" w:after="20"/>
              <w:jc w:val="center"/>
              <w:rPr>
                <w:b/>
                <w:bCs/>
                <w:sz w:val="20"/>
              </w:rPr>
            </w:pPr>
            <w:r w:rsidRPr="008C1ACA">
              <w:rPr>
                <w:b/>
                <w:bCs/>
                <w:sz w:val="20"/>
              </w:rPr>
              <w:t>Bod</w:t>
            </w:r>
          </w:p>
        </w:tc>
        <w:tc>
          <w:tcPr>
            <w:tcW w:w="0" w:type="auto"/>
            <w:vMerge w:val="restart"/>
            <w:tcBorders>
              <w:right w:val="single" w:sz="12" w:space="0" w:color="auto"/>
            </w:tcBorders>
            <w:shd w:val="clear" w:color="auto" w:fill="auto"/>
            <w:vAlign w:val="center"/>
          </w:tcPr>
          <w:p w14:paraId="3F302594" w14:textId="77777777" w:rsidR="00482903" w:rsidRPr="008C1ACA" w:rsidRDefault="00482903" w:rsidP="00A15AC5">
            <w:pPr>
              <w:keepNext/>
              <w:keepLines/>
              <w:suppressAutoHyphens/>
              <w:spacing w:before="20" w:after="20"/>
              <w:jc w:val="center"/>
              <w:rPr>
                <w:b/>
                <w:bCs/>
                <w:sz w:val="20"/>
                <w:lang w:eastAsia="ar-SA"/>
              </w:rPr>
            </w:pPr>
            <w:r w:rsidRPr="008C1ACA">
              <w:rPr>
                <w:b/>
                <w:bCs/>
                <w:sz w:val="20"/>
              </w:rPr>
              <w:t>Výška</w:t>
            </w:r>
            <w:r w:rsidRPr="008C1ACA">
              <w:rPr>
                <w:b/>
                <w:bCs/>
                <w:sz w:val="20"/>
              </w:rPr>
              <w:br/>
              <w:t>[NP]</w:t>
            </w:r>
          </w:p>
        </w:tc>
        <w:tc>
          <w:tcPr>
            <w:tcW w:w="0" w:type="auto"/>
            <w:gridSpan w:val="8"/>
            <w:tcBorders>
              <w:left w:val="single" w:sz="12" w:space="0" w:color="auto"/>
            </w:tcBorders>
            <w:shd w:val="clear" w:color="auto" w:fill="auto"/>
            <w:vAlign w:val="center"/>
          </w:tcPr>
          <w:p w14:paraId="351E67E6" w14:textId="77777777" w:rsidR="00482903" w:rsidRPr="008C1ACA" w:rsidRDefault="00482903" w:rsidP="00A15AC5">
            <w:pPr>
              <w:keepNext/>
              <w:keepLines/>
              <w:suppressAutoHyphens/>
              <w:spacing w:before="20" w:after="20"/>
              <w:jc w:val="center"/>
              <w:rPr>
                <w:b/>
                <w:sz w:val="20"/>
              </w:rPr>
            </w:pPr>
            <w:r w:rsidRPr="008C1ACA">
              <w:rPr>
                <w:b/>
                <w:sz w:val="20"/>
              </w:rPr>
              <w:t>Výhled ÚPn – silniční síť v území dle platného ÚPn</w:t>
            </w:r>
          </w:p>
        </w:tc>
      </w:tr>
      <w:tr w:rsidR="00482903" w:rsidRPr="008C1ACA" w14:paraId="0187A6B4" w14:textId="77777777" w:rsidTr="00A15AC5">
        <w:trPr>
          <w:cantSplit/>
          <w:tblHeader/>
        </w:trPr>
        <w:tc>
          <w:tcPr>
            <w:tcW w:w="0" w:type="auto"/>
            <w:vMerge/>
            <w:shd w:val="clear" w:color="auto" w:fill="auto"/>
            <w:vAlign w:val="center"/>
          </w:tcPr>
          <w:p w14:paraId="7D1A6FF4" w14:textId="77777777" w:rsidR="00482903" w:rsidRPr="008C1ACA" w:rsidRDefault="00482903" w:rsidP="00A15AC5">
            <w:pPr>
              <w:keepNext/>
              <w:keepLines/>
              <w:suppressAutoHyphens/>
              <w:spacing w:before="20" w:after="20"/>
              <w:jc w:val="left"/>
              <w:rPr>
                <w:b/>
                <w:bCs/>
                <w:sz w:val="20"/>
              </w:rPr>
            </w:pPr>
          </w:p>
        </w:tc>
        <w:tc>
          <w:tcPr>
            <w:tcW w:w="0" w:type="auto"/>
            <w:vMerge/>
            <w:tcBorders>
              <w:right w:val="single" w:sz="12" w:space="0" w:color="auto"/>
            </w:tcBorders>
            <w:shd w:val="clear" w:color="auto" w:fill="auto"/>
            <w:vAlign w:val="center"/>
          </w:tcPr>
          <w:p w14:paraId="7A45D168" w14:textId="77777777" w:rsidR="00482903" w:rsidRPr="008C1ACA" w:rsidRDefault="00482903" w:rsidP="00A15AC5">
            <w:pPr>
              <w:keepNext/>
              <w:keepLines/>
              <w:suppressAutoHyphens/>
              <w:spacing w:before="20" w:after="20"/>
              <w:jc w:val="left"/>
              <w:rPr>
                <w:b/>
                <w:bCs/>
                <w:sz w:val="20"/>
                <w:lang w:eastAsia="ar-SA"/>
              </w:rPr>
            </w:pPr>
          </w:p>
        </w:tc>
        <w:tc>
          <w:tcPr>
            <w:tcW w:w="0" w:type="auto"/>
            <w:gridSpan w:val="4"/>
            <w:tcBorders>
              <w:top w:val="single" w:sz="12" w:space="0" w:color="auto"/>
              <w:left w:val="single" w:sz="12" w:space="0" w:color="auto"/>
              <w:right w:val="single" w:sz="12" w:space="0" w:color="auto"/>
            </w:tcBorders>
            <w:shd w:val="clear" w:color="auto" w:fill="auto"/>
            <w:vAlign w:val="center"/>
          </w:tcPr>
          <w:p w14:paraId="637F8707" w14:textId="77777777" w:rsidR="00482903" w:rsidRPr="008C1ACA" w:rsidRDefault="00482903" w:rsidP="00A15AC5">
            <w:pPr>
              <w:keepNext/>
              <w:keepLines/>
              <w:suppressAutoHyphens/>
              <w:spacing w:before="20" w:after="20"/>
              <w:jc w:val="center"/>
              <w:rPr>
                <w:b/>
                <w:bCs/>
                <w:sz w:val="20"/>
              </w:rPr>
            </w:pPr>
            <w:r w:rsidRPr="008C1ACA">
              <w:rPr>
                <w:b/>
                <w:i/>
                <w:sz w:val="20"/>
              </w:rPr>
              <w:t>L</w:t>
            </w:r>
            <w:r w:rsidRPr="008C1ACA">
              <w:rPr>
                <w:b/>
                <w:sz w:val="20"/>
                <w:vertAlign w:val="subscript"/>
              </w:rPr>
              <w:t xml:space="preserve">Aeq, </w:t>
            </w:r>
            <w:r w:rsidRPr="008C1ACA">
              <w:rPr>
                <w:b/>
                <w:i/>
                <w:sz w:val="20"/>
                <w:vertAlign w:val="subscript"/>
              </w:rPr>
              <w:t>6-22</w:t>
            </w:r>
            <w:r w:rsidRPr="008C1ACA">
              <w:rPr>
                <w:b/>
                <w:sz w:val="20"/>
              </w:rPr>
              <w:t xml:space="preserve"> [dB] – denní doba</w:t>
            </w:r>
          </w:p>
        </w:tc>
        <w:tc>
          <w:tcPr>
            <w:tcW w:w="0" w:type="auto"/>
            <w:gridSpan w:val="4"/>
            <w:tcBorders>
              <w:top w:val="single" w:sz="12" w:space="0" w:color="auto"/>
              <w:left w:val="single" w:sz="12" w:space="0" w:color="auto"/>
            </w:tcBorders>
            <w:shd w:val="clear" w:color="auto" w:fill="auto"/>
            <w:vAlign w:val="center"/>
          </w:tcPr>
          <w:p w14:paraId="2E6C0850" w14:textId="77777777" w:rsidR="00482903" w:rsidRPr="008C1ACA" w:rsidRDefault="00482903" w:rsidP="00A15AC5">
            <w:pPr>
              <w:keepNext/>
              <w:keepLines/>
              <w:suppressAutoHyphens/>
              <w:spacing w:before="20" w:after="20"/>
              <w:jc w:val="center"/>
              <w:rPr>
                <w:b/>
                <w:bCs/>
                <w:sz w:val="20"/>
              </w:rPr>
            </w:pPr>
            <w:r w:rsidRPr="008C1ACA">
              <w:rPr>
                <w:b/>
                <w:i/>
                <w:sz w:val="20"/>
              </w:rPr>
              <w:t>L</w:t>
            </w:r>
            <w:r w:rsidRPr="008C1ACA">
              <w:rPr>
                <w:b/>
                <w:sz w:val="20"/>
                <w:vertAlign w:val="subscript"/>
              </w:rPr>
              <w:t xml:space="preserve">Aeq, </w:t>
            </w:r>
            <w:r w:rsidRPr="008C1ACA">
              <w:rPr>
                <w:b/>
                <w:i/>
                <w:sz w:val="20"/>
                <w:vertAlign w:val="subscript"/>
              </w:rPr>
              <w:t>22-6</w:t>
            </w:r>
            <w:r w:rsidRPr="008C1ACA">
              <w:rPr>
                <w:b/>
                <w:sz w:val="20"/>
              </w:rPr>
              <w:t xml:space="preserve"> [dB] – noční doba </w:t>
            </w:r>
          </w:p>
        </w:tc>
      </w:tr>
      <w:tr w:rsidR="00482903" w:rsidRPr="008C1ACA" w14:paraId="7727C4A6" w14:textId="77777777" w:rsidTr="00A15AC5">
        <w:trPr>
          <w:cantSplit/>
          <w:tblHeader/>
        </w:trPr>
        <w:tc>
          <w:tcPr>
            <w:tcW w:w="0" w:type="auto"/>
            <w:vMerge/>
            <w:shd w:val="clear" w:color="auto" w:fill="auto"/>
            <w:vAlign w:val="center"/>
          </w:tcPr>
          <w:p w14:paraId="4C12FF5D" w14:textId="77777777" w:rsidR="00482903" w:rsidRPr="008C1ACA" w:rsidRDefault="00482903" w:rsidP="00A15AC5">
            <w:pPr>
              <w:keepNext/>
              <w:keepLines/>
              <w:suppressAutoHyphens/>
              <w:spacing w:before="20" w:after="20"/>
              <w:jc w:val="left"/>
              <w:rPr>
                <w:b/>
                <w:bCs/>
                <w:sz w:val="20"/>
              </w:rPr>
            </w:pPr>
          </w:p>
        </w:tc>
        <w:tc>
          <w:tcPr>
            <w:tcW w:w="0" w:type="auto"/>
            <w:vMerge/>
            <w:tcBorders>
              <w:right w:val="single" w:sz="12" w:space="0" w:color="auto"/>
            </w:tcBorders>
            <w:shd w:val="clear" w:color="auto" w:fill="auto"/>
            <w:vAlign w:val="center"/>
          </w:tcPr>
          <w:p w14:paraId="0FDB6091" w14:textId="77777777" w:rsidR="00482903" w:rsidRPr="008C1ACA" w:rsidRDefault="00482903" w:rsidP="00A15AC5">
            <w:pPr>
              <w:keepNext/>
              <w:keepLines/>
              <w:suppressAutoHyphens/>
              <w:spacing w:before="20" w:after="20"/>
              <w:jc w:val="left"/>
              <w:rPr>
                <w:b/>
                <w:bCs/>
                <w:sz w:val="20"/>
                <w:lang w:eastAsia="ar-SA"/>
              </w:rPr>
            </w:pPr>
          </w:p>
        </w:tc>
        <w:tc>
          <w:tcPr>
            <w:tcW w:w="1001" w:type="dxa"/>
            <w:tcBorders>
              <w:top w:val="single" w:sz="12" w:space="0" w:color="auto"/>
              <w:left w:val="single" w:sz="12" w:space="0" w:color="auto"/>
            </w:tcBorders>
            <w:shd w:val="clear" w:color="auto" w:fill="auto"/>
            <w:vAlign w:val="center"/>
          </w:tcPr>
          <w:p w14:paraId="6E144814" w14:textId="77777777" w:rsidR="00482903" w:rsidRPr="008C1ACA" w:rsidRDefault="00482903" w:rsidP="00A15AC5">
            <w:pPr>
              <w:keepNext/>
              <w:keepLines/>
              <w:suppressAutoHyphens/>
              <w:spacing w:before="20" w:after="20"/>
              <w:jc w:val="center"/>
              <w:rPr>
                <w:b/>
                <w:bCs/>
                <w:sz w:val="20"/>
              </w:rPr>
            </w:pPr>
            <w:r w:rsidRPr="008C1ACA">
              <w:rPr>
                <w:b/>
                <w:bCs/>
                <w:sz w:val="20"/>
              </w:rPr>
              <w:t>Výchozí stav</w:t>
            </w:r>
          </w:p>
        </w:tc>
        <w:tc>
          <w:tcPr>
            <w:tcW w:w="1001" w:type="dxa"/>
            <w:tcBorders>
              <w:top w:val="single" w:sz="12" w:space="0" w:color="auto"/>
            </w:tcBorders>
            <w:shd w:val="clear" w:color="auto" w:fill="auto"/>
            <w:vAlign w:val="center"/>
          </w:tcPr>
          <w:p w14:paraId="1B1E2A51" w14:textId="77777777" w:rsidR="00482903" w:rsidRPr="008C1ACA" w:rsidRDefault="00482903" w:rsidP="00A15AC5">
            <w:pPr>
              <w:keepNext/>
              <w:keepLines/>
              <w:suppressAutoHyphens/>
              <w:spacing w:before="20" w:after="20"/>
              <w:jc w:val="center"/>
              <w:rPr>
                <w:b/>
                <w:bCs/>
                <w:sz w:val="20"/>
              </w:rPr>
            </w:pPr>
            <w:r w:rsidRPr="008C1ACA">
              <w:rPr>
                <w:b/>
                <w:bCs/>
                <w:sz w:val="20"/>
              </w:rPr>
              <w:t>Po změně</w:t>
            </w:r>
          </w:p>
        </w:tc>
        <w:tc>
          <w:tcPr>
            <w:tcW w:w="1001" w:type="dxa"/>
            <w:tcBorders>
              <w:top w:val="single" w:sz="12" w:space="0" w:color="auto"/>
            </w:tcBorders>
            <w:shd w:val="clear" w:color="auto" w:fill="auto"/>
            <w:vAlign w:val="center"/>
          </w:tcPr>
          <w:p w14:paraId="6F4A336C" w14:textId="77777777" w:rsidR="00482903" w:rsidRPr="008C1ACA" w:rsidRDefault="00482903" w:rsidP="00A15AC5">
            <w:pPr>
              <w:keepNext/>
              <w:keepLines/>
              <w:suppressAutoHyphens/>
              <w:spacing w:before="20" w:after="20"/>
              <w:jc w:val="center"/>
              <w:rPr>
                <w:b/>
                <w:bCs/>
                <w:sz w:val="20"/>
              </w:rPr>
            </w:pPr>
            <w:r w:rsidRPr="008C1ACA">
              <w:rPr>
                <w:b/>
                <w:bCs/>
                <w:sz w:val="20"/>
              </w:rPr>
              <w:t>Rozdíl</w:t>
            </w:r>
          </w:p>
        </w:tc>
        <w:tc>
          <w:tcPr>
            <w:tcW w:w="1002" w:type="dxa"/>
            <w:tcBorders>
              <w:top w:val="single" w:sz="12" w:space="0" w:color="auto"/>
              <w:right w:val="single" w:sz="12" w:space="0" w:color="auto"/>
            </w:tcBorders>
            <w:shd w:val="clear" w:color="auto" w:fill="auto"/>
            <w:vAlign w:val="center"/>
          </w:tcPr>
          <w:p w14:paraId="0CA3B9D0" w14:textId="77777777" w:rsidR="00482903" w:rsidRPr="008C1ACA" w:rsidRDefault="00482903" w:rsidP="00A15AC5">
            <w:pPr>
              <w:keepNext/>
              <w:keepLines/>
              <w:suppressAutoHyphens/>
              <w:spacing w:before="20" w:after="20"/>
              <w:jc w:val="center"/>
              <w:rPr>
                <w:b/>
                <w:bCs/>
                <w:sz w:val="20"/>
              </w:rPr>
            </w:pPr>
            <w:r w:rsidRPr="008C1ACA">
              <w:rPr>
                <w:b/>
                <w:bCs/>
                <w:sz w:val="20"/>
              </w:rPr>
              <w:t>Hyg. limit</w:t>
            </w:r>
          </w:p>
        </w:tc>
        <w:tc>
          <w:tcPr>
            <w:tcW w:w="1001" w:type="dxa"/>
            <w:tcBorders>
              <w:top w:val="single" w:sz="12" w:space="0" w:color="auto"/>
              <w:left w:val="single" w:sz="12" w:space="0" w:color="auto"/>
            </w:tcBorders>
            <w:shd w:val="clear" w:color="auto" w:fill="auto"/>
            <w:vAlign w:val="center"/>
          </w:tcPr>
          <w:p w14:paraId="001C128B" w14:textId="77777777" w:rsidR="00482903" w:rsidRPr="008C1ACA" w:rsidRDefault="00482903" w:rsidP="00A15AC5">
            <w:pPr>
              <w:keepNext/>
              <w:keepLines/>
              <w:suppressAutoHyphens/>
              <w:spacing w:before="20" w:after="20"/>
              <w:jc w:val="center"/>
              <w:rPr>
                <w:b/>
                <w:bCs/>
                <w:sz w:val="20"/>
              </w:rPr>
            </w:pPr>
            <w:r w:rsidRPr="008C1ACA">
              <w:rPr>
                <w:b/>
                <w:bCs/>
                <w:sz w:val="20"/>
              </w:rPr>
              <w:t>Výchozí stav</w:t>
            </w:r>
          </w:p>
        </w:tc>
        <w:tc>
          <w:tcPr>
            <w:tcW w:w="1001" w:type="dxa"/>
            <w:tcBorders>
              <w:top w:val="single" w:sz="12" w:space="0" w:color="auto"/>
            </w:tcBorders>
            <w:shd w:val="clear" w:color="auto" w:fill="auto"/>
            <w:vAlign w:val="center"/>
          </w:tcPr>
          <w:p w14:paraId="500017E4" w14:textId="77777777" w:rsidR="00482903" w:rsidRPr="008C1ACA" w:rsidRDefault="00482903" w:rsidP="00A15AC5">
            <w:pPr>
              <w:keepNext/>
              <w:keepLines/>
              <w:suppressAutoHyphens/>
              <w:spacing w:before="20" w:after="20"/>
              <w:jc w:val="center"/>
              <w:rPr>
                <w:b/>
                <w:bCs/>
                <w:sz w:val="20"/>
              </w:rPr>
            </w:pPr>
            <w:r w:rsidRPr="008C1ACA">
              <w:rPr>
                <w:b/>
                <w:bCs/>
                <w:sz w:val="20"/>
              </w:rPr>
              <w:t>Po změně</w:t>
            </w:r>
          </w:p>
        </w:tc>
        <w:tc>
          <w:tcPr>
            <w:tcW w:w="1001" w:type="dxa"/>
            <w:tcBorders>
              <w:top w:val="single" w:sz="12" w:space="0" w:color="auto"/>
            </w:tcBorders>
            <w:shd w:val="clear" w:color="auto" w:fill="auto"/>
            <w:vAlign w:val="center"/>
          </w:tcPr>
          <w:p w14:paraId="2EA164EA" w14:textId="77777777" w:rsidR="00482903" w:rsidRPr="008C1ACA" w:rsidRDefault="00482903" w:rsidP="00A15AC5">
            <w:pPr>
              <w:keepNext/>
              <w:keepLines/>
              <w:suppressAutoHyphens/>
              <w:spacing w:before="20" w:after="20"/>
              <w:jc w:val="center"/>
              <w:rPr>
                <w:b/>
                <w:bCs/>
                <w:sz w:val="20"/>
              </w:rPr>
            </w:pPr>
            <w:r w:rsidRPr="008C1ACA">
              <w:rPr>
                <w:b/>
                <w:bCs/>
                <w:sz w:val="20"/>
              </w:rPr>
              <w:t>Rozdíl</w:t>
            </w:r>
          </w:p>
        </w:tc>
        <w:tc>
          <w:tcPr>
            <w:tcW w:w="1002" w:type="dxa"/>
            <w:tcBorders>
              <w:top w:val="single" w:sz="12" w:space="0" w:color="auto"/>
            </w:tcBorders>
            <w:shd w:val="clear" w:color="auto" w:fill="auto"/>
            <w:vAlign w:val="center"/>
          </w:tcPr>
          <w:p w14:paraId="00A93A21" w14:textId="77777777" w:rsidR="00482903" w:rsidRPr="008C1ACA" w:rsidRDefault="00482903" w:rsidP="00A15AC5">
            <w:pPr>
              <w:keepNext/>
              <w:keepLines/>
              <w:suppressAutoHyphens/>
              <w:spacing w:before="20" w:after="20"/>
              <w:jc w:val="center"/>
              <w:rPr>
                <w:b/>
                <w:bCs/>
                <w:sz w:val="20"/>
              </w:rPr>
            </w:pPr>
            <w:r w:rsidRPr="008C1ACA">
              <w:rPr>
                <w:b/>
                <w:bCs/>
                <w:sz w:val="20"/>
              </w:rPr>
              <w:t>Hyg. limit</w:t>
            </w:r>
          </w:p>
        </w:tc>
      </w:tr>
      <w:tr w:rsidR="00482903" w:rsidRPr="008C1ACA" w14:paraId="14A9A59B" w14:textId="77777777" w:rsidTr="00A15AC5">
        <w:tc>
          <w:tcPr>
            <w:tcW w:w="0" w:type="auto"/>
            <w:tcBorders>
              <w:top w:val="single" w:sz="12" w:space="0" w:color="auto"/>
            </w:tcBorders>
            <w:shd w:val="clear" w:color="auto" w:fill="auto"/>
            <w:vAlign w:val="center"/>
          </w:tcPr>
          <w:p w14:paraId="4BB00B24" w14:textId="77777777" w:rsidR="00482903" w:rsidRPr="008C1ACA" w:rsidRDefault="00482903" w:rsidP="00A15AC5">
            <w:pPr>
              <w:spacing w:before="0"/>
              <w:jc w:val="center"/>
              <w:rPr>
                <w:bCs/>
                <w:sz w:val="20"/>
              </w:rPr>
            </w:pPr>
            <w:r w:rsidRPr="008C1ACA">
              <w:rPr>
                <w:bCs/>
                <w:sz w:val="20"/>
              </w:rPr>
              <w:t>1</w:t>
            </w:r>
          </w:p>
        </w:tc>
        <w:tc>
          <w:tcPr>
            <w:tcW w:w="0" w:type="auto"/>
            <w:tcBorders>
              <w:top w:val="single" w:sz="12" w:space="0" w:color="auto"/>
              <w:right w:val="single" w:sz="12" w:space="0" w:color="auto"/>
            </w:tcBorders>
            <w:shd w:val="clear" w:color="auto" w:fill="auto"/>
            <w:vAlign w:val="center"/>
          </w:tcPr>
          <w:p w14:paraId="3BA84C9B" w14:textId="77777777" w:rsidR="00482903" w:rsidRPr="008C1ACA" w:rsidRDefault="00482903" w:rsidP="00A15AC5">
            <w:pPr>
              <w:spacing w:before="0"/>
              <w:jc w:val="center"/>
              <w:rPr>
                <w:bCs/>
                <w:sz w:val="20"/>
              </w:rPr>
            </w:pPr>
            <w:r w:rsidRPr="008C1ACA">
              <w:rPr>
                <w:bCs/>
                <w:sz w:val="20"/>
              </w:rPr>
              <w:t>1</w:t>
            </w:r>
          </w:p>
        </w:tc>
        <w:tc>
          <w:tcPr>
            <w:tcW w:w="1001" w:type="dxa"/>
            <w:tcBorders>
              <w:top w:val="single" w:sz="12" w:space="0" w:color="auto"/>
              <w:left w:val="single" w:sz="12" w:space="0" w:color="auto"/>
            </w:tcBorders>
            <w:shd w:val="clear" w:color="auto" w:fill="auto"/>
            <w:vAlign w:val="center"/>
          </w:tcPr>
          <w:p w14:paraId="428F98B2" w14:textId="77777777" w:rsidR="00482903" w:rsidRPr="008C1ACA" w:rsidRDefault="00482903" w:rsidP="00A15AC5">
            <w:pPr>
              <w:spacing w:before="0"/>
              <w:jc w:val="center"/>
              <w:rPr>
                <w:b/>
                <w:bCs/>
                <w:sz w:val="20"/>
              </w:rPr>
            </w:pPr>
            <w:r w:rsidRPr="008C1ACA">
              <w:rPr>
                <w:b/>
                <w:bCs/>
                <w:sz w:val="20"/>
              </w:rPr>
              <w:t>60,8</w:t>
            </w:r>
          </w:p>
        </w:tc>
        <w:tc>
          <w:tcPr>
            <w:tcW w:w="1001" w:type="dxa"/>
            <w:tcBorders>
              <w:top w:val="single" w:sz="12" w:space="0" w:color="auto"/>
            </w:tcBorders>
            <w:shd w:val="clear" w:color="auto" w:fill="auto"/>
            <w:vAlign w:val="center"/>
          </w:tcPr>
          <w:p w14:paraId="19E1BBF5" w14:textId="77777777" w:rsidR="00482903" w:rsidRPr="008C1ACA" w:rsidRDefault="00482903" w:rsidP="00A15AC5">
            <w:pPr>
              <w:spacing w:before="0"/>
              <w:jc w:val="center"/>
              <w:rPr>
                <w:b/>
                <w:bCs/>
                <w:sz w:val="20"/>
              </w:rPr>
            </w:pPr>
            <w:r w:rsidRPr="008C1ACA">
              <w:rPr>
                <w:b/>
                <w:bCs/>
                <w:sz w:val="20"/>
              </w:rPr>
              <w:t>60,8</w:t>
            </w:r>
          </w:p>
        </w:tc>
        <w:tc>
          <w:tcPr>
            <w:tcW w:w="1001" w:type="dxa"/>
            <w:tcBorders>
              <w:top w:val="single" w:sz="12" w:space="0" w:color="auto"/>
            </w:tcBorders>
            <w:shd w:val="clear" w:color="auto" w:fill="auto"/>
            <w:vAlign w:val="center"/>
          </w:tcPr>
          <w:p w14:paraId="03F470F0" w14:textId="77777777" w:rsidR="00482903" w:rsidRPr="008C1ACA" w:rsidRDefault="00482903" w:rsidP="00A15AC5">
            <w:pPr>
              <w:spacing w:before="0"/>
              <w:jc w:val="center"/>
              <w:rPr>
                <w:sz w:val="20"/>
              </w:rPr>
            </w:pPr>
            <w:r w:rsidRPr="008C1ACA">
              <w:rPr>
                <w:sz w:val="20"/>
              </w:rPr>
              <w:t>0,0</w:t>
            </w:r>
          </w:p>
        </w:tc>
        <w:tc>
          <w:tcPr>
            <w:tcW w:w="1002" w:type="dxa"/>
            <w:tcBorders>
              <w:top w:val="single" w:sz="12" w:space="0" w:color="auto"/>
              <w:right w:val="single" w:sz="12" w:space="0" w:color="auto"/>
            </w:tcBorders>
            <w:shd w:val="clear" w:color="auto" w:fill="auto"/>
            <w:vAlign w:val="center"/>
          </w:tcPr>
          <w:p w14:paraId="539D4CE0" w14:textId="77777777" w:rsidR="00482903" w:rsidRPr="008C1ACA" w:rsidRDefault="00482903" w:rsidP="00A15AC5">
            <w:pPr>
              <w:spacing w:before="0"/>
              <w:jc w:val="center"/>
              <w:rPr>
                <w:sz w:val="20"/>
              </w:rPr>
            </w:pPr>
            <w:r w:rsidRPr="008C1ACA">
              <w:rPr>
                <w:sz w:val="20"/>
              </w:rPr>
              <w:t>60</w:t>
            </w:r>
          </w:p>
        </w:tc>
        <w:tc>
          <w:tcPr>
            <w:tcW w:w="1001" w:type="dxa"/>
            <w:tcBorders>
              <w:top w:val="single" w:sz="12" w:space="0" w:color="auto"/>
              <w:left w:val="single" w:sz="12" w:space="0" w:color="auto"/>
            </w:tcBorders>
            <w:shd w:val="clear" w:color="auto" w:fill="auto"/>
            <w:vAlign w:val="center"/>
          </w:tcPr>
          <w:p w14:paraId="549B153A" w14:textId="77777777" w:rsidR="00482903" w:rsidRPr="008C1ACA" w:rsidRDefault="00482903" w:rsidP="00A15AC5">
            <w:pPr>
              <w:spacing w:before="0"/>
              <w:jc w:val="center"/>
              <w:rPr>
                <w:b/>
                <w:bCs/>
                <w:sz w:val="20"/>
              </w:rPr>
            </w:pPr>
            <w:r w:rsidRPr="008C1ACA">
              <w:rPr>
                <w:b/>
                <w:bCs/>
                <w:sz w:val="20"/>
              </w:rPr>
              <w:t>53,1</w:t>
            </w:r>
          </w:p>
        </w:tc>
        <w:tc>
          <w:tcPr>
            <w:tcW w:w="1001" w:type="dxa"/>
            <w:tcBorders>
              <w:top w:val="single" w:sz="12" w:space="0" w:color="auto"/>
            </w:tcBorders>
            <w:shd w:val="clear" w:color="auto" w:fill="auto"/>
            <w:vAlign w:val="center"/>
          </w:tcPr>
          <w:p w14:paraId="5C8A2278" w14:textId="77777777" w:rsidR="00482903" w:rsidRPr="008C1ACA" w:rsidRDefault="00482903" w:rsidP="00A15AC5">
            <w:pPr>
              <w:spacing w:before="0"/>
              <w:jc w:val="center"/>
              <w:rPr>
                <w:b/>
                <w:bCs/>
                <w:sz w:val="20"/>
              </w:rPr>
            </w:pPr>
            <w:r w:rsidRPr="008C1ACA">
              <w:rPr>
                <w:b/>
                <w:bCs/>
                <w:sz w:val="20"/>
              </w:rPr>
              <w:t>53,1</w:t>
            </w:r>
          </w:p>
        </w:tc>
        <w:tc>
          <w:tcPr>
            <w:tcW w:w="1001" w:type="dxa"/>
            <w:tcBorders>
              <w:top w:val="single" w:sz="12" w:space="0" w:color="auto"/>
            </w:tcBorders>
            <w:shd w:val="clear" w:color="auto" w:fill="auto"/>
            <w:vAlign w:val="center"/>
          </w:tcPr>
          <w:p w14:paraId="3A592B9D" w14:textId="77777777" w:rsidR="00482903" w:rsidRPr="008C1ACA" w:rsidRDefault="00482903" w:rsidP="00A15AC5">
            <w:pPr>
              <w:spacing w:before="0"/>
              <w:jc w:val="center"/>
              <w:rPr>
                <w:sz w:val="20"/>
              </w:rPr>
            </w:pPr>
            <w:r w:rsidRPr="008C1ACA">
              <w:rPr>
                <w:sz w:val="20"/>
              </w:rPr>
              <w:t>0,0</w:t>
            </w:r>
          </w:p>
        </w:tc>
        <w:tc>
          <w:tcPr>
            <w:tcW w:w="1002" w:type="dxa"/>
            <w:tcBorders>
              <w:top w:val="single" w:sz="12" w:space="0" w:color="auto"/>
            </w:tcBorders>
            <w:shd w:val="clear" w:color="auto" w:fill="auto"/>
            <w:vAlign w:val="center"/>
          </w:tcPr>
          <w:p w14:paraId="09EAED98" w14:textId="77777777" w:rsidR="00482903" w:rsidRPr="008C1ACA" w:rsidRDefault="00482903" w:rsidP="00A15AC5">
            <w:pPr>
              <w:spacing w:before="0"/>
              <w:jc w:val="center"/>
              <w:rPr>
                <w:sz w:val="20"/>
              </w:rPr>
            </w:pPr>
            <w:r w:rsidRPr="008C1ACA">
              <w:rPr>
                <w:sz w:val="20"/>
              </w:rPr>
              <w:t>50</w:t>
            </w:r>
          </w:p>
        </w:tc>
      </w:tr>
      <w:tr w:rsidR="00482903" w:rsidRPr="008C1ACA" w14:paraId="4CA33D1B" w14:textId="77777777" w:rsidTr="00A15AC5">
        <w:tc>
          <w:tcPr>
            <w:tcW w:w="0" w:type="auto"/>
            <w:shd w:val="clear" w:color="auto" w:fill="auto"/>
            <w:vAlign w:val="center"/>
          </w:tcPr>
          <w:p w14:paraId="4B42E66D" w14:textId="77777777" w:rsidR="00482903" w:rsidRPr="008C1ACA" w:rsidRDefault="00482903" w:rsidP="00A15AC5">
            <w:pPr>
              <w:spacing w:before="0"/>
              <w:jc w:val="center"/>
              <w:rPr>
                <w:bCs/>
                <w:sz w:val="20"/>
              </w:rPr>
            </w:pPr>
            <w:r w:rsidRPr="008C1ACA">
              <w:rPr>
                <w:bCs/>
                <w:sz w:val="20"/>
              </w:rPr>
              <w:t>1</w:t>
            </w:r>
          </w:p>
        </w:tc>
        <w:tc>
          <w:tcPr>
            <w:tcW w:w="0" w:type="auto"/>
            <w:tcBorders>
              <w:right w:val="single" w:sz="12" w:space="0" w:color="auto"/>
            </w:tcBorders>
            <w:shd w:val="clear" w:color="auto" w:fill="auto"/>
            <w:vAlign w:val="center"/>
          </w:tcPr>
          <w:p w14:paraId="608EC980" w14:textId="77777777" w:rsidR="00482903" w:rsidRPr="008C1ACA" w:rsidRDefault="00482903" w:rsidP="00A15AC5">
            <w:pPr>
              <w:spacing w:before="0"/>
              <w:jc w:val="center"/>
              <w:rPr>
                <w:bCs/>
                <w:sz w:val="20"/>
              </w:rPr>
            </w:pPr>
            <w:r w:rsidRPr="008C1ACA">
              <w:rPr>
                <w:bCs/>
                <w:sz w:val="20"/>
              </w:rPr>
              <w:t>11</w:t>
            </w:r>
          </w:p>
        </w:tc>
        <w:tc>
          <w:tcPr>
            <w:tcW w:w="1001" w:type="dxa"/>
            <w:tcBorders>
              <w:left w:val="single" w:sz="12" w:space="0" w:color="auto"/>
            </w:tcBorders>
            <w:shd w:val="clear" w:color="auto" w:fill="auto"/>
            <w:vAlign w:val="center"/>
          </w:tcPr>
          <w:p w14:paraId="60D50E89" w14:textId="77777777" w:rsidR="00482903" w:rsidRPr="008C1ACA" w:rsidRDefault="00482903" w:rsidP="00A15AC5">
            <w:pPr>
              <w:spacing w:before="0"/>
              <w:jc w:val="center"/>
              <w:rPr>
                <w:b/>
                <w:bCs/>
                <w:sz w:val="20"/>
              </w:rPr>
            </w:pPr>
            <w:r w:rsidRPr="008C1ACA">
              <w:rPr>
                <w:b/>
                <w:bCs/>
                <w:sz w:val="20"/>
              </w:rPr>
              <w:t>61,2</w:t>
            </w:r>
          </w:p>
        </w:tc>
        <w:tc>
          <w:tcPr>
            <w:tcW w:w="1001" w:type="dxa"/>
            <w:shd w:val="clear" w:color="auto" w:fill="auto"/>
            <w:vAlign w:val="center"/>
          </w:tcPr>
          <w:p w14:paraId="689B9235" w14:textId="77777777" w:rsidR="00482903" w:rsidRPr="008C1ACA" w:rsidRDefault="00482903" w:rsidP="00A15AC5">
            <w:pPr>
              <w:spacing w:before="0"/>
              <w:jc w:val="center"/>
              <w:rPr>
                <w:b/>
                <w:bCs/>
                <w:sz w:val="20"/>
              </w:rPr>
            </w:pPr>
            <w:r w:rsidRPr="008C1ACA">
              <w:rPr>
                <w:b/>
                <w:bCs/>
                <w:sz w:val="20"/>
              </w:rPr>
              <w:t>61,2</w:t>
            </w:r>
          </w:p>
        </w:tc>
        <w:tc>
          <w:tcPr>
            <w:tcW w:w="1001" w:type="dxa"/>
            <w:shd w:val="clear" w:color="auto" w:fill="auto"/>
            <w:vAlign w:val="center"/>
          </w:tcPr>
          <w:p w14:paraId="3344DF6F" w14:textId="77777777" w:rsidR="00482903" w:rsidRPr="008C1ACA" w:rsidRDefault="00482903" w:rsidP="00A15AC5">
            <w:pPr>
              <w:spacing w:before="0"/>
              <w:jc w:val="center"/>
              <w:rPr>
                <w:sz w:val="20"/>
              </w:rPr>
            </w:pPr>
            <w:r w:rsidRPr="008C1ACA">
              <w:rPr>
                <w:sz w:val="20"/>
              </w:rPr>
              <w:t>0,0</w:t>
            </w:r>
          </w:p>
        </w:tc>
        <w:tc>
          <w:tcPr>
            <w:tcW w:w="1002" w:type="dxa"/>
            <w:tcBorders>
              <w:right w:val="single" w:sz="12" w:space="0" w:color="auto"/>
            </w:tcBorders>
            <w:shd w:val="clear" w:color="auto" w:fill="auto"/>
            <w:vAlign w:val="center"/>
          </w:tcPr>
          <w:p w14:paraId="743C798A" w14:textId="77777777" w:rsidR="00482903" w:rsidRPr="008C1ACA" w:rsidRDefault="00482903" w:rsidP="00A15AC5">
            <w:pPr>
              <w:spacing w:before="0"/>
              <w:jc w:val="center"/>
              <w:rPr>
                <w:sz w:val="20"/>
              </w:rPr>
            </w:pPr>
            <w:r w:rsidRPr="008C1ACA">
              <w:rPr>
                <w:sz w:val="20"/>
              </w:rPr>
              <w:t>60</w:t>
            </w:r>
          </w:p>
        </w:tc>
        <w:tc>
          <w:tcPr>
            <w:tcW w:w="1001" w:type="dxa"/>
            <w:tcBorders>
              <w:left w:val="single" w:sz="12" w:space="0" w:color="auto"/>
            </w:tcBorders>
            <w:shd w:val="clear" w:color="auto" w:fill="auto"/>
            <w:vAlign w:val="center"/>
          </w:tcPr>
          <w:p w14:paraId="4F0FA9A1" w14:textId="77777777" w:rsidR="00482903" w:rsidRPr="008C1ACA" w:rsidRDefault="00482903" w:rsidP="00A15AC5">
            <w:pPr>
              <w:spacing w:before="0"/>
              <w:jc w:val="center"/>
              <w:rPr>
                <w:b/>
                <w:bCs/>
                <w:sz w:val="20"/>
              </w:rPr>
            </w:pPr>
            <w:r w:rsidRPr="008C1ACA">
              <w:rPr>
                <w:b/>
                <w:bCs/>
                <w:sz w:val="20"/>
              </w:rPr>
              <w:t>53,5</w:t>
            </w:r>
          </w:p>
        </w:tc>
        <w:tc>
          <w:tcPr>
            <w:tcW w:w="1001" w:type="dxa"/>
            <w:shd w:val="clear" w:color="auto" w:fill="auto"/>
            <w:vAlign w:val="center"/>
          </w:tcPr>
          <w:p w14:paraId="26EB6121" w14:textId="77777777" w:rsidR="00482903" w:rsidRPr="008C1ACA" w:rsidRDefault="00482903" w:rsidP="00A15AC5">
            <w:pPr>
              <w:spacing w:before="0"/>
              <w:jc w:val="center"/>
              <w:rPr>
                <w:b/>
                <w:bCs/>
                <w:sz w:val="20"/>
              </w:rPr>
            </w:pPr>
            <w:r w:rsidRPr="008C1ACA">
              <w:rPr>
                <w:b/>
                <w:bCs/>
                <w:sz w:val="20"/>
              </w:rPr>
              <w:t>53,5</w:t>
            </w:r>
          </w:p>
        </w:tc>
        <w:tc>
          <w:tcPr>
            <w:tcW w:w="1001" w:type="dxa"/>
            <w:shd w:val="clear" w:color="auto" w:fill="auto"/>
            <w:vAlign w:val="center"/>
          </w:tcPr>
          <w:p w14:paraId="2EF9E816" w14:textId="77777777" w:rsidR="00482903" w:rsidRPr="008C1ACA" w:rsidRDefault="00482903" w:rsidP="00A15AC5">
            <w:pPr>
              <w:spacing w:before="0"/>
              <w:jc w:val="center"/>
              <w:rPr>
                <w:sz w:val="20"/>
              </w:rPr>
            </w:pPr>
            <w:r w:rsidRPr="008C1ACA">
              <w:rPr>
                <w:sz w:val="20"/>
              </w:rPr>
              <w:t>0,0</w:t>
            </w:r>
          </w:p>
        </w:tc>
        <w:tc>
          <w:tcPr>
            <w:tcW w:w="1002" w:type="dxa"/>
            <w:shd w:val="clear" w:color="auto" w:fill="auto"/>
            <w:vAlign w:val="center"/>
          </w:tcPr>
          <w:p w14:paraId="44495734" w14:textId="77777777" w:rsidR="00482903" w:rsidRPr="008C1ACA" w:rsidRDefault="00482903" w:rsidP="00A15AC5">
            <w:pPr>
              <w:spacing w:before="0"/>
              <w:jc w:val="center"/>
              <w:rPr>
                <w:sz w:val="20"/>
              </w:rPr>
            </w:pPr>
            <w:r w:rsidRPr="008C1ACA">
              <w:rPr>
                <w:sz w:val="20"/>
              </w:rPr>
              <w:t>50</w:t>
            </w:r>
          </w:p>
        </w:tc>
      </w:tr>
      <w:tr w:rsidR="00482903" w:rsidRPr="008C1ACA" w14:paraId="1C8D5C47" w14:textId="77777777" w:rsidTr="00A15AC5">
        <w:tc>
          <w:tcPr>
            <w:tcW w:w="0" w:type="auto"/>
            <w:shd w:val="clear" w:color="auto" w:fill="auto"/>
            <w:vAlign w:val="center"/>
          </w:tcPr>
          <w:p w14:paraId="2D6C1F22" w14:textId="77777777" w:rsidR="00482903" w:rsidRPr="008C1ACA" w:rsidRDefault="00482903" w:rsidP="00A15AC5">
            <w:pPr>
              <w:spacing w:before="0"/>
              <w:jc w:val="center"/>
              <w:rPr>
                <w:bCs/>
                <w:sz w:val="20"/>
              </w:rPr>
            </w:pPr>
            <w:r w:rsidRPr="008C1ACA">
              <w:rPr>
                <w:bCs/>
                <w:sz w:val="20"/>
              </w:rPr>
              <w:t>2</w:t>
            </w:r>
          </w:p>
        </w:tc>
        <w:tc>
          <w:tcPr>
            <w:tcW w:w="0" w:type="auto"/>
            <w:tcBorders>
              <w:right w:val="single" w:sz="12" w:space="0" w:color="auto"/>
            </w:tcBorders>
            <w:shd w:val="clear" w:color="auto" w:fill="auto"/>
            <w:vAlign w:val="center"/>
          </w:tcPr>
          <w:p w14:paraId="27F32B87" w14:textId="77777777" w:rsidR="00482903" w:rsidRPr="008C1ACA" w:rsidRDefault="00482903" w:rsidP="00A15AC5">
            <w:pPr>
              <w:spacing w:before="0"/>
              <w:jc w:val="center"/>
              <w:rPr>
                <w:bCs/>
                <w:sz w:val="20"/>
              </w:rPr>
            </w:pPr>
            <w:r w:rsidRPr="008C1ACA">
              <w:rPr>
                <w:bCs/>
                <w:sz w:val="20"/>
              </w:rPr>
              <w:t>1</w:t>
            </w:r>
          </w:p>
        </w:tc>
        <w:tc>
          <w:tcPr>
            <w:tcW w:w="1001" w:type="dxa"/>
            <w:tcBorders>
              <w:left w:val="single" w:sz="12" w:space="0" w:color="auto"/>
            </w:tcBorders>
            <w:shd w:val="clear" w:color="auto" w:fill="auto"/>
            <w:vAlign w:val="center"/>
          </w:tcPr>
          <w:p w14:paraId="36D99B28" w14:textId="77777777" w:rsidR="00482903" w:rsidRPr="008C1ACA" w:rsidRDefault="00482903" w:rsidP="00A15AC5">
            <w:pPr>
              <w:spacing w:before="0"/>
              <w:jc w:val="center"/>
              <w:rPr>
                <w:sz w:val="20"/>
              </w:rPr>
            </w:pPr>
            <w:r w:rsidRPr="008C1ACA">
              <w:rPr>
                <w:sz w:val="20"/>
              </w:rPr>
              <w:t>59,3</w:t>
            </w:r>
          </w:p>
        </w:tc>
        <w:tc>
          <w:tcPr>
            <w:tcW w:w="1001" w:type="dxa"/>
            <w:shd w:val="clear" w:color="auto" w:fill="auto"/>
            <w:vAlign w:val="center"/>
          </w:tcPr>
          <w:p w14:paraId="55222173" w14:textId="77777777" w:rsidR="00482903" w:rsidRPr="008C1ACA" w:rsidRDefault="00482903" w:rsidP="00A15AC5">
            <w:pPr>
              <w:spacing w:before="0"/>
              <w:jc w:val="center"/>
              <w:rPr>
                <w:sz w:val="20"/>
              </w:rPr>
            </w:pPr>
            <w:r w:rsidRPr="008C1ACA">
              <w:rPr>
                <w:sz w:val="20"/>
              </w:rPr>
              <w:t>59,3</w:t>
            </w:r>
          </w:p>
        </w:tc>
        <w:tc>
          <w:tcPr>
            <w:tcW w:w="1001" w:type="dxa"/>
            <w:shd w:val="clear" w:color="auto" w:fill="auto"/>
            <w:vAlign w:val="center"/>
          </w:tcPr>
          <w:p w14:paraId="196A2367" w14:textId="77777777" w:rsidR="00482903" w:rsidRPr="008C1ACA" w:rsidRDefault="00482903" w:rsidP="00A15AC5">
            <w:pPr>
              <w:spacing w:before="0"/>
              <w:jc w:val="center"/>
              <w:rPr>
                <w:sz w:val="20"/>
              </w:rPr>
            </w:pPr>
            <w:r w:rsidRPr="008C1ACA">
              <w:rPr>
                <w:sz w:val="20"/>
              </w:rPr>
              <w:t>0,0</w:t>
            </w:r>
          </w:p>
        </w:tc>
        <w:tc>
          <w:tcPr>
            <w:tcW w:w="1002" w:type="dxa"/>
            <w:tcBorders>
              <w:right w:val="single" w:sz="12" w:space="0" w:color="auto"/>
            </w:tcBorders>
            <w:shd w:val="clear" w:color="auto" w:fill="auto"/>
            <w:vAlign w:val="center"/>
          </w:tcPr>
          <w:p w14:paraId="17DCEC1B" w14:textId="77777777" w:rsidR="00482903" w:rsidRPr="008C1ACA" w:rsidRDefault="00482903" w:rsidP="00A15AC5">
            <w:pPr>
              <w:spacing w:before="0"/>
              <w:jc w:val="center"/>
              <w:rPr>
                <w:sz w:val="20"/>
              </w:rPr>
            </w:pPr>
            <w:r w:rsidRPr="008C1ACA">
              <w:rPr>
                <w:sz w:val="20"/>
              </w:rPr>
              <w:t>60</w:t>
            </w:r>
          </w:p>
        </w:tc>
        <w:tc>
          <w:tcPr>
            <w:tcW w:w="1001" w:type="dxa"/>
            <w:tcBorders>
              <w:left w:val="single" w:sz="12" w:space="0" w:color="auto"/>
            </w:tcBorders>
            <w:shd w:val="clear" w:color="auto" w:fill="auto"/>
            <w:vAlign w:val="center"/>
          </w:tcPr>
          <w:p w14:paraId="115A7871" w14:textId="77777777" w:rsidR="00482903" w:rsidRPr="008C1ACA" w:rsidRDefault="00482903" w:rsidP="00A15AC5">
            <w:pPr>
              <w:spacing w:before="0"/>
              <w:jc w:val="center"/>
              <w:rPr>
                <w:sz w:val="20"/>
              </w:rPr>
            </w:pPr>
            <w:r w:rsidRPr="008C1ACA">
              <w:rPr>
                <w:sz w:val="20"/>
              </w:rPr>
              <w:t>52,2</w:t>
            </w:r>
          </w:p>
        </w:tc>
        <w:tc>
          <w:tcPr>
            <w:tcW w:w="1001" w:type="dxa"/>
            <w:shd w:val="clear" w:color="auto" w:fill="auto"/>
            <w:vAlign w:val="center"/>
          </w:tcPr>
          <w:p w14:paraId="56CB361B" w14:textId="77777777" w:rsidR="00482903" w:rsidRPr="008C1ACA" w:rsidRDefault="00482903" w:rsidP="00A15AC5">
            <w:pPr>
              <w:spacing w:before="0"/>
              <w:jc w:val="center"/>
              <w:rPr>
                <w:sz w:val="20"/>
              </w:rPr>
            </w:pPr>
            <w:r w:rsidRPr="008C1ACA">
              <w:rPr>
                <w:sz w:val="20"/>
              </w:rPr>
              <w:t>52,2</w:t>
            </w:r>
          </w:p>
        </w:tc>
        <w:tc>
          <w:tcPr>
            <w:tcW w:w="1001" w:type="dxa"/>
            <w:shd w:val="clear" w:color="auto" w:fill="auto"/>
            <w:vAlign w:val="center"/>
          </w:tcPr>
          <w:p w14:paraId="4CE78658" w14:textId="77777777" w:rsidR="00482903" w:rsidRPr="008C1ACA" w:rsidRDefault="00482903" w:rsidP="00A15AC5">
            <w:pPr>
              <w:spacing w:before="0"/>
              <w:jc w:val="center"/>
              <w:rPr>
                <w:sz w:val="20"/>
              </w:rPr>
            </w:pPr>
            <w:r w:rsidRPr="008C1ACA">
              <w:rPr>
                <w:sz w:val="20"/>
              </w:rPr>
              <w:t>0,0</w:t>
            </w:r>
          </w:p>
        </w:tc>
        <w:tc>
          <w:tcPr>
            <w:tcW w:w="1002" w:type="dxa"/>
            <w:shd w:val="clear" w:color="auto" w:fill="auto"/>
            <w:vAlign w:val="center"/>
          </w:tcPr>
          <w:p w14:paraId="6919C452" w14:textId="77777777" w:rsidR="00482903" w:rsidRPr="008C1ACA" w:rsidRDefault="00482903" w:rsidP="00A15AC5">
            <w:pPr>
              <w:spacing w:before="0"/>
              <w:jc w:val="center"/>
              <w:rPr>
                <w:sz w:val="20"/>
              </w:rPr>
            </w:pPr>
            <w:r w:rsidRPr="008C1ACA">
              <w:rPr>
                <w:sz w:val="20"/>
              </w:rPr>
              <w:t>60</w:t>
            </w:r>
          </w:p>
        </w:tc>
      </w:tr>
      <w:tr w:rsidR="00482903" w:rsidRPr="008C1ACA" w14:paraId="4D74CD32" w14:textId="77777777" w:rsidTr="00A15AC5">
        <w:tc>
          <w:tcPr>
            <w:tcW w:w="0" w:type="auto"/>
            <w:shd w:val="clear" w:color="auto" w:fill="auto"/>
            <w:vAlign w:val="center"/>
          </w:tcPr>
          <w:p w14:paraId="7619C524" w14:textId="77777777" w:rsidR="00482903" w:rsidRPr="008C1ACA" w:rsidRDefault="00482903" w:rsidP="00A15AC5">
            <w:pPr>
              <w:spacing w:before="0"/>
              <w:jc w:val="center"/>
              <w:rPr>
                <w:bCs/>
                <w:sz w:val="20"/>
              </w:rPr>
            </w:pPr>
            <w:r w:rsidRPr="008C1ACA">
              <w:rPr>
                <w:bCs/>
                <w:sz w:val="20"/>
              </w:rPr>
              <w:t>2</w:t>
            </w:r>
          </w:p>
        </w:tc>
        <w:tc>
          <w:tcPr>
            <w:tcW w:w="0" w:type="auto"/>
            <w:tcBorders>
              <w:right w:val="single" w:sz="12" w:space="0" w:color="auto"/>
            </w:tcBorders>
            <w:shd w:val="clear" w:color="auto" w:fill="auto"/>
            <w:vAlign w:val="center"/>
          </w:tcPr>
          <w:p w14:paraId="55ACDC81" w14:textId="77777777" w:rsidR="00482903" w:rsidRPr="008C1ACA" w:rsidRDefault="00482903" w:rsidP="00A15AC5">
            <w:pPr>
              <w:spacing w:before="0"/>
              <w:jc w:val="center"/>
              <w:rPr>
                <w:bCs/>
                <w:sz w:val="20"/>
              </w:rPr>
            </w:pPr>
            <w:r w:rsidRPr="008C1ACA">
              <w:rPr>
                <w:bCs/>
                <w:sz w:val="20"/>
              </w:rPr>
              <w:t>8</w:t>
            </w:r>
          </w:p>
        </w:tc>
        <w:tc>
          <w:tcPr>
            <w:tcW w:w="1001" w:type="dxa"/>
            <w:tcBorders>
              <w:left w:val="single" w:sz="12" w:space="0" w:color="auto"/>
            </w:tcBorders>
            <w:shd w:val="clear" w:color="auto" w:fill="auto"/>
            <w:vAlign w:val="center"/>
          </w:tcPr>
          <w:p w14:paraId="63942664" w14:textId="77777777" w:rsidR="00482903" w:rsidRPr="008C1ACA" w:rsidRDefault="00482903" w:rsidP="00A15AC5">
            <w:pPr>
              <w:spacing w:before="0"/>
              <w:jc w:val="center"/>
              <w:rPr>
                <w:sz w:val="20"/>
              </w:rPr>
            </w:pPr>
            <w:r w:rsidRPr="008C1ACA">
              <w:rPr>
                <w:sz w:val="20"/>
              </w:rPr>
              <w:t>59,7</w:t>
            </w:r>
          </w:p>
        </w:tc>
        <w:tc>
          <w:tcPr>
            <w:tcW w:w="1001" w:type="dxa"/>
            <w:shd w:val="clear" w:color="auto" w:fill="auto"/>
            <w:vAlign w:val="center"/>
          </w:tcPr>
          <w:p w14:paraId="4591A8E3" w14:textId="77777777" w:rsidR="00482903" w:rsidRPr="008C1ACA" w:rsidRDefault="00482903" w:rsidP="00A15AC5">
            <w:pPr>
              <w:spacing w:before="0"/>
              <w:jc w:val="center"/>
              <w:rPr>
                <w:sz w:val="20"/>
              </w:rPr>
            </w:pPr>
            <w:r w:rsidRPr="008C1ACA">
              <w:rPr>
                <w:sz w:val="20"/>
              </w:rPr>
              <w:t>59,7</w:t>
            </w:r>
          </w:p>
        </w:tc>
        <w:tc>
          <w:tcPr>
            <w:tcW w:w="1001" w:type="dxa"/>
            <w:shd w:val="clear" w:color="auto" w:fill="auto"/>
            <w:vAlign w:val="center"/>
          </w:tcPr>
          <w:p w14:paraId="0008EF26" w14:textId="77777777" w:rsidR="00482903" w:rsidRPr="008C1ACA" w:rsidRDefault="00482903" w:rsidP="00A15AC5">
            <w:pPr>
              <w:spacing w:before="0"/>
              <w:jc w:val="center"/>
              <w:rPr>
                <w:sz w:val="20"/>
              </w:rPr>
            </w:pPr>
            <w:r w:rsidRPr="008C1ACA">
              <w:rPr>
                <w:sz w:val="20"/>
              </w:rPr>
              <w:t>0,0</w:t>
            </w:r>
          </w:p>
        </w:tc>
        <w:tc>
          <w:tcPr>
            <w:tcW w:w="1002" w:type="dxa"/>
            <w:tcBorders>
              <w:right w:val="single" w:sz="12" w:space="0" w:color="auto"/>
            </w:tcBorders>
            <w:shd w:val="clear" w:color="auto" w:fill="auto"/>
            <w:vAlign w:val="center"/>
          </w:tcPr>
          <w:p w14:paraId="71CB40BF" w14:textId="77777777" w:rsidR="00482903" w:rsidRPr="008C1ACA" w:rsidRDefault="00482903" w:rsidP="00A15AC5">
            <w:pPr>
              <w:spacing w:before="0"/>
              <w:jc w:val="center"/>
              <w:rPr>
                <w:sz w:val="20"/>
              </w:rPr>
            </w:pPr>
            <w:r w:rsidRPr="008C1ACA">
              <w:rPr>
                <w:sz w:val="20"/>
              </w:rPr>
              <w:t>60</w:t>
            </w:r>
          </w:p>
        </w:tc>
        <w:tc>
          <w:tcPr>
            <w:tcW w:w="1001" w:type="dxa"/>
            <w:tcBorders>
              <w:left w:val="single" w:sz="12" w:space="0" w:color="auto"/>
            </w:tcBorders>
            <w:shd w:val="clear" w:color="auto" w:fill="auto"/>
            <w:vAlign w:val="center"/>
          </w:tcPr>
          <w:p w14:paraId="1D7FC538" w14:textId="77777777" w:rsidR="00482903" w:rsidRPr="008C1ACA" w:rsidRDefault="00482903" w:rsidP="00A15AC5">
            <w:pPr>
              <w:spacing w:before="0"/>
              <w:jc w:val="center"/>
              <w:rPr>
                <w:sz w:val="20"/>
              </w:rPr>
            </w:pPr>
            <w:r w:rsidRPr="008C1ACA">
              <w:rPr>
                <w:sz w:val="20"/>
              </w:rPr>
              <w:t>52,5</w:t>
            </w:r>
          </w:p>
        </w:tc>
        <w:tc>
          <w:tcPr>
            <w:tcW w:w="1001" w:type="dxa"/>
            <w:shd w:val="clear" w:color="auto" w:fill="auto"/>
            <w:vAlign w:val="center"/>
          </w:tcPr>
          <w:p w14:paraId="49BDB0C3" w14:textId="77777777" w:rsidR="00482903" w:rsidRPr="008C1ACA" w:rsidRDefault="00482903" w:rsidP="00A15AC5">
            <w:pPr>
              <w:spacing w:before="0"/>
              <w:jc w:val="center"/>
              <w:rPr>
                <w:sz w:val="20"/>
              </w:rPr>
            </w:pPr>
            <w:r w:rsidRPr="008C1ACA">
              <w:rPr>
                <w:sz w:val="20"/>
              </w:rPr>
              <w:t>52,5</w:t>
            </w:r>
          </w:p>
        </w:tc>
        <w:tc>
          <w:tcPr>
            <w:tcW w:w="1001" w:type="dxa"/>
            <w:shd w:val="clear" w:color="auto" w:fill="auto"/>
            <w:vAlign w:val="center"/>
          </w:tcPr>
          <w:p w14:paraId="0D330441" w14:textId="77777777" w:rsidR="00482903" w:rsidRPr="008C1ACA" w:rsidRDefault="00482903" w:rsidP="00A15AC5">
            <w:pPr>
              <w:spacing w:before="0"/>
              <w:jc w:val="center"/>
              <w:rPr>
                <w:sz w:val="20"/>
              </w:rPr>
            </w:pPr>
            <w:r w:rsidRPr="008C1ACA">
              <w:rPr>
                <w:sz w:val="20"/>
              </w:rPr>
              <w:t>0,0</w:t>
            </w:r>
          </w:p>
        </w:tc>
        <w:tc>
          <w:tcPr>
            <w:tcW w:w="1002" w:type="dxa"/>
            <w:shd w:val="clear" w:color="auto" w:fill="auto"/>
            <w:vAlign w:val="center"/>
          </w:tcPr>
          <w:p w14:paraId="7936FC2A" w14:textId="77777777" w:rsidR="00482903" w:rsidRPr="008C1ACA" w:rsidRDefault="00482903" w:rsidP="00A15AC5">
            <w:pPr>
              <w:spacing w:before="0"/>
              <w:jc w:val="center"/>
              <w:rPr>
                <w:sz w:val="20"/>
              </w:rPr>
            </w:pPr>
            <w:r w:rsidRPr="008C1ACA">
              <w:rPr>
                <w:sz w:val="20"/>
              </w:rPr>
              <w:t>60</w:t>
            </w:r>
          </w:p>
        </w:tc>
      </w:tr>
      <w:tr w:rsidR="00482903" w:rsidRPr="008C1ACA" w14:paraId="4AD3F3E0" w14:textId="77777777" w:rsidTr="00A15AC5">
        <w:tc>
          <w:tcPr>
            <w:tcW w:w="0" w:type="auto"/>
            <w:shd w:val="clear" w:color="auto" w:fill="auto"/>
            <w:vAlign w:val="center"/>
          </w:tcPr>
          <w:p w14:paraId="14F0CD69" w14:textId="77777777" w:rsidR="00482903" w:rsidRPr="008C1ACA" w:rsidRDefault="00482903" w:rsidP="00A15AC5">
            <w:pPr>
              <w:spacing w:before="0"/>
              <w:jc w:val="center"/>
              <w:rPr>
                <w:bCs/>
                <w:sz w:val="20"/>
              </w:rPr>
            </w:pPr>
            <w:r w:rsidRPr="008C1ACA">
              <w:rPr>
                <w:bCs/>
                <w:sz w:val="20"/>
              </w:rPr>
              <w:t>3</w:t>
            </w:r>
          </w:p>
        </w:tc>
        <w:tc>
          <w:tcPr>
            <w:tcW w:w="0" w:type="auto"/>
            <w:tcBorders>
              <w:right w:val="single" w:sz="12" w:space="0" w:color="auto"/>
            </w:tcBorders>
            <w:shd w:val="clear" w:color="auto" w:fill="auto"/>
            <w:vAlign w:val="center"/>
          </w:tcPr>
          <w:p w14:paraId="7504EB3D" w14:textId="77777777" w:rsidR="00482903" w:rsidRPr="008C1ACA" w:rsidRDefault="00482903" w:rsidP="00A15AC5">
            <w:pPr>
              <w:spacing w:before="0"/>
              <w:jc w:val="center"/>
              <w:rPr>
                <w:bCs/>
                <w:sz w:val="20"/>
              </w:rPr>
            </w:pPr>
            <w:r w:rsidRPr="008C1ACA">
              <w:rPr>
                <w:bCs/>
                <w:sz w:val="20"/>
              </w:rPr>
              <w:t>1</w:t>
            </w:r>
          </w:p>
        </w:tc>
        <w:tc>
          <w:tcPr>
            <w:tcW w:w="1001" w:type="dxa"/>
            <w:tcBorders>
              <w:left w:val="single" w:sz="12" w:space="0" w:color="auto"/>
            </w:tcBorders>
            <w:shd w:val="clear" w:color="auto" w:fill="auto"/>
            <w:vAlign w:val="center"/>
          </w:tcPr>
          <w:p w14:paraId="58C188E8" w14:textId="77777777" w:rsidR="00482903" w:rsidRPr="008C1ACA" w:rsidRDefault="00482903" w:rsidP="00A15AC5">
            <w:pPr>
              <w:spacing w:before="0"/>
              <w:jc w:val="center"/>
              <w:rPr>
                <w:sz w:val="20"/>
              </w:rPr>
            </w:pPr>
            <w:r w:rsidRPr="008C1ACA">
              <w:rPr>
                <w:sz w:val="20"/>
              </w:rPr>
              <w:t>59,0</w:t>
            </w:r>
          </w:p>
        </w:tc>
        <w:tc>
          <w:tcPr>
            <w:tcW w:w="1001" w:type="dxa"/>
            <w:shd w:val="clear" w:color="auto" w:fill="auto"/>
            <w:vAlign w:val="center"/>
          </w:tcPr>
          <w:p w14:paraId="13AE0EF7" w14:textId="77777777" w:rsidR="00482903" w:rsidRPr="008C1ACA" w:rsidRDefault="00482903" w:rsidP="00A15AC5">
            <w:pPr>
              <w:spacing w:before="0"/>
              <w:jc w:val="center"/>
              <w:rPr>
                <w:sz w:val="20"/>
              </w:rPr>
            </w:pPr>
            <w:r w:rsidRPr="008C1ACA">
              <w:rPr>
                <w:sz w:val="20"/>
              </w:rPr>
              <w:t>59,0</w:t>
            </w:r>
          </w:p>
        </w:tc>
        <w:tc>
          <w:tcPr>
            <w:tcW w:w="1001" w:type="dxa"/>
            <w:shd w:val="clear" w:color="auto" w:fill="auto"/>
            <w:vAlign w:val="center"/>
          </w:tcPr>
          <w:p w14:paraId="1780D5AD" w14:textId="77777777" w:rsidR="00482903" w:rsidRPr="008C1ACA" w:rsidRDefault="00482903" w:rsidP="00A15AC5">
            <w:pPr>
              <w:spacing w:before="0"/>
              <w:jc w:val="center"/>
              <w:rPr>
                <w:sz w:val="20"/>
              </w:rPr>
            </w:pPr>
            <w:r w:rsidRPr="008C1ACA">
              <w:rPr>
                <w:sz w:val="20"/>
              </w:rPr>
              <w:t>0,0</w:t>
            </w:r>
          </w:p>
        </w:tc>
        <w:tc>
          <w:tcPr>
            <w:tcW w:w="1002" w:type="dxa"/>
            <w:tcBorders>
              <w:right w:val="single" w:sz="12" w:space="0" w:color="auto"/>
            </w:tcBorders>
            <w:shd w:val="clear" w:color="auto" w:fill="auto"/>
            <w:vAlign w:val="center"/>
          </w:tcPr>
          <w:p w14:paraId="44920D50" w14:textId="77777777" w:rsidR="00482903" w:rsidRPr="008C1ACA" w:rsidRDefault="00482903" w:rsidP="00A15AC5">
            <w:pPr>
              <w:spacing w:before="0"/>
              <w:jc w:val="center"/>
              <w:rPr>
                <w:sz w:val="20"/>
              </w:rPr>
            </w:pPr>
            <w:r w:rsidRPr="008C1ACA">
              <w:rPr>
                <w:sz w:val="20"/>
              </w:rPr>
              <w:t>70</w:t>
            </w:r>
          </w:p>
        </w:tc>
        <w:tc>
          <w:tcPr>
            <w:tcW w:w="1001" w:type="dxa"/>
            <w:tcBorders>
              <w:left w:val="single" w:sz="12" w:space="0" w:color="auto"/>
            </w:tcBorders>
            <w:shd w:val="clear" w:color="auto" w:fill="auto"/>
            <w:vAlign w:val="center"/>
          </w:tcPr>
          <w:p w14:paraId="32158A22" w14:textId="77777777" w:rsidR="00482903" w:rsidRPr="008C1ACA" w:rsidRDefault="00482903" w:rsidP="00A15AC5">
            <w:pPr>
              <w:spacing w:before="0"/>
              <w:jc w:val="center"/>
              <w:rPr>
                <w:sz w:val="20"/>
              </w:rPr>
            </w:pPr>
            <w:r w:rsidRPr="008C1ACA">
              <w:rPr>
                <w:sz w:val="20"/>
              </w:rPr>
              <w:t>52,3</w:t>
            </w:r>
          </w:p>
        </w:tc>
        <w:tc>
          <w:tcPr>
            <w:tcW w:w="1001" w:type="dxa"/>
            <w:shd w:val="clear" w:color="auto" w:fill="auto"/>
            <w:vAlign w:val="center"/>
          </w:tcPr>
          <w:p w14:paraId="7F610C8B" w14:textId="77777777" w:rsidR="00482903" w:rsidRPr="008C1ACA" w:rsidRDefault="00482903" w:rsidP="00A15AC5">
            <w:pPr>
              <w:spacing w:before="0"/>
              <w:jc w:val="center"/>
              <w:rPr>
                <w:sz w:val="20"/>
              </w:rPr>
            </w:pPr>
            <w:r w:rsidRPr="008C1ACA">
              <w:rPr>
                <w:sz w:val="20"/>
              </w:rPr>
              <w:t>52,3</w:t>
            </w:r>
          </w:p>
        </w:tc>
        <w:tc>
          <w:tcPr>
            <w:tcW w:w="1001" w:type="dxa"/>
            <w:shd w:val="clear" w:color="auto" w:fill="auto"/>
            <w:vAlign w:val="center"/>
          </w:tcPr>
          <w:p w14:paraId="492B3AAA" w14:textId="77777777" w:rsidR="00482903" w:rsidRPr="008C1ACA" w:rsidRDefault="00482903" w:rsidP="00A15AC5">
            <w:pPr>
              <w:spacing w:before="0"/>
              <w:jc w:val="center"/>
              <w:rPr>
                <w:sz w:val="20"/>
              </w:rPr>
            </w:pPr>
            <w:r w:rsidRPr="008C1ACA">
              <w:rPr>
                <w:sz w:val="20"/>
              </w:rPr>
              <w:t>0,0</w:t>
            </w:r>
          </w:p>
        </w:tc>
        <w:tc>
          <w:tcPr>
            <w:tcW w:w="1002" w:type="dxa"/>
            <w:shd w:val="clear" w:color="auto" w:fill="auto"/>
            <w:vAlign w:val="center"/>
          </w:tcPr>
          <w:p w14:paraId="1A766380" w14:textId="77777777" w:rsidR="00482903" w:rsidRPr="008C1ACA" w:rsidRDefault="00482903" w:rsidP="00A15AC5">
            <w:pPr>
              <w:spacing w:before="0"/>
              <w:jc w:val="center"/>
              <w:rPr>
                <w:sz w:val="20"/>
              </w:rPr>
            </w:pPr>
            <w:r w:rsidRPr="008C1ACA">
              <w:rPr>
                <w:sz w:val="20"/>
              </w:rPr>
              <w:t>60</w:t>
            </w:r>
          </w:p>
        </w:tc>
      </w:tr>
      <w:tr w:rsidR="00482903" w:rsidRPr="008C1ACA" w14:paraId="765866B0" w14:textId="77777777" w:rsidTr="00A15AC5">
        <w:tc>
          <w:tcPr>
            <w:tcW w:w="0" w:type="auto"/>
            <w:shd w:val="clear" w:color="auto" w:fill="auto"/>
            <w:vAlign w:val="center"/>
          </w:tcPr>
          <w:p w14:paraId="403FB211" w14:textId="77777777" w:rsidR="00482903" w:rsidRPr="008C1ACA" w:rsidRDefault="00482903" w:rsidP="00A15AC5">
            <w:pPr>
              <w:spacing w:before="0"/>
              <w:jc w:val="center"/>
              <w:rPr>
                <w:bCs/>
                <w:sz w:val="20"/>
              </w:rPr>
            </w:pPr>
            <w:r w:rsidRPr="008C1ACA">
              <w:rPr>
                <w:bCs/>
                <w:sz w:val="20"/>
              </w:rPr>
              <w:t>3</w:t>
            </w:r>
          </w:p>
        </w:tc>
        <w:tc>
          <w:tcPr>
            <w:tcW w:w="0" w:type="auto"/>
            <w:tcBorders>
              <w:right w:val="single" w:sz="12" w:space="0" w:color="auto"/>
            </w:tcBorders>
            <w:shd w:val="clear" w:color="auto" w:fill="auto"/>
            <w:vAlign w:val="center"/>
          </w:tcPr>
          <w:p w14:paraId="669EF9E9" w14:textId="77777777" w:rsidR="00482903" w:rsidRPr="008C1ACA" w:rsidRDefault="00482903" w:rsidP="00A15AC5">
            <w:pPr>
              <w:spacing w:before="0"/>
              <w:jc w:val="center"/>
              <w:rPr>
                <w:bCs/>
                <w:sz w:val="20"/>
              </w:rPr>
            </w:pPr>
            <w:r w:rsidRPr="008C1ACA">
              <w:rPr>
                <w:bCs/>
                <w:sz w:val="20"/>
              </w:rPr>
              <w:t>11</w:t>
            </w:r>
          </w:p>
        </w:tc>
        <w:tc>
          <w:tcPr>
            <w:tcW w:w="1001" w:type="dxa"/>
            <w:tcBorders>
              <w:left w:val="single" w:sz="12" w:space="0" w:color="auto"/>
            </w:tcBorders>
            <w:shd w:val="clear" w:color="auto" w:fill="auto"/>
            <w:vAlign w:val="center"/>
          </w:tcPr>
          <w:p w14:paraId="7BE64146" w14:textId="77777777" w:rsidR="00482903" w:rsidRPr="008C1ACA" w:rsidRDefault="00482903" w:rsidP="00A15AC5">
            <w:pPr>
              <w:spacing w:before="0"/>
              <w:jc w:val="center"/>
              <w:rPr>
                <w:sz w:val="20"/>
              </w:rPr>
            </w:pPr>
            <w:r w:rsidRPr="008C1ACA">
              <w:rPr>
                <w:sz w:val="20"/>
              </w:rPr>
              <w:t>58,2</w:t>
            </w:r>
          </w:p>
        </w:tc>
        <w:tc>
          <w:tcPr>
            <w:tcW w:w="1001" w:type="dxa"/>
            <w:shd w:val="clear" w:color="auto" w:fill="auto"/>
            <w:vAlign w:val="center"/>
          </w:tcPr>
          <w:p w14:paraId="4B630E45" w14:textId="77777777" w:rsidR="00482903" w:rsidRPr="008C1ACA" w:rsidRDefault="00482903" w:rsidP="00A15AC5">
            <w:pPr>
              <w:spacing w:before="0"/>
              <w:jc w:val="center"/>
              <w:rPr>
                <w:sz w:val="20"/>
              </w:rPr>
            </w:pPr>
            <w:r w:rsidRPr="008C1ACA">
              <w:rPr>
                <w:sz w:val="20"/>
              </w:rPr>
              <w:t>58,2</w:t>
            </w:r>
          </w:p>
        </w:tc>
        <w:tc>
          <w:tcPr>
            <w:tcW w:w="1001" w:type="dxa"/>
            <w:shd w:val="clear" w:color="auto" w:fill="auto"/>
            <w:vAlign w:val="center"/>
          </w:tcPr>
          <w:p w14:paraId="32274003" w14:textId="77777777" w:rsidR="00482903" w:rsidRPr="008C1ACA" w:rsidRDefault="00482903" w:rsidP="00A15AC5">
            <w:pPr>
              <w:spacing w:before="0"/>
              <w:jc w:val="center"/>
              <w:rPr>
                <w:sz w:val="20"/>
              </w:rPr>
            </w:pPr>
            <w:r w:rsidRPr="008C1ACA">
              <w:rPr>
                <w:sz w:val="20"/>
              </w:rPr>
              <w:t>0,0</w:t>
            </w:r>
          </w:p>
        </w:tc>
        <w:tc>
          <w:tcPr>
            <w:tcW w:w="1002" w:type="dxa"/>
            <w:tcBorders>
              <w:right w:val="single" w:sz="12" w:space="0" w:color="auto"/>
            </w:tcBorders>
            <w:shd w:val="clear" w:color="auto" w:fill="auto"/>
            <w:vAlign w:val="center"/>
          </w:tcPr>
          <w:p w14:paraId="26CF8FDA" w14:textId="77777777" w:rsidR="00482903" w:rsidRPr="008C1ACA" w:rsidRDefault="00482903" w:rsidP="00A15AC5">
            <w:pPr>
              <w:spacing w:before="0"/>
              <w:jc w:val="center"/>
              <w:rPr>
                <w:sz w:val="20"/>
              </w:rPr>
            </w:pPr>
            <w:r w:rsidRPr="008C1ACA">
              <w:rPr>
                <w:sz w:val="20"/>
              </w:rPr>
              <w:t>70</w:t>
            </w:r>
          </w:p>
        </w:tc>
        <w:tc>
          <w:tcPr>
            <w:tcW w:w="1001" w:type="dxa"/>
            <w:tcBorders>
              <w:left w:val="single" w:sz="12" w:space="0" w:color="auto"/>
            </w:tcBorders>
            <w:shd w:val="clear" w:color="auto" w:fill="auto"/>
            <w:vAlign w:val="center"/>
          </w:tcPr>
          <w:p w14:paraId="03CE7318" w14:textId="77777777" w:rsidR="00482903" w:rsidRPr="008C1ACA" w:rsidRDefault="00482903" w:rsidP="00A15AC5">
            <w:pPr>
              <w:spacing w:before="0"/>
              <w:jc w:val="center"/>
              <w:rPr>
                <w:sz w:val="20"/>
              </w:rPr>
            </w:pPr>
            <w:r w:rsidRPr="008C1ACA">
              <w:rPr>
                <w:sz w:val="20"/>
              </w:rPr>
              <w:t>51,4</w:t>
            </w:r>
          </w:p>
        </w:tc>
        <w:tc>
          <w:tcPr>
            <w:tcW w:w="1001" w:type="dxa"/>
            <w:shd w:val="clear" w:color="auto" w:fill="auto"/>
            <w:vAlign w:val="center"/>
          </w:tcPr>
          <w:p w14:paraId="22220B7B" w14:textId="77777777" w:rsidR="00482903" w:rsidRPr="008C1ACA" w:rsidRDefault="00482903" w:rsidP="00A15AC5">
            <w:pPr>
              <w:spacing w:before="0"/>
              <w:jc w:val="center"/>
              <w:rPr>
                <w:sz w:val="20"/>
              </w:rPr>
            </w:pPr>
            <w:r w:rsidRPr="008C1ACA">
              <w:rPr>
                <w:sz w:val="20"/>
              </w:rPr>
              <w:t>51,4</w:t>
            </w:r>
          </w:p>
        </w:tc>
        <w:tc>
          <w:tcPr>
            <w:tcW w:w="1001" w:type="dxa"/>
            <w:shd w:val="clear" w:color="auto" w:fill="auto"/>
            <w:vAlign w:val="center"/>
          </w:tcPr>
          <w:p w14:paraId="0F1F2429" w14:textId="77777777" w:rsidR="00482903" w:rsidRPr="008C1ACA" w:rsidRDefault="00482903" w:rsidP="00A15AC5">
            <w:pPr>
              <w:spacing w:before="0"/>
              <w:jc w:val="center"/>
              <w:rPr>
                <w:sz w:val="20"/>
              </w:rPr>
            </w:pPr>
            <w:r w:rsidRPr="008C1ACA">
              <w:rPr>
                <w:sz w:val="20"/>
              </w:rPr>
              <w:t>0,0</w:t>
            </w:r>
          </w:p>
        </w:tc>
        <w:tc>
          <w:tcPr>
            <w:tcW w:w="1002" w:type="dxa"/>
            <w:shd w:val="clear" w:color="auto" w:fill="auto"/>
            <w:vAlign w:val="center"/>
          </w:tcPr>
          <w:p w14:paraId="38BAEE65" w14:textId="77777777" w:rsidR="00482903" w:rsidRPr="008C1ACA" w:rsidRDefault="00482903" w:rsidP="00A15AC5">
            <w:pPr>
              <w:spacing w:before="0"/>
              <w:jc w:val="center"/>
              <w:rPr>
                <w:sz w:val="20"/>
              </w:rPr>
            </w:pPr>
            <w:r w:rsidRPr="008C1ACA">
              <w:rPr>
                <w:sz w:val="20"/>
              </w:rPr>
              <w:t>60</w:t>
            </w:r>
          </w:p>
        </w:tc>
      </w:tr>
      <w:tr w:rsidR="00482903" w:rsidRPr="008C1ACA" w14:paraId="3C477EF7" w14:textId="77777777" w:rsidTr="00A15AC5">
        <w:tc>
          <w:tcPr>
            <w:tcW w:w="0" w:type="auto"/>
            <w:shd w:val="clear" w:color="auto" w:fill="auto"/>
            <w:vAlign w:val="center"/>
          </w:tcPr>
          <w:p w14:paraId="38687183" w14:textId="77777777" w:rsidR="00482903" w:rsidRPr="008C1ACA" w:rsidRDefault="00482903" w:rsidP="00A15AC5">
            <w:pPr>
              <w:spacing w:before="0"/>
              <w:jc w:val="center"/>
              <w:rPr>
                <w:bCs/>
                <w:sz w:val="20"/>
              </w:rPr>
            </w:pPr>
            <w:r w:rsidRPr="008C1ACA">
              <w:rPr>
                <w:bCs/>
                <w:sz w:val="20"/>
              </w:rPr>
              <w:t>4</w:t>
            </w:r>
          </w:p>
        </w:tc>
        <w:tc>
          <w:tcPr>
            <w:tcW w:w="0" w:type="auto"/>
            <w:tcBorders>
              <w:right w:val="single" w:sz="12" w:space="0" w:color="auto"/>
            </w:tcBorders>
            <w:shd w:val="clear" w:color="auto" w:fill="auto"/>
            <w:vAlign w:val="center"/>
          </w:tcPr>
          <w:p w14:paraId="19D786EF" w14:textId="77777777" w:rsidR="00482903" w:rsidRPr="008C1ACA" w:rsidRDefault="00482903" w:rsidP="00A15AC5">
            <w:pPr>
              <w:spacing w:before="0"/>
              <w:jc w:val="center"/>
              <w:rPr>
                <w:bCs/>
                <w:sz w:val="20"/>
              </w:rPr>
            </w:pPr>
            <w:r w:rsidRPr="008C1ACA">
              <w:rPr>
                <w:bCs/>
                <w:sz w:val="20"/>
              </w:rPr>
              <w:t>1</w:t>
            </w:r>
          </w:p>
        </w:tc>
        <w:tc>
          <w:tcPr>
            <w:tcW w:w="1001" w:type="dxa"/>
            <w:tcBorders>
              <w:left w:val="single" w:sz="12" w:space="0" w:color="auto"/>
            </w:tcBorders>
            <w:shd w:val="clear" w:color="auto" w:fill="auto"/>
            <w:vAlign w:val="center"/>
          </w:tcPr>
          <w:p w14:paraId="7C603837" w14:textId="77777777" w:rsidR="00482903" w:rsidRPr="008C1ACA" w:rsidRDefault="00482903" w:rsidP="00A15AC5">
            <w:pPr>
              <w:spacing w:before="0"/>
              <w:jc w:val="center"/>
              <w:rPr>
                <w:sz w:val="20"/>
              </w:rPr>
            </w:pPr>
            <w:r w:rsidRPr="008C1ACA">
              <w:rPr>
                <w:sz w:val="20"/>
              </w:rPr>
              <w:t>62,5</w:t>
            </w:r>
          </w:p>
        </w:tc>
        <w:tc>
          <w:tcPr>
            <w:tcW w:w="1001" w:type="dxa"/>
            <w:shd w:val="clear" w:color="auto" w:fill="auto"/>
            <w:vAlign w:val="center"/>
          </w:tcPr>
          <w:p w14:paraId="12599B6E" w14:textId="77777777" w:rsidR="00482903" w:rsidRPr="008C1ACA" w:rsidRDefault="00482903" w:rsidP="00A15AC5">
            <w:pPr>
              <w:spacing w:before="0"/>
              <w:jc w:val="center"/>
              <w:rPr>
                <w:sz w:val="20"/>
              </w:rPr>
            </w:pPr>
            <w:r w:rsidRPr="008C1ACA">
              <w:rPr>
                <w:sz w:val="20"/>
              </w:rPr>
              <w:t>62,5</w:t>
            </w:r>
          </w:p>
        </w:tc>
        <w:tc>
          <w:tcPr>
            <w:tcW w:w="1001" w:type="dxa"/>
            <w:shd w:val="clear" w:color="auto" w:fill="auto"/>
            <w:vAlign w:val="center"/>
          </w:tcPr>
          <w:p w14:paraId="12AC91C5" w14:textId="77777777" w:rsidR="00482903" w:rsidRPr="008C1ACA" w:rsidRDefault="00482903" w:rsidP="00A15AC5">
            <w:pPr>
              <w:spacing w:before="0"/>
              <w:jc w:val="center"/>
              <w:rPr>
                <w:sz w:val="20"/>
              </w:rPr>
            </w:pPr>
            <w:r w:rsidRPr="008C1ACA">
              <w:rPr>
                <w:sz w:val="20"/>
              </w:rPr>
              <w:t>0,0</w:t>
            </w:r>
          </w:p>
        </w:tc>
        <w:tc>
          <w:tcPr>
            <w:tcW w:w="1002" w:type="dxa"/>
            <w:tcBorders>
              <w:right w:val="single" w:sz="12" w:space="0" w:color="auto"/>
            </w:tcBorders>
            <w:shd w:val="clear" w:color="auto" w:fill="auto"/>
            <w:vAlign w:val="center"/>
          </w:tcPr>
          <w:p w14:paraId="0160FEFF" w14:textId="77777777" w:rsidR="00482903" w:rsidRPr="008C1ACA" w:rsidRDefault="00482903" w:rsidP="00A15AC5">
            <w:pPr>
              <w:spacing w:before="0"/>
              <w:jc w:val="center"/>
              <w:rPr>
                <w:sz w:val="20"/>
              </w:rPr>
            </w:pPr>
            <w:r w:rsidRPr="008C1ACA">
              <w:rPr>
                <w:sz w:val="20"/>
              </w:rPr>
              <w:t>70</w:t>
            </w:r>
          </w:p>
        </w:tc>
        <w:tc>
          <w:tcPr>
            <w:tcW w:w="1001" w:type="dxa"/>
            <w:tcBorders>
              <w:left w:val="single" w:sz="12" w:space="0" w:color="auto"/>
            </w:tcBorders>
            <w:shd w:val="clear" w:color="auto" w:fill="auto"/>
            <w:vAlign w:val="center"/>
          </w:tcPr>
          <w:p w14:paraId="01233A9B" w14:textId="77777777" w:rsidR="00482903" w:rsidRPr="008C1ACA" w:rsidRDefault="00482903" w:rsidP="00A15AC5">
            <w:pPr>
              <w:spacing w:before="0"/>
              <w:jc w:val="center"/>
              <w:rPr>
                <w:sz w:val="20"/>
              </w:rPr>
            </w:pPr>
            <w:r w:rsidRPr="008C1ACA">
              <w:rPr>
                <w:sz w:val="20"/>
              </w:rPr>
              <w:t>54,7</w:t>
            </w:r>
          </w:p>
        </w:tc>
        <w:tc>
          <w:tcPr>
            <w:tcW w:w="1001" w:type="dxa"/>
            <w:shd w:val="clear" w:color="auto" w:fill="auto"/>
            <w:vAlign w:val="center"/>
          </w:tcPr>
          <w:p w14:paraId="3F8C081A" w14:textId="77777777" w:rsidR="00482903" w:rsidRPr="008C1ACA" w:rsidRDefault="00482903" w:rsidP="00A15AC5">
            <w:pPr>
              <w:spacing w:before="0"/>
              <w:jc w:val="center"/>
              <w:rPr>
                <w:sz w:val="20"/>
              </w:rPr>
            </w:pPr>
            <w:r w:rsidRPr="008C1ACA">
              <w:rPr>
                <w:sz w:val="20"/>
              </w:rPr>
              <w:t>54,7</w:t>
            </w:r>
          </w:p>
        </w:tc>
        <w:tc>
          <w:tcPr>
            <w:tcW w:w="1001" w:type="dxa"/>
            <w:shd w:val="clear" w:color="auto" w:fill="auto"/>
            <w:vAlign w:val="center"/>
          </w:tcPr>
          <w:p w14:paraId="7A1FB0D5" w14:textId="77777777" w:rsidR="00482903" w:rsidRPr="008C1ACA" w:rsidRDefault="00482903" w:rsidP="00A15AC5">
            <w:pPr>
              <w:spacing w:before="0"/>
              <w:jc w:val="center"/>
              <w:rPr>
                <w:sz w:val="20"/>
              </w:rPr>
            </w:pPr>
            <w:r w:rsidRPr="008C1ACA">
              <w:rPr>
                <w:sz w:val="20"/>
              </w:rPr>
              <w:t>0,0</w:t>
            </w:r>
          </w:p>
        </w:tc>
        <w:tc>
          <w:tcPr>
            <w:tcW w:w="1002" w:type="dxa"/>
            <w:shd w:val="clear" w:color="auto" w:fill="auto"/>
            <w:vAlign w:val="center"/>
          </w:tcPr>
          <w:p w14:paraId="2CCFD5BD" w14:textId="77777777" w:rsidR="00482903" w:rsidRPr="008C1ACA" w:rsidRDefault="00482903" w:rsidP="00A15AC5">
            <w:pPr>
              <w:spacing w:before="0"/>
              <w:jc w:val="center"/>
              <w:rPr>
                <w:sz w:val="20"/>
              </w:rPr>
            </w:pPr>
            <w:r w:rsidRPr="008C1ACA">
              <w:rPr>
                <w:sz w:val="20"/>
              </w:rPr>
              <w:t>60</w:t>
            </w:r>
          </w:p>
        </w:tc>
      </w:tr>
      <w:tr w:rsidR="00482903" w:rsidRPr="008C1ACA" w14:paraId="25B7C0E4" w14:textId="77777777" w:rsidTr="00A15AC5">
        <w:tc>
          <w:tcPr>
            <w:tcW w:w="0" w:type="auto"/>
            <w:shd w:val="clear" w:color="auto" w:fill="auto"/>
            <w:vAlign w:val="center"/>
          </w:tcPr>
          <w:p w14:paraId="1DDE9243" w14:textId="77777777" w:rsidR="00482903" w:rsidRPr="008C1ACA" w:rsidRDefault="00482903" w:rsidP="00A15AC5">
            <w:pPr>
              <w:spacing w:before="0"/>
              <w:jc w:val="center"/>
              <w:rPr>
                <w:bCs/>
                <w:sz w:val="20"/>
              </w:rPr>
            </w:pPr>
            <w:r w:rsidRPr="008C1ACA">
              <w:rPr>
                <w:bCs/>
                <w:sz w:val="20"/>
              </w:rPr>
              <w:t>4</w:t>
            </w:r>
          </w:p>
        </w:tc>
        <w:tc>
          <w:tcPr>
            <w:tcW w:w="0" w:type="auto"/>
            <w:tcBorders>
              <w:right w:val="single" w:sz="12" w:space="0" w:color="auto"/>
            </w:tcBorders>
            <w:shd w:val="clear" w:color="auto" w:fill="auto"/>
            <w:vAlign w:val="center"/>
          </w:tcPr>
          <w:p w14:paraId="7E9DE795" w14:textId="77777777" w:rsidR="00482903" w:rsidRPr="008C1ACA" w:rsidRDefault="00482903" w:rsidP="00A15AC5">
            <w:pPr>
              <w:spacing w:before="0"/>
              <w:jc w:val="center"/>
              <w:rPr>
                <w:bCs/>
                <w:sz w:val="20"/>
              </w:rPr>
            </w:pPr>
            <w:r w:rsidRPr="008C1ACA">
              <w:rPr>
                <w:bCs/>
                <w:sz w:val="20"/>
              </w:rPr>
              <w:t>10</w:t>
            </w:r>
          </w:p>
        </w:tc>
        <w:tc>
          <w:tcPr>
            <w:tcW w:w="1001" w:type="dxa"/>
            <w:tcBorders>
              <w:left w:val="single" w:sz="12" w:space="0" w:color="auto"/>
            </w:tcBorders>
            <w:shd w:val="clear" w:color="auto" w:fill="auto"/>
            <w:vAlign w:val="center"/>
          </w:tcPr>
          <w:p w14:paraId="0ACA37C4" w14:textId="77777777" w:rsidR="00482903" w:rsidRPr="008C1ACA" w:rsidRDefault="00482903" w:rsidP="00A15AC5">
            <w:pPr>
              <w:spacing w:before="0"/>
              <w:jc w:val="center"/>
              <w:rPr>
                <w:sz w:val="20"/>
              </w:rPr>
            </w:pPr>
            <w:r w:rsidRPr="008C1ACA">
              <w:rPr>
                <w:sz w:val="20"/>
              </w:rPr>
              <w:t>67,8</w:t>
            </w:r>
          </w:p>
        </w:tc>
        <w:tc>
          <w:tcPr>
            <w:tcW w:w="1001" w:type="dxa"/>
            <w:shd w:val="clear" w:color="auto" w:fill="auto"/>
            <w:vAlign w:val="center"/>
          </w:tcPr>
          <w:p w14:paraId="0ACA1EC4" w14:textId="77777777" w:rsidR="00482903" w:rsidRPr="008C1ACA" w:rsidRDefault="00482903" w:rsidP="00A15AC5">
            <w:pPr>
              <w:spacing w:before="0"/>
              <w:jc w:val="center"/>
              <w:rPr>
                <w:sz w:val="20"/>
              </w:rPr>
            </w:pPr>
            <w:r w:rsidRPr="008C1ACA">
              <w:rPr>
                <w:sz w:val="20"/>
              </w:rPr>
              <w:t>67,8</w:t>
            </w:r>
          </w:p>
        </w:tc>
        <w:tc>
          <w:tcPr>
            <w:tcW w:w="1001" w:type="dxa"/>
            <w:shd w:val="clear" w:color="auto" w:fill="auto"/>
            <w:vAlign w:val="center"/>
          </w:tcPr>
          <w:p w14:paraId="070B0066" w14:textId="77777777" w:rsidR="00482903" w:rsidRPr="008C1ACA" w:rsidRDefault="00482903" w:rsidP="00A15AC5">
            <w:pPr>
              <w:spacing w:before="0"/>
              <w:jc w:val="center"/>
              <w:rPr>
                <w:sz w:val="20"/>
              </w:rPr>
            </w:pPr>
            <w:r w:rsidRPr="008C1ACA">
              <w:rPr>
                <w:sz w:val="20"/>
              </w:rPr>
              <w:t>0,0</w:t>
            </w:r>
          </w:p>
        </w:tc>
        <w:tc>
          <w:tcPr>
            <w:tcW w:w="1002" w:type="dxa"/>
            <w:tcBorders>
              <w:right w:val="single" w:sz="12" w:space="0" w:color="auto"/>
            </w:tcBorders>
            <w:shd w:val="clear" w:color="auto" w:fill="auto"/>
            <w:vAlign w:val="center"/>
          </w:tcPr>
          <w:p w14:paraId="4C1B0F90" w14:textId="77777777" w:rsidR="00482903" w:rsidRPr="008C1ACA" w:rsidRDefault="00482903" w:rsidP="00A15AC5">
            <w:pPr>
              <w:spacing w:before="0"/>
              <w:jc w:val="center"/>
              <w:rPr>
                <w:sz w:val="20"/>
              </w:rPr>
            </w:pPr>
            <w:r w:rsidRPr="008C1ACA">
              <w:rPr>
                <w:sz w:val="20"/>
              </w:rPr>
              <w:t>70</w:t>
            </w:r>
          </w:p>
        </w:tc>
        <w:tc>
          <w:tcPr>
            <w:tcW w:w="1001" w:type="dxa"/>
            <w:tcBorders>
              <w:left w:val="single" w:sz="12" w:space="0" w:color="auto"/>
            </w:tcBorders>
            <w:shd w:val="clear" w:color="auto" w:fill="auto"/>
            <w:vAlign w:val="center"/>
          </w:tcPr>
          <w:p w14:paraId="4530DE3B" w14:textId="77777777" w:rsidR="00482903" w:rsidRPr="008C1ACA" w:rsidRDefault="00482903" w:rsidP="00A15AC5">
            <w:pPr>
              <w:spacing w:before="0"/>
              <w:jc w:val="center"/>
              <w:rPr>
                <w:bCs/>
                <w:sz w:val="20"/>
              </w:rPr>
            </w:pPr>
            <w:r w:rsidRPr="008C1ACA">
              <w:rPr>
                <w:bCs/>
                <w:sz w:val="20"/>
              </w:rPr>
              <w:t>60,0</w:t>
            </w:r>
          </w:p>
        </w:tc>
        <w:tc>
          <w:tcPr>
            <w:tcW w:w="1001" w:type="dxa"/>
            <w:shd w:val="clear" w:color="auto" w:fill="auto"/>
            <w:vAlign w:val="center"/>
          </w:tcPr>
          <w:p w14:paraId="7ECA4BE1" w14:textId="77777777" w:rsidR="00482903" w:rsidRPr="008C1ACA" w:rsidRDefault="00482903" w:rsidP="00A15AC5">
            <w:pPr>
              <w:spacing w:before="0"/>
              <w:jc w:val="center"/>
              <w:rPr>
                <w:bCs/>
                <w:sz w:val="20"/>
              </w:rPr>
            </w:pPr>
            <w:r w:rsidRPr="008C1ACA">
              <w:rPr>
                <w:bCs/>
                <w:sz w:val="20"/>
              </w:rPr>
              <w:t>60,0</w:t>
            </w:r>
          </w:p>
        </w:tc>
        <w:tc>
          <w:tcPr>
            <w:tcW w:w="1001" w:type="dxa"/>
            <w:shd w:val="clear" w:color="auto" w:fill="auto"/>
            <w:vAlign w:val="center"/>
          </w:tcPr>
          <w:p w14:paraId="31CDFDC3" w14:textId="77777777" w:rsidR="00482903" w:rsidRPr="008C1ACA" w:rsidRDefault="00482903" w:rsidP="00A15AC5">
            <w:pPr>
              <w:spacing w:before="0"/>
              <w:jc w:val="center"/>
              <w:rPr>
                <w:sz w:val="20"/>
              </w:rPr>
            </w:pPr>
            <w:r w:rsidRPr="008C1ACA">
              <w:rPr>
                <w:sz w:val="20"/>
              </w:rPr>
              <w:t>0,0</w:t>
            </w:r>
          </w:p>
        </w:tc>
        <w:tc>
          <w:tcPr>
            <w:tcW w:w="1002" w:type="dxa"/>
            <w:shd w:val="clear" w:color="auto" w:fill="auto"/>
            <w:vAlign w:val="center"/>
          </w:tcPr>
          <w:p w14:paraId="468CE19B" w14:textId="77777777" w:rsidR="00482903" w:rsidRPr="008C1ACA" w:rsidRDefault="00482903" w:rsidP="00A15AC5">
            <w:pPr>
              <w:spacing w:before="0"/>
              <w:jc w:val="center"/>
              <w:rPr>
                <w:sz w:val="20"/>
              </w:rPr>
            </w:pPr>
            <w:r w:rsidRPr="008C1ACA">
              <w:rPr>
                <w:sz w:val="20"/>
              </w:rPr>
              <w:t>60</w:t>
            </w:r>
          </w:p>
        </w:tc>
      </w:tr>
      <w:tr w:rsidR="00482903" w:rsidRPr="008C1ACA" w14:paraId="3E30BEBC" w14:textId="77777777" w:rsidTr="00A15AC5">
        <w:tc>
          <w:tcPr>
            <w:tcW w:w="0" w:type="auto"/>
            <w:shd w:val="clear" w:color="auto" w:fill="auto"/>
            <w:vAlign w:val="center"/>
          </w:tcPr>
          <w:p w14:paraId="156FAC8B" w14:textId="77777777" w:rsidR="00482903" w:rsidRPr="008C1ACA" w:rsidRDefault="00482903" w:rsidP="00A15AC5">
            <w:pPr>
              <w:spacing w:before="0"/>
              <w:jc w:val="center"/>
              <w:rPr>
                <w:bCs/>
                <w:sz w:val="20"/>
              </w:rPr>
            </w:pPr>
            <w:r w:rsidRPr="008C1ACA">
              <w:rPr>
                <w:bCs/>
                <w:sz w:val="20"/>
              </w:rPr>
              <w:t>5</w:t>
            </w:r>
          </w:p>
        </w:tc>
        <w:tc>
          <w:tcPr>
            <w:tcW w:w="0" w:type="auto"/>
            <w:tcBorders>
              <w:right w:val="single" w:sz="12" w:space="0" w:color="auto"/>
            </w:tcBorders>
            <w:shd w:val="clear" w:color="auto" w:fill="auto"/>
            <w:vAlign w:val="center"/>
          </w:tcPr>
          <w:p w14:paraId="783B0F6F" w14:textId="77777777" w:rsidR="00482903" w:rsidRPr="008C1ACA" w:rsidRDefault="00482903" w:rsidP="00A15AC5">
            <w:pPr>
              <w:spacing w:before="0"/>
              <w:jc w:val="center"/>
              <w:rPr>
                <w:bCs/>
                <w:sz w:val="20"/>
              </w:rPr>
            </w:pPr>
            <w:r w:rsidRPr="008C1ACA">
              <w:rPr>
                <w:bCs/>
                <w:sz w:val="20"/>
              </w:rPr>
              <w:t>1</w:t>
            </w:r>
          </w:p>
        </w:tc>
        <w:tc>
          <w:tcPr>
            <w:tcW w:w="1001" w:type="dxa"/>
            <w:tcBorders>
              <w:left w:val="single" w:sz="12" w:space="0" w:color="auto"/>
            </w:tcBorders>
            <w:shd w:val="clear" w:color="auto" w:fill="auto"/>
            <w:vAlign w:val="center"/>
          </w:tcPr>
          <w:p w14:paraId="0CCC0558" w14:textId="77777777" w:rsidR="00482903" w:rsidRPr="008C1ACA" w:rsidRDefault="00482903" w:rsidP="00A15AC5">
            <w:pPr>
              <w:spacing w:before="0"/>
              <w:jc w:val="center"/>
              <w:rPr>
                <w:b/>
                <w:bCs/>
                <w:sz w:val="20"/>
              </w:rPr>
            </w:pPr>
            <w:r w:rsidRPr="008C1ACA">
              <w:rPr>
                <w:b/>
                <w:bCs/>
                <w:sz w:val="20"/>
              </w:rPr>
              <w:t>60,1</w:t>
            </w:r>
          </w:p>
        </w:tc>
        <w:tc>
          <w:tcPr>
            <w:tcW w:w="1001" w:type="dxa"/>
            <w:shd w:val="clear" w:color="auto" w:fill="auto"/>
            <w:vAlign w:val="center"/>
          </w:tcPr>
          <w:p w14:paraId="09F5C9BA" w14:textId="77777777" w:rsidR="00482903" w:rsidRPr="008C1ACA" w:rsidRDefault="00482903" w:rsidP="00A15AC5">
            <w:pPr>
              <w:spacing w:before="0"/>
              <w:jc w:val="center"/>
              <w:rPr>
                <w:b/>
                <w:bCs/>
                <w:sz w:val="20"/>
              </w:rPr>
            </w:pPr>
            <w:r w:rsidRPr="008C1ACA">
              <w:rPr>
                <w:b/>
                <w:bCs/>
                <w:sz w:val="20"/>
              </w:rPr>
              <w:t>60,1</w:t>
            </w:r>
          </w:p>
        </w:tc>
        <w:tc>
          <w:tcPr>
            <w:tcW w:w="1001" w:type="dxa"/>
            <w:shd w:val="clear" w:color="auto" w:fill="auto"/>
            <w:vAlign w:val="center"/>
          </w:tcPr>
          <w:p w14:paraId="3548A65C" w14:textId="77777777" w:rsidR="00482903" w:rsidRPr="008C1ACA" w:rsidRDefault="00482903" w:rsidP="00A15AC5">
            <w:pPr>
              <w:spacing w:before="0"/>
              <w:jc w:val="center"/>
              <w:rPr>
                <w:sz w:val="20"/>
              </w:rPr>
            </w:pPr>
            <w:r w:rsidRPr="008C1ACA">
              <w:rPr>
                <w:sz w:val="20"/>
              </w:rPr>
              <w:t>0,0</w:t>
            </w:r>
          </w:p>
        </w:tc>
        <w:tc>
          <w:tcPr>
            <w:tcW w:w="1002" w:type="dxa"/>
            <w:tcBorders>
              <w:right w:val="single" w:sz="12" w:space="0" w:color="auto"/>
            </w:tcBorders>
            <w:shd w:val="clear" w:color="auto" w:fill="auto"/>
            <w:vAlign w:val="center"/>
          </w:tcPr>
          <w:p w14:paraId="3F22DD55" w14:textId="77777777" w:rsidR="00482903" w:rsidRPr="008C1ACA" w:rsidRDefault="00482903" w:rsidP="00A15AC5">
            <w:pPr>
              <w:spacing w:before="0"/>
              <w:jc w:val="center"/>
              <w:rPr>
                <w:sz w:val="20"/>
              </w:rPr>
            </w:pPr>
            <w:r w:rsidRPr="008C1ACA">
              <w:rPr>
                <w:sz w:val="20"/>
              </w:rPr>
              <w:t>60</w:t>
            </w:r>
          </w:p>
        </w:tc>
        <w:tc>
          <w:tcPr>
            <w:tcW w:w="1001" w:type="dxa"/>
            <w:tcBorders>
              <w:left w:val="single" w:sz="12" w:space="0" w:color="auto"/>
            </w:tcBorders>
            <w:shd w:val="clear" w:color="auto" w:fill="auto"/>
            <w:vAlign w:val="center"/>
          </w:tcPr>
          <w:p w14:paraId="3791CB6A" w14:textId="77777777" w:rsidR="00482903" w:rsidRPr="008C1ACA" w:rsidRDefault="00482903" w:rsidP="00A15AC5">
            <w:pPr>
              <w:spacing w:before="0"/>
              <w:jc w:val="center"/>
              <w:rPr>
                <w:b/>
                <w:bCs/>
                <w:sz w:val="20"/>
              </w:rPr>
            </w:pPr>
            <w:r w:rsidRPr="008C1ACA">
              <w:rPr>
                <w:b/>
                <w:bCs/>
                <w:sz w:val="20"/>
              </w:rPr>
              <w:t>52,4</w:t>
            </w:r>
          </w:p>
        </w:tc>
        <w:tc>
          <w:tcPr>
            <w:tcW w:w="1001" w:type="dxa"/>
            <w:shd w:val="clear" w:color="auto" w:fill="auto"/>
            <w:vAlign w:val="center"/>
          </w:tcPr>
          <w:p w14:paraId="6F356A8F" w14:textId="77777777" w:rsidR="00482903" w:rsidRPr="008C1ACA" w:rsidRDefault="00482903" w:rsidP="00A15AC5">
            <w:pPr>
              <w:spacing w:before="0"/>
              <w:jc w:val="center"/>
              <w:rPr>
                <w:b/>
                <w:bCs/>
                <w:sz w:val="20"/>
              </w:rPr>
            </w:pPr>
            <w:r w:rsidRPr="008C1ACA">
              <w:rPr>
                <w:b/>
                <w:bCs/>
                <w:sz w:val="20"/>
              </w:rPr>
              <w:t>52,4</w:t>
            </w:r>
          </w:p>
        </w:tc>
        <w:tc>
          <w:tcPr>
            <w:tcW w:w="1001" w:type="dxa"/>
            <w:shd w:val="clear" w:color="auto" w:fill="auto"/>
            <w:vAlign w:val="center"/>
          </w:tcPr>
          <w:p w14:paraId="6F45F3F8" w14:textId="77777777" w:rsidR="00482903" w:rsidRPr="008C1ACA" w:rsidRDefault="00482903" w:rsidP="00A15AC5">
            <w:pPr>
              <w:spacing w:before="0"/>
              <w:jc w:val="center"/>
              <w:rPr>
                <w:sz w:val="20"/>
              </w:rPr>
            </w:pPr>
            <w:r w:rsidRPr="008C1ACA">
              <w:rPr>
                <w:sz w:val="20"/>
              </w:rPr>
              <w:t>0,0</w:t>
            </w:r>
          </w:p>
        </w:tc>
        <w:tc>
          <w:tcPr>
            <w:tcW w:w="1002" w:type="dxa"/>
            <w:shd w:val="clear" w:color="auto" w:fill="auto"/>
            <w:vAlign w:val="center"/>
          </w:tcPr>
          <w:p w14:paraId="69AD7364" w14:textId="77777777" w:rsidR="00482903" w:rsidRPr="008C1ACA" w:rsidRDefault="00482903" w:rsidP="00A15AC5">
            <w:pPr>
              <w:spacing w:before="0"/>
              <w:jc w:val="center"/>
              <w:rPr>
                <w:sz w:val="20"/>
              </w:rPr>
            </w:pPr>
            <w:r w:rsidRPr="008C1ACA">
              <w:rPr>
                <w:sz w:val="20"/>
              </w:rPr>
              <w:t>50</w:t>
            </w:r>
          </w:p>
        </w:tc>
      </w:tr>
      <w:tr w:rsidR="00482903" w:rsidRPr="008C1ACA" w14:paraId="08DE6DC1" w14:textId="77777777" w:rsidTr="00A15AC5">
        <w:tc>
          <w:tcPr>
            <w:tcW w:w="0" w:type="auto"/>
            <w:shd w:val="clear" w:color="auto" w:fill="auto"/>
            <w:vAlign w:val="center"/>
          </w:tcPr>
          <w:p w14:paraId="6F12125A" w14:textId="77777777" w:rsidR="00482903" w:rsidRPr="008C1ACA" w:rsidRDefault="00482903" w:rsidP="00A15AC5">
            <w:pPr>
              <w:spacing w:before="0"/>
              <w:jc w:val="center"/>
              <w:rPr>
                <w:bCs/>
                <w:sz w:val="20"/>
              </w:rPr>
            </w:pPr>
            <w:r w:rsidRPr="008C1ACA">
              <w:rPr>
                <w:bCs/>
                <w:sz w:val="20"/>
              </w:rPr>
              <w:t>5</w:t>
            </w:r>
          </w:p>
        </w:tc>
        <w:tc>
          <w:tcPr>
            <w:tcW w:w="0" w:type="auto"/>
            <w:tcBorders>
              <w:right w:val="single" w:sz="12" w:space="0" w:color="auto"/>
            </w:tcBorders>
            <w:shd w:val="clear" w:color="auto" w:fill="auto"/>
            <w:vAlign w:val="center"/>
          </w:tcPr>
          <w:p w14:paraId="235701A8" w14:textId="77777777" w:rsidR="00482903" w:rsidRPr="008C1ACA" w:rsidRDefault="00482903" w:rsidP="00A15AC5">
            <w:pPr>
              <w:spacing w:before="0"/>
              <w:jc w:val="center"/>
              <w:rPr>
                <w:bCs/>
                <w:sz w:val="20"/>
              </w:rPr>
            </w:pPr>
            <w:r w:rsidRPr="008C1ACA">
              <w:rPr>
                <w:bCs/>
                <w:sz w:val="20"/>
              </w:rPr>
              <w:t>4</w:t>
            </w:r>
          </w:p>
        </w:tc>
        <w:tc>
          <w:tcPr>
            <w:tcW w:w="1001" w:type="dxa"/>
            <w:tcBorders>
              <w:left w:val="single" w:sz="12" w:space="0" w:color="auto"/>
            </w:tcBorders>
            <w:shd w:val="clear" w:color="auto" w:fill="auto"/>
            <w:vAlign w:val="center"/>
          </w:tcPr>
          <w:p w14:paraId="5BE7405A" w14:textId="77777777" w:rsidR="00482903" w:rsidRPr="008C1ACA" w:rsidRDefault="00482903" w:rsidP="00A15AC5">
            <w:pPr>
              <w:spacing w:before="0"/>
              <w:jc w:val="center"/>
              <w:rPr>
                <w:b/>
                <w:bCs/>
                <w:sz w:val="20"/>
              </w:rPr>
            </w:pPr>
            <w:r w:rsidRPr="008C1ACA">
              <w:rPr>
                <w:b/>
                <w:bCs/>
                <w:sz w:val="20"/>
              </w:rPr>
              <w:t>60,1</w:t>
            </w:r>
          </w:p>
        </w:tc>
        <w:tc>
          <w:tcPr>
            <w:tcW w:w="1001" w:type="dxa"/>
            <w:shd w:val="clear" w:color="auto" w:fill="auto"/>
            <w:vAlign w:val="center"/>
          </w:tcPr>
          <w:p w14:paraId="519CB0FC" w14:textId="77777777" w:rsidR="00482903" w:rsidRPr="008C1ACA" w:rsidRDefault="00482903" w:rsidP="00A15AC5">
            <w:pPr>
              <w:spacing w:before="0"/>
              <w:jc w:val="center"/>
              <w:rPr>
                <w:b/>
                <w:bCs/>
                <w:sz w:val="20"/>
              </w:rPr>
            </w:pPr>
            <w:r w:rsidRPr="008C1ACA">
              <w:rPr>
                <w:b/>
                <w:bCs/>
                <w:sz w:val="20"/>
              </w:rPr>
              <w:t>60,1</w:t>
            </w:r>
          </w:p>
        </w:tc>
        <w:tc>
          <w:tcPr>
            <w:tcW w:w="1001" w:type="dxa"/>
            <w:shd w:val="clear" w:color="auto" w:fill="auto"/>
            <w:vAlign w:val="center"/>
          </w:tcPr>
          <w:p w14:paraId="033E89CB" w14:textId="77777777" w:rsidR="00482903" w:rsidRPr="008C1ACA" w:rsidRDefault="00482903" w:rsidP="00A15AC5">
            <w:pPr>
              <w:spacing w:before="0"/>
              <w:jc w:val="center"/>
              <w:rPr>
                <w:sz w:val="20"/>
              </w:rPr>
            </w:pPr>
            <w:r w:rsidRPr="008C1ACA">
              <w:rPr>
                <w:sz w:val="20"/>
              </w:rPr>
              <w:t>0,0</w:t>
            </w:r>
          </w:p>
        </w:tc>
        <w:tc>
          <w:tcPr>
            <w:tcW w:w="1002" w:type="dxa"/>
            <w:tcBorders>
              <w:right w:val="single" w:sz="12" w:space="0" w:color="auto"/>
            </w:tcBorders>
            <w:shd w:val="clear" w:color="auto" w:fill="auto"/>
            <w:vAlign w:val="center"/>
          </w:tcPr>
          <w:p w14:paraId="1138E6D9" w14:textId="77777777" w:rsidR="00482903" w:rsidRPr="008C1ACA" w:rsidRDefault="00482903" w:rsidP="00A15AC5">
            <w:pPr>
              <w:spacing w:before="0"/>
              <w:jc w:val="center"/>
              <w:rPr>
                <w:sz w:val="20"/>
              </w:rPr>
            </w:pPr>
            <w:r w:rsidRPr="008C1ACA">
              <w:rPr>
                <w:sz w:val="20"/>
              </w:rPr>
              <w:t>60</w:t>
            </w:r>
          </w:p>
        </w:tc>
        <w:tc>
          <w:tcPr>
            <w:tcW w:w="1001" w:type="dxa"/>
            <w:tcBorders>
              <w:left w:val="single" w:sz="12" w:space="0" w:color="auto"/>
            </w:tcBorders>
            <w:shd w:val="clear" w:color="auto" w:fill="auto"/>
            <w:vAlign w:val="center"/>
          </w:tcPr>
          <w:p w14:paraId="4EFCCBDB" w14:textId="77777777" w:rsidR="00482903" w:rsidRPr="008C1ACA" w:rsidRDefault="00482903" w:rsidP="00A15AC5">
            <w:pPr>
              <w:spacing w:before="0"/>
              <w:jc w:val="center"/>
              <w:rPr>
                <w:b/>
                <w:bCs/>
                <w:sz w:val="20"/>
              </w:rPr>
            </w:pPr>
            <w:r w:rsidRPr="008C1ACA">
              <w:rPr>
                <w:b/>
                <w:bCs/>
                <w:sz w:val="20"/>
              </w:rPr>
              <w:t>52,4</w:t>
            </w:r>
          </w:p>
        </w:tc>
        <w:tc>
          <w:tcPr>
            <w:tcW w:w="1001" w:type="dxa"/>
            <w:shd w:val="clear" w:color="auto" w:fill="auto"/>
            <w:vAlign w:val="center"/>
          </w:tcPr>
          <w:p w14:paraId="532563CE" w14:textId="77777777" w:rsidR="00482903" w:rsidRPr="008C1ACA" w:rsidRDefault="00482903" w:rsidP="00A15AC5">
            <w:pPr>
              <w:spacing w:before="0"/>
              <w:jc w:val="center"/>
              <w:rPr>
                <w:b/>
                <w:bCs/>
                <w:sz w:val="20"/>
              </w:rPr>
            </w:pPr>
            <w:r w:rsidRPr="008C1ACA">
              <w:rPr>
                <w:b/>
                <w:bCs/>
                <w:sz w:val="20"/>
              </w:rPr>
              <w:t>52,4</w:t>
            </w:r>
          </w:p>
        </w:tc>
        <w:tc>
          <w:tcPr>
            <w:tcW w:w="1001" w:type="dxa"/>
            <w:shd w:val="clear" w:color="auto" w:fill="auto"/>
            <w:vAlign w:val="center"/>
          </w:tcPr>
          <w:p w14:paraId="5C72A81B" w14:textId="77777777" w:rsidR="00482903" w:rsidRPr="008C1ACA" w:rsidRDefault="00482903" w:rsidP="00A15AC5">
            <w:pPr>
              <w:spacing w:before="0"/>
              <w:jc w:val="center"/>
              <w:rPr>
                <w:sz w:val="20"/>
              </w:rPr>
            </w:pPr>
            <w:r w:rsidRPr="008C1ACA">
              <w:rPr>
                <w:sz w:val="20"/>
              </w:rPr>
              <w:t>0,0</w:t>
            </w:r>
          </w:p>
        </w:tc>
        <w:tc>
          <w:tcPr>
            <w:tcW w:w="1002" w:type="dxa"/>
            <w:shd w:val="clear" w:color="auto" w:fill="auto"/>
            <w:vAlign w:val="center"/>
          </w:tcPr>
          <w:p w14:paraId="35A7FE95" w14:textId="77777777" w:rsidR="00482903" w:rsidRPr="008C1ACA" w:rsidRDefault="00482903" w:rsidP="00A15AC5">
            <w:pPr>
              <w:spacing w:before="0"/>
              <w:jc w:val="center"/>
              <w:rPr>
                <w:sz w:val="20"/>
              </w:rPr>
            </w:pPr>
            <w:r w:rsidRPr="008C1ACA">
              <w:rPr>
                <w:sz w:val="20"/>
              </w:rPr>
              <w:t>50</w:t>
            </w:r>
          </w:p>
        </w:tc>
      </w:tr>
      <w:tr w:rsidR="00482903" w:rsidRPr="008C1ACA" w14:paraId="01FDA3C6" w14:textId="77777777" w:rsidTr="00A15AC5">
        <w:tc>
          <w:tcPr>
            <w:tcW w:w="0" w:type="auto"/>
            <w:shd w:val="clear" w:color="auto" w:fill="auto"/>
            <w:vAlign w:val="center"/>
          </w:tcPr>
          <w:p w14:paraId="58252D80" w14:textId="77777777" w:rsidR="00482903" w:rsidRPr="008C1ACA" w:rsidRDefault="00482903" w:rsidP="00A15AC5">
            <w:pPr>
              <w:spacing w:before="0"/>
              <w:jc w:val="center"/>
              <w:rPr>
                <w:bCs/>
                <w:sz w:val="20"/>
              </w:rPr>
            </w:pPr>
            <w:r w:rsidRPr="008C1ACA">
              <w:rPr>
                <w:bCs/>
                <w:sz w:val="20"/>
              </w:rPr>
              <w:t>6</w:t>
            </w:r>
          </w:p>
        </w:tc>
        <w:tc>
          <w:tcPr>
            <w:tcW w:w="0" w:type="auto"/>
            <w:tcBorders>
              <w:right w:val="single" w:sz="12" w:space="0" w:color="auto"/>
            </w:tcBorders>
            <w:shd w:val="clear" w:color="auto" w:fill="auto"/>
            <w:vAlign w:val="center"/>
          </w:tcPr>
          <w:p w14:paraId="254F5DAB" w14:textId="77777777" w:rsidR="00482903" w:rsidRPr="008C1ACA" w:rsidRDefault="00482903" w:rsidP="00A15AC5">
            <w:pPr>
              <w:spacing w:before="0"/>
              <w:jc w:val="center"/>
              <w:rPr>
                <w:bCs/>
                <w:sz w:val="20"/>
              </w:rPr>
            </w:pPr>
            <w:r w:rsidRPr="008C1ACA">
              <w:rPr>
                <w:bCs/>
                <w:sz w:val="20"/>
              </w:rPr>
              <w:t>1</w:t>
            </w:r>
          </w:p>
        </w:tc>
        <w:tc>
          <w:tcPr>
            <w:tcW w:w="1001" w:type="dxa"/>
            <w:tcBorders>
              <w:left w:val="single" w:sz="12" w:space="0" w:color="auto"/>
            </w:tcBorders>
            <w:shd w:val="clear" w:color="auto" w:fill="auto"/>
            <w:vAlign w:val="center"/>
          </w:tcPr>
          <w:p w14:paraId="70C93E9D" w14:textId="77777777" w:rsidR="00482903" w:rsidRPr="008C1ACA" w:rsidRDefault="00482903" w:rsidP="00A15AC5">
            <w:pPr>
              <w:spacing w:before="0"/>
              <w:jc w:val="center"/>
              <w:rPr>
                <w:sz w:val="20"/>
              </w:rPr>
            </w:pPr>
            <w:r w:rsidRPr="008C1ACA">
              <w:rPr>
                <w:sz w:val="20"/>
              </w:rPr>
              <w:t>52,6</w:t>
            </w:r>
          </w:p>
        </w:tc>
        <w:tc>
          <w:tcPr>
            <w:tcW w:w="1001" w:type="dxa"/>
            <w:shd w:val="clear" w:color="auto" w:fill="auto"/>
            <w:vAlign w:val="center"/>
          </w:tcPr>
          <w:p w14:paraId="7373F08A" w14:textId="77777777" w:rsidR="00482903" w:rsidRPr="008C1ACA" w:rsidRDefault="00482903" w:rsidP="00A15AC5">
            <w:pPr>
              <w:spacing w:before="0"/>
              <w:jc w:val="center"/>
              <w:rPr>
                <w:sz w:val="20"/>
              </w:rPr>
            </w:pPr>
            <w:r w:rsidRPr="008C1ACA">
              <w:rPr>
                <w:sz w:val="20"/>
              </w:rPr>
              <w:t>52,8</w:t>
            </w:r>
          </w:p>
        </w:tc>
        <w:tc>
          <w:tcPr>
            <w:tcW w:w="1001" w:type="dxa"/>
            <w:shd w:val="clear" w:color="auto" w:fill="auto"/>
            <w:vAlign w:val="center"/>
          </w:tcPr>
          <w:p w14:paraId="41DFC05D" w14:textId="77777777" w:rsidR="00482903" w:rsidRPr="008C1ACA" w:rsidRDefault="00482903" w:rsidP="00A15AC5">
            <w:pPr>
              <w:spacing w:before="0"/>
              <w:jc w:val="center"/>
              <w:rPr>
                <w:bCs/>
                <w:sz w:val="20"/>
              </w:rPr>
            </w:pPr>
            <w:r w:rsidRPr="008C1ACA">
              <w:rPr>
                <w:bCs/>
                <w:sz w:val="20"/>
              </w:rPr>
              <w:t>0,2</w:t>
            </w:r>
          </w:p>
        </w:tc>
        <w:tc>
          <w:tcPr>
            <w:tcW w:w="1002" w:type="dxa"/>
            <w:tcBorders>
              <w:right w:val="single" w:sz="12" w:space="0" w:color="auto"/>
            </w:tcBorders>
            <w:shd w:val="clear" w:color="auto" w:fill="auto"/>
            <w:vAlign w:val="center"/>
          </w:tcPr>
          <w:p w14:paraId="3FE38EB8" w14:textId="77777777" w:rsidR="00482903" w:rsidRPr="008C1ACA" w:rsidRDefault="00482903" w:rsidP="00A15AC5">
            <w:pPr>
              <w:spacing w:before="0"/>
              <w:jc w:val="center"/>
              <w:rPr>
                <w:sz w:val="20"/>
              </w:rPr>
            </w:pPr>
            <w:r w:rsidRPr="008C1ACA">
              <w:rPr>
                <w:sz w:val="20"/>
              </w:rPr>
              <w:t>60</w:t>
            </w:r>
          </w:p>
        </w:tc>
        <w:tc>
          <w:tcPr>
            <w:tcW w:w="1001" w:type="dxa"/>
            <w:tcBorders>
              <w:left w:val="single" w:sz="12" w:space="0" w:color="auto"/>
            </w:tcBorders>
            <w:shd w:val="clear" w:color="auto" w:fill="auto"/>
            <w:vAlign w:val="center"/>
          </w:tcPr>
          <w:p w14:paraId="17E70801" w14:textId="77777777" w:rsidR="00482903" w:rsidRPr="008C1ACA" w:rsidRDefault="00482903" w:rsidP="00A15AC5">
            <w:pPr>
              <w:spacing w:before="0"/>
              <w:jc w:val="center"/>
              <w:rPr>
                <w:sz w:val="20"/>
              </w:rPr>
            </w:pPr>
            <w:r w:rsidRPr="008C1ACA">
              <w:rPr>
                <w:sz w:val="20"/>
              </w:rPr>
              <w:t>44,8</w:t>
            </w:r>
          </w:p>
        </w:tc>
        <w:tc>
          <w:tcPr>
            <w:tcW w:w="1001" w:type="dxa"/>
            <w:shd w:val="clear" w:color="auto" w:fill="auto"/>
            <w:vAlign w:val="center"/>
          </w:tcPr>
          <w:p w14:paraId="152ADC11" w14:textId="77777777" w:rsidR="00482903" w:rsidRPr="008C1ACA" w:rsidRDefault="00482903" w:rsidP="00A15AC5">
            <w:pPr>
              <w:spacing w:before="0"/>
              <w:jc w:val="center"/>
              <w:rPr>
                <w:sz w:val="20"/>
              </w:rPr>
            </w:pPr>
            <w:r w:rsidRPr="008C1ACA">
              <w:rPr>
                <w:sz w:val="20"/>
              </w:rPr>
              <w:t>44,9</w:t>
            </w:r>
          </w:p>
        </w:tc>
        <w:tc>
          <w:tcPr>
            <w:tcW w:w="1001" w:type="dxa"/>
            <w:shd w:val="clear" w:color="auto" w:fill="auto"/>
            <w:vAlign w:val="center"/>
          </w:tcPr>
          <w:p w14:paraId="28493984" w14:textId="77777777" w:rsidR="00482903" w:rsidRPr="008C1ACA" w:rsidRDefault="00482903" w:rsidP="00A15AC5">
            <w:pPr>
              <w:spacing w:before="0"/>
              <w:jc w:val="center"/>
              <w:rPr>
                <w:bCs/>
                <w:sz w:val="20"/>
              </w:rPr>
            </w:pPr>
            <w:r w:rsidRPr="008C1ACA">
              <w:rPr>
                <w:bCs/>
                <w:sz w:val="20"/>
              </w:rPr>
              <w:t>0,1</w:t>
            </w:r>
          </w:p>
        </w:tc>
        <w:tc>
          <w:tcPr>
            <w:tcW w:w="1002" w:type="dxa"/>
            <w:shd w:val="clear" w:color="auto" w:fill="auto"/>
            <w:vAlign w:val="center"/>
          </w:tcPr>
          <w:p w14:paraId="1C303F6B" w14:textId="77777777" w:rsidR="00482903" w:rsidRPr="008C1ACA" w:rsidRDefault="00482903" w:rsidP="00A15AC5">
            <w:pPr>
              <w:spacing w:before="0"/>
              <w:jc w:val="center"/>
              <w:rPr>
                <w:sz w:val="20"/>
              </w:rPr>
            </w:pPr>
            <w:r w:rsidRPr="008C1ACA">
              <w:rPr>
                <w:sz w:val="20"/>
              </w:rPr>
              <w:t>50</w:t>
            </w:r>
          </w:p>
        </w:tc>
      </w:tr>
      <w:tr w:rsidR="00482903" w:rsidRPr="008C1ACA" w14:paraId="2C4A97C2" w14:textId="77777777" w:rsidTr="00A15AC5">
        <w:tc>
          <w:tcPr>
            <w:tcW w:w="0" w:type="auto"/>
            <w:shd w:val="clear" w:color="auto" w:fill="auto"/>
            <w:vAlign w:val="center"/>
          </w:tcPr>
          <w:p w14:paraId="7A80835F" w14:textId="77777777" w:rsidR="00482903" w:rsidRPr="008C1ACA" w:rsidRDefault="00482903" w:rsidP="00A15AC5">
            <w:pPr>
              <w:spacing w:before="0"/>
              <w:jc w:val="center"/>
              <w:rPr>
                <w:bCs/>
                <w:sz w:val="20"/>
              </w:rPr>
            </w:pPr>
            <w:r w:rsidRPr="008C1ACA">
              <w:rPr>
                <w:bCs/>
                <w:sz w:val="20"/>
              </w:rPr>
              <w:t>6</w:t>
            </w:r>
          </w:p>
        </w:tc>
        <w:tc>
          <w:tcPr>
            <w:tcW w:w="0" w:type="auto"/>
            <w:tcBorders>
              <w:right w:val="single" w:sz="12" w:space="0" w:color="auto"/>
            </w:tcBorders>
            <w:shd w:val="clear" w:color="auto" w:fill="auto"/>
            <w:vAlign w:val="center"/>
          </w:tcPr>
          <w:p w14:paraId="2F3CC64E" w14:textId="77777777" w:rsidR="00482903" w:rsidRPr="008C1ACA" w:rsidRDefault="00482903" w:rsidP="00A15AC5">
            <w:pPr>
              <w:spacing w:before="0"/>
              <w:jc w:val="center"/>
              <w:rPr>
                <w:bCs/>
                <w:sz w:val="20"/>
              </w:rPr>
            </w:pPr>
            <w:r w:rsidRPr="008C1ACA">
              <w:rPr>
                <w:bCs/>
                <w:sz w:val="20"/>
              </w:rPr>
              <w:t>4</w:t>
            </w:r>
          </w:p>
        </w:tc>
        <w:tc>
          <w:tcPr>
            <w:tcW w:w="1001" w:type="dxa"/>
            <w:tcBorders>
              <w:left w:val="single" w:sz="12" w:space="0" w:color="auto"/>
            </w:tcBorders>
            <w:shd w:val="clear" w:color="auto" w:fill="auto"/>
            <w:vAlign w:val="center"/>
          </w:tcPr>
          <w:p w14:paraId="49907361" w14:textId="77777777" w:rsidR="00482903" w:rsidRPr="008C1ACA" w:rsidRDefault="00482903" w:rsidP="00A15AC5">
            <w:pPr>
              <w:spacing w:before="0"/>
              <w:jc w:val="center"/>
              <w:rPr>
                <w:sz w:val="20"/>
              </w:rPr>
            </w:pPr>
            <w:r w:rsidRPr="008C1ACA">
              <w:rPr>
                <w:sz w:val="20"/>
              </w:rPr>
              <w:t>56,2</w:t>
            </w:r>
          </w:p>
        </w:tc>
        <w:tc>
          <w:tcPr>
            <w:tcW w:w="1001" w:type="dxa"/>
            <w:shd w:val="clear" w:color="auto" w:fill="auto"/>
            <w:vAlign w:val="center"/>
          </w:tcPr>
          <w:p w14:paraId="45A7304C" w14:textId="77777777" w:rsidR="00482903" w:rsidRPr="008C1ACA" w:rsidRDefault="00482903" w:rsidP="00A15AC5">
            <w:pPr>
              <w:spacing w:before="0"/>
              <w:jc w:val="center"/>
              <w:rPr>
                <w:sz w:val="20"/>
              </w:rPr>
            </w:pPr>
            <w:r w:rsidRPr="008C1ACA">
              <w:rPr>
                <w:sz w:val="20"/>
              </w:rPr>
              <w:t>56,3</w:t>
            </w:r>
          </w:p>
        </w:tc>
        <w:tc>
          <w:tcPr>
            <w:tcW w:w="1001" w:type="dxa"/>
            <w:shd w:val="clear" w:color="auto" w:fill="auto"/>
            <w:vAlign w:val="center"/>
          </w:tcPr>
          <w:p w14:paraId="39F4A834" w14:textId="77777777" w:rsidR="00482903" w:rsidRPr="008C1ACA" w:rsidRDefault="00482903" w:rsidP="00A15AC5">
            <w:pPr>
              <w:spacing w:before="0"/>
              <w:jc w:val="center"/>
              <w:rPr>
                <w:bCs/>
                <w:sz w:val="20"/>
              </w:rPr>
            </w:pPr>
            <w:r w:rsidRPr="008C1ACA">
              <w:rPr>
                <w:bCs/>
                <w:sz w:val="20"/>
              </w:rPr>
              <w:t>0,1</w:t>
            </w:r>
          </w:p>
        </w:tc>
        <w:tc>
          <w:tcPr>
            <w:tcW w:w="1002" w:type="dxa"/>
            <w:tcBorders>
              <w:right w:val="single" w:sz="12" w:space="0" w:color="auto"/>
            </w:tcBorders>
            <w:shd w:val="clear" w:color="auto" w:fill="auto"/>
            <w:vAlign w:val="center"/>
          </w:tcPr>
          <w:p w14:paraId="79E5AF80" w14:textId="77777777" w:rsidR="00482903" w:rsidRPr="008C1ACA" w:rsidRDefault="00482903" w:rsidP="00A15AC5">
            <w:pPr>
              <w:spacing w:before="0"/>
              <w:jc w:val="center"/>
              <w:rPr>
                <w:sz w:val="20"/>
              </w:rPr>
            </w:pPr>
            <w:r w:rsidRPr="008C1ACA">
              <w:rPr>
                <w:sz w:val="20"/>
              </w:rPr>
              <w:t>60</w:t>
            </w:r>
          </w:p>
        </w:tc>
        <w:tc>
          <w:tcPr>
            <w:tcW w:w="1001" w:type="dxa"/>
            <w:tcBorders>
              <w:left w:val="single" w:sz="12" w:space="0" w:color="auto"/>
            </w:tcBorders>
            <w:shd w:val="clear" w:color="auto" w:fill="auto"/>
            <w:vAlign w:val="center"/>
          </w:tcPr>
          <w:p w14:paraId="7B8AAED1" w14:textId="77777777" w:rsidR="00482903" w:rsidRPr="008C1ACA" w:rsidRDefault="00482903" w:rsidP="00A15AC5">
            <w:pPr>
              <w:spacing w:before="0"/>
              <w:jc w:val="center"/>
              <w:rPr>
                <w:sz w:val="20"/>
              </w:rPr>
            </w:pPr>
            <w:r w:rsidRPr="008C1ACA">
              <w:rPr>
                <w:sz w:val="20"/>
              </w:rPr>
              <w:t>48,3</w:t>
            </w:r>
          </w:p>
        </w:tc>
        <w:tc>
          <w:tcPr>
            <w:tcW w:w="1001" w:type="dxa"/>
            <w:shd w:val="clear" w:color="auto" w:fill="auto"/>
            <w:vAlign w:val="center"/>
          </w:tcPr>
          <w:p w14:paraId="126188BB" w14:textId="77777777" w:rsidR="00482903" w:rsidRPr="008C1ACA" w:rsidRDefault="00482903" w:rsidP="00A15AC5">
            <w:pPr>
              <w:spacing w:before="0"/>
              <w:jc w:val="center"/>
              <w:rPr>
                <w:sz w:val="20"/>
              </w:rPr>
            </w:pPr>
            <w:r w:rsidRPr="008C1ACA">
              <w:rPr>
                <w:sz w:val="20"/>
              </w:rPr>
              <w:t>48,4</w:t>
            </w:r>
          </w:p>
        </w:tc>
        <w:tc>
          <w:tcPr>
            <w:tcW w:w="1001" w:type="dxa"/>
            <w:shd w:val="clear" w:color="auto" w:fill="auto"/>
            <w:vAlign w:val="center"/>
          </w:tcPr>
          <w:p w14:paraId="42C72AB3" w14:textId="77777777" w:rsidR="00482903" w:rsidRPr="008C1ACA" w:rsidRDefault="00482903" w:rsidP="00A15AC5">
            <w:pPr>
              <w:spacing w:before="0"/>
              <w:jc w:val="center"/>
              <w:rPr>
                <w:bCs/>
                <w:sz w:val="20"/>
              </w:rPr>
            </w:pPr>
            <w:r w:rsidRPr="008C1ACA">
              <w:rPr>
                <w:bCs/>
                <w:sz w:val="20"/>
              </w:rPr>
              <w:t>0,1</w:t>
            </w:r>
          </w:p>
        </w:tc>
        <w:tc>
          <w:tcPr>
            <w:tcW w:w="1002" w:type="dxa"/>
            <w:shd w:val="clear" w:color="auto" w:fill="auto"/>
            <w:vAlign w:val="center"/>
          </w:tcPr>
          <w:p w14:paraId="6DBDFAC7" w14:textId="77777777" w:rsidR="00482903" w:rsidRPr="008C1ACA" w:rsidRDefault="00482903" w:rsidP="00A15AC5">
            <w:pPr>
              <w:spacing w:before="0"/>
              <w:jc w:val="center"/>
              <w:rPr>
                <w:sz w:val="20"/>
              </w:rPr>
            </w:pPr>
            <w:r w:rsidRPr="008C1ACA">
              <w:rPr>
                <w:sz w:val="20"/>
              </w:rPr>
              <w:t>50</w:t>
            </w:r>
          </w:p>
        </w:tc>
      </w:tr>
    </w:tbl>
    <w:p w14:paraId="44ACC3DE" w14:textId="77777777" w:rsidR="00482903" w:rsidRPr="008C1ACA" w:rsidRDefault="00482903" w:rsidP="00482903">
      <w:pPr>
        <w:rPr>
          <w:sz w:val="20"/>
        </w:rPr>
      </w:pPr>
      <w:r w:rsidRPr="008C1ACA">
        <w:rPr>
          <w:b/>
          <w:sz w:val="20"/>
        </w:rPr>
        <w:t xml:space="preserve">Tučně </w:t>
      </w:r>
      <w:r w:rsidRPr="008C1ACA">
        <w:rPr>
          <w:sz w:val="20"/>
        </w:rPr>
        <w:t>jsou zvýrazněny hodnoty nad hranicí hygienických limitů.</w:t>
      </w:r>
    </w:p>
    <w:p w14:paraId="53288F25" w14:textId="77777777" w:rsidR="00176981" w:rsidRPr="008C1ACA" w:rsidRDefault="00176981" w:rsidP="00176981">
      <w:pPr>
        <w:rPr>
          <w:highlight w:val="yellow"/>
        </w:rPr>
      </w:pPr>
    </w:p>
    <w:p w14:paraId="4A6BD180" w14:textId="77777777" w:rsidR="00482903" w:rsidRPr="008C1ACA" w:rsidRDefault="00482903" w:rsidP="008503CD">
      <w:pPr>
        <w:pStyle w:val="Nadpis2"/>
        <w:keepNext/>
        <w:numPr>
          <w:ilvl w:val="1"/>
          <w:numId w:val="56"/>
        </w:numPr>
        <w:tabs>
          <w:tab w:val="clear" w:pos="851"/>
        </w:tabs>
        <w:spacing w:before="120" w:after="0" w:line="264" w:lineRule="auto"/>
      </w:pPr>
      <w:bookmarkStart w:id="214" w:name="_Toc119976453"/>
      <w:bookmarkStart w:id="215" w:name="_Toc120441222"/>
      <w:bookmarkStart w:id="216" w:name="_Toc126792990"/>
      <w:r w:rsidRPr="008C1ACA">
        <w:t>Návrh opatření</w:t>
      </w:r>
      <w:bookmarkEnd w:id="214"/>
      <w:bookmarkEnd w:id="215"/>
      <w:bookmarkEnd w:id="216"/>
    </w:p>
    <w:p w14:paraId="2550FEDB" w14:textId="0DD8CC59" w:rsidR="00482903" w:rsidRPr="008C1ACA" w:rsidRDefault="00482903" w:rsidP="00482903">
      <w:r w:rsidRPr="008C1ACA">
        <w:t>Vliv očekávané akustické zátěže v území na obyvatele předmětné plochy nebyl detailně posuzován. Jako opatření v rámci navazujících etap přípravy projektu navrhujeme posoudit vhodnost umístění případných staveb s definovaným chráněným venkovním prostore</w:t>
      </w:r>
      <w:r w:rsidR="00DD6F2D" w:rsidRPr="008C1ACA">
        <w:t>m dle zákona č. 258/2000 Sb., o </w:t>
      </w:r>
      <w:r w:rsidRPr="008C1ACA">
        <w:t>ochraně veřejného zdraví a o změně některých souvisejících zákonů, ve znění pozdějších předpisů (u fasád, které budou významné z hlediska pronikání hluku do chráněného vnitřního prostoru objektů). Pokud bude v prostoru navrhované zástavby překročen hygienický limit pro hluk z provozu hodnocených zdrojů, bude navrženo nucené odvětrání vnitřních chráněných prostor při zajištěné dostatečné vzduchové neprůzvučnosti obvodového pláště stavby. Případně lze využít prosklené předsazené fasády, úplné zasklení terasy, lodžie nebo balkonu.</w:t>
      </w:r>
    </w:p>
    <w:p w14:paraId="2F4DEBDB" w14:textId="3DF39209" w:rsidR="00482903" w:rsidRPr="008C1ACA" w:rsidRDefault="00482903" w:rsidP="00482903">
      <w:pPr>
        <w:rPr>
          <w:spacing w:val="-2"/>
          <w:szCs w:val="26"/>
        </w:rPr>
      </w:pPr>
      <w:r w:rsidRPr="008C1ACA">
        <w:rPr>
          <w:spacing w:val="-2"/>
          <w:szCs w:val="26"/>
        </w:rPr>
        <w:t>Kromě změn dopravní zátěže na nejbližších veřejných komunikacích bu</w:t>
      </w:r>
      <w:r w:rsidR="00DD6F2D" w:rsidRPr="008C1ACA">
        <w:rPr>
          <w:spacing w:val="-2"/>
          <w:szCs w:val="26"/>
        </w:rPr>
        <w:t>de do okolí působit také hluk z </w:t>
      </w:r>
      <w:r w:rsidRPr="008C1ACA">
        <w:rPr>
          <w:spacing w:val="-2"/>
          <w:szCs w:val="26"/>
        </w:rPr>
        <w:t>provozu na vlastní ploše. Jedná se o provoz stacionárních zdrojů hluku</w:t>
      </w:r>
      <w:r w:rsidR="00DD6F2D" w:rsidRPr="008C1ACA">
        <w:rPr>
          <w:spacing w:val="-2"/>
          <w:szCs w:val="26"/>
        </w:rPr>
        <w:t>, jejichž akustické příspěvky u </w:t>
      </w:r>
      <w:r w:rsidRPr="008C1ACA">
        <w:rPr>
          <w:spacing w:val="-2"/>
          <w:szCs w:val="26"/>
        </w:rPr>
        <w:t>nejbližší chráněné zástavby jsou limitovány legislativou a po konkretizaci zdrojů budou v navazující projektové dokumentaci vlastního záměru vybrány tak, aby splňovaly stanovené limity.</w:t>
      </w:r>
    </w:p>
    <w:p w14:paraId="5B5DF14C" w14:textId="77777777" w:rsidR="00482903" w:rsidRPr="008C1ACA" w:rsidRDefault="00482903" w:rsidP="00482903">
      <w:pPr>
        <w:rPr>
          <w:highlight w:val="yellow"/>
        </w:rPr>
      </w:pPr>
    </w:p>
    <w:p w14:paraId="3DFEC80D" w14:textId="77777777" w:rsidR="00482903" w:rsidRPr="008C1ACA" w:rsidRDefault="00482903" w:rsidP="008503CD">
      <w:pPr>
        <w:pStyle w:val="Nadpis2"/>
        <w:keepNext/>
        <w:numPr>
          <w:ilvl w:val="1"/>
          <w:numId w:val="56"/>
        </w:numPr>
        <w:tabs>
          <w:tab w:val="clear" w:pos="851"/>
        </w:tabs>
        <w:spacing w:before="120" w:after="0" w:line="264" w:lineRule="auto"/>
      </w:pPr>
      <w:bookmarkStart w:id="217" w:name="_Toc119976454"/>
      <w:bookmarkStart w:id="218" w:name="_Toc120441223"/>
      <w:bookmarkStart w:id="219" w:name="_Toc126792991"/>
      <w:r w:rsidRPr="008C1ACA">
        <w:t>Závěrečné zhodnocení</w:t>
      </w:r>
      <w:bookmarkEnd w:id="217"/>
      <w:bookmarkEnd w:id="218"/>
      <w:bookmarkEnd w:id="219"/>
    </w:p>
    <w:p w14:paraId="724D7396" w14:textId="77777777" w:rsidR="00482903" w:rsidRPr="008C1ACA" w:rsidRDefault="00482903" w:rsidP="00482903">
      <w:r w:rsidRPr="008C1ACA">
        <w:t>Ve výchozím stavu lze v řešeném území očekávat plnění hygienických limitů vyjma zástavby podél ulice Lovosické.</w:t>
      </w:r>
    </w:p>
    <w:p w14:paraId="20582BAB" w14:textId="77777777" w:rsidR="00482903" w:rsidRPr="008C1ACA" w:rsidRDefault="00482903" w:rsidP="00482903">
      <w:r w:rsidRPr="008C1ACA">
        <w:t>Vlivem odsouhlasení posuzované změny č. Z 3093/10 dojde v území k pouze minimálnímu navýšení hlukové zátěže, a to do 0,2 dB v denní a do 0,1 dB v noční dobu na hranici chráněného venkovního prostoru Polikliniky Prosek. Hlukové zatížení lokality se zde tak pozorovatelně nezmění. Podél hlavních příjezdových a odjezdových tras byla následně vypočtena nulová změna hlukového zatížení.</w:t>
      </w:r>
    </w:p>
    <w:p w14:paraId="7190016E" w14:textId="77777777" w:rsidR="00482903" w:rsidRPr="008C1ACA" w:rsidRDefault="00482903" w:rsidP="00482903">
      <w:r w:rsidRPr="008C1ACA">
        <w:t>Celkově lze vliv změny ÚP č. Z 3093/10 hodnotit jako akceptovatelný.</w:t>
      </w:r>
    </w:p>
    <w:p w14:paraId="3C93CFA6" w14:textId="77777777" w:rsidR="00482903" w:rsidRPr="008C1ACA" w:rsidRDefault="00482903" w:rsidP="00482903">
      <w:pPr>
        <w:spacing w:before="0"/>
        <w:rPr>
          <w:highlight w:val="yellow"/>
        </w:rPr>
      </w:pPr>
    </w:p>
    <w:p w14:paraId="0D91E25C" w14:textId="77777777" w:rsidR="00482903" w:rsidRDefault="00482903" w:rsidP="008503CD">
      <w:pPr>
        <w:pStyle w:val="Nadpis1"/>
        <w:keepNext/>
        <w:pageBreakBefore/>
        <w:numPr>
          <w:ilvl w:val="0"/>
          <w:numId w:val="56"/>
        </w:numPr>
        <w:tabs>
          <w:tab w:val="clear" w:pos="567"/>
          <w:tab w:val="clear" w:pos="851"/>
        </w:tabs>
        <w:spacing w:before="120" w:after="0" w:line="264" w:lineRule="auto"/>
        <w:ind w:left="426" w:hanging="426"/>
      </w:pPr>
      <w:bookmarkStart w:id="220" w:name="_Toc119976455"/>
      <w:bookmarkStart w:id="221" w:name="_Toc120441224"/>
      <w:bookmarkStart w:id="222" w:name="_Toc126792992"/>
      <w:r w:rsidRPr="008C1ACA">
        <w:t>Hodnocení vlivů na kvalitu ovzduší</w:t>
      </w:r>
      <w:bookmarkEnd w:id="220"/>
      <w:bookmarkEnd w:id="221"/>
      <w:bookmarkEnd w:id="222"/>
    </w:p>
    <w:p w14:paraId="04E27AAD" w14:textId="77777777" w:rsidR="00EB4FF4" w:rsidRPr="00EB4FF4" w:rsidRDefault="00EB4FF4" w:rsidP="00EB4FF4">
      <w:pPr>
        <w:rPr>
          <w:lang w:eastAsia="en-US"/>
        </w:rPr>
      </w:pPr>
    </w:p>
    <w:p w14:paraId="30A588BD" w14:textId="77777777" w:rsidR="00482903" w:rsidRPr="008C1ACA" w:rsidRDefault="00482903" w:rsidP="008503CD">
      <w:pPr>
        <w:pStyle w:val="Nadpis2"/>
        <w:keepNext/>
        <w:numPr>
          <w:ilvl w:val="1"/>
          <w:numId w:val="56"/>
        </w:numPr>
        <w:tabs>
          <w:tab w:val="clear" w:pos="851"/>
        </w:tabs>
        <w:spacing w:before="120" w:after="0" w:line="264" w:lineRule="auto"/>
      </w:pPr>
      <w:bookmarkStart w:id="223" w:name="_Toc119976456"/>
      <w:bookmarkStart w:id="224" w:name="_Toc120441225"/>
      <w:bookmarkStart w:id="225" w:name="_Toc126792993"/>
      <w:r w:rsidRPr="008C1ACA">
        <w:t>Současný stav kvality ovzduší</w:t>
      </w:r>
      <w:bookmarkEnd w:id="223"/>
      <w:bookmarkEnd w:id="224"/>
      <w:bookmarkEnd w:id="225"/>
    </w:p>
    <w:p w14:paraId="597B7FAB" w14:textId="77777777" w:rsidR="00482903" w:rsidRPr="008C1ACA" w:rsidRDefault="00482903" w:rsidP="00482903">
      <w:pPr>
        <w:keepNext/>
        <w:keepLines/>
      </w:pPr>
      <w:r w:rsidRPr="008C1ACA">
        <w:t>Současný stav kvality ovzduší v řešené lokalitě je možné vyhodnotit na základě pětiletých průměrů koncentrací znečišťujících látek (od roku 2017 do roku 2021) publikovaných ČHMÚ pro potřeby zákona č. 201/2012 Sb., o ochraně ovzduší, ve znění pozdějších předpisů. Tato data jsou uváděna pro čtverce 1×1 km [12].</w:t>
      </w:r>
    </w:p>
    <w:p w14:paraId="71DDA81F" w14:textId="77777777" w:rsidR="00482903" w:rsidRPr="008C1ACA" w:rsidRDefault="00482903" w:rsidP="00482903">
      <w:r w:rsidRPr="008C1ACA">
        <w:t>Tabulka 7 přibližuje průměrné hodnoty imisní zátěže v lokalitě změny a jejich porovnání s hodnotami imisních limitů.</w:t>
      </w:r>
    </w:p>
    <w:p w14:paraId="5F87A7C5" w14:textId="77777777" w:rsidR="00482903" w:rsidRPr="008C1ACA" w:rsidRDefault="00482903" w:rsidP="00482903">
      <w:pPr>
        <w:keepNext/>
        <w:keepLines/>
        <w:spacing w:after="60"/>
        <w:ind w:left="992" w:hanging="992"/>
        <w:jc w:val="left"/>
        <w:rPr>
          <w:b/>
          <w:sz w:val="24"/>
        </w:rPr>
      </w:pPr>
      <w:r w:rsidRPr="008C1ACA">
        <w:rPr>
          <w:b/>
          <w:sz w:val="24"/>
        </w:rPr>
        <w:t>Tab. 7. Průměrné hodnoty koncentrací za období 2017 – 2021</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698"/>
        <w:gridCol w:w="2256"/>
        <w:gridCol w:w="976"/>
        <w:gridCol w:w="1392"/>
        <w:gridCol w:w="1115"/>
        <w:gridCol w:w="1587"/>
      </w:tblGrid>
      <w:tr w:rsidR="00482903" w:rsidRPr="008C1ACA" w14:paraId="18C839E8" w14:textId="77777777" w:rsidTr="00A15AC5">
        <w:trPr>
          <w:jc w:val="center"/>
        </w:trPr>
        <w:tc>
          <w:tcPr>
            <w:tcW w:w="1728" w:type="dxa"/>
            <w:tcBorders>
              <w:top w:val="single" w:sz="18" w:space="0" w:color="auto"/>
              <w:left w:val="single" w:sz="18" w:space="0" w:color="auto"/>
              <w:bottom w:val="single" w:sz="12" w:space="0" w:color="auto"/>
              <w:right w:val="single" w:sz="6" w:space="0" w:color="auto"/>
            </w:tcBorders>
            <w:vAlign w:val="center"/>
          </w:tcPr>
          <w:p w14:paraId="723C09CE" w14:textId="77777777" w:rsidR="00482903" w:rsidRPr="008C1ACA" w:rsidRDefault="00482903" w:rsidP="00A15AC5">
            <w:pPr>
              <w:suppressAutoHyphens/>
              <w:spacing w:before="0"/>
              <w:jc w:val="left"/>
              <w:rPr>
                <w:b/>
                <w:sz w:val="20"/>
              </w:rPr>
            </w:pPr>
            <w:bookmarkStart w:id="226" w:name="_Hlk98161276"/>
            <w:r w:rsidRPr="008C1ACA">
              <w:rPr>
                <w:b/>
                <w:sz w:val="20"/>
              </w:rPr>
              <w:t>Znečišťující látka</w:t>
            </w:r>
          </w:p>
        </w:tc>
        <w:tc>
          <w:tcPr>
            <w:tcW w:w="2298" w:type="dxa"/>
            <w:tcBorders>
              <w:top w:val="single" w:sz="18" w:space="0" w:color="auto"/>
              <w:left w:val="single" w:sz="6" w:space="0" w:color="auto"/>
              <w:bottom w:val="single" w:sz="12" w:space="0" w:color="auto"/>
              <w:right w:val="single" w:sz="8" w:space="0" w:color="auto"/>
            </w:tcBorders>
            <w:noWrap/>
            <w:vAlign w:val="center"/>
          </w:tcPr>
          <w:p w14:paraId="04510A7E" w14:textId="77777777" w:rsidR="00482903" w:rsidRPr="008C1ACA" w:rsidRDefault="00482903" w:rsidP="00A15AC5">
            <w:pPr>
              <w:suppressAutoHyphens/>
              <w:spacing w:before="0"/>
              <w:jc w:val="left"/>
              <w:rPr>
                <w:b/>
                <w:sz w:val="20"/>
              </w:rPr>
            </w:pPr>
            <w:r w:rsidRPr="008C1ACA">
              <w:rPr>
                <w:b/>
                <w:sz w:val="20"/>
              </w:rPr>
              <w:t>Veličina</w:t>
            </w:r>
          </w:p>
        </w:tc>
        <w:tc>
          <w:tcPr>
            <w:tcW w:w="993" w:type="dxa"/>
            <w:tcBorders>
              <w:top w:val="single" w:sz="18" w:space="0" w:color="auto"/>
              <w:left w:val="single" w:sz="6" w:space="0" w:color="auto"/>
              <w:bottom w:val="single" w:sz="12" w:space="0" w:color="auto"/>
              <w:right w:val="single" w:sz="6" w:space="0" w:color="auto"/>
            </w:tcBorders>
            <w:vAlign w:val="center"/>
          </w:tcPr>
          <w:p w14:paraId="340C318E" w14:textId="77777777" w:rsidR="00482903" w:rsidRPr="008C1ACA" w:rsidRDefault="00482903" w:rsidP="00A15AC5">
            <w:pPr>
              <w:suppressAutoHyphens/>
              <w:spacing w:before="0"/>
              <w:jc w:val="center"/>
              <w:rPr>
                <w:b/>
                <w:sz w:val="20"/>
              </w:rPr>
            </w:pPr>
            <w:r w:rsidRPr="008C1ACA">
              <w:rPr>
                <w:b/>
                <w:sz w:val="20"/>
              </w:rPr>
              <w:t>Jednotka</w:t>
            </w:r>
          </w:p>
        </w:tc>
        <w:tc>
          <w:tcPr>
            <w:tcW w:w="1417" w:type="dxa"/>
            <w:tcBorders>
              <w:top w:val="single" w:sz="18" w:space="0" w:color="auto"/>
              <w:left w:val="single" w:sz="6" w:space="0" w:color="auto"/>
              <w:bottom w:val="single" w:sz="12" w:space="0" w:color="auto"/>
              <w:right w:val="single" w:sz="4" w:space="0" w:color="auto"/>
            </w:tcBorders>
            <w:vAlign w:val="center"/>
          </w:tcPr>
          <w:p w14:paraId="52D5EDC0" w14:textId="77777777" w:rsidR="00482903" w:rsidRPr="008C1ACA" w:rsidRDefault="00482903" w:rsidP="00A15AC5">
            <w:pPr>
              <w:suppressAutoHyphens/>
              <w:spacing w:before="0"/>
              <w:jc w:val="center"/>
              <w:rPr>
                <w:b/>
                <w:sz w:val="20"/>
              </w:rPr>
            </w:pPr>
            <w:r w:rsidRPr="008C1ACA">
              <w:rPr>
                <w:b/>
                <w:sz w:val="20"/>
              </w:rPr>
              <w:t>Zájmové území</w:t>
            </w:r>
          </w:p>
        </w:tc>
        <w:tc>
          <w:tcPr>
            <w:tcW w:w="1134" w:type="dxa"/>
            <w:tcBorders>
              <w:top w:val="single" w:sz="18" w:space="0" w:color="auto"/>
              <w:left w:val="single" w:sz="6" w:space="0" w:color="auto"/>
              <w:bottom w:val="single" w:sz="12" w:space="0" w:color="auto"/>
              <w:right w:val="single" w:sz="6" w:space="0" w:color="auto"/>
            </w:tcBorders>
            <w:vAlign w:val="center"/>
          </w:tcPr>
          <w:p w14:paraId="740EBE6E" w14:textId="77777777" w:rsidR="00482903" w:rsidRPr="008C1ACA" w:rsidRDefault="00482903" w:rsidP="00A15AC5">
            <w:pPr>
              <w:suppressAutoHyphens/>
              <w:spacing w:before="0"/>
              <w:jc w:val="center"/>
              <w:rPr>
                <w:b/>
                <w:sz w:val="20"/>
              </w:rPr>
            </w:pPr>
            <w:r w:rsidRPr="008C1ACA">
              <w:rPr>
                <w:b/>
                <w:sz w:val="20"/>
              </w:rPr>
              <w:t>Imisní limit</w:t>
            </w:r>
          </w:p>
        </w:tc>
        <w:tc>
          <w:tcPr>
            <w:tcW w:w="1616" w:type="dxa"/>
            <w:tcBorders>
              <w:top w:val="single" w:sz="18" w:space="0" w:color="auto"/>
              <w:left w:val="single" w:sz="6" w:space="0" w:color="auto"/>
              <w:bottom w:val="single" w:sz="12" w:space="0" w:color="auto"/>
              <w:right w:val="single" w:sz="18" w:space="0" w:color="auto"/>
            </w:tcBorders>
            <w:vAlign w:val="center"/>
          </w:tcPr>
          <w:p w14:paraId="74AC8070" w14:textId="77777777" w:rsidR="00482903" w:rsidRPr="008C1ACA" w:rsidRDefault="00482903" w:rsidP="00A15AC5">
            <w:pPr>
              <w:suppressAutoHyphens/>
              <w:spacing w:before="0"/>
              <w:jc w:val="center"/>
              <w:rPr>
                <w:b/>
                <w:sz w:val="20"/>
              </w:rPr>
            </w:pPr>
            <w:r w:rsidRPr="008C1ACA">
              <w:rPr>
                <w:b/>
                <w:sz w:val="20"/>
              </w:rPr>
              <w:t xml:space="preserve">Podíl na </w:t>
            </w:r>
            <w:r w:rsidRPr="008C1ACA">
              <w:rPr>
                <w:b/>
                <w:sz w:val="20"/>
              </w:rPr>
              <w:br/>
              <w:t>imis. limitu (%)</w:t>
            </w:r>
          </w:p>
        </w:tc>
      </w:tr>
      <w:tr w:rsidR="00482903" w:rsidRPr="008C1ACA" w14:paraId="7DB22BA4" w14:textId="77777777" w:rsidTr="00A15AC5">
        <w:trPr>
          <w:jc w:val="center"/>
        </w:trPr>
        <w:tc>
          <w:tcPr>
            <w:tcW w:w="1728" w:type="dxa"/>
            <w:tcBorders>
              <w:top w:val="single" w:sz="12" w:space="0" w:color="auto"/>
            </w:tcBorders>
            <w:vAlign w:val="center"/>
          </w:tcPr>
          <w:p w14:paraId="54623E70" w14:textId="77777777" w:rsidR="00482903" w:rsidRPr="008C1ACA" w:rsidRDefault="00482903" w:rsidP="00A15AC5">
            <w:pPr>
              <w:keepNext/>
              <w:keepLines/>
              <w:suppressAutoHyphens/>
              <w:spacing w:before="0"/>
              <w:jc w:val="left"/>
              <w:rPr>
                <w:sz w:val="20"/>
              </w:rPr>
            </w:pPr>
            <w:r w:rsidRPr="008C1ACA">
              <w:rPr>
                <w:sz w:val="20"/>
              </w:rPr>
              <w:t>arsen</w:t>
            </w:r>
          </w:p>
        </w:tc>
        <w:tc>
          <w:tcPr>
            <w:tcW w:w="2298" w:type="dxa"/>
            <w:tcBorders>
              <w:top w:val="single" w:sz="12" w:space="0" w:color="auto"/>
              <w:right w:val="single" w:sz="8" w:space="0" w:color="auto"/>
            </w:tcBorders>
            <w:noWrap/>
            <w:vAlign w:val="center"/>
          </w:tcPr>
          <w:p w14:paraId="580241A0" w14:textId="77777777" w:rsidR="00482903" w:rsidRPr="008C1ACA" w:rsidRDefault="00482903" w:rsidP="00A15AC5">
            <w:pPr>
              <w:keepNext/>
              <w:keepLines/>
              <w:suppressAutoHyphens/>
              <w:spacing w:before="0"/>
              <w:jc w:val="left"/>
              <w:rPr>
                <w:sz w:val="20"/>
              </w:rPr>
            </w:pPr>
            <w:r w:rsidRPr="008C1ACA">
              <w:rPr>
                <w:sz w:val="20"/>
              </w:rPr>
              <w:t>roční průměr</w:t>
            </w:r>
          </w:p>
        </w:tc>
        <w:tc>
          <w:tcPr>
            <w:tcW w:w="993" w:type="dxa"/>
            <w:tcBorders>
              <w:top w:val="single" w:sz="12" w:space="0" w:color="auto"/>
            </w:tcBorders>
            <w:vAlign w:val="center"/>
          </w:tcPr>
          <w:p w14:paraId="699C8963" w14:textId="77777777" w:rsidR="00482903" w:rsidRPr="008C1ACA" w:rsidRDefault="00482903" w:rsidP="00A15AC5">
            <w:pPr>
              <w:suppressAutoHyphens/>
              <w:spacing w:before="0"/>
              <w:jc w:val="center"/>
              <w:rPr>
                <w:sz w:val="20"/>
              </w:rPr>
            </w:pPr>
            <w:r w:rsidRPr="008C1ACA">
              <w:rPr>
                <w:sz w:val="20"/>
              </w:rPr>
              <w:t>ng.m</w:t>
            </w:r>
            <w:r w:rsidRPr="008C1ACA">
              <w:rPr>
                <w:sz w:val="20"/>
                <w:vertAlign w:val="superscript"/>
              </w:rPr>
              <w:t>-3</w:t>
            </w:r>
          </w:p>
        </w:tc>
        <w:tc>
          <w:tcPr>
            <w:tcW w:w="1417" w:type="dxa"/>
            <w:tcBorders>
              <w:top w:val="single" w:sz="12" w:space="0" w:color="auto"/>
              <w:right w:val="single" w:sz="4" w:space="0" w:color="auto"/>
            </w:tcBorders>
            <w:vAlign w:val="center"/>
          </w:tcPr>
          <w:p w14:paraId="354F9B3E" w14:textId="77777777" w:rsidR="00482903" w:rsidRPr="008C1ACA" w:rsidRDefault="00482903" w:rsidP="00A15AC5">
            <w:pPr>
              <w:spacing w:before="0"/>
              <w:jc w:val="center"/>
              <w:rPr>
                <w:sz w:val="20"/>
              </w:rPr>
            </w:pPr>
            <w:r w:rsidRPr="008C1ACA">
              <w:rPr>
                <w:sz w:val="20"/>
              </w:rPr>
              <w:t>1,6</w:t>
            </w:r>
          </w:p>
        </w:tc>
        <w:tc>
          <w:tcPr>
            <w:tcW w:w="1134" w:type="dxa"/>
            <w:tcBorders>
              <w:top w:val="single" w:sz="12" w:space="0" w:color="auto"/>
            </w:tcBorders>
            <w:vAlign w:val="center"/>
          </w:tcPr>
          <w:p w14:paraId="4A03722A" w14:textId="77777777" w:rsidR="00482903" w:rsidRPr="008C1ACA" w:rsidRDefault="00482903" w:rsidP="00A15AC5">
            <w:pPr>
              <w:suppressAutoHyphens/>
              <w:spacing w:before="0"/>
              <w:jc w:val="center"/>
              <w:rPr>
                <w:sz w:val="20"/>
              </w:rPr>
            </w:pPr>
            <w:r w:rsidRPr="008C1ACA">
              <w:rPr>
                <w:sz w:val="20"/>
              </w:rPr>
              <w:t>6</w:t>
            </w:r>
          </w:p>
        </w:tc>
        <w:tc>
          <w:tcPr>
            <w:tcW w:w="1616" w:type="dxa"/>
            <w:tcBorders>
              <w:top w:val="single" w:sz="12" w:space="0" w:color="auto"/>
            </w:tcBorders>
            <w:vAlign w:val="center"/>
          </w:tcPr>
          <w:p w14:paraId="013F8A88" w14:textId="77777777" w:rsidR="00482903" w:rsidRPr="008C1ACA" w:rsidRDefault="00482903" w:rsidP="00A15AC5">
            <w:pPr>
              <w:spacing w:before="0"/>
              <w:jc w:val="center"/>
              <w:rPr>
                <w:bCs/>
                <w:sz w:val="20"/>
              </w:rPr>
            </w:pPr>
            <w:r w:rsidRPr="008C1ACA">
              <w:rPr>
                <w:bCs/>
                <w:sz w:val="20"/>
              </w:rPr>
              <w:t>26,7</w:t>
            </w:r>
          </w:p>
        </w:tc>
      </w:tr>
      <w:tr w:rsidR="00482903" w:rsidRPr="008C1ACA" w14:paraId="4C19C2F6" w14:textId="77777777" w:rsidTr="00A15AC5">
        <w:trPr>
          <w:jc w:val="center"/>
        </w:trPr>
        <w:tc>
          <w:tcPr>
            <w:tcW w:w="1728" w:type="dxa"/>
            <w:vAlign w:val="center"/>
          </w:tcPr>
          <w:p w14:paraId="3741212D" w14:textId="77777777" w:rsidR="00482903" w:rsidRPr="008C1ACA" w:rsidRDefault="00482903" w:rsidP="00A15AC5">
            <w:pPr>
              <w:suppressAutoHyphens/>
              <w:spacing w:before="0"/>
              <w:jc w:val="left"/>
              <w:rPr>
                <w:bCs/>
                <w:sz w:val="20"/>
              </w:rPr>
            </w:pPr>
            <w:r w:rsidRPr="008C1ACA">
              <w:rPr>
                <w:bCs/>
                <w:sz w:val="20"/>
              </w:rPr>
              <w:t>kadmium</w:t>
            </w:r>
          </w:p>
        </w:tc>
        <w:tc>
          <w:tcPr>
            <w:tcW w:w="2298" w:type="dxa"/>
            <w:tcBorders>
              <w:right w:val="single" w:sz="8" w:space="0" w:color="auto"/>
            </w:tcBorders>
            <w:noWrap/>
            <w:vAlign w:val="center"/>
          </w:tcPr>
          <w:p w14:paraId="58A27E42" w14:textId="77777777" w:rsidR="00482903" w:rsidRPr="008C1ACA" w:rsidRDefault="00482903" w:rsidP="00A15AC5">
            <w:pPr>
              <w:keepNext/>
              <w:keepLines/>
              <w:suppressAutoHyphens/>
              <w:spacing w:before="0"/>
              <w:jc w:val="left"/>
              <w:rPr>
                <w:sz w:val="20"/>
              </w:rPr>
            </w:pPr>
            <w:r w:rsidRPr="008C1ACA">
              <w:rPr>
                <w:sz w:val="20"/>
              </w:rPr>
              <w:t>roční průměr</w:t>
            </w:r>
          </w:p>
        </w:tc>
        <w:tc>
          <w:tcPr>
            <w:tcW w:w="993" w:type="dxa"/>
            <w:vAlign w:val="center"/>
          </w:tcPr>
          <w:p w14:paraId="6CD28BAE" w14:textId="77777777" w:rsidR="00482903" w:rsidRPr="008C1ACA" w:rsidRDefault="00482903" w:rsidP="00A15AC5">
            <w:pPr>
              <w:suppressAutoHyphens/>
              <w:spacing w:before="0"/>
              <w:jc w:val="center"/>
              <w:rPr>
                <w:sz w:val="20"/>
              </w:rPr>
            </w:pPr>
            <w:r w:rsidRPr="008C1ACA">
              <w:rPr>
                <w:sz w:val="20"/>
              </w:rPr>
              <w:t>ng.m</w:t>
            </w:r>
            <w:r w:rsidRPr="008C1ACA">
              <w:rPr>
                <w:sz w:val="20"/>
                <w:vertAlign w:val="superscript"/>
              </w:rPr>
              <w:t>-3</w:t>
            </w:r>
          </w:p>
        </w:tc>
        <w:tc>
          <w:tcPr>
            <w:tcW w:w="1417" w:type="dxa"/>
            <w:tcBorders>
              <w:right w:val="single" w:sz="4" w:space="0" w:color="auto"/>
            </w:tcBorders>
            <w:vAlign w:val="center"/>
          </w:tcPr>
          <w:p w14:paraId="64458D04" w14:textId="77777777" w:rsidR="00482903" w:rsidRPr="008C1ACA" w:rsidRDefault="00482903" w:rsidP="00A15AC5">
            <w:pPr>
              <w:spacing w:before="0"/>
              <w:jc w:val="center"/>
              <w:rPr>
                <w:sz w:val="20"/>
              </w:rPr>
            </w:pPr>
            <w:r w:rsidRPr="008C1ACA">
              <w:rPr>
                <w:sz w:val="20"/>
              </w:rPr>
              <w:t>0,2</w:t>
            </w:r>
          </w:p>
        </w:tc>
        <w:tc>
          <w:tcPr>
            <w:tcW w:w="1134" w:type="dxa"/>
            <w:vAlign w:val="center"/>
          </w:tcPr>
          <w:p w14:paraId="5B3FC791" w14:textId="77777777" w:rsidR="00482903" w:rsidRPr="008C1ACA" w:rsidRDefault="00482903" w:rsidP="00A15AC5">
            <w:pPr>
              <w:suppressAutoHyphens/>
              <w:spacing w:before="0"/>
              <w:jc w:val="center"/>
              <w:rPr>
                <w:sz w:val="20"/>
              </w:rPr>
            </w:pPr>
            <w:r w:rsidRPr="008C1ACA">
              <w:rPr>
                <w:sz w:val="20"/>
              </w:rPr>
              <w:t>5</w:t>
            </w:r>
          </w:p>
        </w:tc>
        <w:tc>
          <w:tcPr>
            <w:tcW w:w="1616" w:type="dxa"/>
            <w:vAlign w:val="center"/>
          </w:tcPr>
          <w:p w14:paraId="38D7DBD8" w14:textId="77777777" w:rsidR="00482903" w:rsidRPr="008C1ACA" w:rsidRDefault="00482903" w:rsidP="00A15AC5">
            <w:pPr>
              <w:spacing w:before="0"/>
              <w:jc w:val="center"/>
              <w:rPr>
                <w:bCs/>
                <w:sz w:val="20"/>
              </w:rPr>
            </w:pPr>
            <w:r w:rsidRPr="008C1ACA">
              <w:rPr>
                <w:bCs/>
                <w:sz w:val="20"/>
              </w:rPr>
              <w:t>4,0</w:t>
            </w:r>
          </w:p>
        </w:tc>
      </w:tr>
      <w:tr w:rsidR="00482903" w:rsidRPr="008C1ACA" w14:paraId="5981BA58" w14:textId="77777777" w:rsidTr="00A15AC5">
        <w:trPr>
          <w:jc w:val="center"/>
        </w:trPr>
        <w:tc>
          <w:tcPr>
            <w:tcW w:w="1728" w:type="dxa"/>
            <w:vAlign w:val="center"/>
          </w:tcPr>
          <w:p w14:paraId="13593AE0" w14:textId="77777777" w:rsidR="00482903" w:rsidRPr="008C1ACA" w:rsidRDefault="00482903" w:rsidP="00A15AC5">
            <w:pPr>
              <w:suppressAutoHyphens/>
              <w:spacing w:before="0"/>
              <w:jc w:val="left"/>
              <w:rPr>
                <w:bCs/>
                <w:sz w:val="20"/>
              </w:rPr>
            </w:pPr>
            <w:r w:rsidRPr="008C1ACA">
              <w:rPr>
                <w:bCs/>
                <w:sz w:val="20"/>
              </w:rPr>
              <w:t>olovo</w:t>
            </w:r>
          </w:p>
        </w:tc>
        <w:tc>
          <w:tcPr>
            <w:tcW w:w="2298" w:type="dxa"/>
            <w:tcBorders>
              <w:right w:val="single" w:sz="8" w:space="0" w:color="auto"/>
            </w:tcBorders>
            <w:noWrap/>
            <w:vAlign w:val="center"/>
          </w:tcPr>
          <w:p w14:paraId="61345F3E" w14:textId="77777777" w:rsidR="00482903" w:rsidRPr="008C1ACA" w:rsidRDefault="00482903" w:rsidP="00A15AC5">
            <w:pPr>
              <w:keepNext/>
              <w:keepLines/>
              <w:suppressAutoHyphens/>
              <w:spacing w:before="0"/>
              <w:jc w:val="left"/>
              <w:rPr>
                <w:sz w:val="20"/>
              </w:rPr>
            </w:pPr>
            <w:r w:rsidRPr="008C1ACA">
              <w:rPr>
                <w:sz w:val="20"/>
              </w:rPr>
              <w:t>roční průměr</w:t>
            </w:r>
          </w:p>
        </w:tc>
        <w:tc>
          <w:tcPr>
            <w:tcW w:w="993" w:type="dxa"/>
            <w:vAlign w:val="center"/>
          </w:tcPr>
          <w:p w14:paraId="3136AC62" w14:textId="77777777" w:rsidR="00482903" w:rsidRPr="008C1ACA" w:rsidRDefault="00482903" w:rsidP="00A15AC5">
            <w:pPr>
              <w:suppressAutoHyphens/>
              <w:spacing w:before="0"/>
              <w:jc w:val="center"/>
              <w:rPr>
                <w:sz w:val="20"/>
              </w:rPr>
            </w:pPr>
            <w:r w:rsidRPr="008C1ACA">
              <w:rPr>
                <w:sz w:val="20"/>
              </w:rPr>
              <w:t>ng.m</w:t>
            </w:r>
            <w:r w:rsidRPr="008C1ACA">
              <w:rPr>
                <w:sz w:val="20"/>
                <w:vertAlign w:val="superscript"/>
              </w:rPr>
              <w:t>-3</w:t>
            </w:r>
          </w:p>
        </w:tc>
        <w:tc>
          <w:tcPr>
            <w:tcW w:w="1417" w:type="dxa"/>
            <w:tcBorders>
              <w:right w:val="single" w:sz="4" w:space="0" w:color="auto"/>
            </w:tcBorders>
            <w:vAlign w:val="center"/>
          </w:tcPr>
          <w:p w14:paraId="198003CB" w14:textId="77777777" w:rsidR="00482903" w:rsidRPr="008C1ACA" w:rsidRDefault="00482903" w:rsidP="00A15AC5">
            <w:pPr>
              <w:spacing w:before="0"/>
              <w:jc w:val="center"/>
              <w:rPr>
                <w:sz w:val="20"/>
              </w:rPr>
            </w:pPr>
            <w:r w:rsidRPr="008C1ACA">
              <w:rPr>
                <w:sz w:val="20"/>
              </w:rPr>
              <w:t>4,9</w:t>
            </w:r>
          </w:p>
        </w:tc>
        <w:tc>
          <w:tcPr>
            <w:tcW w:w="1134" w:type="dxa"/>
            <w:vAlign w:val="center"/>
          </w:tcPr>
          <w:p w14:paraId="5F1E5491" w14:textId="77777777" w:rsidR="00482903" w:rsidRPr="008C1ACA" w:rsidRDefault="00482903" w:rsidP="00A15AC5">
            <w:pPr>
              <w:suppressAutoHyphens/>
              <w:spacing w:before="0"/>
              <w:jc w:val="center"/>
              <w:rPr>
                <w:sz w:val="20"/>
              </w:rPr>
            </w:pPr>
            <w:r w:rsidRPr="008C1ACA">
              <w:rPr>
                <w:sz w:val="20"/>
              </w:rPr>
              <w:t>500</w:t>
            </w:r>
          </w:p>
        </w:tc>
        <w:tc>
          <w:tcPr>
            <w:tcW w:w="1616" w:type="dxa"/>
            <w:vAlign w:val="center"/>
          </w:tcPr>
          <w:p w14:paraId="299F2601" w14:textId="77777777" w:rsidR="00482903" w:rsidRPr="008C1ACA" w:rsidRDefault="00482903" w:rsidP="00A15AC5">
            <w:pPr>
              <w:spacing w:before="0"/>
              <w:jc w:val="center"/>
              <w:rPr>
                <w:bCs/>
                <w:sz w:val="20"/>
              </w:rPr>
            </w:pPr>
            <w:r w:rsidRPr="008C1ACA">
              <w:rPr>
                <w:bCs/>
                <w:sz w:val="20"/>
              </w:rPr>
              <w:t>1,0</w:t>
            </w:r>
          </w:p>
        </w:tc>
      </w:tr>
      <w:tr w:rsidR="00482903" w:rsidRPr="008C1ACA" w14:paraId="578AF6FB" w14:textId="77777777" w:rsidTr="00A15AC5">
        <w:trPr>
          <w:jc w:val="center"/>
        </w:trPr>
        <w:tc>
          <w:tcPr>
            <w:tcW w:w="1728" w:type="dxa"/>
            <w:vAlign w:val="center"/>
          </w:tcPr>
          <w:p w14:paraId="60D6B4D5" w14:textId="77777777" w:rsidR="00482903" w:rsidRPr="008C1ACA" w:rsidRDefault="00482903" w:rsidP="00A15AC5">
            <w:pPr>
              <w:suppressAutoHyphens/>
              <w:spacing w:before="0"/>
              <w:jc w:val="left"/>
              <w:rPr>
                <w:bCs/>
                <w:sz w:val="20"/>
              </w:rPr>
            </w:pPr>
            <w:r w:rsidRPr="008C1ACA">
              <w:rPr>
                <w:bCs/>
                <w:sz w:val="20"/>
              </w:rPr>
              <w:t>nikl</w:t>
            </w:r>
          </w:p>
        </w:tc>
        <w:tc>
          <w:tcPr>
            <w:tcW w:w="2298" w:type="dxa"/>
            <w:tcBorders>
              <w:right w:val="single" w:sz="8" w:space="0" w:color="auto"/>
            </w:tcBorders>
            <w:noWrap/>
            <w:vAlign w:val="center"/>
          </w:tcPr>
          <w:p w14:paraId="27E43AAE" w14:textId="77777777" w:rsidR="00482903" w:rsidRPr="008C1ACA" w:rsidRDefault="00482903" w:rsidP="00A15AC5">
            <w:pPr>
              <w:keepNext/>
              <w:keepLines/>
              <w:suppressAutoHyphens/>
              <w:spacing w:before="0"/>
              <w:jc w:val="left"/>
              <w:rPr>
                <w:sz w:val="20"/>
              </w:rPr>
            </w:pPr>
            <w:r w:rsidRPr="008C1ACA">
              <w:rPr>
                <w:sz w:val="20"/>
              </w:rPr>
              <w:t>roční průměr</w:t>
            </w:r>
          </w:p>
        </w:tc>
        <w:tc>
          <w:tcPr>
            <w:tcW w:w="993" w:type="dxa"/>
            <w:vAlign w:val="center"/>
          </w:tcPr>
          <w:p w14:paraId="79ABDCE1" w14:textId="77777777" w:rsidR="00482903" w:rsidRPr="008C1ACA" w:rsidRDefault="00482903" w:rsidP="00A15AC5">
            <w:pPr>
              <w:suppressAutoHyphens/>
              <w:spacing w:before="0"/>
              <w:jc w:val="center"/>
              <w:rPr>
                <w:sz w:val="20"/>
              </w:rPr>
            </w:pPr>
            <w:r w:rsidRPr="008C1ACA">
              <w:rPr>
                <w:sz w:val="20"/>
              </w:rPr>
              <w:t>ng.m</w:t>
            </w:r>
            <w:r w:rsidRPr="008C1ACA">
              <w:rPr>
                <w:sz w:val="20"/>
                <w:vertAlign w:val="superscript"/>
              </w:rPr>
              <w:t>-3</w:t>
            </w:r>
          </w:p>
        </w:tc>
        <w:tc>
          <w:tcPr>
            <w:tcW w:w="1417" w:type="dxa"/>
            <w:tcBorders>
              <w:right w:val="single" w:sz="4" w:space="0" w:color="auto"/>
            </w:tcBorders>
            <w:vAlign w:val="center"/>
          </w:tcPr>
          <w:p w14:paraId="5145A25E" w14:textId="77777777" w:rsidR="00482903" w:rsidRPr="008C1ACA" w:rsidRDefault="00482903" w:rsidP="00A15AC5">
            <w:pPr>
              <w:spacing w:before="0"/>
              <w:jc w:val="center"/>
              <w:rPr>
                <w:sz w:val="20"/>
              </w:rPr>
            </w:pPr>
            <w:r w:rsidRPr="008C1ACA">
              <w:rPr>
                <w:sz w:val="20"/>
              </w:rPr>
              <w:t>0,6</w:t>
            </w:r>
          </w:p>
        </w:tc>
        <w:tc>
          <w:tcPr>
            <w:tcW w:w="1134" w:type="dxa"/>
            <w:vAlign w:val="center"/>
          </w:tcPr>
          <w:p w14:paraId="7772C916" w14:textId="77777777" w:rsidR="00482903" w:rsidRPr="008C1ACA" w:rsidRDefault="00482903" w:rsidP="00A15AC5">
            <w:pPr>
              <w:suppressAutoHyphens/>
              <w:spacing w:before="0"/>
              <w:jc w:val="center"/>
              <w:rPr>
                <w:sz w:val="20"/>
              </w:rPr>
            </w:pPr>
            <w:r w:rsidRPr="008C1ACA">
              <w:rPr>
                <w:sz w:val="20"/>
              </w:rPr>
              <w:t>20</w:t>
            </w:r>
          </w:p>
        </w:tc>
        <w:tc>
          <w:tcPr>
            <w:tcW w:w="1616" w:type="dxa"/>
            <w:vAlign w:val="center"/>
          </w:tcPr>
          <w:p w14:paraId="09994223" w14:textId="77777777" w:rsidR="00482903" w:rsidRPr="008C1ACA" w:rsidRDefault="00482903" w:rsidP="00A15AC5">
            <w:pPr>
              <w:spacing w:before="0"/>
              <w:jc w:val="center"/>
              <w:rPr>
                <w:bCs/>
                <w:sz w:val="20"/>
              </w:rPr>
            </w:pPr>
            <w:r w:rsidRPr="008C1ACA">
              <w:rPr>
                <w:bCs/>
                <w:sz w:val="20"/>
              </w:rPr>
              <w:t>3,0</w:t>
            </w:r>
          </w:p>
        </w:tc>
      </w:tr>
      <w:tr w:rsidR="00482903" w:rsidRPr="008C1ACA" w14:paraId="118FB119" w14:textId="77777777" w:rsidTr="00A15AC5">
        <w:trPr>
          <w:jc w:val="center"/>
        </w:trPr>
        <w:tc>
          <w:tcPr>
            <w:tcW w:w="1728" w:type="dxa"/>
            <w:tcBorders>
              <w:bottom w:val="single" w:sz="6" w:space="0" w:color="auto"/>
            </w:tcBorders>
            <w:vAlign w:val="center"/>
          </w:tcPr>
          <w:p w14:paraId="0931D2DA" w14:textId="77777777" w:rsidR="00482903" w:rsidRPr="008C1ACA" w:rsidRDefault="00482903" w:rsidP="00A15AC5">
            <w:pPr>
              <w:keepLines/>
              <w:suppressAutoHyphens/>
              <w:spacing w:before="0"/>
              <w:jc w:val="left"/>
              <w:rPr>
                <w:sz w:val="20"/>
              </w:rPr>
            </w:pPr>
            <w:r w:rsidRPr="008C1ACA">
              <w:rPr>
                <w:sz w:val="20"/>
              </w:rPr>
              <w:t>oxid siřičitý</w:t>
            </w:r>
          </w:p>
        </w:tc>
        <w:tc>
          <w:tcPr>
            <w:tcW w:w="2298" w:type="dxa"/>
            <w:tcBorders>
              <w:bottom w:val="single" w:sz="6" w:space="0" w:color="auto"/>
              <w:right w:val="single" w:sz="8" w:space="0" w:color="auto"/>
            </w:tcBorders>
            <w:noWrap/>
            <w:vAlign w:val="center"/>
          </w:tcPr>
          <w:p w14:paraId="5772BC9A" w14:textId="77777777" w:rsidR="00482903" w:rsidRPr="008C1ACA" w:rsidRDefault="00482903" w:rsidP="00A15AC5">
            <w:pPr>
              <w:keepLines/>
              <w:suppressAutoHyphens/>
              <w:spacing w:before="0"/>
              <w:jc w:val="left"/>
              <w:rPr>
                <w:sz w:val="20"/>
              </w:rPr>
            </w:pPr>
            <w:r w:rsidRPr="008C1ACA">
              <w:rPr>
                <w:sz w:val="20"/>
              </w:rPr>
              <w:t>4. nejv. denní průměr</w:t>
            </w:r>
          </w:p>
        </w:tc>
        <w:tc>
          <w:tcPr>
            <w:tcW w:w="993" w:type="dxa"/>
            <w:tcBorders>
              <w:bottom w:val="single" w:sz="6" w:space="0" w:color="auto"/>
            </w:tcBorders>
            <w:vAlign w:val="center"/>
          </w:tcPr>
          <w:p w14:paraId="67BA3DC1" w14:textId="77777777" w:rsidR="00482903" w:rsidRPr="008C1ACA" w:rsidRDefault="00482903" w:rsidP="00A15AC5">
            <w:pPr>
              <w:suppressAutoHyphens/>
              <w:spacing w:before="0"/>
              <w:jc w:val="center"/>
              <w:rPr>
                <w:sz w:val="20"/>
              </w:rPr>
            </w:pPr>
            <w:r w:rsidRPr="008C1ACA">
              <w:rPr>
                <w:sz w:val="20"/>
              </w:rPr>
              <w:t>µg.m</w:t>
            </w:r>
            <w:r w:rsidRPr="008C1ACA">
              <w:rPr>
                <w:sz w:val="20"/>
                <w:vertAlign w:val="superscript"/>
              </w:rPr>
              <w:t>-3</w:t>
            </w:r>
          </w:p>
        </w:tc>
        <w:tc>
          <w:tcPr>
            <w:tcW w:w="1417" w:type="dxa"/>
            <w:tcBorders>
              <w:bottom w:val="single" w:sz="6" w:space="0" w:color="auto"/>
              <w:right w:val="single" w:sz="4" w:space="0" w:color="auto"/>
            </w:tcBorders>
            <w:vAlign w:val="center"/>
          </w:tcPr>
          <w:p w14:paraId="6EDFFED6" w14:textId="77777777" w:rsidR="00482903" w:rsidRPr="008C1ACA" w:rsidRDefault="00482903" w:rsidP="00A15AC5">
            <w:pPr>
              <w:spacing w:before="0"/>
              <w:jc w:val="center"/>
              <w:rPr>
                <w:sz w:val="20"/>
              </w:rPr>
            </w:pPr>
            <w:r w:rsidRPr="008C1ACA">
              <w:rPr>
                <w:sz w:val="20"/>
              </w:rPr>
              <w:t>8,0</w:t>
            </w:r>
          </w:p>
        </w:tc>
        <w:tc>
          <w:tcPr>
            <w:tcW w:w="1134" w:type="dxa"/>
            <w:tcBorders>
              <w:bottom w:val="single" w:sz="6" w:space="0" w:color="auto"/>
            </w:tcBorders>
            <w:vAlign w:val="center"/>
          </w:tcPr>
          <w:p w14:paraId="22403CE6" w14:textId="77777777" w:rsidR="00482903" w:rsidRPr="008C1ACA" w:rsidRDefault="00482903" w:rsidP="00A15AC5">
            <w:pPr>
              <w:suppressAutoHyphens/>
              <w:spacing w:before="0"/>
              <w:jc w:val="center"/>
              <w:rPr>
                <w:sz w:val="20"/>
              </w:rPr>
            </w:pPr>
            <w:r w:rsidRPr="008C1ACA">
              <w:rPr>
                <w:sz w:val="20"/>
              </w:rPr>
              <w:t>125</w:t>
            </w:r>
          </w:p>
        </w:tc>
        <w:tc>
          <w:tcPr>
            <w:tcW w:w="1616" w:type="dxa"/>
            <w:tcBorders>
              <w:bottom w:val="single" w:sz="6" w:space="0" w:color="auto"/>
            </w:tcBorders>
            <w:vAlign w:val="center"/>
          </w:tcPr>
          <w:p w14:paraId="156CFF6D" w14:textId="77777777" w:rsidR="00482903" w:rsidRPr="008C1ACA" w:rsidRDefault="00482903" w:rsidP="00A15AC5">
            <w:pPr>
              <w:spacing w:before="0"/>
              <w:jc w:val="center"/>
              <w:rPr>
                <w:bCs/>
                <w:sz w:val="20"/>
              </w:rPr>
            </w:pPr>
            <w:r w:rsidRPr="008C1ACA">
              <w:rPr>
                <w:bCs/>
                <w:sz w:val="20"/>
              </w:rPr>
              <w:t>6,4</w:t>
            </w:r>
          </w:p>
        </w:tc>
      </w:tr>
      <w:tr w:rsidR="00482903" w:rsidRPr="008C1ACA" w14:paraId="5C253606" w14:textId="77777777" w:rsidTr="00A15AC5">
        <w:trPr>
          <w:jc w:val="center"/>
        </w:trPr>
        <w:tc>
          <w:tcPr>
            <w:tcW w:w="1728" w:type="dxa"/>
            <w:tcBorders>
              <w:top w:val="single" w:sz="6" w:space="0" w:color="auto"/>
              <w:bottom w:val="single" w:sz="6" w:space="0" w:color="auto"/>
            </w:tcBorders>
            <w:vAlign w:val="center"/>
          </w:tcPr>
          <w:p w14:paraId="5089BDE9" w14:textId="77777777" w:rsidR="00482903" w:rsidRPr="008C1ACA" w:rsidRDefault="00482903" w:rsidP="00A15AC5">
            <w:pPr>
              <w:keepLines/>
              <w:suppressAutoHyphens/>
              <w:spacing w:before="0"/>
              <w:jc w:val="left"/>
              <w:rPr>
                <w:sz w:val="20"/>
              </w:rPr>
            </w:pPr>
            <w:r w:rsidRPr="008C1ACA">
              <w:rPr>
                <w:sz w:val="20"/>
              </w:rPr>
              <w:t>částice PM</w:t>
            </w:r>
            <w:r w:rsidRPr="008C1ACA">
              <w:rPr>
                <w:sz w:val="20"/>
                <w:vertAlign w:val="subscript"/>
              </w:rPr>
              <w:t>10</w:t>
            </w:r>
          </w:p>
        </w:tc>
        <w:tc>
          <w:tcPr>
            <w:tcW w:w="2298" w:type="dxa"/>
            <w:tcBorders>
              <w:top w:val="single" w:sz="6" w:space="0" w:color="auto"/>
              <w:bottom w:val="single" w:sz="6" w:space="0" w:color="auto"/>
              <w:right w:val="single" w:sz="8" w:space="0" w:color="auto"/>
            </w:tcBorders>
            <w:noWrap/>
            <w:vAlign w:val="center"/>
          </w:tcPr>
          <w:p w14:paraId="4F476577" w14:textId="77777777" w:rsidR="00482903" w:rsidRPr="008C1ACA" w:rsidRDefault="00482903" w:rsidP="00A15AC5">
            <w:pPr>
              <w:keepLines/>
              <w:suppressAutoHyphens/>
              <w:spacing w:before="0"/>
              <w:jc w:val="left"/>
              <w:rPr>
                <w:sz w:val="20"/>
              </w:rPr>
            </w:pPr>
            <w:r w:rsidRPr="008C1ACA">
              <w:rPr>
                <w:sz w:val="20"/>
              </w:rPr>
              <w:t>36. nejv. denní průměr</w:t>
            </w:r>
          </w:p>
        </w:tc>
        <w:tc>
          <w:tcPr>
            <w:tcW w:w="993" w:type="dxa"/>
            <w:tcBorders>
              <w:top w:val="single" w:sz="6" w:space="0" w:color="auto"/>
              <w:bottom w:val="single" w:sz="6" w:space="0" w:color="auto"/>
            </w:tcBorders>
            <w:vAlign w:val="center"/>
          </w:tcPr>
          <w:p w14:paraId="010C6D90" w14:textId="77777777" w:rsidR="00482903" w:rsidRPr="008C1ACA" w:rsidRDefault="00482903" w:rsidP="00A15AC5">
            <w:pPr>
              <w:suppressAutoHyphens/>
              <w:spacing w:before="0"/>
              <w:jc w:val="center"/>
              <w:rPr>
                <w:sz w:val="20"/>
              </w:rPr>
            </w:pPr>
            <w:r w:rsidRPr="008C1ACA">
              <w:rPr>
                <w:sz w:val="20"/>
              </w:rPr>
              <w:t>µg.m</w:t>
            </w:r>
            <w:r w:rsidRPr="008C1ACA">
              <w:rPr>
                <w:sz w:val="20"/>
                <w:vertAlign w:val="superscript"/>
              </w:rPr>
              <w:t>-3</w:t>
            </w:r>
          </w:p>
        </w:tc>
        <w:tc>
          <w:tcPr>
            <w:tcW w:w="1417" w:type="dxa"/>
            <w:tcBorders>
              <w:top w:val="single" w:sz="6" w:space="0" w:color="auto"/>
              <w:bottom w:val="single" w:sz="6" w:space="0" w:color="auto"/>
              <w:right w:val="single" w:sz="4" w:space="0" w:color="auto"/>
            </w:tcBorders>
            <w:vAlign w:val="center"/>
          </w:tcPr>
          <w:p w14:paraId="54D3CCEE" w14:textId="77777777" w:rsidR="00482903" w:rsidRPr="008C1ACA" w:rsidRDefault="00482903" w:rsidP="00A15AC5">
            <w:pPr>
              <w:spacing w:before="0"/>
              <w:jc w:val="center"/>
              <w:rPr>
                <w:sz w:val="20"/>
              </w:rPr>
            </w:pPr>
            <w:r w:rsidRPr="008C1ACA">
              <w:rPr>
                <w:sz w:val="20"/>
              </w:rPr>
              <w:t>37,0</w:t>
            </w:r>
          </w:p>
        </w:tc>
        <w:tc>
          <w:tcPr>
            <w:tcW w:w="1134" w:type="dxa"/>
            <w:tcBorders>
              <w:top w:val="single" w:sz="6" w:space="0" w:color="auto"/>
              <w:bottom w:val="single" w:sz="6" w:space="0" w:color="auto"/>
            </w:tcBorders>
            <w:vAlign w:val="center"/>
          </w:tcPr>
          <w:p w14:paraId="5C69B953" w14:textId="77777777" w:rsidR="00482903" w:rsidRPr="008C1ACA" w:rsidRDefault="00482903" w:rsidP="00A15AC5">
            <w:pPr>
              <w:suppressAutoHyphens/>
              <w:spacing w:before="0"/>
              <w:jc w:val="center"/>
              <w:rPr>
                <w:sz w:val="20"/>
              </w:rPr>
            </w:pPr>
            <w:r w:rsidRPr="008C1ACA">
              <w:rPr>
                <w:sz w:val="20"/>
              </w:rPr>
              <w:t>50</w:t>
            </w:r>
          </w:p>
        </w:tc>
        <w:tc>
          <w:tcPr>
            <w:tcW w:w="1616" w:type="dxa"/>
            <w:tcBorders>
              <w:top w:val="single" w:sz="6" w:space="0" w:color="auto"/>
              <w:bottom w:val="single" w:sz="6" w:space="0" w:color="auto"/>
            </w:tcBorders>
            <w:vAlign w:val="center"/>
          </w:tcPr>
          <w:p w14:paraId="5EF79BEA" w14:textId="77777777" w:rsidR="00482903" w:rsidRPr="008C1ACA" w:rsidRDefault="00482903" w:rsidP="00A15AC5">
            <w:pPr>
              <w:spacing w:before="0"/>
              <w:jc w:val="center"/>
              <w:rPr>
                <w:bCs/>
                <w:sz w:val="20"/>
              </w:rPr>
            </w:pPr>
            <w:r w:rsidRPr="008C1ACA">
              <w:rPr>
                <w:bCs/>
                <w:sz w:val="20"/>
              </w:rPr>
              <w:t>74,0</w:t>
            </w:r>
          </w:p>
        </w:tc>
      </w:tr>
      <w:tr w:rsidR="00482903" w:rsidRPr="008C1ACA" w14:paraId="1F388721" w14:textId="77777777" w:rsidTr="00A15AC5">
        <w:trPr>
          <w:jc w:val="center"/>
        </w:trPr>
        <w:tc>
          <w:tcPr>
            <w:tcW w:w="1728" w:type="dxa"/>
            <w:tcBorders>
              <w:top w:val="single" w:sz="6" w:space="0" w:color="auto"/>
            </w:tcBorders>
            <w:vAlign w:val="center"/>
          </w:tcPr>
          <w:p w14:paraId="1A96721A" w14:textId="77777777" w:rsidR="00482903" w:rsidRPr="008C1ACA" w:rsidRDefault="00482903" w:rsidP="00A15AC5">
            <w:pPr>
              <w:keepLines/>
              <w:suppressAutoHyphens/>
              <w:spacing w:before="0"/>
              <w:jc w:val="left"/>
              <w:rPr>
                <w:sz w:val="20"/>
              </w:rPr>
            </w:pPr>
            <w:r w:rsidRPr="008C1ACA">
              <w:rPr>
                <w:sz w:val="20"/>
              </w:rPr>
              <w:t>částice PM</w:t>
            </w:r>
            <w:r w:rsidRPr="008C1ACA">
              <w:rPr>
                <w:sz w:val="20"/>
                <w:vertAlign w:val="subscript"/>
              </w:rPr>
              <w:t>10</w:t>
            </w:r>
          </w:p>
        </w:tc>
        <w:tc>
          <w:tcPr>
            <w:tcW w:w="2298" w:type="dxa"/>
            <w:tcBorders>
              <w:top w:val="single" w:sz="6" w:space="0" w:color="auto"/>
              <w:right w:val="single" w:sz="8" w:space="0" w:color="auto"/>
            </w:tcBorders>
            <w:noWrap/>
            <w:vAlign w:val="center"/>
          </w:tcPr>
          <w:p w14:paraId="18A414D5" w14:textId="77777777" w:rsidR="00482903" w:rsidRPr="008C1ACA" w:rsidRDefault="00482903" w:rsidP="00A15AC5">
            <w:pPr>
              <w:keepLines/>
              <w:suppressAutoHyphens/>
              <w:spacing w:before="0"/>
              <w:jc w:val="left"/>
              <w:rPr>
                <w:sz w:val="20"/>
              </w:rPr>
            </w:pPr>
            <w:r w:rsidRPr="008C1ACA">
              <w:rPr>
                <w:sz w:val="20"/>
              </w:rPr>
              <w:t>roční průměr</w:t>
            </w:r>
          </w:p>
        </w:tc>
        <w:tc>
          <w:tcPr>
            <w:tcW w:w="993" w:type="dxa"/>
            <w:tcBorders>
              <w:top w:val="single" w:sz="6" w:space="0" w:color="auto"/>
            </w:tcBorders>
            <w:vAlign w:val="center"/>
          </w:tcPr>
          <w:p w14:paraId="69BFEA7F" w14:textId="77777777" w:rsidR="00482903" w:rsidRPr="008C1ACA" w:rsidRDefault="00482903" w:rsidP="00A15AC5">
            <w:pPr>
              <w:suppressAutoHyphens/>
              <w:spacing w:before="0"/>
              <w:jc w:val="center"/>
              <w:rPr>
                <w:sz w:val="20"/>
              </w:rPr>
            </w:pPr>
            <w:r w:rsidRPr="008C1ACA">
              <w:rPr>
                <w:sz w:val="20"/>
              </w:rPr>
              <w:t>µg.m</w:t>
            </w:r>
            <w:r w:rsidRPr="008C1ACA">
              <w:rPr>
                <w:sz w:val="20"/>
                <w:vertAlign w:val="superscript"/>
              </w:rPr>
              <w:t>-3</w:t>
            </w:r>
          </w:p>
        </w:tc>
        <w:tc>
          <w:tcPr>
            <w:tcW w:w="1417" w:type="dxa"/>
            <w:tcBorders>
              <w:top w:val="single" w:sz="6" w:space="0" w:color="auto"/>
              <w:right w:val="single" w:sz="4" w:space="0" w:color="auto"/>
            </w:tcBorders>
            <w:vAlign w:val="center"/>
          </w:tcPr>
          <w:p w14:paraId="0293F00B" w14:textId="77777777" w:rsidR="00482903" w:rsidRPr="008C1ACA" w:rsidRDefault="00482903" w:rsidP="00A15AC5">
            <w:pPr>
              <w:spacing w:before="0"/>
              <w:jc w:val="center"/>
              <w:rPr>
                <w:sz w:val="20"/>
              </w:rPr>
            </w:pPr>
            <w:r w:rsidRPr="008C1ACA">
              <w:rPr>
                <w:sz w:val="20"/>
              </w:rPr>
              <w:t>21,1</w:t>
            </w:r>
          </w:p>
        </w:tc>
        <w:tc>
          <w:tcPr>
            <w:tcW w:w="1134" w:type="dxa"/>
            <w:tcBorders>
              <w:top w:val="single" w:sz="6" w:space="0" w:color="auto"/>
            </w:tcBorders>
            <w:vAlign w:val="center"/>
          </w:tcPr>
          <w:p w14:paraId="006C8AAD" w14:textId="77777777" w:rsidR="00482903" w:rsidRPr="008C1ACA" w:rsidRDefault="00482903" w:rsidP="00A15AC5">
            <w:pPr>
              <w:suppressAutoHyphens/>
              <w:spacing w:before="0"/>
              <w:jc w:val="center"/>
              <w:rPr>
                <w:sz w:val="20"/>
              </w:rPr>
            </w:pPr>
            <w:r w:rsidRPr="008C1ACA">
              <w:rPr>
                <w:sz w:val="20"/>
              </w:rPr>
              <w:t>40</w:t>
            </w:r>
          </w:p>
        </w:tc>
        <w:tc>
          <w:tcPr>
            <w:tcW w:w="1616" w:type="dxa"/>
            <w:tcBorders>
              <w:top w:val="single" w:sz="6" w:space="0" w:color="auto"/>
            </w:tcBorders>
            <w:vAlign w:val="center"/>
          </w:tcPr>
          <w:p w14:paraId="5F10B68F" w14:textId="77777777" w:rsidR="00482903" w:rsidRPr="008C1ACA" w:rsidRDefault="00482903" w:rsidP="00A15AC5">
            <w:pPr>
              <w:spacing w:before="0"/>
              <w:jc w:val="center"/>
              <w:rPr>
                <w:bCs/>
                <w:sz w:val="20"/>
              </w:rPr>
            </w:pPr>
            <w:r w:rsidRPr="008C1ACA">
              <w:rPr>
                <w:bCs/>
                <w:sz w:val="20"/>
              </w:rPr>
              <w:t>52,8</w:t>
            </w:r>
          </w:p>
        </w:tc>
      </w:tr>
      <w:tr w:rsidR="00482903" w:rsidRPr="008C1ACA" w14:paraId="470DC8CA" w14:textId="77777777" w:rsidTr="00A15AC5">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56A4B509" w14:textId="77777777" w:rsidR="00482903" w:rsidRPr="008C1ACA" w:rsidRDefault="00482903" w:rsidP="00A15AC5">
            <w:pPr>
              <w:keepLines/>
              <w:suppressAutoHyphens/>
              <w:spacing w:before="0"/>
              <w:jc w:val="left"/>
              <w:rPr>
                <w:sz w:val="20"/>
              </w:rPr>
            </w:pPr>
            <w:r w:rsidRPr="008C1ACA">
              <w:rPr>
                <w:sz w:val="20"/>
              </w:rPr>
              <w:t>částice PM</w:t>
            </w:r>
            <w:r w:rsidRPr="008C1ACA">
              <w:rPr>
                <w:sz w:val="20"/>
                <w:vertAlign w:val="subscript"/>
              </w:rPr>
              <w:t>2,5</w:t>
            </w:r>
          </w:p>
        </w:tc>
        <w:tc>
          <w:tcPr>
            <w:tcW w:w="2298" w:type="dxa"/>
            <w:tcBorders>
              <w:top w:val="single" w:sz="6" w:space="0" w:color="auto"/>
              <w:left w:val="single" w:sz="6" w:space="0" w:color="auto"/>
              <w:bottom w:val="single" w:sz="6" w:space="0" w:color="auto"/>
              <w:right w:val="single" w:sz="8" w:space="0" w:color="auto"/>
            </w:tcBorders>
            <w:noWrap/>
            <w:vAlign w:val="center"/>
          </w:tcPr>
          <w:p w14:paraId="07C1EF04" w14:textId="77777777" w:rsidR="00482903" w:rsidRPr="008C1ACA" w:rsidRDefault="00482903" w:rsidP="00A15AC5">
            <w:pPr>
              <w:keepLines/>
              <w:suppressAutoHyphens/>
              <w:spacing w:before="0"/>
              <w:jc w:val="left"/>
              <w:rPr>
                <w:sz w:val="20"/>
              </w:rPr>
            </w:pPr>
            <w:r w:rsidRPr="008C1ACA">
              <w:rPr>
                <w:sz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35FB30A4" w14:textId="77777777" w:rsidR="00482903" w:rsidRPr="008C1ACA" w:rsidRDefault="00482903" w:rsidP="00A15AC5">
            <w:pPr>
              <w:suppressAutoHyphens/>
              <w:spacing w:before="0"/>
              <w:jc w:val="center"/>
              <w:rPr>
                <w:sz w:val="20"/>
              </w:rPr>
            </w:pPr>
            <w:r w:rsidRPr="008C1ACA">
              <w:rPr>
                <w:sz w:val="20"/>
              </w:rPr>
              <w:t>µg.m</w:t>
            </w:r>
            <w:r w:rsidRPr="008C1ACA">
              <w:rPr>
                <w:sz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center"/>
          </w:tcPr>
          <w:p w14:paraId="0085C24C" w14:textId="77777777" w:rsidR="00482903" w:rsidRPr="008C1ACA" w:rsidRDefault="00482903" w:rsidP="00A15AC5">
            <w:pPr>
              <w:spacing w:before="0"/>
              <w:jc w:val="center"/>
              <w:rPr>
                <w:sz w:val="20"/>
              </w:rPr>
            </w:pPr>
            <w:r w:rsidRPr="008C1ACA">
              <w:rPr>
                <w:sz w:val="20"/>
              </w:rPr>
              <w:t>15,3</w:t>
            </w:r>
          </w:p>
        </w:tc>
        <w:tc>
          <w:tcPr>
            <w:tcW w:w="1134" w:type="dxa"/>
            <w:tcBorders>
              <w:top w:val="single" w:sz="6" w:space="0" w:color="auto"/>
              <w:left w:val="single" w:sz="6" w:space="0" w:color="auto"/>
              <w:bottom w:val="single" w:sz="6" w:space="0" w:color="auto"/>
              <w:right w:val="single" w:sz="6" w:space="0" w:color="auto"/>
            </w:tcBorders>
            <w:vAlign w:val="center"/>
          </w:tcPr>
          <w:p w14:paraId="267B925C" w14:textId="77777777" w:rsidR="00482903" w:rsidRPr="008C1ACA" w:rsidRDefault="00482903" w:rsidP="00A15AC5">
            <w:pPr>
              <w:suppressAutoHyphens/>
              <w:spacing w:before="0"/>
              <w:jc w:val="center"/>
              <w:rPr>
                <w:sz w:val="20"/>
              </w:rPr>
            </w:pPr>
            <w:r w:rsidRPr="008C1ACA">
              <w:rPr>
                <w:sz w:val="20"/>
              </w:rPr>
              <w:t>20</w:t>
            </w:r>
          </w:p>
        </w:tc>
        <w:tc>
          <w:tcPr>
            <w:tcW w:w="1616" w:type="dxa"/>
            <w:tcBorders>
              <w:top w:val="single" w:sz="6" w:space="0" w:color="auto"/>
              <w:left w:val="single" w:sz="6" w:space="0" w:color="auto"/>
              <w:bottom w:val="single" w:sz="6" w:space="0" w:color="auto"/>
              <w:right w:val="single" w:sz="18" w:space="0" w:color="auto"/>
            </w:tcBorders>
            <w:vAlign w:val="center"/>
          </w:tcPr>
          <w:p w14:paraId="6DAAA877" w14:textId="77777777" w:rsidR="00482903" w:rsidRPr="008C1ACA" w:rsidRDefault="00482903" w:rsidP="00A15AC5">
            <w:pPr>
              <w:spacing w:before="0"/>
              <w:jc w:val="center"/>
              <w:rPr>
                <w:bCs/>
                <w:sz w:val="20"/>
              </w:rPr>
            </w:pPr>
            <w:r w:rsidRPr="008C1ACA">
              <w:rPr>
                <w:bCs/>
                <w:sz w:val="20"/>
              </w:rPr>
              <w:t>76,5</w:t>
            </w:r>
          </w:p>
        </w:tc>
      </w:tr>
      <w:tr w:rsidR="00482903" w:rsidRPr="008C1ACA" w14:paraId="2A146046" w14:textId="77777777" w:rsidTr="00A15AC5">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76DCD0A9" w14:textId="77777777" w:rsidR="00482903" w:rsidRPr="008C1ACA" w:rsidRDefault="00482903" w:rsidP="00A15AC5">
            <w:pPr>
              <w:keepLines/>
              <w:suppressAutoHyphens/>
              <w:spacing w:before="0"/>
              <w:jc w:val="left"/>
              <w:rPr>
                <w:sz w:val="20"/>
              </w:rPr>
            </w:pPr>
            <w:r w:rsidRPr="008C1ACA">
              <w:rPr>
                <w:sz w:val="20"/>
              </w:rPr>
              <w:t>benzen</w:t>
            </w:r>
          </w:p>
        </w:tc>
        <w:tc>
          <w:tcPr>
            <w:tcW w:w="2298" w:type="dxa"/>
            <w:tcBorders>
              <w:top w:val="single" w:sz="6" w:space="0" w:color="auto"/>
              <w:left w:val="single" w:sz="6" w:space="0" w:color="auto"/>
              <w:bottom w:val="single" w:sz="6" w:space="0" w:color="auto"/>
              <w:right w:val="single" w:sz="8" w:space="0" w:color="auto"/>
            </w:tcBorders>
            <w:noWrap/>
            <w:vAlign w:val="center"/>
          </w:tcPr>
          <w:p w14:paraId="103DD716" w14:textId="77777777" w:rsidR="00482903" w:rsidRPr="008C1ACA" w:rsidRDefault="00482903" w:rsidP="00A15AC5">
            <w:pPr>
              <w:keepLines/>
              <w:suppressAutoHyphens/>
              <w:spacing w:before="0"/>
              <w:jc w:val="left"/>
              <w:rPr>
                <w:sz w:val="20"/>
              </w:rPr>
            </w:pPr>
            <w:r w:rsidRPr="008C1ACA">
              <w:rPr>
                <w:sz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2F712BDA" w14:textId="77777777" w:rsidR="00482903" w:rsidRPr="008C1ACA" w:rsidRDefault="00482903" w:rsidP="00A15AC5">
            <w:pPr>
              <w:suppressAutoHyphens/>
              <w:spacing w:before="0"/>
              <w:jc w:val="center"/>
              <w:rPr>
                <w:sz w:val="20"/>
              </w:rPr>
            </w:pPr>
            <w:r w:rsidRPr="008C1ACA">
              <w:rPr>
                <w:sz w:val="20"/>
              </w:rPr>
              <w:t>µg.m</w:t>
            </w:r>
            <w:r w:rsidRPr="008C1ACA">
              <w:rPr>
                <w:sz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center"/>
          </w:tcPr>
          <w:p w14:paraId="23AC2144" w14:textId="77777777" w:rsidR="00482903" w:rsidRPr="008C1ACA" w:rsidRDefault="00482903" w:rsidP="00A15AC5">
            <w:pPr>
              <w:spacing w:before="0"/>
              <w:jc w:val="center"/>
              <w:rPr>
                <w:sz w:val="20"/>
              </w:rPr>
            </w:pPr>
            <w:r w:rsidRPr="008C1ACA">
              <w:rPr>
                <w:sz w:val="20"/>
              </w:rPr>
              <w:t>1,2</w:t>
            </w:r>
          </w:p>
        </w:tc>
        <w:tc>
          <w:tcPr>
            <w:tcW w:w="1134" w:type="dxa"/>
            <w:tcBorders>
              <w:top w:val="single" w:sz="6" w:space="0" w:color="auto"/>
              <w:left w:val="single" w:sz="6" w:space="0" w:color="auto"/>
              <w:bottom w:val="single" w:sz="6" w:space="0" w:color="auto"/>
              <w:right w:val="single" w:sz="6" w:space="0" w:color="auto"/>
            </w:tcBorders>
            <w:vAlign w:val="center"/>
          </w:tcPr>
          <w:p w14:paraId="1D84E3BB" w14:textId="77777777" w:rsidR="00482903" w:rsidRPr="008C1ACA" w:rsidRDefault="00482903" w:rsidP="00A15AC5">
            <w:pPr>
              <w:suppressAutoHyphens/>
              <w:spacing w:before="0"/>
              <w:jc w:val="center"/>
              <w:rPr>
                <w:sz w:val="20"/>
              </w:rPr>
            </w:pPr>
            <w:r w:rsidRPr="008C1ACA">
              <w:rPr>
                <w:sz w:val="20"/>
              </w:rPr>
              <w:t>5</w:t>
            </w:r>
          </w:p>
        </w:tc>
        <w:tc>
          <w:tcPr>
            <w:tcW w:w="1616" w:type="dxa"/>
            <w:tcBorders>
              <w:top w:val="single" w:sz="6" w:space="0" w:color="auto"/>
              <w:left w:val="single" w:sz="6" w:space="0" w:color="auto"/>
              <w:bottom w:val="single" w:sz="6" w:space="0" w:color="auto"/>
              <w:right w:val="single" w:sz="18" w:space="0" w:color="auto"/>
            </w:tcBorders>
            <w:vAlign w:val="center"/>
          </w:tcPr>
          <w:p w14:paraId="0E212EFD" w14:textId="77777777" w:rsidR="00482903" w:rsidRPr="008C1ACA" w:rsidRDefault="00482903" w:rsidP="00A15AC5">
            <w:pPr>
              <w:spacing w:before="0"/>
              <w:jc w:val="center"/>
              <w:rPr>
                <w:bCs/>
                <w:sz w:val="20"/>
              </w:rPr>
            </w:pPr>
            <w:r w:rsidRPr="008C1ACA">
              <w:rPr>
                <w:bCs/>
                <w:sz w:val="20"/>
              </w:rPr>
              <w:t>24,0</w:t>
            </w:r>
          </w:p>
        </w:tc>
      </w:tr>
      <w:tr w:rsidR="00482903" w:rsidRPr="008C1ACA" w14:paraId="0E5ED74F" w14:textId="77777777" w:rsidTr="00A15AC5">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6ABE3864" w14:textId="77777777" w:rsidR="00482903" w:rsidRPr="008C1ACA" w:rsidRDefault="00482903" w:rsidP="00A15AC5">
            <w:pPr>
              <w:keepLines/>
              <w:suppressAutoHyphens/>
              <w:spacing w:before="0"/>
              <w:jc w:val="left"/>
              <w:rPr>
                <w:sz w:val="20"/>
              </w:rPr>
            </w:pPr>
            <w:r w:rsidRPr="008C1ACA">
              <w:rPr>
                <w:sz w:val="20"/>
              </w:rPr>
              <w:t>benzo[a]pyren</w:t>
            </w:r>
          </w:p>
        </w:tc>
        <w:tc>
          <w:tcPr>
            <w:tcW w:w="2298" w:type="dxa"/>
            <w:tcBorders>
              <w:top w:val="single" w:sz="6" w:space="0" w:color="auto"/>
              <w:left w:val="single" w:sz="6" w:space="0" w:color="auto"/>
              <w:bottom w:val="single" w:sz="6" w:space="0" w:color="auto"/>
              <w:right w:val="single" w:sz="8" w:space="0" w:color="auto"/>
            </w:tcBorders>
            <w:noWrap/>
            <w:vAlign w:val="center"/>
          </w:tcPr>
          <w:p w14:paraId="1E8641CD" w14:textId="77777777" w:rsidR="00482903" w:rsidRPr="008C1ACA" w:rsidRDefault="00482903" w:rsidP="00A15AC5">
            <w:pPr>
              <w:keepLines/>
              <w:suppressAutoHyphens/>
              <w:spacing w:before="0"/>
              <w:jc w:val="left"/>
              <w:rPr>
                <w:sz w:val="20"/>
              </w:rPr>
            </w:pPr>
            <w:r w:rsidRPr="008C1ACA">
              <w:rPr>
                <w:sz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1F971769" w14:textId="77777777" w:rsidR="00482903" w:rsidRPr="008C1ACA" w:rsidRDefault="00482903" w:rsidP="00A15AC5">
            <w:pPr>
              <w:suppressAutoHyphens/>
              <w:spacing w:before="0"/>
              <w:jc w:val="center"/>
              <w:rPr>
                <w:sz w:val="20"/>
              </w:rPr>
            </w:pPr>
            <w:r w:rsidRPr="008C1ACA">
              <w:rPr>
                <w:sz w:val="20"/>
              </w:rPr>
              <w:t>ng.m</w:t>
            </w:r>
            <w:r w:rsidRPr="008C1ACA">
              <w:rPr>
                <w:sz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center"/>
          </w:tcPr>
          <w:p w14:paraId="0269EAFE" w14:textId="77777777" w:rsidR="00482903" w:rsidRPr="008C1ACA" w:rsidRDefault="00482903" w:rsidP="00A15AC5">
            <w:pPr>
              <w:spacing w:before="0"/>
              <w:jc w:val="center"/>
              <w:rPr>
                <w:sz w:val="20"/>
              </w:rPr>
            </w:pPr>
            <w:r w:rsidRPr="008C1ACA">
              <w:rPr>
                <w:sz w:val="20"/>
              </w:rPr>
              <w:t>0,8</w:t>
            </w:r>
          </w:p>
        </w:tc>
        <w:tc>
          <w:tcPr>
            <w:tcW w:w="1134" w:type="dxa"/>
            <w:tcBorders>
              <w:top w:val="single" w:sz="6" w:space="0" w:color="auto"/>
              <w:left w:val="single" w:sz="6" w:space="0" w:color="auto"/>
              <w:bottom w:val="single" w:sz="6" w:space="0" w:color="auto"/>
              <w:right w:val="single" w:sz="6" w:space="0" w:color="auto"/>
            </w:tcBorders>
            <w:vAlign w:val="center"/>
          </w:tcPr>
          <w:p w14:paraId="3468CF91" w14:textId="77777777" w:rsidR="00482903" w:rsidRPr="008C1ACA" w:rsidRDefault="00482903" w:rsidP="00A15AC5">
            <w:pPr>
              <w:suppressAutoHyphens/>
              <w:spacing w:before="0"/>
              <w:jc w:val="center"/>
              <w:rPr>
                <w:sz w:val="20"/>
              </w:rPr>
            </w:pPr>
            <w:r w:rsidRPr="008C1ACA">
              <w:rPr>
                <w:sz w:val="20"/>
              </w:rPr>
              <w:t>1</w:t>
            </w:r>
          </w:p>
        </w:tc>
        <w:tc>
          <w:tcPr>
            <w:tcW w:w="1616" w:type="dxa"/>
            <w:tcBorders>
              <w:top w:val="single" w:sz="6" w:space="0" w:color="auto"/>
              <w:left w:val="single" w:sz="6" w:space="0" w:color="auto"/>
              <w:bottom w:val="single" w:sz="6" w:space="0" w:color="auto"/>
              <w:right w:val="single" w:sz="18" w:space="0" w:color="auto"/>
            </w:tcBorders>
            <w:vAlign w:val="center"/>
          </w:tcPr>
          <w:p w14:paraId="33EFB77C" w14:textId="77777777" w:rsidR="00482903" w:rsidRPr="008C1ACA" w:rsidRDefault="00482903" w:rsidP="00A15AC5">
            <w:pPr>
              <w:spacing w:before="0"/>
              <w:jc w:val="center"/>
              <w:rPr>
                <w:bCs/>
                <w:sz w:val="20"/>
              </w:rPr>
            </w:pPr>
            <w:r w:rsidRPr="008C1ACA">
              <w:rPr>
                <w:bCs/>
                <w:sz w:val="20"/>
              </w:rPr>
              <w:t>80,0</w:t>
            </w:r>
          </w:p>
        </w:tc>
      </w:tr>
      <w:tr w:rsidR="00482903" w:rsidRPr="008C1ACA" w14:paraId="557D4EFD" w14:textId="77777777" w:rsidTr="00A15AC5">
        <w:trPr>
          <w:jc w:val="center"/>
        </w:trPr>
        <w:tc>
          <w:tcPr>
            <w:tcW w:w="1728" w:type="dxa"/>
            <w:tcBorders>
              <w:top w:val="single" w:sz="6" w:space="0" w:color="auto"/>
              <w:left w:val="single" w:sz="18" w:space="0" w:color="auto"/>
              <w:bottom w:val="single" w:sz="18" w:space="0" w:color="auto"/>
              <w:right w:val="single" w:sz="6" w:space="0" w:color="auto"/>
            </w:tcBorders>
            <w:vAlign w:val="center"/>
          </w:tcPr>
          <w:p w14:paraId="67769B35" w14:textId="77777777" w:rsidR="00482903" w:rsidRPr="008C1ACA" w:rsidRDefault="00482903" w:rsidP="00A15AC5">
            <w:pPr>
              <w:keepLines/>
              <w:suppressAutoHyphens/>
              <w:spacing w:before="0"/>
              <w:jc w:val="left"/>
              <w:rPr>
                <w:sz w:val="20"/>
              </w:rPr>
            </w:pPr>
            <w:r w:rsidRPr="008C1ACA">
              <w:rPr>
                <w:sz w:val="20"/>
              </w:rPr>
              <w:t>oxid dusičitý</w:t>
            </w:r>
          </w:p>
        </w:tc>
        <w:tc>
          <w:tcPr>
            <w:tcW w:w="2298" w:type="dxa"/>
            <w:tcBorders>
              <w:top w:val="single" w:sz="6" w:space="0" w:color="auto"/>
              <w:left w:val="single" w:sz="6" w:space="0" w:color="auto"/>
              <w:bottom w:val="single" w:sz="18" w:space="0" w:color="auto"/>
              <w:right w:val="single" w:sz="8" w:space="0" w:color="auto"/>
            </w:tcBorders>
            <w:noWrap/>
            <w:vAlign w:val="center"/>
          </w:tcPr>
          <w:p w14:paraId="4C2D3238" w14:textId="77777777" w:rsidR="00482903" w:rsidRPr="008C1ACA" w:rsidRDefault="00482903" w:rsidP="00A15AC5">
            <w:pPr>
              <w:keepLines/>
              <w:suppressAutoHyphens/>
              <w:spacing w:before="0"/>
              <w:jc w:val="left"/>
              <w:rPr>
                <w:sz w:val="20"/>
              </w:rPr>
            </w:pPr>
            <w:r w:rsidRPr="008C1ACA">
              <w:rPr>
                <w:sz w:val="20"/>
              </w:rPr>
              <w:t>roční průměr</w:t>
            </w:r>
          </w:p>
        </w:tc>
        <w:tc>
          <w:tcPr>
            <w:tcW w:w="993" w:type="dxa"/>
            <w:tcBorders>
              <w:top w:val="single" w:sz="6" w:space="0" w:color="auto"/>
              <w:left w:val="single" w:sz="6" w:space="0" w:color="auto"/>
              <w:bottom w:val="single" w:sz="18" w:space="0" w:color="auto"/>
              <w:right w:val="single" w:sz="6" w:space="0" w:color="auto"/>
            </w:tcBorders>
            <w:vAlign w:val="center"/>
          </w:tcPr>
          <w:p w14:paraId="7CEC72BF" w14:textId="77777777" w:rsidR="00482903" w:rsidRPr="008C1ACA" w:rsidRDefault="00482903" w:rsidP="00A15AC5">
            <w:pPr>
              <w:suppressAutoHyphens/>
              <w:spacing w:before="0"/>
              <w:jc w:val="center"/>
              <w:rPr>
                <w:sz w:val="20"/>
              </w:rPr>
            </w:pPr>
            <w:r w:rsidRPr="008C1ACA">
              <w:rPr>
                <w:sz w:val="20"/>
              </w:rPr>
              <w:t>µg.m</w:t>
            </w:r>
            <w:r w:rsidRPr="008C1ACA">
              <w:rPr>
                <w:sz w:val="20"/>
                <w:vertAlign w:val="superscript"/>
              </w:rPr>
              <w:t>-3</w:t>
            </w:r>
          </w:p>
        </w:tc>
        <w:tc>
          <w:tcPr>
            <w:tcW w:w="1417" w:type="dxa"/>
            <w:tcBorders>
              <w:top w:val="single" w:sz="6" w:space="0" w:color="auto"/>
              <w:left w:val="single" w:sz="6" w:space="0" w:color="auto"/>
              <w:bottom w:val="single" w:sz="18" w:space="0" w:color="auto"/>
              <w:right w:val="single" w:sz="4" w:space="0" w:color="auto"/>
            </w:tcBorders>
            <w:vAlign w:val="center"/>
          </w:tcPr>
          <w:p w14:paraId="15FAF284" w14:textId="77777777" w:rsidR="00482903" w:rsidRPr="008C1ACA" w:rsidRDefault="00482903" w:rsidP="00A15AC5">
            <w:pPr>
              <w:spacing w:before="0"/>
              <w:jc w:val="center"/>
              <w:rPr>
                <w:sz w:val="20"/>
              </w:rPr>
            </w:pPr>
            <w:r w:rsidRPr="008C1ACA">
              <w:rPr>
                <w:sz w:val="20"/>
              </w:rPr>
              <w:t>23,0</w:t>
            </w:r>
          </w:p>
        </w:tc>
        <w:tc>
          <w:tcPr>
            <w:tcW w:w="1134" w:type="dxa"/>
            <w:tcBorders>
              <w:top w:val="single" w:sz="6" w:space="0" w:color="auto"/>
              <w:left w:val="single" w:sz="6" w:space="0" w:color="auto"/>
              <w:bottom w:val="single" w:sz="18" w:space="0" w:color="auto"/>
              <w:right w:val="single" w:sz="6" w:space="0" w:color="auto"/>
            </w:tcBorders>
            <w:vAlign w:val="center"/>
          </w:tcPr>
          <w:p w14:paraId="57365F6F" w14:textId="77777777" w:rsidR="00482903" w:rsidRPr="008C1ACA" w:rsidRDefault="00482903" w:rsidP="00A15AC5">
            <w:pPr>
              <w:suppressAutoHyphens/>
              <w:spacing w:before="0"/>
              <w:jc w:val="center"/>
              <w:rPr>
                <w:sz w:val="20"/>
              </w:rPr>
            </w:pPr>
            <w:r w:rsidRPr="008C1ACA">
              <w:rPr>
                <w:sz w:val="20"/>
              </w:rPr>
              <w:t>40</w:t>
            </w:r>
          </w:p>
        </w:tc>
        <w:tc>
          <w:tcPr>
            <w:tcW w:w="1616" w:type="dxa"/>
            <w:tcBorders>
              <w:top w:val="single" w:sz="6" w:space="0" w:color="auto"/>
              <w:left w:val="single" w:sz="6" w:space="0" w:color="auto"/>
              <w:bottom w:val="single" w:sz="18" w:space="0" w:color="auto"/>
              <w:right w:val="single" w:sz="18" w:space="0" w:color="auto"/>
            </w:tcBorders>
            <w:vAlign w:val="center"/>
          </w:tcPr>
          <w:p w14:paraId="5BF808FA" w14:textId="77777777" w:rsidR="00482903" w:rsidRPr="008C1ACA" w:rsidRDefault="00482903" w:rsidP="00A15AC5">
            <w:pPr>
              <w:spacing w:before="0"/>
              <w:jc w:val="center"/>
              <w:rPr>
                <w:bCs/>
                <w:sz w:val="20"/>
              </w:rPr>
            </w:pPr>
            <w:r w:rsidRPr="008C1ACA">
              <w:rPr>
                <w:bCs/>
                <w:sz w:val="20"/>
              </w:rPr>
              <w:t>57,5</w:t>
            </w:r>
          </w:p>
        </w:tc>
      </w:tr>
      <w:bookmarkEnd w:id="226"/>
    </w:tbl>
    <w:p w14:paraId="434C1687" w14:textId="77777777" w:rsidR="00482903" w:rsidRPr="008C1ACA" w:rsidRDefault="00482903" w:rsidP="00482903">
      <w:pPr>
        <w:rPr>
          <w:highlight w:val="yellow"/>
        </w:rPr>
      </w:pPr>
    </w:p>
    <w:p w14:paraId="590911FB" w14:textId="79D8D347" w:rsidR="00482903" w:rsidRPr="008C1ACA" w:rsidRDefault="00482903" w:rsidP="00482903">
      <w:r w:rsidRPr="008C1ACA">
        <w:t>Z tabulky je patrné, že v pětiletém průměru nedochází v území, v n</w:t>
      </w:r>
      <w:r w:rsidR="00DD6F2D" w:rsidRPr="008C1ACA">
        <w:t>ěmž je změna ÚP lokalizována, k </w:t>
      </w:r>
      <w:r w:rsidRPr="008C1ACA">
        <w:t xml:space="preserve">překračování imisních limitů u žádné ze sledovaných znečišťujících látek. </w:t>
      </w:r>
    </w:p>
    <w:p w14:paraId="4C03BB53" w14:textId="77777777" w:rsidR="00482903" w:rsidRPr="008C1ACA" w:rsidRDefault="00482903" w:rsidP="00482903">
      <w:r w:rsidRPr="008C1ACA">
        <w:t>Nejvyšší hodnoty vzhledem k imisnímu limitu vykazují průměrné roční koncentrace B[a]P, které dosahují 80 % limitu. Průměrné roční koncentrace suspendovaných prachových částic frakce PM</w:t>
      </w:r>
      <w:r w:rsidRPr="008C1ACA">
        <w:rPr>
          <w:vertAlign w:val="subscript"/>
        </w:rPr>
        <w:t xml:space="preserve">2,5 </w:t>
      </w:r>
      <w:r w:rsidRPr="008C1ACA">
        <w:t>nabývají hodnot do 77 %. Nejvyšší 24-hodinové koncentrace PM</w:t>
      </w:r>
      <w:r w:rsidRPr="008C1ACA">
        <w:rPr>
          <w:vertAlign w:val="subscript"/>
        </w:rPr>
        <w:t>10</w:t>
      </w:r>
      <w:r w:rsidRPr="008C1ACA">
        <w:t xml:space="preserve"> (36. nejvyšší hodnota) dosahují 74 % limitu. Koncentrace ostatních znečišťujících látek jsou pod úrovní 58 % limitních hodnot.</w:t>
      </w:r>
    </w:p>
    <w:p w14:paraId="463643A2" w14:textId="77777777" w:rsidR="00482903" w:rsidRPr="008C1ACA" w:rsidRDefault="00482903" w:rsidP="00482903">
      <w:r w:rsidRPr="008C1ACA">
        <w:t>V blízkém okolí řešené lokality se nenachází žádná stanice měření kvality ovzduší, zařazená do Informačního systému kvality ovzduší (ISKO).</w:t>
      </w:r>
    </w:p>
    <w:p w14:paraId="250B8EC8" w14:textId="77777777" w:rsidR="00482903" w:rsidRPr="008C1ACA" w:rsidRDefault="00482903" w:rsidP="00482903">
      <w:pPr>
        <w:rPr>
          <w:highlight w:val="yellow"/>
        </w:rPr>
      </w:pPr>
    </w:p>
    <w:p w14:paraId="4771455B" w14:textId="77777777" w:rsidR="00482903" w:rsidRPr="008C1ACA" w:rsidRDefault="00482903" w:rsidP="008503CD">
      <w:pPr>
        <w:pStyle w:val="Nadpis2"/>
        <w:keepNext/>
        <w:numPr>
          <w:ilvl w:val="1"/>
          <w:numId w:val="56"/>
        </w:numPr>
        <w:tabs>
          <w:tab w:val="clear" w:pos="851"/>
        </w:tabs>
        <w:spacing w:before="120" w:after="0" w:line="264" w:lineRule="auto"/>
      </w:pPr>
      <w:bookmarkStart w:id="227" w:name="_Toc227739949"/>
      <w:bookmarkStart w:id="228" w:name="_Toc59444734"/>
      <w:bookmarkStart w:id="229" w:name="_Toc119976457"/>
      <w:bookmarkStart w:id="230" w:name="_Toc120441226"/>
      <w:bookmarkStart w:id="231" w:name="_Toc126792994"/>
      <w:r w:rsidRPr="008C1ACA">
        <w:t>Modelované znečišťující látky a příslušné imisní limity</w:t>
      </w:r>
      <w:bookmarkEnd w:id="227"/>
      <w:bookmarkEnd w:id="228"/>
      <w:bookmarkEnd w:id="229"/>
      <w:bookmarkEnd w:id="230"/>
      <w:bookmarkEnd w:id="231"/>
    </w:p>
    <w:p w14:paraId="5F7E7E76" w14:textId="77777777" w:rsidR="00482903" w:rsidRPr="008C1ACA" w:rsidRDefault="00482903" w:rsidP="00482903">
      <w:r w:rsidRPr="008C1ACA">
        <w:t>Jako modelové imisní veličiny jsou v této studii zpracovány průměrné roční koncentrace</w:t>
      </w:r>
      <w:r w:rsidRPr="008C1ACA">
        <w:rPr>
          <w:bCs/>
        </w:rPr>
        <w:t xml:space="preserve"> oxidu dusičitého,</w:t>
      </w:r>
      <w:r w:rsidRPr="008C1ACA">
        <w:t xml:space="preserve"> suspendovaných částic frakcí </w:t>
      </w:r>
      <w:r w:rsidRPr="008C1ACA">
        <w:rPr>
          <w:bCs/>
        </w:rPr>
        <w:t>PM</w:t>
      </w:r>
      <w:r w:rsidRPr="008C1ACA">
        <w:rPr>
          <w:bCs/>
          <w:vertAlign w:val="subscript"/>
        </w:rPr>
        <w:t>10</w:t>
      </w:r>
      <w:r w:rsidRPr="008C1ACA">
        <w:t xml:space="preserve"> a PM</w:t>
      </w:r>
      <w:r w:rsidRPr="008C1ACA">
        <w:rPr>
          <w:vertAlign w:val="subscript"/>
        </w:rPr>
        <w:t>2,5</w:t>
      </w:r>
      <w:r w:rsidRPr="008C1ACA">
        <w:t xml:space="preserve">, benzenu a benzo[a]pyrenu. Jedná se o reprezentativní imisní veličiny pro vyhodnocení vlivů automobilové dopravy na kvalitu ovzduší. </w:t>
      </w:r>
    </w:p>
    <w:p w14:paraId="12C65CDF" w14:textId="77777777" w:rsidR="00482903" w:rsidRPr="008C1ACA" w:rsidRDefault="00482903" w:rsidP="00482903">
      <w:r w:rsidRPr="008C1ACA">
        <w:t xml:space="preserve">Výsledky modelových výpočtů jsou vyhodnoceny ve vztahu k imisním limitům, které určují přípustnou úroveň znečištění ovzduší. Jejich hodnoty jsou pro jednotlivé znečišťující látky stanoveny přílohou č. 1 k zákonu č. 201/2012 Sb., o ochraně ovzduší, ve znění pozdějších předpisů. Výpočty byly provedeny pro průměrné roční koncentrace posuzovaných polutantů, které lépe charakterizují možná rizika ovlivnění lokality nad únosnou mez. </w:t>
      </w:r>
    </w:p>
    <w:p w14:paraId="5EE58EFB" w14:textId="77777777" w:rsidR="00482903" w:rsidRPr="008C1ACA" w:rsidRDefault="00482903" w:rsidP="00482903">
      <w:pPr>
        <w:keepNext/>
        <w:keepLines/>
        <w:numPr>
          <w:ilvl w:val="12"/>
          <w:numId w:val="0"/>
        </w:numPr>
        <w:spacing w:after="60"/>
        <w:ind w:left="709" w:hanging="709"/>
        <w:rPr>
          <w:b/>
          <w:sz w:val="24"/>
        </w:rPr>
      </w:pPr>
      <w:r w:rsidRPr="008C1ACA">
        <w:rPr>
          <w:b/>
          <w:sz w:val="24"/>
        </w:rPr>
        <w:t>Tab. 8. Limitní hodnoty pro ochranu zdraví – průměrné roční koncentrace hodnocených polutantů</w:t>
      </w:r>
    </w:p>
    <w:tbl>
      <w:tblPr>
        <w:tblW w:w="907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536"/>
        <w:gridCol w:w="4536"/>
      </w:tblGrid>
      <w:tr w:rsidR="00482903" w:rsidRPr="008C1ACA" w14:paraId="4BC46435" w14:textId="77777777" w:rsidTr="00A15AC5">
        <w:trPr>
          <w:tblHeader/>
          <w:jc w:val="center"/>
        </w:trPr>
        <w:tc>
          <w:tcPr>
            <w:tcW w:w="4536" w:type="dxa"/>
            <w:tcBorders>
              <w:top w:val="single" w:sz="18" w:space="0" w:color="auto"/>
            </w:tcBorders>
            <w:vAlign w:val="center"/>
          </w:tcPr>
          <w:p w14:paraId="27AB2753" w14:textId="77777777" w:rsidR="00482903" w:rsidRPr="008C1ACA" w:rsidRDefault="00482903" w:rsidP="00A15AC5">
            <w:pPr>
              <w:suppressAutoHyphens/>
              <w:spacing w:before="40" w:after="40"/>
              <w:jc w:val="center"/>
              <w:rPr>
                <w:b/>
                <w:snapToGrid w:val="0"/>
                <w:sz w:val="20"/>
              </w:rPr>
            </w:pPr>
            <w:r w:rsidRPr="008C1ACA">
              <w:rPr>
                <w:b/>
                <w:snapToGrid w:val="0"/>
                <w:sz w:val="20"/>
              </w:rPr>
              <w:t>Látka</w:t>
            </w:r>
          </w:p>
        </w:tc>
        <w:tc>
          <w:tcPr>
            <w:tcW w:w="4536" w:type="dxa"/>
            <w:tcBorders>
              <w:top w:val="single" w:sz="18" w:space="0" w:color="auto"/>
            </w:tcBorders>
            <w:vAlign w:val="center"/>
          </w:tcPr>
          <w:p w14:paraId="6C106375" w14:textId="77777777" w:rsidR="00482903" w:rsidRPr="008C1ACA" w:rsidRDefault="00482903" w:rsidP="00A15AC5">
            <w:pPr>
              <w:suppressAutoHyphens/>
              <w:spacing w:before="40" w:after="40"/>
              <w:jc w:val="center"/>
              <w:rPr>
                <w:b/>
                <w:snapToGrid w:val="0"/>
                <w:sz w:val="20"/>
              </w:rPr>
            </w:pPr>
            <w:r w:rsidRPr="008C1ACA">
              <w:rPr>
                <w:b/>
                <w:snapToGrid w:val="0"/>
                <w:sz w:val="20"/>
              </w:rPr>
              <w:t xml:space="preserve">Imisní limit </w:t>
            </w:r>
          </w:p>
        </w:tc>
      </w:tr>
      <w:tr w:rsidR="00482903" w:rsidRPr="008C1ACA" w14:paraId="589127B8" w14:textId="77777777" w:rsidTr="00A15AC5">
        <w:trPr>
          <w:cantSplit/>
          <w:jc w:val="center"/>
        </w:trPr>
        <w:tc>
          <w:tcPr>
            <w:tcW w:w="4536" w:type="dxa"/>
            <w:tcBorders>
              <w:top w:val="single" w:sz="12" w:space="0" w:color="auto"/>
            </w:tcBorders>
            <w:vAlign w:val="center"/>
          </w:tcPr>
          <w:p w14:paraId="484523E3" w14:textId="77777777" w:rsidR="00482903" w:rsidRPr="008C1ACA" w:rsidRDefault="00482903" w:rsidP="00A15AC5">
            <w:pPr>
              <w:suppressAutoHyphens/>
              <w:spacing w:before="40" w:after="40"/>
              <w:rPr>
                <w:snapToGrid w:val="0"/>
                <w:sz w:val="20"/>
              </w:rPr>
            </w:pPr>
            <w:r w:rsidRPr="008C1ACA">
              <w:rPr>
                <w:snapToGrid w:val="0"/>
                <w:sz w:val="20"/>
              </w:rPr>
              <w:t>Oxid dusičitý</w:t>
            </w:r>
          </w:p>
        </w:tc>
        <w:tc>
          <w:tcPr>
            <w:tcW w:w="4536" w:type="dxa"/>
            <w:tcBorders>
              <w:top w:val="single" w:sz="12" w:space="0" w:color="auto"/>
            </w:tcBorders>
            <w:vAlign w:val="center"/>
          </w:tcPr>
          <w:p w14:paraId="1F7EA51E" w14:textId="77777777" w:rsidR="00482903" w:rsidRPr="008C1ACA" w:rsidRDefault="00482903" w:rsidP="00A15AC5">
            <w:pPr>
              <w:suppressAutoHyphens/>
              <w:spacing w:before="40" w:after="40"/>
              <w:ind w:right="1927"/>
              <w:jc w:val="right"/>
              <w:rPr>
                <w:snapToGrid w:val="0"/>
                <w:sz w:val="20"/>
              </w:rPr>
            </w:pPr>
            <w:r w:rsidRPr="008C1ACA">
              <w:rPr>
                <w:snapToGrid w:val="0"/>
                <w:sz w:val="20"/>
              </w:rPr>
              <w:t xml:space="preserve">40 </w:t>
            </w:r>
            <w:r w:rsidRPr="008C1ACA">
              <w:rPr>
                <w:rFonts w:ascii="Symbol" w:hAnsi="Symbol"/>
                <w:snapToGrid w:val="0"/>
                <w:sz w:val="20"/>
              </w:rPr>
              <w:t></w:t>
            </w:r>
            <w:r w:rsidRPr="008C1ACA">
              <w:rPr>
                <w:snapToGrid w:val="0"/>
                <w:sz w:val="20"/>
              </w:rPr>
              <w:t>g.m</w:t>
            </w:r>
            <w:r w:rsidRPr="008C1ACA">
              <w:rPr>
                <w:snapToGrid w:val="0"/>
                <w:sz w:val="20"/>
                <w:vertAlign w:val="superscript"/>
              </w:rPr>
              <w:t>-3</w:t>
            </w:r>
          </w:p>
        </w:tc>
      </w:tr>
      <w:tr w:rsidR="00482903" w:rsidRPr="008C1ACA" w14:paraId="5C10183C" w14:textId="77777777" w:rsidTr="00A15AC5">
        <w:trPr>
          <w:cantSplit/>
          <w:jc w:val="center"/>
        </w:trPr>
        <w:tc>
          <w:tcPr>
            <w:tcW w:w="4536" w:type="dxa"/>
            <w:vAlign w:val="center"/>
          </w:tcPr>
          <w:p w14:paraId="53ADA40C" w14:textId="77777777" w:rsidR="00482903" w:rsidRPr="008C1ACA" w:rsidRDefault="00482903" w:rsidP="00A15AC5">
            <w:pPr>
              <w:suppressAutoHyphens/>
              <w:spacing w:before="40" w:after="40"/>
              <w:rPr>
                <w:snapToGrid w:val="0"/>
                <w:sz w:val="20"/>
              </w:rPr>
            </w:pPr>
            <w:r w:rsidRPr="008C1ACA">
              <w:rPr>
                <w:snapToGrid w:val="0"/>
                <w:sz w:val="20"/>
              </w:rPr>
              <w:t>Suspendované částice PM</w:t>
            </w:r>
            <w:r w:rsidRPr="008C1ACA">
              <w:rPr>
                <w:snapToGrid w:val="0"/>
                <w:sz w:val="20"/>
                <w:vertAlign w:val="subscript"/>
              </w:rPr>
              <w:t>10</w:t>
            </w:r>
          </w:p>
        </w:tc>
        <w:tc>
          <w:tcPr>
            <w:tcW w:w="4536" w:type="dxa"/>
            <w:vAlign w:val="center"/>
          </w:tcPr>
          <w:p w14:paraId="477B30E8" w14:textId="77777777" w:rsidR="00482903" w:rsidRPr="008C1ACA" w:rsidRDefault="00482903" w:rsidP="00A15AC5">
            <w:pPr>
              <w:suppressAutoHyphens/>
              <w:spacing w:before="40" w:after="40"/>
              <w:ind w:right="1927"/>
              <w:jc w:val="right"/>
              <w:rPr>
                <w:snapToGrid w:val="0"/>
                <w:sz w:val="20"/>
              </w:rPr>
            </w:pPr>
            <w:r w:rsidRPr="008C1ACA">
              <w:rPr>
                <w:snapToGrid w:val="0"/>
                <w:sz w:val="20"/>
              </w:rPr>
              <w:t xml:space="preserve">40 </w:t>
            </w:r>
            <w:r w:rsidRPr="008C1ACA">
              <w:rPr>
                <w:rFonts w:ascii="Symbol" w:hAnsi="Symbol"/>
                <w:snapToGrid w:val="0"/>
                <w:sz w:val="20"/>
              </w:rPr>
              <w:t></w:t>
            </w:r>
            <w:r w:rsidRPr="008C1ACA">
              <w:rPr>
                <w:snapToGrid w:val="0"/>
                <w:sz w:val="20"/>
              </w:rPr>
              <w:t>g.m</w:t>
            </w:r>
            <w:r w:rsidRPr="008C1ACA">
              <w:rPr>
                <w:snapToGrid w:val="0"/>
                <w:sz w:val="20"/>
                <w:vertAlign w:val="superscript"/>
              </w:rPr>
              <w:t>-3</w:t>
            </w:r>
          </w:p>
        </w:tc>
      </w:tr>
      <w:tr w:rsidR="00482903" w:rsidRPr="008C1ACA" w14:paraId="02510595" w14:textId="77777777" w:rsidTr="00A15AC5">
        <w:trPr>
          <w:cantSplit/>
          <w:jc w:val="center"/>
        </w:trPr>
        <w:tc>
          <w:tcPr>
            <w:tcW w:w="4536" w:type="dxa"/>
            <w:vAlign w:val="center"/>
          </w:tcPr>
          <w:p w14:paraId="707E9B79" w14:textId="77777777" w:rsidR="00482903" w:rsidRPr="008C1ACA" w:rsidRDefault="00482903" w:rsidP="00A15AC5">
            <w:pPr>
              <w:suppressAutoHyphens/>
              <w:spacing w:before="40" w:after="40"/>
              <w:rPr>
                <w:snapToGrid w:val="0"/>
                <w:sz w:val="20"/>
              </w:rPr>
            </w:pPr>
            <w:r w:rsidRPr="008C1ACA">
              <w:rPr>
                <w:snapToGrid w:val="0"/>
                <w:sz w:val="20"/>
              </w:rPr>
              <w:t>Suspendované částice PM</w:t>
            </w:r>
            <w:r w:rsidRPr="008C1ACA">
              <w:rPr>
                <w:snapToGrid w:val="0"/>
                <w:sz w:val="20"/>
                <w:vertAlign w:val="subscript"/>
              </w:rPr>
              <w:t>2,5</w:t>
            </w:r>
          </w:p>
        </w:tc>
        <w:tc>
          <w:tcPr>
            <w:tcW w:w="4536" w:type="dxa"/>
            <w:vAlign w:val="center"/>
          </w:tcPr>
          <w:p w14:paraId="441F5D74" w14:textId="77777777" w:rsidR="00482903" w:rsidRPr="008C1ACA" w:rsidRDefault="00482903" w:rsidP="00A15AC5">
            <w:pPr>
              <w:suppressAutoHyphens/>
              <w:spacing w:before="40" w:after="40"/>
              <w:ind w:right="1927"/>
              <w:jc w:val="right"/>
              <w:rPr>
                <w:snapToGrid w:val="0"/>
                <w:sz w:val="20"/>
              </w:rPr>
            </w:pPr>
            <w:r w:rsidRPr="008C1ACA">
              <w:rPr>
                <w:snapToGrid w:val="0"/>
                <w:sz w:val="20"/>
              </w:rPr>
              <w:t xml:space="preserve">20 </w:t>
            </w:r>
            <w:r w:rsidRPr="008C1ACA">
              <w:rPr>
                <w:rFonts w:ascii="Symbol" w:hAnsi="Symbol"/>
                <w:snapToGrid w:val="0"/>
                <w:sz w:val="20"/>
              </w:rPr>
              <w:t></w:t>
            </w:r>
            <w:r w:rsidRPr="008C1ACA">
              <w:rPr>
                <w:snapToGrid w:val="0"/>
                <w:sz w:val="20"/>
              </w:rPr>
              <w:t>g.m</w:t>
            </w:r>
            <w:r w:rsidRPr="008C1ACA">
              <w:rPr>
                <w:snapToGrid w:val="0"/>
                <w:sz w:val="20"/>
                <w:vertAlign w:val="superscript"/>
              </w:rPr>
              <w:t>-3</w:t>
            </w:r>
          </w:p>
        </w:tc>
      </w:tr>
      <w:tr w:rsidR="00482903" w:rsidRPr="008C1ACA" w14:paraId="26EA0521" w14:textId="77777777" w:rsidTr="00A15AC5">
        <w:trPr>
          <w:cantSplit/>
          <w:jc w:val="center"/>
        </w:trPr>
        <w:tc>
          <w:tcPr>
            <w:tcW w:w="4536" w:type="dxa"/>
            <w:vAlign w:val="center"/>
          </w:tcPr>
          <w:p w14:paraId="794FE1D1" w14:textId="77777777" w:rsidR="00482903" w:rsidRPr="008C1ACA" w:rsidRDefault="00482903" w:rsidP="00A15AC5">
            <w:pPr>
              <w:suppressAutoHyphens/>
              <w:spacing w:before="40" w:after="40"/>
              <w:rPr>
                <w:snapToGrid w:val="0"/>
                <w:sz w:val="20"/>
              </w:rPr>
            </w:pPr>
            <w:r w:rsidRPr="008C1ACA">
              <w:rPr>
                <w:snapToGrid w:val="0"/>
                <w:sz w:val="20"/>
              </w:rPr>
              <w:t>Benzen</w:t>
            </w:r>
          </w:p>
        </w:tc>
        <w:tc>
          <w:tcPr>
            <w:tcW w:w="4536" w:type="dxa"/>
            <w:vAlign w:val="center"/>
          </w:tcPr>
          <w:p w14:paraId="08971414" w14:textId="77777777" w:rsidR="00482903" w:rsidRPr="008C1ACA" w:rsidRDefault="00482903" w:rsidP="00A15AC5">
            <w:pPr>
              <w:suppressAutoHyphens/>
              <w:spacing w:before="40" w:after="40"/>
              <w:ind w:right="1927"/>
              <w:jc w:val="right"/>
              <w:rPr>
                <w:snapToGrid w:val="0"/>
                <w:sz w:val="20"/>
              </w:rPr>
            </w:pPr>
            <w:r w:rsidRPr="008C1ACA">
              <w:rPr>
                <w:snapToGrid w:val="0"/>
                <w:sz w:val="20"/>
              </w:rPr>
              <w:t xml:space="preserve">5 </w:t>
            </w:r>
            <w:r w:rsidRPr="008C1ACA">
              <w:rPr>
                <w:rFonts w:ascii="Symbol" w:hAnsi="Symbol"/>
                <w:snapToGrid w:val="0"/>
                <w:sz w:val="20"/>
              </w:rPr>
              <w:t></w:t>
            </w:r>
            <w:r w:rsidRPr="008C1ACA">
              <w:rPr>
                <w:snapToGrid w:val="0"/>
                <w:sz w:val="20"/>
              </w:rPr>
              <w:t>g.m</w:t>
            </w:r>
            <w:r w:rsidRPr="008C1ACA">
              <w:rPr>
                <w:snapToGrid w:val="0"/>
                <w:sz w:val="20"/>
                <w:vertAlign w:val="superscript"/>
              </w:rPr>
              <w:t>-3</w:t>
            </w:r>
          </w:p>
        </w:tc>
      </w:tr>
      <w:tr w:rsidR="00482903" w:rsidRPr="008C1ACA" w14:paraId="2159A452" w14:textId="77777777" w:rsidTr="00A15AC5">
        <w:trPr>
          <w:cantSplit/>
          <w:jc w:val="center"/>
        </w:trPr>
        <w:tc>
          <w:tcPr>
            <w:tcW w:w="4536" w:type="dxa"/>
            <w:tcBorders>
              <w:bottom w:val="single" w:sz="18" w:space="0" w:color="auto"/>
            </w:tcBorders>
            <w:vAlign w:val="center"/>
          </w:tcPr>
          <w:p w14:paraId="7AD38FDD" w14:textId="77777777" w:rsidR="00482903" w:rsidRPr="008C1ACA" w:rsidRDefault="00482903" w:rsidP="00A15AC5">
            <w:pPr>
              <w:suppressAutoHyphens/>
              <w:spacing w:before="40" w:after="40"/>
              <w:rPr>
                <w:snapToGrid w:val="0"/>
                <w:sz w:val="20"/>
              </w:rPr>
            </w:pPr>
            <w:r w:rsidRPr="008C1ACA">
              <w:rPr>
                <w:snapToGrid w:val="0"/>
                <w:sz w:val="20"/>
              </w:rPr>
              <w:t>Benzo[a]pyren</w:t>
            </w:r>
          </w:p>
        </w:tc>
        <w:tc>
          <w:tcPr>
            <w:tcW w:w="4536" w:type="dxa"/>
            <w:tcBorders>
              <w:bottom w:val="single" w:sz="18" w:space="0" w:color="auto"/>
            </w:tcBorders>
            <w:vAlign w:val="center"/>
          </w:tcPr>
          <w:p w14:paraId="2142F910" w14:textId="77777777" w:rsidR="00482903" w:rsidRPr="008C1ACA" w:rsidRDefault="00482903" w:rsidP="00A15AC5">
            <w:pPr>
              <w:suppressAutoHyphens/>
              <w:spacing w:before="40" w:after="40"/>
              <w:ind w:right="1927"/>
              <w:jc w:val="right"/>
              <w:rPr>
                <w:snapToGrid w:val="0"/>
                <w:sz w:val="20"/>
              </w:rPr>
            </w:pPr>
            <w:r w:rsidRPr="008C1ACA">
              <w:rPr>
                <w:snapToGrid w:val="0"/>
                <w:sz w:val="20"/>
              </w:rPr>
              <w:t>1 ng.m</w:t>
            </w:r>
            <w:r w:rsidRPr="008C1ACA">
              <w:rPr>
                <w:snapToGrid w:val="0"/>
                <w:sz w:val="20"/>
                <w:vertAlign w:val="superscript"/>
              </w:rPr>
              <w:t>-3</w:t>
            </w:r>
          </w:p>
        </w:tc>
      </w:tr>
    </w:tbl>
    <w:p w14:paraId="07019889" w14:textId="77777777" w:rsidR="00482903" w:rsidRPr="008C1ACA" w:rsidRDefault="00482903" w:rsidP="00176981">
      <w:pPr>
        <w:rPr>
          <w:highlight w:val="yellow"/>
        </w:rPr>
      </w:pPr>
      <w:bookmarkStart w:id="232" w:name="_Toc114502305"/>
    </w:p>
    <w:p w14:paraId="634582D4" w14:textId="77777777" w:rsidR="00482903" w:rsidRPr="008C1ACA" w:rsidRDefault="00482903" w:rsidP="008503CD">
      <w:pPr>
        <w:pStyle w:val="Nadpis2"/>
        <w:keepNext/>
        <w:numPr>
          <w:ilvl w:val="1"/>
          <w:numId w:val="56"/>
        </w:numPr>
        <w:tabs>
          <w:tab w:val="clear" w:pos="851"/>
        </w:tabs>
        <w:spacing w:before="120" w:after="0" w:line="264" w:lineRule="auto"/>
      </w:pPr>
      <w:bookmarkStart w:id="233" w:name="_Toc119976458"/>
      <w:bookmarkStart w:id="234" w:name="_Toc120441227"/>
      <w:bookmarkStart w:id="235" w:name="_Toc126792995"/>
      <w:r w:rsidRPr="008C1ACA">
        <w:t>Meteorologické podklady</w:t>
      </w:r>
      <w:bookmarkEnd w:id="232"/>
      <w:bookmarkEnd w:id="233"/>
      <w:bookmarkEnd w:id="234"/>
      <w:bookmarkEnd w:id="235"/>
    </w:p>
    <w:p w14:paraId="7CB8EEA8" w14:textId="045BFF09" w:rsidR="00482903" w:rsidRPr="008C1ACA" w:rsidRDefault="00482903" w:rsidP="00482903">
      <w:r w:rsidRPr="008C1ACA">
        <w:t>Základním meteorologickým podkladem pro modelový výpočet jsou vět</w:t>
      </w:r>
      <w:r w:rsidR="00DD6F2D" w:rsidRPr="008C1ACA">
        <w:t>rné růžice charakteristické pro </w:t>
      </w:r>
      <w:r w:rsidRPr="008C1ACA">
        <w:t>danou oblast, které byly zpracovány Českým hydrometeorologickým ústavem z průměrných hodnot za období let 2012 – 2021. Růžice popisují proudění ve vybrané lokalitě za různých rozptylových podmínek. Větrné růžice použité v modelu byly rozděleny na</w:t>
      </w:r>
      <w:r w:rsidRPr="008C1ACA">
        <w:rPr>
          <w:i/>
        </w:rPr>
        <w:t xml:space="preserve"> </w:t>
      </w:r>
      <w:r w:rsidRPr="008C1ACA">
        <w:t>šestnác</w:t>
      </w:r>
      <w:r w:rsidR="00DD6F2D" w:rsidRPr="008C1ACA">
        <w:t>t základních směrů proudění (S, </w:t>
      </w:r>
      <w:r w:rsidRPr="008C1ACA">
        <w:t xml:space="preserve">SSV, SV, VSV, ...), tři třídy rychlosti větru (1,7; </w:t>
      </w:r>
      <w:smartTag w:uri="urn:schemas-microsoft-com:office:smarttags" w:element="metricconverter">
        <w:smartTagPr>
          <w:attr w:name="ProductID" w:val="5,0 a"/>
        </w:smartTagPr>
        <w:r w:rsidRPr="008C1ACA">
          <w:t>5,0 a</w:t>
        </w:r>
      </w:smartTag>
      <w:r w:rsidRPr="008C1ACA">
        <w:t xml:space="preserve"> </w:t>
      </w:r>
      <w:smartTag w:uri="urn:schemas-microsoft-com:office:smarttags" w:element="metricconverter">
        <w:smartTagPr>
          <w:attr w:name="ProductID" w:val="11,0 m"/>
        </w:smartTagPr>
        <w:r w:rsidRPr="008C1ACA">
          <w:t>11,0 m</w:t>
        </w:r>
      </w:smartTag>
      <w:r w:rsidRPr="008C1ACA">
        <w:t>.s</w:t>
      </w:r>
      <w:r w:rsidRPr="008C1ACA">
        <w:rPr>
          <w:vertAlign w:val="superscript"/>
        </w:rPr>
        <w:t>-1</w:t>
      </w:r>
      <w:r w:rsidRPr="008C1ACA">
        <w:t>) a pět tříd stability. Výsledné imisní charakteristiky byly vypočteny odděleně pro všechny třídy stability a rychlosti větru, tedy pro každý typ rozptylových podmínek, které se mohou vyskytovat v zájmové oblasti.</w:t>
      </w:r>
    </w:p>
    <w:p w14:paraId="5DA89598" w14:textId="77777777" w:rsidR="00482903" w:rsidRPr="008C1ACA" w:rsidRDefault="00482903" w:rsidP="00482903">
      <w:pPr>
        <w:keepNext/>
        <w:keepLines/>
        <w:numPr>
          <w:ilvl w:val="12"/>
          <w:numId w:val="0"/>
        </w:numPr>
        <w:spacing w:after="60"/>
        <w:ind w:left="851" w:hanging="851"/>
        <w:jc w:val="left"/>
        <w:rPr>
          <w:b/>
          <w:sz w:val="24"/>
        </w:rPr>
      </w:pPr>
      <w:r w:rsidRPr="008C1ACA">
        <w:rPr>
          <w:b/>
          <w:spacing w:val="-4"/>
          <w:sz w:val="24"/>
        </w:rPr>
        <w:t xml:space="preserve">Tab. 9. </w:t>
      </w:r>
      <w:r w:rsidRPr="008C1ACA">
        <w:rPr>
          <w:b/>
          <w:sz w:val="24"/>
        </w:rPr>
        <w:t>Tabelární podoba větrných růžic platných pro zájmové území (četnost proudění větru v %)</w:t>
      </w:r>
    </w:p>
    <w:tbl>
      <w:tblPr>
        <w:tblW w:w="907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422"/>
        <w:gridCol w:w="463"/>
        <w:gridCol w:w="463"/>
        <w:gridCol w:w="463"/>
        <w:gridCol w:w="463"/>
        <w:gridCol w:w="462"/>
        <w:gridCol w:w="463"/>
        <w:gridCol w:w="462"/>
        <w:gridCol w:w="462"/>
        <w:gridCol w:w="462"/>
        <w:gridCol w:w="462"/>
        <w:gridCol w:w="463"/>
        <w:gridCol w:w="462"/>
        <w:gridCol w:w="462"/>
        <w:gridCol w:w="462"/>
        <w:gridCol w:w="462"/>
        <w:gridCol w:w="463"/>
        <w:gridCol w:w="556"/>
        <w:gridCol w:w="695"/>
      </w:tblGrid>
      <w:tr w:rsidR="00482903" w:rsidRPr="008C1ACA" w14:paraId="271349D2" w14:textId="77777777" w:rsidTr="00A15AC5">
        <w:trPr>
          <w:jc w:val="center"/>
        </w:trPr>
        <w:tc>
          <w:tcPr>
            <w:tcW w:w="422" w:type="dxa"/>
            <w:tcBorders>
              <w:top w:val="single" w:sz="18" w:space="0" w:color="auto"/>
              <w:right w:val="single" w:sz="12" w:space="0" w:color="auto"/>
            </w:tcBorders>
            <w:vAlign w:val="center"/>
          </w:tcPr>
          <w:p w14:paraId="277FDE15" w14:textId="77777777" w:rsidR="00482903" w:rsidRPr="008C1ACA" w:rsidRDefault="00482903" w:rsidP="00A15AC5">
            <w:pPr>
              <w:keepNext/>
              <w:keepLines/>
              <w:suppressAutoHyphens/>
              <w:spacing w:before="20" w:after="20"/>
              <w:jc w:val="center"/>
              <w:rPr>
                <w:b/>
                <w:sz w:val="16"/>
              </w:rPr>
            </w:pPr>
            <w:r w:rsidRPr="008C1ACA">
              <w:rPr>
                <w:b/>
                <w:sz w:val="16"/>
              </w:rPr>
              <w:t>TR</w:t>
            </w:r>
            <w:r w:rsidRPr="008C1ACA">
              <w:rPr>
                <w:b/>
                <w:sz w:val="16"/>
                <w:vertAlign w:val="superscript"/>
              </w:rPr>
              <w:t>*</w:t>
            </w:r>
          </w:p>
        </w:tc>
        <w:tc>
          <w:tcPr>
            <w:tcW w:w="7399" w:type="dxa"/>
            <w:gridSpan w:val="16"/>
            <w:tcBorders>
              <w:top w:val="single" w:sz="18" w:space="0" w:color="auto"/>
              <w:left w:val="single" w:sz="12" w:space="0" w:color="auto"/>
              <w:right w:val="single" w:sz="12" w:space="0" w:color="auto"/>
            </w:tcBorders>
            <w:vAlign w:val="center"/>
          </w:tcPr>
          <w:p w14:paraId="6F779AC0" w14:textId="77777777" w:rsidR="00482903" w:rsidRPr="008C1ACA" w:rsidRDefault="00482903" w:rsidP="00A15AC5">
            <w:pPr>
              <w:keepNext/>
              <w:keepLines/>
              <w:suppressAutoHyphens/>
              <w:spacing w:before="20" w:after="20"/>
              <w:jc w:val="center"/>
              <w:rPr>
                <w:b/>
                <w:sz w:val="16"/>
              </w:rPr>
            </w:pPr>
            <w:r w:rsidRPr="008C1ACA">
              <w:rPr>
                <w:b/>
                <w:sz w:val="16"/>
              </w:rPr>
              <w:t>západní část posuzovaného území</w:t>
            </w:r>
          </w:p>
        </w:tc>
        <w:tc>
          <w:tcPr>
            <w:tcW w:w="556" w:type="dxa"/>
            <w:vMerge w:val="restart"/>
            <w:tcBorders>
              <w:top w:val="single" w:sz="18" w:space="0" w:color="auto"/>
              <w:left w:val="single" w:sz="12" w:space="0" w:color="auto"/>
              <w:right w:val="single" w:sz="12" w:space="0" w:color="auto"/>
            </w:tcBorders>
            <w:vAlign w:val="center"/>
          </w:tcPr>
          <w:p w14:paraId="5A78B0C2" w14:textId="77777777" w:rsidR="00482903" w:rsidRPr="008C1ACA" w:rsidRDefault="00482903" w:rsidP="00A15AC5">
            <w:pPr>
              <w:keepNext/>
              <w:keepLines/>
              <w:suppressAutoHyphens/>
              <w:spacing w:before="20" w:after="20"/>
              <w:jc w:val="center"/>
              <w:rPr>
                <w:b/>
                <w:sz w:val="16"/>
              </w:rPr>
            </w:pPr>
            <w:r w:rsidRPr="008C1ACA">
              <w:rPr>
                <w:b/>
                <w:sz w:val="16"/>
              </w:rPr>
              <w:t>Calm</w:t>
            </w:r>
          </w:p>
        </w:tc>
        <w:tc>
          <w:tcPr>
            <w:tcW w:w="695" w:type="dxa"/>
            <w:vMerge w:val="restart"/>
            <w:tcBorders>
              <w:top w:val="single" w:sz="18" w:space="0" w:color="auto"/>
              <w:left w:val="single" w:sz="12" w:space="0" w:color="auto"/>
            </w:tcBorders>
            <w:vAlign w:val="center"/>
          </w:tcPr>
          <w:p w14:paraId="6321E9CD" w14:textId="77777777" w:rsidR="00482903" w:rsidRPr="008C1ACA" w:rsidRDefault="00482903" w:rsidP="00A15AC5">
            <w:pPr>
              <w:keepNext/>
              <w:keepLines/>
              <w:suppressAutoHyphens/>
              <w:spacing w:before="20" w:after="20"/>
              <w:jc w:val="center"/>
              <w:rPr>
                <w:b/>
                <w:sz w:val="16"/>
              </w:rPr>
            </w:pPr>
            <w:r w:rsidRPr="008C1ACA">
              <w:rPr>
                <w:b/>
                <w:sz w:val="16"/>
              </w:rPr>
              <w:t xml:space="preserve">Součet </w:t>
            </w:r>
          </w:p>
        </w:tc>
      </w:tr>
      <w:tr w:rsidR="00482903" w:rsidRPr="008C1ACA" w14:paraId="0198FB26" w14:textId="77777777" w:rsidTr="00A15AC5">
        <w:trPr>
          <w:jc w:val="center"/>
        </w:trPr>
        <w:tc>
          <w:tcPr>
            <w:tcW w:w="422" w:type="dxa"/>
            <w:tcBorders>
              <w:right w:val="single" w:sz="12" w:space="0" w:color="auto"/>
            </w:tcBorders>
            <w:vAlign w:val="center"/>
          </w:tcPr>
          <w:p w14:paraId="2A03C9CB" w14:textId="77777777" w:rsidR="00482903" w:rsidRPr="008C1ACA" w:rsidRDefault="00482903" w:rsidP="00A15AC5">
            <w:pPr>
              <w:keepNext/>
              <w:keepLines/>
              <w:suppressAutoHyphens/>
              <w:spacing w:before="20" w:after="20"/>
              <w:jc w:val="center"/>
              <w:rPr>
                <w:b/>
                <w:sz w:val="16"/>
                <w:vertAlign w:val="superscript"/>
              </w:rPr>
            </w:pPr>
            <w:r w:rsidRPr="008C1ACA">
              <w:rPr>
                <w:b/>
                <w:sz w:val="16"/>
              </w:rPr>
              <w:t>m.s</w:t>
            </w:r>
            <w:r w:rsidRPr="008C1ACA">
              <w:rPr>
                <w:b/>
                <w:sz w:val="16"/>
                <w:vertAlign w:val="superscript"/>
              </w:rPr>
              <w:t>-1</w:t>
            </w:r>
          </w:p>
        </w:tc>
        <w:tc>
          <w:tcPr>
            <w:tcW w:w="463" w:type="dxa"/>
            <w:tcBorders>
              <w:left w:val="single" w:sz="12" w:space="0" w:color="auto"/>
            </w:tcBorders>
            <w:vAlign w:val="center"/>
          </w:tcPr>
          <w:p w14:paraId="6E6135AD" w14:textId="77777777" w:rsidR="00482903" w:rsidRPr="008C1ACA" w:rsidRDefault="00482903" w:rsidP="00A15AC5">
            <w:pPr>
              <w:keepNext/>
              <w:keepLines/>
              <w:suppressAutoHyphens/>
              <w:spacing w:before="20" w:after="20"/>
              <w:jc w:val="center"/>
              <w:rPr>
                <w:b/>
                <w:sz w:val="16"/>
              </w:rPr>
            </w:pPr>
            <w:r w:rsidRPr="008C1ACA">
              <w:rPr>
                <w:b/>
                <w:sz w:val="16"/>
              </w:rPr>
              <w:t>S</w:t>
            </w:r>
          </w:p>
        </w:tc>
        <w:tc>
          <w:tcPr>
            <w:tcW w:w="463" w:type="dxa"/>
            <w:vAlign w:val="center"/>
          </w:tcPr>
          <w:p w14:paraId="22553240" w14:textId="77777777" w:rsidR="00482903" w:rsidRPr="008C1ACA" w:rsidRDefault="00482903" w:rsidP="00A15AC5">
            <w:pPr>
              <w:keepNext/>
              <w:keepLines/>
              <w:suppressAutoHyphens/>
              <w:spacing w:before="20" w:after="20"/>
              <w:jc w:val="center"/>
              <w:rPr>
                <w:b/>
                <w:sz w:val="16"/>
              </w:rPr>
            </w:pPr>
            <w:r w:rsidRPr="008C1ACA">
              <w:rPr>
                <w:b/>
                <w:sz w:val="16"/>
              </w:rPr>
              <w:t>SSV</w:t>
            </w:r>
          </w:p>
        </w:tc>
        <w:tc>
          <w:tcPr>
            <w:tcW w:w="463" w:type="dxa"/>
            <w:vAlign w:val="center"/>
          </w:tcPr>
          <w:p w14:paraId="3975733A" w14:textId="77777777" w:rsidR="00482903" w:rsidRPr="008C1ACA" w:rsidRDefault="00482903" w:rsidP="00A15AC5">
            <w:pPr>
              <w:keepNext/>
              <w:keepLines/>
              <w:suppressAutoHyphens/>
              <w:spacing w:before="20" w:after="20"/>
              <w:jc w:val="center"/>
              <w:rPr>
                <w:b/>
                <w:sz w:val="16"/>
              </w:rPr>
            </w:pPr>
            <w:r w:rsidRPr="008C1ACA">
              <w:rPr>
                <w:b/>
                <w:sz w:val="16"/>
              </w:rPr>
              <w:t>SV</w:t>
            </w:r>
          </w:p>
        </w:tc>
        <w:tc>
          <w:tcPr>
            <w:tcW w:w="463" w:type="dxa"/>
            <w:vAlign w:val="center"/>
          </w:tcPr>
          <w:p w14:paraId="69D257D4" w14:textId="77777777" w:rsidR="00482903" w:rsidRPr="008C1ACA" w:rsidRDefault="00482903" w:rsidP="00A15AC5">
            <w:pPr>
              <w:keepNext/>
              <w:keepLines/>
              <w:suppressAutoHyphens/>
              <w:spacing w:before="20" w:after="20"/>
              <w:jc w:val="center"/>
              <w:rPr>
                <w:b/>
                <w:sz w:val="16"/>
              </w:rPr>
            </w:pPr>
            <w:r w:rsidRPr="008C1ACA">
              <w:rPr>
                <w:b/>
                <w:sz w:val="16"/>
              </w:rPr>
              <w:t>VSV</w:t>
            </w:r>
          </w:p>
        </w:tc>
        <w:tc>
          <w:tcPr>
            <w:tcW w:w="462" w:type="dxa"/>
            <w:vAlign w:val="center"/>
          </w:tcPr>
          <w:p w14:paraId="45803F1A" w14:textId="77777777" w:rsidR="00482903" w:rsidRPr="008C1ACA" w:rsidRDefault="00482903" w:rsidP="00A15AC5">
            <w:pPr>
              <w:keepNext/>
              <w:keepLines/>
              <w:suppressAutoHyphens/>
              <w:spacing w:before="20" w:after="20"/>
              <w:jc w:val="center"/>
              <w:rPr>
                <w:b/>
                <w:sz w:val="16"/>
              </w:rPr>
            </w:pPr>
            <w:r w:rsidRPr="008C1ACA">
              <w:rPr>
                <w:b/>
                <w:sz w:val="16"/>
              </w:rPr>
              <w:t>V</w:t>
            </w:r>
          </w:p>
        </w:tc>
        <w:tc>
          <w:tcPr>
            <w:tcW w:w="463" w:type="dxa"/>
            <w:vAlign w:val="center"/>
          </w:tcPr>
          <w:p w14:paraId="64018F2D" w14:textId="77777777" w:rsidR="00482903" w:rsidRPr="008C1ACA" w:rsidRDefault="00482903" w:rsidP="00A15AC5">
            <w:pPr>
              <w:keepNext/>
              <w:keepLines/>
              <w:suppressAutoHyphens/>
              <w:spacing w:before="20" w:after="20"/>
              <w:jc w:val="center"/>
              <w:rPr>
                <w:b/>
                <w:sz w:val="16"/>
              </w:rPr>
            </w:pPr>
            <w:r w:rsidRPr="008C1ACA">
              <w:rPr>
                <w:b/>
                <w:sz w:val="16"/>
              </w:rPr>
              <w:t>VVJ</w:t>
            </w:r>
          </w:p>
        </w:tc>
        <w:tc>
          <w:tcPr>
            <w:tcW w:w="462" w:type="dxa"/>
            <w:vAlign w:val="center"/>
          </w:tcPr>
          <w:p w14:paraId="2ADE9D2C" w14:textId="77777777" w:rsidR="00482903" w:rsidRPr="008C1ACA" w:rsidRDefault="00482903" w:rsidP="00A15AC5">
            <w:pPr>
              <w:keepNext/>
              <w:keepLines/>
              <w:suppressAutoHyphens/>
              <w:spacing w:before="20" w:after="20"/>
              <w:jc w:val="center"/>
              <w:rPr>
                <w:b/>
                <w:sz w:val="16"/>
              </w:rPr>
            </w:pPr>
            <w:r w:rsidRPr="008C1ACA">
              <w:rPr>
                <w:b/>
                <w:sz w:val="16"/>
              </w:rPr>
              <w:t>JV</w:t>
            </w:r>
          </w:p>
        </w:tc>
        <w:tc>
          <w:tcPr>
            <w:tcW w:w="462" w:type="dxa"/>
            <w:vAlign w:val="center"/>
          </w:tcPr>
          <w:p w14:paraId="39406312" w14:textId="77777777" w:rsidR="00482903" w:rsidRPr="008C1ACA" w:rsidRDefault="00482903" w:rsidP="00A15AC5">
            <w:pPr>
              <w:keepNext/>
              <w:keepLines/>
              <w:suppressAutoHyphens/>
              <w:spacing w:before="20" w:after="20"/>
              <w:jc w:val="center"/>
              <w:rPr>
                <w:b/>
                <w:sz w:val="16"/>
              </w:rPr>
            </w:pPr>
            <w:r w:rsidRPr="008C1ACA">
              <w:rPr>
                <w:b/>
                <w:sz w:val="16"/>
              </w:rPr>
              <w:t>JJV</w:t>
            </w:r>
          </w:p>
        </w:tc>
        <w:tc>
          <w:tcPr>
            <w:tcW w:w="462" w:type="dxa"/>
            <w:vAlign w:val="center"/>
          </w:tcPr>
          <w:p w14:paraId="76258B51" w14:textId="77777777" w:rsidR="00482903" w:rsidRPr="008C1ACA" w:rsidRDefault="00482903" w:rsidP="00A15AC5">
            <w:pPr>
              <w:keepNext/>
              <w:keepLines/>
              <w:suppressAutoHyphens/>
              <w:spacing w:before="20" w:after="20"/>
              <w:jc w:val="center"/>
              <w:rPr>
                <w:b/>
                <w:sz w:val="16"/>
              </w:rPr>
            </w:pPr>
            <w:r w:rsidRPr="008C1ACA">
              <w:rPr>
                <w:b/>
                <w:sz w:val="16"/>
              </w:rPr>
              <w:t>J</w:t>
            </w:r>
          </w:p>
        </w:tc>
        <w:tc>
          <w:tcPr>
            <w:tcW w:w="462" w:type="dxa"/>
            <w:vAlign w:val="center"/>
          </w:tcPr>
          <w:p w14:paraId="195EA434" w14:textId="77777777" w:rsidR="00482903" w:rsidRPr="008C1ACA" w:rsidRDefault="00482903" w:rsidP="00A15AC5">
            <w:pPr>
              <w:keepNext/>
              <w:keepLines/>
              <w:suppressAutoHyphens/>
              <w:spacing w:before="20" w:after="20"/>
              <w:jc w:val="center"/>
              <w:rPr>
                <w:b/>
                <w:sz w:val="16"/>
              </w:rPr>
            </w:pPr>
            <w:r w:rsidRPr="008C1ACA">
              <w:rPr>
                <w:b/>
                <w:sz w:val="16"/>
              </w:rPr>
              <w:t>JZJ</w:t>
            </w:r>
          </w:p>
        </w:tc>
        <w:tc>
          <w:tcPr>
            <w:tcW w:w="463" w:type="dxa"/>
            <w:vAlign w:val="center"/>
          </w:tcPr>
          <w:p w14:paraId="5ECE2971" w14:textId="77777777" w:rsidR="00482903" w:rsidRPr="008C1ACA" w:rsidRDefault="00482903" w:rsidP="00A15AC5">
            <w:pPr>
              <w:keepNext/>
              <w:keepLines/>
              <w:suppressAutoHyphens/>
              <w:spacing w:before="20" w:after="20"/>
              <w:jc w:val="center"/>
              <w:rPr>
                <w:b/>
                <w:sz w:val="16"/>
              </w:rPr>
            </w:pPr>
            <w:r w:rsidRPr="008C1ACA">
              <w:rPr>
                <w:b/>
                <w:sz w:val="16"/>
              </w:rPr>
              <w:t>JZ</w:t>
            </w:r>
          </w:p>
        </w:tc>
        <w:tc>
          <w:tcPr>
            <w:tcW w:w="462" w:type="dxa"/>
            <w:vAlign w:val="center"/>
          </w:tcPr>
          <w:p w14:paraId="2618C9FD" w14:textId="77777777" w:rsidR="00482903" w:rsidRPr="008C1ACA" w:rsidRDefault="00482903" w:rsidP="00A15AC5">
            <w:pPr>
              <w:keepNext/>
              <w:keepLines/>
              <w:suppressAutoHyphens/>
              <w:spacing w:before="20" w:after="20"/>
              <w:jc w:val="center"/>
              <w:rPr>
                <w:b/>
                <w:sz w:val="16"/>
              </w:rPr>
            </w:pPr>
            <w:r w:rsidRPr="008C1ACA">
              <w:rPr>
                <w:b/>
                <w:sz w:val="16"/>
              </w:rPr>
              <w:t>ZZJ</w:t>
            </w:r>
          </w:p>
        </w:tc>
        <w:tc>
          <w:tcPr>
            <w:tcW w:w="462" w:type="dxa"/>
            <w:vAlign w:val="center"/>
          </w:tcPr>
          <w:p w14:paraId="2009C501" w14:textId="77777777" w:rsidR="00482903" w:rsidRPr="008C1ACA" w:rsidRDefault="00482903" w:rsidP="00A15AC5">
            <w:pPr>
              <w:keepNext/>
              <w:keepLines/>
              <w:suppressAutoHyphens/>
              <w:spacing w:before="20" w:after="20"/>
              <w:jc w:val="center"/>
              <w:rPr>
                <w:b/>
                <w:sz w:val="16"/>
              </w:rPr>
            </w:pPr>
            <w:r w:rsidRPr="008C1ACA">
              <w:rPr>
                <w:b/>
                <w:sz w:val="16"/>
              </w:rPr>
              <w:t>Z</w:t>
            </w:r>
          </w:p>
        </w:tc>
        <w:tc>
          <w:tcPr>
            <w:tcW w:w="462" w:type="dxa"/>
            <w:vAlign w:val="center"/>
          </w:tcPr>
          <w:p w14:paraId="31D785E4" w14:textId="77777777" w:rsidR="00482903" w:rsidRPr="008C1ACA" w:rsidRDefault="00482903" w:rsidP="00A15AC5">
            <w:pPr>
              <w:keepNext/>
              <w:keepLines/>
              <w:suppressAutoHyphens/>
              <w:spacing w:before="20" w:after="20"/>
              <w:jc w:val="center"/>
              <w:rPr>
                <w:b/>
                <w:sz w:val="16"/>
              </w:rPr>
            </w:pPr>
            <w:r w:rsidRPr="008C1ACA">
              <w:rPr>
                <w:b/>
                <w:sz w:val="16"/>
              </w:rPr>
              <w:t>ZSZ</w:t>
            </w:r>
          </w:p>
        </w:tc>
        <w:tc>
          <w:tcPr>
            <w:tcW w:w="462" w:type="dxa"/>
            <w:vAlign w:val="center"/>
          </w:tcPr>
          <w:p w14:paraId="34383D17" w14:textId="77777777" w:rsidR="00482903" w:rsidRPr="008C1ACA" w:rsidRDefault="00482903" w:rsidP="00A15AC5">
            <w:pPr>
              <w:keepNext/>
              <w:keepLines/>
              <w:suppressAutoHyphens/>
              <w:spacing w:before="20" w:after="20"/>
              <w:jc w:val="center"/>
              <w:rPr>
                <w:b/>
                <w:sz w:val="16"/>
              </w:rPr>
            </w:pPr>
            <w:r w:rsidRPr="008C1ACA">
              <w:rPr>
                <w:b/>
                <w:sz w:val="16"/>
              </w:rPr>
              <w:t>SZ</w:t>
            </w:r>
          </w:p>
        </w:tc>
        <w:tc>
          <w:tcPr>
            <w:tcW w:w="463" w:type="dxa"/>
            <w:tcBorders>
              <w:right w:val="single" w:sz="12" w:space="0" w:color="auto"/>
            </w:tcBorders>
            <w:vAlign w:val="center"/>
          </w:tcPr>
          <w:p w14:paraId="6C8C7D36" w14:textId="77777777" w:rsidR="00482903" w:rsidRPr="008C1ACA" w:rsidRDefault="00482903" w:rsidP="00A15AC5">
            <w:pPr>
              <w:keepNext/>
              <w:keepLines/>
              <w:suppressAutoHyphens/>
              <w:spacing w:before="20" w:after="20"/>
              <w:jc w:val="center"/>
              <w:rPr>
                <w:b/>
                <w:sz w:val="16"/>
              </w:rPr>
            </w:pPr>
            <w:r w:rsidRPr="008C1ACA">
              <w:rPr>
                <w:b/>
                <w:sz w:val="16"/>
              </w:rPr>
              <w:t>SSZ</w:t>
            </w:r>
          </w:p>
        </w:tc>
        <w:tc>
          <w:tcPr>
            <w:tcW w:w="556" w:type="dxa"/>
            <w:vMerge/>
            <w:tcBorders>
              <w:left w:val="single" w:sz="12" w:space="0" w:color="auto"/>
              <w:right w:val="single" w:sz="12" w:space="0" w:color="auto"/>
            </w:tcBorders>
            <w:vAlign w:val="center"/>
          </w:tcPr>
          <w:p w14:paraId="64AC62FF" w14:textId="77777777" w:rsidR="00482903" w:rsidRPr="008C1ACA" w:rsidRDefault="00482903" w:rsidP="00A15AC5">
            <w:pPr>
              <w:keepNext/>
              <w:keepLines/>
              <w:suppressAutoHyphens/>
              <w:spacing w:before="20" w:after="20"/>
              <w:jc w:val="center"/>
              <w:rPr>
                <w:b/>
                <w:sz w:val="16"/>
              </w:rPr>
            </w:pPr>
          </w:p>
        </w:tc>
        <w:tc>
          <w:tcPr>
            <w:tcW w:w="695" w:type="dxa"/>
            <w:vMerge/>
            <w:tcBorders>
              <w:left w:val="single" w:sz="12" w:space="0" w:color="auto"/>
            </w:tcBorders>
            <w:vAlign w:val="center"/>
          </w:tcPr>
          <w:p w14:paraId="445EBD82" w14:textId="77777777" w:rsidR="00482903" w:rsidRPr="008C1ACA" w:rsidRDefault="00482903" w:rsidP="00A15AC5">
            <w:pPr>
              <w:keepNext/>
              <w:keepLines/>
              <w:suppressAutoHyphens/>
              <w:spacing w:before="20" w:after="20"/>
              <w:jc w:val="center"/>
              <w:rPr>
                <w:b/>
                <w:sz w:val="16"/>
              </w:rPr>
            </w:pPr>
          </w:p>
        </w:tc>
      </w:tr>
      <w:tr w:rsidR="00482903" w:rsidRPr="008C1ACA" w14:paraId="2AA78898" w14:textId="77777777" w:rsidTr="00A15AC5">
        <w:trPr>
          <w:jc w:val="center"/>
        </w:trPr>
        <w:tc>
          <w:tcPr>
            <w:tcW w:w="422" w:type="dxa"/>
            <w:tcBorders>
              <w:top w:val="single" w:sz="12" w:space="0" w:color="auto"/>
              <w:right w:val="single" w:sz="12" w:space="0" w:color="auto"/>
            </w:tcBorders>
            <w:vAlign w:val="center"/>
          </w:tcPr>
          <w:p w14:paraId="64E788E4" w14:textId="77777777" w:rsidR="00482903" w:rsidRPr="008C1ACA" w:rsidRDefault="00482903" w:rsidP="00A15AC5">
            <w:pPr>
              <w:keepNext/>
              <w:keepLines/>
              <w:suppressAutoHyphens/>
              <w:spacing w:before="20" w:after="20"/>
              <w:jc w:val="center"/>
              <w:rPr>
                <w:sz w:val="16"/>
              </w:rPr>
            </w:pPr>
            <w:r w:rsidRPr="008C1ACA">
              <w:rPr>
                <w:sz w:val="16"/>
              </w:rPr>
              <w:t>1,7</w:t>
            </w:r>
          </w:p>
        </w:tc>
        <w:tc>
          <w:tcPr>
            <w:tcW w:w="463" w:type="dxa"/>
            <w:tcBorders>
              <w:top w:val="single" w:sz="12" w:space="0" w:color="auto"/>
              <w:left w:val="single" w:sz="12" w:space="0" w:color="auto"/>
            </w:tcBorders>
            <w:vAlign w:val="center"/>
          </w:tcPr>
          <w:p w14:paraId="217B737D" w14:textId="77777777" w:rsidR="00482903" w:rsidRPr="008C1ACA" w:rsidRDefault="00482903" w:rsidP="00A15AC5">
            <w:pPr>
              <w:suppressAutoHyphens/>
              <w:spacing w:before="20" w:after="20"/>
              <w:jc w:val="center"/>
              <w:rPr>
                <w:sz w:val="16"/>
                <w:szCs w:val="16"/>
              </w:rPr>
            </w:pPr>
            <w:r w:rsidRPr="008C1ACA">
              <w:rPr>
                <w:sz w:val="16"/>
                <w:szCs w:val="16"/>
              </w:rPr>
              <w:t>3,55</w:t>
            </w:r>
          </w:p>
        </w:tc>
        <w:tc>
          <w:tcPr>
            <w:tcW w:w="463" w:type="dxa"/>
            <w:tcBorders>
              <w:top w:val="single" w:sz="12" w:space="0" w:color="auto"/>
            </w:tcBorders>
            <w:vAlign w:val="center"/>
          </w:tcPr>
          <w:p w14:paraId="180A4D7E" w14:textId="77777777" w:rsidR="00482903" w:rsidRPr="008C1ACA" w:rsidRDefault="00482903" w:rsidP="00A15AC5">
            <w:pPr>
              <w:suppressAutoHyphens/>
              <w:spacing w:before="20" w:after="20"/>
              <w:jc w:val="center"/>
              <w:rPr>
                <w:sz w:val="16"/>
                <w:szCs w:val="16"/>
              </w:rPr>
            </w:pPr>
            <w:r w:rsidRPr="008C1ACA">
              <w:rPr>
                <w:sz w:val="16"/>
                <w:szCs w:val="16"/>
              </w:rPr>
              <w:t>2,67</w:t>
            </w:r>
          </w:p>
        </w:tc>
        <w:tc>
          <w:tcPr>
            <w:tcW w:w="463" w:type="dxa"/>
            <w:tcBorders>
              <w:top w:val="single" w:sz="12" w:space="0" w:color="auto"/>
            </w:tcBorders>
            <w:vAlign w:val="center"/>
          </w:tcPr>
          <w:p w14:paraId="5E4B8E66" w14:textId="77777777" w:rsidR="00482903" w:rsidRPr="008C1ACA" w:rsidRDefault="00482903" w:rsidP="00A15AC5">
            <w:pPr>
              <w:suppressAutoHyphens/>
              <w:spacing w:before="20" w:after="20"/>
              <w:jc w:val="center"/>
              <w:rPr>
                <w:sz w:val="16"/>
                <w:szCs w:val="16"/>
              </w:rPr>
            </w:pPr>
            <w:r w:rsidRPr="008C1ACA">
              <w:rPr>
                <w:sz w:val="16"/>
                <w:szCs w:val="16"/>
              </w:rPr>
              <w:t>3,12</w:t>
            </w:r>
          </w:p>
        </w:tc>
        <w:tc>
          <w:tcPr>
            <w:tcW w:w="463" w:type="dxa"/>
            <w:tcBorders>
              <w:top w:val="single" w:sz="12" w:space="0" w:color="auto"/>
            </w:tcBorders>
            <w:vAlign w:val="center"/>
          </w:tcPr>
          <w:p w14:paraId="13A2BEAB" w14:textId="77777777" w:rsidR="00482903" w:rsidRPr="008C1ACA" w:rsidRDefault="00482903" w:rsidP="00A15AC5">
            <w:pPr>
              <w:suppressAutoHyphens/>
              <w:spacing w:before="20" w:after="20"/>
              <w:jc w:val="center"/>
              <w:rPr>
                <w:sz w:val="16"/>
                <w:szCs w:val="16"/>
              </w:rPr>
            </w:pPr>
            <w:r w:rsidRPr="008C1ACA">
              <w:rPr>
                <w:sz w:val="16"/>
                <w:szCs w:val="16"/>
              </w:rPr>
              <w:t>4,21</w:t>
            </w:r>
          </w:p>
        </w:tc>
        <w:tc>
          <w:tcPr>
            <w:tcW w:w="462" w:type="dxa"/>
            <w:tcBorders>
              <w:top w:val="single" w:sz="12" w:space="0" w:color="auto"/>
            </w:tcBorders>
            <w:vAlign w:val="center"/>
          </w:tcPr>
          <w:p w14:paraId="657950E7" w14:textId="77777777" w:rsidR="00482903" w:rsidRPr="008C1ACA" w:rsidRDefault="00482903" w:rsidP="00A15AC5">
            <w:pPr>
              <w:suppressAutoHyphens/>
              <w:spacing w:before="20" w:after="20"/>
              <w:jc w:val="center"/>
              <w:rPr>
                <w:sz w:val="16"/>
                <w:szCs w:val="16"/>
              </w:rPr>
            </w:pPr>
            <w:r w:rsidRPr="008C1ACA">
              <w:rPr>
                <w:sz w:val="16"/>
                <w:szCs w:val="16"/>
              </w:rPr>
              <w:t>3,36</w:t>
            </w:r>
          </w:p>
        </w:tc>
        <w:tc>
          <w:tcPr>
            <w:tcW w:w="463" w:type="dxa"/>
            <w:tcBorders>
              <w:top w:val="single" w:sz="12" w:space="0" w:color="auto"/>
            </w:tcBorders>
            <w:vAlign w:val="center"/>
          </w:tcPr>
          <w:p w14:paraId="7A21A341" w14:textId="77777777" w:rsidR="00482903" w:rsidRPr="008C1ACA" w:rsidRDefault="00482903" w:rsidP="00A15AC5">
            <w:pPr>
              <w:suppressAutoHyphens/>
              <w:spacing w:before="20" w:after="20"/>
              <w:jc w:val="center"/>
              <w:rPr>
                <w:sz w:val="16"/>
                <w:szCs w:val="16"/>
              </w:rPr>
            </w:pPr>
            <w:r w:rsidRPr="008C1ACA">
              <w:rPr>
                <w:sz w:val="16"/>
                <w:szCs w:val="16"/>
              </w:rPr>
              <w:t>2,37</w:t>
            </w:r>
          </w:p>
        </w:tc>
        <w:tc>
          <w:tcPr>
            <w:tcW w:w="462" w:type="dxa"/>
            <w:tcBorders>
              <w:top w:val="single" w:sz="12" w:space="0" w:color="auto"/>
            </w:tcBorders>
            <w:vAlign w:val="center"/>
          </w:tcPr>
          <w:p w14:paraId="7780DFAF" w14:textId="77777777" w:rsidR="00482903" w:rsidRPr="008C1ACA" w:rsidRDefault="00482903" w:rsidP="00A15AC5">
            <w:pPr>
              <w:suppressAutoHyphens/>
              <w:spacing w:before="20" w:after="20"/>
              <w:jc w:val="center"/>
              <w:rPr>
                <w:sz w:val="16"/>
                <w:szCs w:val="16"/>
              </w:rPr>
            </w:pPr>
            <w:r w:rsidRPr="008C1ACA">
              <w:rPr>
                <w:sz w:val="16"/>
                <w:szCs w:val="16"/>
              </w:rPr>
              <w:t>3,15</w:t>
            </w:r>
          </w:p>
        </w:tc>
        <w:tc>
          <w:tcPr>
            <w:tcW w:w="462" w:type="dxa"/>
            <w:tcBorders>
              <w:top w:val="single" w:sz="12" w:space="0" w:color="auto"/>
            </w:tcBorders>
            <w:vAlign w:val="center"/>
          </w:tcPr>
          <w:p w14:paraId="26122C25" w14:textId="77777777" w:rsidR="00482903" w:rsidRPr="008C1ACA" w:rsidRDefault="00482903" w:rsidP="00A15AC5">
            <w:pPr>
              <w:suppressAutoHyphens/>
              <w:spacing w:before="20" w:after="20"/>
              <w:jc w:val="center"/>
              <w:rPr>
                <w:sz w:val="16"/>
                <w:szCs w:val="16"/>
              </w:rPr>
            </w:pPr>
            <w:r w:rsidRPr="008C1ACA">
              <w:rPr>
                <w:sz w:val="16"/>
                <w:szCs w:val="16"/>
              </w:rPr>
              <w:t>3,60</w:t>
            </w:r>
          </w:p>
        </w:tc>
        <w:tc>
          <w:tcPr>
            <w:tcW w:w="462" w:type="dxa"/>
            <w:tcBorders>
              <w:top w:val="single" w:sz="12" w:space="0" w:color="auto"/>
            </w:tcBorders>
            <w:vAlign w:val="center"/>
          </w:tcPr>
          <w:p w14:paraId="22344CC1" w14:textId="77777777" w:rsidR="00482903" w:rsidRPr="008C1ACA" w:rsidRDefault="00482903" w:rsidP="00A15AC5">
            <w:pPr>
              <w:suppressAutoHyphens/>
              <w:spacing w:before="20" w:after="20"/>
              <w:jc w:val="center"/>
              <w:rPr>
                <w:sz w:val="16"/>
                <w:szCs w:val="16"/>
              </w:rPr>
            </w:pPr>
            <w:r w:rsidRPr="008C1ACA">
              <w:rPr>
                <w:sz w:val="16"/>
                <w:szCs w:val="16"/>
              </w:rPr>
              <w:t>3,00</w:t>
            </w:r>
          </w:p>
        </w:tc>
        <w:tc>
          <w:tcPr>
            <w:tcW w:w="462" w:type="dxa"/>
            <w:tcBorders>
              <w:top w:val="single" w:sz="12" w:space="0" w:color="auto"/>
            </w:tcBorders>
            <w:vAlign w:val="center"/>
          </w:tcPr>
          <w:p w14:paraId="4B713C43" w14:textId="77777777" w:rsidR="00482903" w:rsidRPr="008C1ACA" w:rsidRDefault="00482903" w:rsidP="00A15AC5">
            <w:pPr>
              <w:suppressAutoHyphens/>
              <w:spacing w:before="20" w:after="20"/>
              <w:jc w:val="center"/>
              <w:rPr>
                <w:sz w:val="16"/>
                <w:szCs w:val="16"/>
              </w:rPr>
            </w:pPr>
            <w:r w:rsidRPr="008C1ACA">
              <w:rPr>
                <w:sz w:val="16"/>
                <w:szCs w:val="16"/>
              </w:rPr>
              <w:t>6,14</w:t>
            </w:r>
          </w:p>
        </w:tc>
        <w:tc>
          <w:tcPr>
            <w:tcW w:w="463" w:type="dxa"/>
            <w:tcBorders>
              <w:top w:val="single" w:sz="12" w:space="0" w:color="auto"/>
            </w:tcBorders>
            <w:vAlign w:val="center"/>
          </w:tcPr>
          <w:p w14:paraId="5221C05D" w14:textId="77777777" w:rsidR="00482903" w:rsidRPr="008C1ACA" w:rsidRDefault="00482903" w:rsidP="00A15AC5">
            <w:pPr>
              <w:suppressAutoHyphens/>
              <w:spacing w:before="20" w:after="20"/>
              <w:jc w:val="center"/>
              <w:rPr>
                <w:sz w:val="16"/>
                <w:szCs w:val="16"/>
              </w:rPr>
            </w:pPr>
            <w:r w:rsidRPr="008C1ACA">
              <w:rPr>
                <w:sz w:val="16"/>
                <w:szCs w:val="16"/>
              </w:rPr>
              <w:t>2,91</w:t>
            </w:r>
          </w:p>
        </w:tc>
        <w:tc>
          <w:tcPr>
            <w:tcW w:w="462" w:type="dxa"/>
            <w:tcBorders>
              <w:top w:val="single" w:sz="12" w:space="0" w:color="auto"/>
            </w:tcBorders>
            <w:vAlign w:val="center"/>
          </w:tcPr>
          <w:p w14:paraId="73DD8A72" w14:textId="77777777" w:rsidR="00482903" w:rsidRPr="008C1ACA" w:rsidRDefault="00482903" w:rsidP="00A15AC5">
            <w:pPr>
              <w:suppressAutoHyphens/>
              <w:spacing w:before="20" w:after="20"/>
              <w:jc w:val="center"/>
              <w:rPr>
                <w:sz w:val="16"/>
                <w:szCs w:val="16"/>
              </w:rPr>
            </w:pPr>
            <w:r w:rsidRPr="008C1ACA">
              <w:rPr>
                <w:sz w:val="16"/>
                <w:szCs w:val="16"/>
              </w:rPr>
              <w:t>1,79</w:t>
            </w:r>
          </w:p>
        </w:tc>
        <w:tc>
          <w:tcPr>
            <w:tcW w:w="462" w:type="dxa"/>
            <w:tcBorders>
              <w:top w:val="single" w:sz="12" w:space="0" w:color="auto"/>
            </w:tcBorders>
            <w:vAlign w:val="center"/>
          </w:tcPr>
          <w:p w14:paraId="15152F61" w14:textId="77777777" w:rsidR="00482903" w:rsidRPr="008C1ACA" w:rsidRDefault="00482903" w:rsidP="00A15AC5">
            <w:pPr>
              <w:suppressAutoHyphens/>
              <w:spacing w:before="20" w:after="20"/>
              <w:jc w:val="center"/>
              <w:rPr>
                <w:sz w:val="16"/>
                <w:szCs w:val="16"/>
              </w:rPr>
            </w:pPr>
            <w:r w:rsidRPr="008C1ACA">
              <w:rPr>
                <w:sz w:val="16"/>
                <w:szCs w:val="16"/>
              </w:rPr>
              <w:t>1,96</w:t>
            </w:r>
          </w:p>
        </w:tc>
        <w:tc>
          <w:tcPr>
            <w:tcW w:w="462" w:type="dxa"/>
            <w:tcBorders>
              <w:top w:val="single" w:sz="12" w:space="0" w:color="auto"/>
            </w:tcBorders>
            <w:vAlign w:val="center"/>
          </w:tcPr>
          <w:p w14:paraId="68C7485E" w14:textId="77777777" w:rsidR="00482903" w:rsidRPr="008C1ACA" w:rsidRDefault="00482903" w:rsidP="00A15AC5">
            <w:pPr>
              <w:suppressAutoHyphens/>
              <w:spacing w:before="20" w:after="20"/>
              <w:jc w:val="center"/>
              <w:rPr>
                <w:sz w:val="16"/>
                <w:szCs w:val="16"/>
              </w:rPr>
            </w:pPr>
            <w:r w:rsidRPr="008C1ACA">
              <w:rPr>
                <w:sz w:val="16"/>
                <w:szCs w:val="16"/>
              </w:rPr>
              <w:t>2,76</w:t>
            </w:r>
          </w:p>
        </w:tc>
        <w:tc>
          <w:tcPr>
            <w:tcW w:w="462" w:type="dxa"/>
            <w:tcBorders>
              <w:top w:val="single" w:sz="12" w:space="0" w:color="auto"/>
            </w:tcBorders>
            <w:vAlign w:val="center"/>
          </w:tcPr>
          <w:p w14:paraId="40303DD4" w14:textId="77777777" w:rsidR="00482903" w:rsidRPr="008C1ACA" w:rsidRDefault="00482903" w:rsidP="00A15AC5">
            <w:pPr>
              <w:suppressAutoHyphens/>
              <w:spacing w:before="20" w:after="20"/>
              <w:jc w:val="center"/>
              <w:rPr>
                <w:sz w:val="16"/>
                <w:szCs w:val="16"/>
              </w:rPr>
            </w:pPr>
            <w:r w:rsidRPr="008C1ACA">
              <w:rPr>
                <w:sz w:val="16"/>
                <w:szCs w:val="16"/>
              </w:rPr>
              <w:t>2,87</w:t>
            </w:r>
          </w:p>
        </w:tc>
        <w:tc>
          <w:tcPr>
            <w:tcW w:w="463" w:type="dxa"/>
            <w:tcBorders>
              <w:top w:val="single" w:sz="12" w:space="0" w:color="auto"/>
              <w:right w:val="single" w:sz="12" w:space="0" w:color="auto"/>
            </w:tcBorders>
            <w:vAlign w:val="center"/>
          </w:tcPr>
          <w:p w14:paraId="15C0B546" w14:textId="77777777" w:rsidR="00482903" w:rsidRPr="008C1ACA" w:rsidRDefault="00482903" w:rsidP="00A15AC5">
            <w:pPr>
              <w:suppressAutoHyphens/>
              <w:spacing w:before="20" w:after="20"/>
              <w:jc w:val="center"/>
              <w:rPr>
                <w:sz w:val="16"/>
                <w:szCs w:val="16"/>
              </w:rPr>
            </w:pPr>
            <w:r w:rsidRPr="008C1ACA">
              <w:rPr>
                <w:sz w:val="16"/>
                <w:szCs w:val="16"/>
              </w:rPr>
              <w:t>4,25</w:t>
            </w:r>
          </w:p>
        </w:tc>
        <w:tc>
          <w:tcPr>
            <w:tcW w:w="556" w:type="dxa"/>
            <w:tcBorders>
              <w:top w:val="single" w:sz="12" w:space="0" w:color="auto"/>
              <w:left w:val="single" w:sz="12" w:space="0" w:color="auto"/>
              <w:right w:val="single" w:sz="12" w:space="0" w:color="auto"/>
            </w:tcBorders>
            <w:vAlign w:val="center"/>
          </w:tcPr>
          <w:p w14:paraId="1CF70E4E" w14:textId="77777777" w:rsidR="00482903" w:rsidRPr="008C1ACA" w:rsidRDefault="00482903" w:rsidP="00A15AC5">
            <w:pPr>
              <w:suppressAutoHyphens/>
              <w:spacing w:before="20" w:after="20"/>
              <w:jc w:val="center"/>
              <w:rPr>
                <w:sz w:val="16"/>
                <w:szCs w:val="16"/>
              </w:rPr>
            </w:pPr>
            <w:r w:rsidRPr="008C1ACA">
              <w:rPr>
                <w:sz w:val="16"/>
                <w:szCs w:val="16"/>
              </w:rPr>
              <w:t>2,33</w:t>
            </w:r>
          </w:p>
        </w:tc>
        <w:tc>
          <w:tcPr>
            <w:tcW w:w="695" w:type="dxa"/>
            <w:tcBorders>
              <w:top w:val="single" w:sz="12" w:space="0" w:color="auto"/>
              <w:left w:val="single" w:sz="12" w:space="0" w:color="auto"/>
            </w:tcBorders>
            <w:vAlign w:val="center"/>
          </w:tcPr>
          <w:p w14:paraId="4CEC91F0" w14:textId="77777777" w:rsidR="00482903" w:rsidRPr="008C1ACA" w:rsidRDefault="00482903" w:rsidP="00A15AC5">
            <w:pPr>
              <w:suppressAutoHyphens/>
              <w:spacing w:before="20" w:after="20"/>
              <w:jc w:val="center"/>
              <w:rPr>
                <w:b/>
                <w:bCs/>
                <w:sz w:val="16"/>
                <w:szCs w:val="16"/>
              </w:rPr>
            </w:pPr>
            <w:r w:rsidRPr="008C1ACA">
              <w:rPr>
                <w:b/>
                <w:bCs/>
                <w:sz w:val="16"/>
                <w:szCs w:val="16"/>
              </w:rPr>
              <w:t>54,04</w:t>
            </w:r>
          </w:p>
        </w:tc>
      </w:tr>
      <w:tr w:rsidR="00482903" w:rsidRPr="008C1ACA" w14:paraId="4F2CC9A4" w14:textId="77777777" w:rsidTr="00A15AC5">
        <w:trPr>
          <w:jc w:val="center"/>
        </w:trPr>
        <w:tc>
          <w:tcPr>
            <w:tcW w:w="422" w:type="dxa"/>
            <w:tcBorders>
              <w:right w:val="single" w:sz="12" w:space="0" w:color="auto"/>
            </w:tcBorders>
            <w:vAlign w:val="center"/>
          </w:tcPr>
          <w:p w14:paraId="782FF1FA" w14:textId="77777777" w:rsidR="00482903" w:rsidRPr="008C1ACA" w:rsidRDefault="00482903" w:rsidP="00A15AC5">
            <w:pPr>
              <w:keepNext/>
              <w:keepLines/>
              <w:suppressAutoHyphens/>
              <w:spacing w:before="20" w:after="20"/>
              <w:jc w:val="center"/>
              <w:rPr>
                <w:sz w:val="16"/>
              </w:rPr>
            </w:pPr>
            <w:r w:rsidRPr="008C1ACA">
              <w:rPr>
                <w:sz w:val="16"/>
              </w:rPr>
              <w:t>5,0</w:t>
            </w:r>
          </w:p>
        </w:tc>
        <w:tc>
          <w:tcPr>
            <w:tcW w:w="463" w:type="dxa"/>
            <w:tcBorders>
              <w:left w:val="single" w:sz="12" w:space="0" w:color="auto"/>
            </w:tcBorders>
            <w:vAlign w:val="center"/>
          </w:tcPr>
          <w:p w14:paraId="6262FDF4" w14:textId="77777777" w:rsidR="00482903" w:rsidRPr="008C1ACA" w:rsidRDefault="00482903" w:rsidP="00A15AC5">
            <w:pPr>
              <w:suppressAutoHyphens/>
              <w:spacing w:before="20" w:after="20"/>
              <w:jc w:val="center"/>
              <w:rPr>
                <w:sz w:val="16"/>
                <w:szCs w:val="16"/>
              </w:rPr>
            </w:pPr>
            <w:r w:rsidRPr="008C1ACA">
              <w:rPr>
                <w:sz w:val="16"/>
                <w:szCs w:val="16"/>
              </w:rPr>
              <w:t>1,11</w:t>
            </w:r>
          </w:p>
        </w:tc>
        <w:tc>
          <w:tcPr>
            <w:tcW w:w="463" w:type="dxa"/>
            <w:vAlign w:val="center"/>
          </w:tcPr>
          <w:p w14:paraId="0AB5567B" w14:textId="77777777" w:rsidR="00482903" w:rsidRPr="008C1ACA" w:rsidRDefault="00482903" w:rsidP="00A15AC5">
            <w:pPr>
              <w:suppressAutoHyphens/>
              <w:spacing w:before="20" w:after="20"/>
              <w:jc w:val="center"/>
              <w:rPr>
                <w:sz w:val="16"/>
                <w:szCs w:val="16"/>
              </w:rPr>
            </w:pPr>
            <w:r w:rsidRPr="008C1ACA">
              <w:rPr>
                <w:sz w:val="16"/>
                <w:szCs w:val="16"/>
              </w:rPr>
              <w:t>0,35</w:t>
            </w:r>
          </w:p>
        </w:tc>
        <w:tc>
          <w:tcPr>
            <w:tcW w:w="463" w:type="dxa"/>
            <w:vAlign w:val="center"/>
          </w:tcPr>
          <w:p w14:paraId="69C3622E" w14:textId="77777777" w:rsidR="00482903" w:rsidRPr="008C1ACA" w:rsidRDefault="00482903" w:rsidP="00A15AC5">
            <w:pPr>
              <w:suppressAutoHyphens/>
              <w:spacing w:before="20" w:after="20"/>
              <w:jc w:val="center"/>
              <w:rPr>
                <w:sz w:val="16"/>
                <w:szCs w:val="16"/>
              </w:rPr>
            </w:pPr>
            <w:r w:rsidRPr="008C1ACA">
              <w:rPr>
                <w:sz w:val="16"/>
                <w:szCs w:val="16"/>
              </w:rPr>
              <w:t>0,44</w:t>
            </w:r>
          </w:p>
        </w:tc>
        <w:tc>
          <w:tcPr>
            <w:tcW w:w="463" w:type="dxa"/>
            <w:vAlign w:val="center"/>
          </w:tcPr>
          <w:p w14:paraId="079A7314" w14:textId="77777777" w:rsidR="00482903" w:rsidRPr="008C1ACA" w:rsidRDefault="00482903" w:rsidP="00A15AC5">
            <w:pPr>
              <w:suppressAutoHyphens/>
              <w:spacing w:before="20" w:after="20"/>
              <w:jc w:val="center"/>
              <w:rPr>
                <w:sz w:val="16"/>
                <w:szCs w:val="16"/>
              </w:rPr>
            </w:pPr>
            <w:r w:rsidRPr="008C1ACA">
              <w:rPr>
                <w:sz w:val="16"/>
                <w:szCs w:val="16"/>
              </w:rPr>
              <w:t>2,60</w:t>
            </w:r>
          </w:p>
        </w:tc>
        <w:tc>
          <w:tcPr>
            <w:tcW w:w="462" w:type="dxa"/>
            <w:vAlign w:val="center"/>
          </w:tcPr>
          <w:p w14:paraId="4B3D7D1D" w14:textId="77777777" w:rsidR="00482903" w:rsidRPr="008C1ACA" w:rsidRDefault="00482903" w:rsidP="00A15AC5">
            <w:pPr>
              <w:suppressAutoHyphens/>
              <w:spacing w:before="20" w:after="20"/>
              <w:jc w:val="center"/>
              <w:rPr>
                <w:sz w:val="16"/>
                <w:szCs w:val="16"/>
              </w:rPr>
            </w:pPr>
            <w:r w:rsidRPr="008C1ACA">
              <w:rPr>
                <w:sz w:val="16"/>
                <w:szCs w:val="16"/>
              </w:rPr>
              <w:t>3,84</w:t>
            </w:r>
          </w:p>
        </w:tc>
        <w:tc>
          <w:tcPr>
            <w:tcW w:w="463" w:type="dxa"/>
            <w:vAlign w:val="center"/>
          </w:tcPr>
          <w:p w14:paraId="10F599E1" w14:textId="77777777" w:rsidR="00482903" w:rsidRPr="008C1ACA" w:rsidRDefault="00482903" w:rsidP="00A15AC5">
            <w:pPr>
              <w:suppressAutoHyphens/>
              <w:spacing w:before="20" w:after="20"/>
              <w:jc w:val="center"/>
              <w:rPr>
                <w:sz w:val="16"/>
                <w:szCs w:val="16"/>
              </w:rPr>
            </w:pPr>
            <w:r w:rsidRPr="008C1ACA">
              <w:rPr>
                <w:sz w:val="16"/>
                <w:szCs w:val="16"/>
              </w:rPr>
              <w:t>1,35</w:t>
            </w:r>
          </w:p>
        </w:tc>
        <w:tc>
          <w:tcPr>
            <w:tcW w:w="462" w:type="dxa"/>
            <w:vAlign w:val="center"/>
          </w:tcPr>
          <w:p w14:paraId="391D0622" w14:textId="77777777" w:rsidR="00482903" w:rsidRPr="008C1ACA" w:rsidRDefault="00482903" w:rsidP="00A15AC5">
            <w:pPr>
              <w:suppressAutoHyphens/>
              <w:spacing w:before="20" w:after="20"/>
              <w:jc w:val="center"/>
              <w:rPr>
                <w:sz w:val="16"/>
                <w:szCs w:val="16"/>
              </w:rPr>
            </w:pPr>
            <w:r w:rsidRPr="008C1ACA">
              <w:rPr>
                <w:sz w:val="16"/>
                <w:szCs w:val="16"/>
              </w:rPr>
              <w:t>1,18</w:t>
            </w:r>
          </w:p>
        </w:tc>
        <w:tc>
          <w:tcPr>
            <w:tcW w:w="462" w:type="dxa"/>
            <w:vAlign w:val="center"/>
          </w:tcPr>
          <w:p w14:paraId="29812570" w14:textId="77777777" w:rsidR="00482903" w:rsidRPr="008C1ACA" w:rsidRDefault="00482903" w:rsidP="00A15AC5">
            <w:pPr>
              <w:suppressAutoHyphens/>
              <w:spacing w:before="20" w:after="20"/>
              <w:jc w:val="center"/>
              <w:rPr>
                <w:sz w:val="16"/>
                <w:szCs w:val="16"/>
              </w:rPr>
            </w:pPr>
            <w:r w:rsidRPr="008C1ACA">
              <w:rPr>
                <w:sz w:val="16"/>
                <w:szCs w:val="16"/>
              </w:rPr>
              <w:t>0,98</w:t>
            </w:r>
          </w:p>
        </w:tc>
        <w:tc>
          <w:tcPr>
            <w:tcW w:w="462" w:type="dxa"/>
            <w:vAlign w:val="center"/>
          </w:tcPr>
          <w:p w14:paraId="5A86006B" w14:textId="77777777" w:rsidR="00482903" w:rsidRPr="008C1ACA" w:rsidRDefault="00482903" w:rsidP="00A15AC5">
            <w:pPr>
              <w:suppressAutoHyphens/>
              <w:spacing w:before="20" w:after="20"/>
              <w:jc w:val="center"/>
              <w:rPr>
                <w:sz w:val="16"/>
                <w:szCs w:val="16"/>
              </w:rPr>
            </w:pPr>
            <w:r w:rsidRPr="008C1ACA">
              <w:rPr>
                <w:sz w:val="16"/>
                <w:szCs w:val="16"/>
              </w:rPr>
              <w:t>1,87</w:t>
            </w:r>
          </w:p>
        </w:tc>
        <w:tc>
          <w:tcPr>
            <w:tcW w:w="462" w:type="dxa"/>
            <w:vAlign w:val="center"/>
          </w:tcPr>
          <w:p w14:paraId="61CAF4B1" w14:textId="77777777" w:rsidR="00482903" w:rsidRPr="008C1ACA" w:rsidRDefault="00482903" w:rsidP="00A15AC5">
            <w:pPr>
              <w:suppressAutoHyphens/>
              <w:spacing w:before="20" w:after="20"/>
              <w:jc w:val="center"/>
              <w:rPr>
                <w:sz w:val="16"/>
                <w:szCs w:val="16"/>
              </w:rPr>
            </w:pPr>
            <w:r w:rsidRPr="008C1ACA">
              <w:rPr>
                <w:sz w:val="16"/>
                <w:szCs w:val="16"/>
              </w:rPr>
              <w:t>4,06</w:t>
            </w:r>
          </w:p>
        </w:tc>
        <w:tc>
          <w:tcPr>
            <w:tcW w:w="463" w:type="dxa"/>
            <w:vAlign w:val="center"/>
          </w:tcPr>
          <w:p w14:paraId="421A12C0" w14:textId="77777777" w:rsidR="00482903" w:rsidRPr="008C1ACA" w:rsidRDefault="00482903" w:rsidP="00A15AC5">
            <w:pPr>
              <w:suppressAutoHyphens/>
              <w:spacing w:before="20" w:after="20"/>
              <w:jc w:val="center"/>
              <w:rPr>
                <w:sz w:val="16"/>
                <w:szCs w:val="16"/>
              </w:rPr>
            </w:pPr>
            <w:r w:rsidRPr="008C1ACA">
              <w:rPr>
                <w:sz w:val="16"/>
                <w:szCs w:val="16"/>
              </w:rPr>
              <w:t>6,88</w:t>
            </w:r>
          </w:p>
        </w:tc>
        <w:tc>
          <w:tcPr>
            <w:tcW w:w="462" w:type="dxa"/>
            <w:vAlign w:val="center"/>
          </w:tcPr>
          <w:p w14:paraId="7D4E3187" w14:textId="77777777" w:rsidR="00482903" w:rsidRPr="008C1ACA" w:rsidRDefault="00482903" w:rsidP="00A15AC5">
            <w:pPr>
              <w:suppressAutoHyphens/>
              <w:spacing w:before="20" w:after="20"/>
              <w:jc w:val="center"/>
              <w:rPr>
                <w:sz w:val="16"/>
                <w:szCs w:val="16"/>
              </w:rPr>
            </w:pPr>
            <w:r w:rsidRPr="008C1ACA">
              <w:rPr>
                <w:sz w:val="16"/>
                <w:szCs w:val="16"/>
              </w:rPr>
              <w:t>6,36</w:t>
            </w:r>
          </w:p>
        </w:tc>
        <w:tc>
          <w:tcPr>
            <w:tcW w:w="462" w:type="dxa"/>
            <w:vAlign w:val="center"/>
          </w:tcPr>
          <w:p w14:paraId="3BCF09D2" w14:textId="77777777" w:rsidR="00482903" w:rsidRPr="008C1ACA" w:rsidRDefault="00482903" w:rsidP="00A15AC5">
            <w:pPr>
              <w:suppressAutoHyphens/>
              <w:spacing w:before="20" w:after="20"/>
              <w:jc w:val="center"/>
              <w:rPr>
                <w:sz w:val="16"/>
                <w:szCs w:val="16"/>
              </w:rPr>
            </w:pPr>
            <w:r w:rsidRPr="008C1ACA">
              <w:rPr>
                <w:sz w:val="16"/>
                <w:szCs w:val="16"/>
              </w:rPr>
              <w:t>3,83</w:t>
            </w:r>
          </w:p>
        </w:tc>
        <w:tc>
          <w:tcPr>
            <w:tcW w:w="462" w:type="dxa"/>
            <w:vAlign w:val="center"/>
          </w:tcPr>
          <w:p w14:paraId="10B887D9" w14:textId="77777777" w:rsidR="00482903" w:rsidRPr="008C1ACA" w:rsidRDefault="00482903" w:rsidP="00A15AC5">
            <w:pPr>
              <w:suppressAutoHyphens/>
              <w:spacing w:before="20" w:after="20"/>
              <w:jc w:val="center"/>
              <w:rPr>
                <w:sz w:val="16"/>
                <w:szCs w:val="16"/>
              </w:rPr>
            </w:pPr>
            <w:r w:rsidRPr="008C1ACA">
              <w:rPr>
                <w:sz w:val="16"/>
                <w:szCs w:val="16"/>
              </w:rPr>
              <w:t>3,71</w:t>
            </w:r>
          </w:p>
        </w:tc>
        <w:tc>
          <w:tcPr>
            <w:tcW w:w="462" w:type="dxa"/>
            <w:vAlign w:val="center"/>
          </w:tcPr>
          <w:p w14:paraId="1240390C" w14:textId="77777777" w:rsidR="00482903" w:rsidRPr="008C1ACA" w:rsidRDefault="00482903" w:rsidP="00A15AC5">
            <w:pPr>
              <w:suppressAutoHyphens/>
              <w:spacing w:before="20" w:after="20"/>
              <w:jc w:val="center"/>
              <w:rPr>
                <w:sz w:val="16"/>
                <w:szCs w:val="16"/>
              </w:rPr>
            </w:pPr>
            <w:r w:rsidRPr="008C1ACA">
              <w:rPr>
                <w:sz w:val="16"/>
                <w:szCs w:val="16"/>
              </w:rPr>
              <w:t>3,13</w:t>
            </w:r>
          </w:p>
        </w:tc>
        <w:tc>
          <w:tcPr>
            <w:tcW w:w="463" w:type="dxa"/>
            <w:tcBorders>
              <w:right w:val="single" w:sz="12" w:space="0" w:color="auto"/>
            </w:tcBorders>
            <w:vAlign w:val="center"/>
          </w:tcPr>
          <w:p w14:paraId="44D93117" w14:textId="77777777" w:rsidR="00482903" w:rsidRPr="008C1ACA" w:rsidRDefault="00482903" w:rsidP="00A15AC5">
            <w:pPr>
              <w:suppressAutoHyphens/>
              <w:spacing w:before="20" w:after="20"/>
              <w:jc w:val="center"/>
              <w:rPr>
                <w:sz w:val="16"/>
                <w:szCs w:val="16"/>
              </w:rPr>
            </w:pPr>
            <w:r w:rsidRPr="008C1ACA">
              <w:rPr>
                <w:sz w:val="16"/>
                <w:szCs w:val="16"/>
              </w:rPr>
              <w:t>2,77</w:t>
            </w:r>
          </w:p>
        </w:tc>
        <w:tc>
          <w:tcPr>
            <w:tcW w:w="556" w:type="dxa"/>
            <w:tcBorders>
              <w:left w:val="single" w:sz="12" w:space="0" w:color="auto"/>
              <w:right w:val="single" w:sz="12" w:space="0" w:color="auto"/>
            </w:tcBorders>
            <w:vAlign w:val="center"/>
          </w:tcPr>
          <w:p w14:paraId="5B3D0DE1"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695" w:type="dxa"/>
            <w:tcBorders>
              <w:left w:val="single" w:sz="12" w:space="0" w:color="auto"/>
            </w:tcBorders>
            <w:vAlign w:val="center"/>
          </w:tcPr>
          <w:p w14:paraId="504A585D" w14:textId="77777777" w:rsidR="00482903" w:rsidRPr="008C1ACA" w:rsidRDefault="00482903" w:rsidP="00A15AC5">
            <w:pPr>
              <w:suppressAutoHyphens/>
              <w:spacing w:before="20" w:after="20"/>
              <w:jc w:val="center"/>
              <w:rPr>
                <w:b/>
                <w:bCs/>
                <w:sz w:val="16"/>
                <w:szCs w:val="16"/>
              </w:rPr>
            </w:pPr>
            <w:r w:rsidRPr="008C1ACA">
              <w:rPr>
                <w:b/>
                <w:bCs/>
                <w:sz w:val="16"/>
                <w:szCs w:val="16"/>
              </w:rPr>
              <w:t>44,46</w:t>
            </w:r>
          </w:p>
        </w:tc>
      </w:tr>
      <w:tr w:rsidR="00482903" w:rsidRPr="008C1ACA" w14:paraId="1E39DC35" w14:textId="77777777" w:rsidTr="00A15AC5">
        <w:trPr>
          <w:jc w:val="center"/>
        </w:trPr>
        <w:tc>
          <w:tcPr>
            <w:tcW w:w="422" w:type="dxa"/>
            <w:tcBorders>
              <w:right w:val="single" w:sz="12" w:space="0" w:color="auto"/>
            </w:tcBorders>
            <w:vAlign w:val="center"/>
          </w:tcPr>
          <w:p w14:paraId="04407AF7" w14:textId="77777777" w:rsidR="00482903" w:rsidRPr="008C1ACA" w:rsidRDefault="00482903" w:rsidP="00A15AC5">
            <w:pPr>
              <w:keepNext/>
              <w:keepLines/>
              <w:suppressAutoHyphens/>
              <w:spacing w:before="20" w:after="20"/>
              <w:jc w:val="center"/>
              <w:rPr>
                <w:sz w:val="16"/>
              </w:rPr>
            </w:pPr>
            <w:r w:rsidRPr="008C1ACA">
              <w:rPr>
                <w:sz w:val="16"/>
              </w:rPr>
              <w:t>11,0</w:t>
            </w:r>
          </w:p>
        </w:tc>
        <w:tc>
          <w:tcPr>
            <w:tcW w:w="463" w:type="dxa"/>
            <w:tcBorders>
              <w:left w:val="single" w:sz="12" w:space="0" w:color="auto"/>
            </w:tcBorders>
            <w:vAlign w:val="center"/>
          </w:tcPr>
          <w:p w14:paraId="38B9F5CD"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463" w:type="dxa"/>
            <w:vAlign w:val="center"/>
          </w:tcPr>
          <w:p w14:paraId="5117896C"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463" w:type="dxa"/>
            <w:vAlign w:val="center"/>
          </w:tcPr>
          <w:p w14:paraId="0EFFC6CF"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463" w:type="dxa"/>
            <w:vAlign w:val="center"/>
          </w:tcPr>
          <w:p w14:paraId="057AAD1F"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462" w:type="dxa"/>
            <w:vAlign w:val="center"/>
          </w:tcPr>
          <w:p w14:paraId="4E504166"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463" w:type="dxa"/>
            <w:vAlign w:val="center"/>
          </w:tcPr>
          <w:p w14:paraId="77E9B64D" w14:textId="77777777" w:rsidR="00482903" w:rsidRPr="008C1ACA" w:rsidRDefault="00482903" w:rsidP="00A15AC5">
            <w:pPr>
              <w:suppressAutoHyphens/>
              <w:spacing w:before="20" w:after="20"/>
              <w:jc w:val="center"/>
              <w:rPr>
                <w:sz w:val="16"/>
                <w:szCs w:val="16"/>
              </w:rPr>
            </w:pPr>
            <w:r w:rsidRPr="008C1ACA">
              <w:rPr>
                <w:sz w:val="16"/>
                <w:szCs w:val="16"/>
              </w:rPr>
              <w:t>0,02</w:t>
            </w:r>
          </w:p>
        </w:tc>
        <w:tc>
          <w:tcPr>
            <w:tcW w:w="462" w:type="dxa"/>
            <w:vAlign w:val="center"/>
          </w:tcPr>
          <w:p w14:paraId="5C03966A" w14:textId="77777777" w:rsidR="00482903" w:rsidRPr="008C1ACA" w:rsidRDefault="00482903" w:rsidP="00A15AC5">
            <w:pPr>
              <w:suppressAutoHyphens/>
              <w:spacing w:before="20" w:after="20"/>
              <w:jc w:val="center"/>
              <w:rPr>
                <w:sz w:val="16"/>
                <w:szCs w:val="16"/>
              </w:rPr>
            </w:pPr>
            <w:r w:rsidRPr="008C1ACA">
              <w:rPr>
                <w:sz w:val="16"/>
                <w:szCs w:val="16"/>
              </w:rPr>
              <w:t>0,02</w:t>
            </w:r>
          </w:p>
        </w:tc>
        <w:tc>
          <w:tcPr>
            <w:tcW w:w="462" w:type="dxa"/>
            <w:vAlign w:val="center"/>
          </w:tcPr>
          <w:p w14:paraId="10AE56D3" w14:textId="77777777" w:rsidR="00482903" w:rsidRPr="008C1ACA" w:rsidRDefault="00482903" w:rsidP="00A15AC5">
            <w:pPr>
              <w:suppressAutoHyphens/>
              <w:spacing w:before="20" w:after="20"/>
              <w:jc w:val="center"/>
              <w:rPr>
                <w:sz w:val="16"/>
                <w:szCs w:val="16"/>
              </w:rPr>
            </w:pPr>
            <w:r w:rsidRPr="008C1ACA">
              <w:rPr>
                <w:sz w:val="16"/>
                <w:szCs w:val="16"/>
              </w:rPr>
              <w:t>0,01</w:t>
            </w:r>
          </w:p>
        </w:tc>
        <w:tc>
          <w:tcPr>
            <w:tcW w:w="462" w:type="dxa"/>
            <w:vAlign w:val="center"/>
          </w:tcPr>
          <w:p w14:paraId="0B4588DD"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462" w:type="dxa"/>
            <w:vAlign w:val="center"/>
          </w:tcPr>
          <w:p w14:paraId="05A04035" w14:textId="77777777" w:rsidR="00482903" w:rsidRPr="008C1ACA" w:rsidRDefault="00482903" w:rsidP="00A15AC5">
            <w:pPr>
              <w:suppressAutoHyphens/>
              <w:spacing w:before="20" w:after="20"/>
              <w:jc w:val="center"/>
              <w:rPr>
                <w:sz w:val="16"/>
                <w:szCs w:val="16"/>
              </w:rPr>
            </w:pPr>
            <w:r w:rsidRPr="008C1ACA">
              <w:rPr>
                <w:sz w:val="16"/>
                <w:szCs w:val="16"/>
              </w:rPr>
              <w:t>0,03</w:t>
            </w:r>
          </w:p>
        </w:tc>
        <w:tc>
          <w:tcPr>
            <w:tcW w:w="463" w:type="dxa"/>
            <w:vAlign w:val="center"/>
          </w:tcPr>
          <w:p w14:paraId="6FCBF463" w14:textId="77777777" w:rsidR="00482903" w:rsidRPr="008C1ACA" w:rsidRDefault="00482903" w:rsidP="00A15AC5">
            <w:pPr>
              <w:suppressAutoHyphens/>
              <w:spacing w:before="20" w:after="20"/>
              <w:jc w:val="center"/>
              <w:rPr>
                <w:sz w:val="16"/>
                <w:szCs w:val="16"/>
              </w:rPr>
            </w:pPr>
            <w:r w:rsidRPr="008C1ACA">
              <w:rPr>
                <w:sz w:val="16"/>
                <w:szCs w:val="16"/>
              </w:rPr>
              <w:t>0,35</w:t>
            </w:r>
          </w:p>
        </w:tc>
        <w:tc>
          <w:tcPr>
            <w:tcW w:w="462" w:type="dxa"/>
            <w:vAlign w:val="center"/>
          </w:tcPr>
          <w:p w14:paraId="7E6B7093" w14:textId="77777777" w:rsidR="00482903" w:rsidRPr="008C1ACA" w:rsidRDefault="00482903" w:rsidP="00A15AC5">
            <w:pPr>
              <w:suppressAutoHyphens/>
              <w:spacing w:before="20" w:after="20"/>
              <w:jc w:val="center"/>
              <w:rPr>
                <w:sz w:val="16"/>
                <w:szCs w:val="16"/>
              </w:rPr>
            </w:pPr>
            <w:r w:rsidRPr="008C1ACA">
              <w:rPr>
                <w:sz w:val="16"/>
                <w:szCs w:val="16"/>
              </w:rPr>
              <w:t>0,67</w:t>
            </w:r>
          </w:p>
        </w:tc>
        <w:tc>
          <w:tcPr>
            <w:tcW w:w="462" w:type="dxa"/>
            <w:vAlign w:val="center"/>
          </w:tcPr>
          <w:p w14:paraId="7ACAA5EB" w14:textId="77777777" w:rsidR="00482903" w:rsidRPr="008C1ACA" w:rsidRDefault="00482903" w:rsidP="00A15AC5">
            <w:pPr>
              <w:suppressAutoHyphens/>
              <w:spacing w:before="20" w:after="20"/>
              <w:jc w:val="center"/>
              <w:rPr>
                <w:sz w:val="16"/>
                <w:szCs w:val="16"/>
              </w:rPr>
            </w:pPr>
            <w:r w:rsidRPr="008C1ACA">
              <w:rPr>
                <w:sz w:val="16"/>
                <w:szCs w:val="16"/>
              </w:rPr>
              <w:t>0,25</w:t>
            </w:r>
          </w:p>
        </w:tc>
        <w:tc>
          <w:tcPr>
            <w:tcW w:w="462" w:type="dxa"/>
            <w:vAlign w:val="center"/>
          </w:tcPr>
          <w:p w14:paraId="4B4C2593" w14:textId="77777777" w:rsidR="00482903" w:rsidRPr="008C1ACA" w:rsidRDefault="00482903" w:rsidP="00A15AC5">
            <w:pPr>
              <w:suppressAutoHyphens/>
              <w:spacing w:before="20" w:after="20"/>
              <w:jc w:val="center"/>
              <w:rPr>
                <w:sz w:val="16"/>
                <w:szCs w:val="16"/>
              </w:rPr>
            </w:pPr>
            <w:r w:rsidRPr="008C1ACA">
              <w:rPr>
                <w:sz w:val="16"/>
                <w:szCs w:val="16"/>
              </w:rPr>
              <w:t>0,12</w:t>
            </w:r>
          </w:p>
        </w:tc>
        <w:tc>
          <w:tcPr>
            <w:tcW w:w="462" w:type="dxa"/>
            <w:vAlign w:val="center"/>
          </w:tcPr>
          <w:p w14:paraId="434A6653" w14:textId="77777777" w:rsidR="00482903" w:rsidRPr="008C1ACA" w:rsidRDefault="00482903" w:rsidP="00A15AC5">
            <w:pPr>
              <w:suppressAutoHyphens/>
              <w:spacing w:before="20" w:after="20"/>
              <w:jc w:val="center"/>
              <w:rPr>
                <w:sz w:val="16"/>
                <w:szCs w:val="16"/>
              </w:rPr>
            </w:pPr>
            <w:r w:rsidRPr="008C1ACA">
              <w:rPr>
                <w:sz w:val="16"/>
                <w:szCs w:val="16"/>
              </w:rPr>
              <w:t>0,03</w:t>
            </w:r>
          </w:p>
        </w:tc>
        <w:tc>
          <w:tcPr>
            <w:tcW w:w="463" w:type="dxa"/>
            <w:tcBorders>
              <w:right w:val="single" w:sz="12" w:space="0" w:color="auto"/>
            </w:tcBorders>
            <w:vAlign w:val="center"/>
          </w:tcPr>
          <w:p w14:paraId="1844438A"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556" w:type="dxa"/>
            <w:tcBorders>
              <w:left w:val="single" w:sz="12" w:space="0" w:color="auto"/>
              <w:right w:val="single" w:sz="12" w:space="0" w:color="auto"/>
            </w:tcBorders>
            <w:vAlign w:val="center"/>
          </w:tcPr>
          <w:p w14:paraId="0DDFC041"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695" w:type="dxa"/>
            <w:tcBorders>
              <w:left w:val="single" w:sz="12" w:space="0" w:color="auto"/>
            </w:tcBorders>
            <w:vAlign w:val="center"/>
          </w:tcPr>
          <w:p w14:paraId="5BDF3D27" w14:textId="77777777" w:rsidR="00482903" w:rsidRPr="008C1ACA" w:rsidRDefault="00482903" w:rsidP="00A15AC5">
            <w:pPr>
              <w:suppressAutoHyphens/>
              <w:spacing w:before="20" w:after="20"/>
              <w:jc w:val="center"/>
              <w:rPr>
                <w:b/>
                <w:bCs/>
                <w:sz w:val="16"/>
                <w:szCs w:val="16"/>
              </w:rPr>
            </w:pPr>
            <w:r w:rsidRPr="008C1ACA">
              <w:rPr>
                <w:b/>
                <w:bCs/>
                <w:sz w:val="16"/>
                <w:szCs w:val="16"/>
              </w:rPr>
              <w:t>1,50</w:t>
            </w:r>
          </w:p>
        </w:tc>
      </w:tr>
      <w:tr w:rsidR="00482903" w:rsidRPr="008C1ACA" w14:paraId="0BE36FBC" w14:textId="77777777" w:rsidTr="00A15AC5">
        <w:trPr>
          <w:jc w:val="center"/>
        </w:trPr>
        <w:tc>
          <w:tcPr>
            <w:tcW w:w="422" w:type="dxa"/>
            <w:tcBorders>
              <w:right w:val="single" w:sz="12" w:space="0" w:color="auto"/>
            </w:tcBorders>
            <w:vAlign w:val="center"/>
          </w:tcPr>
          <w:p w14:paraId="2CC1AB55" w14:textId="77777777" w:rsidR="00482903" w:rsidRPr="008C1ACA" w:rsidRDefault="00482903" w:rsidP="00A15AC5">
            <w:pPr>
              <w:keepNext/>
              <w:keepLines/>
              <w:suppressAutoHyphens/>
              <w:spacing w:before="20" w:after="20"/>
              <w:jc w:val="center"/>
              <w:rPr>
                <w:b/>
                <w:bCs/>
                <w:sz w:val="16"/>
              </w:rPr>
            </w:pPr>
            <w:r w:rsidRPr="008C1ACA">
              <w:rPr>
                <w:b/>
                <w:bCs/>
                <w:sz w:val="16"/>
              </w:rPr>
              <w:sym w:font="Symbol" w:char="F053"/>
            </w:r>
          </w:p>
        </w:tc>
        <w:tc>
          <w:tcPr>
            <w:tcW w:w="463" w:type="dxa"/>
            <w:tcBorders>
              <w:left w:val="single" w:sz="12" w:space="0" w:color="auto"/>
            </w:tcBorders>
            <w:vAlign w:val="center"/>
          </w:tcPr>
          <w:p w14:paraId="1CD699B2" w14:textId="77777777" w:rsidR="00482903" w:rsidRPr="008C1ACA" w:rsidRDefault="00482903" w:rsidP="00A15AC5">
            <w:pPr>
              <w:suppressAutoHyphens/>
              <w:spacing w:before="20" w:after="20"/>
              <w:jc w:val="center"/>
              <w:rPr>
                <w:sz w:val="16"/>
                <w:szCs w:val="16"/>
              </w:rPr>
            </w:pPr>
            <w:r w:rsidRPr="008C1ACA">
              <w:rPr>
                <w:sz w:val="16"/>
                <w:szCs w:val="16"/>
              </w:rPr>
              <w:t>4,66</w:t>
            </w:r>
          </w:p>
        </w:tc>
        <w:tc>
          <w:tcPr>
            <w:tcW w:w="463" w:type="dxa"/>
            <w:vAlign w:val="center"/>
          </w:tcPr>
          <w:p w14:paraId="6FD315E2" w14:textId="77777777" w:rsidR="00482903" w:rsidRPr="008C1ACA" w:rsidRDefault="00482903" w:rsidP="00A15AC5">
            <w:pPr>
              <w:suppressAutoHyphens/>
              <w:spacing w:before="20" w:after="20"/>
              <w:jc w:val="center"/>
              <w:rPr>
                <w:sz w:val="16"/>
                <w:szCs w:val="16"/>
              </w:rPr>
            </w:pPr>
            <w:r w:rsidRPr="008C1ACA">
              <w:rPr>
                <w:sz w:val="16"/>
                <w:szCs w:val="16"/>
              </w:rPr>
              <w:t>3,02</w:t>
            </w:r>
          </w:p>
        </w:tc>
        <w:tc>
          <w:tcPr>
            <w:tcW w:w="463" w:type="dxa"/>
            <w:vAlign w:val="center"/>
          </w:tcPr>
          <w:p w14:paraId="0FFB5F3D" w14:textId="77777777" w:rsidR="00482903" w:rsidRPr="008C1ACA" w:rsidRDefault="00482903" w:rsidP="00A15AC5">
            <w:pPr>
              <w:suppressAutoHyphens/>
              <w:spacing w:before="20" w:after="20"/>
              <w:jc w:val="center"/>
              <w:rPr>
                <w:sz w:val="16"/>
                <w:szCs w:val="16"/>
              </w:rPr>
            </w:pPr>
            <w:r w:rsidRPr="008C1ACA">
              <w:rPr>
                <w:sz w:val="16"/>
                <w:szCs w:val="16"/>
              </w:rPr>
              <w:t>3,56</w:t>
            </w:r>
          </w:p>
        </w:tc>
        <w:tc>
          <w:tcPr>
            <w:tcW w:w="463" w:type="dxa"/>
            <w:vAlign w:val="center"/>
          </w:tcPr>
          <w:p w14:paraId="39815C6F" w14:textId="77777777" w:rsidR="00482903" w:rsidRPr="008C1ACA" w:rsidRDefault="00482903" w:rsidP="00A15AC5">
            <w:pPr>
              <w:suppressAutoHyphens/>
              <w:spacing w:before="20" w:after="20"/>
              <w:jc w:val="center"/>
              <w:rPr>
                <w:sz w:val="16"/>
                <w:szCs w:val="16"/>
              </w:rPr>
            </w:pPr>
            <w:r w:rsidRPr="008C1ACA">
              <w:rPr>
                <w:sz w:val="16"/>
                <w:szCs w:val="16"/>
              </w:rPr>
              <w:t>6,81</w:t>
            </w:r>
          </w:p>
        </w:tc>
        <w:tc>
          <w:tcPr>
            <w:tcW w:w="462" w:type="dxa"/>
            <w:vAlign w:val="center"/>
          </w:tcPr>
          <w:p w14:paraId="32C3EDC9" w14:textId="77777777" w:rsidR="00482903" w:rsidRPr="008C1ACA" w:rsidRDefault="00482903" w:rsidP="00A15AC5">
            <w:pPr>
              <w:suppressAutoHyphens/>
              <w:spacing w:before="20" w:after="20"/>
              <w:jc w:val="center"/>
              <w:rPr>
                <w:sz w:val="16"/>
                <w:szCs w:val="16"/>
              </w:rPr>
            </w:pPr>
            <w:r w:rsidRPr="008C1ACA">
              <w:rPr>
                <w:sz w:val="16"/>
                <w:szCs w:val="16"/>
              </w:rPr>
              <w:t>7,20</w:t>
            </w:r>
          </w:p>
        </w:tc>
        <w:tc>
          <w:tcPr>
            <w:tcW w:w="463" w:type="dxa"/>
            <w:vAlign w:val="center"/>
          </w:tcPr>
          <w:p w14:paraId="2185FB3B" w14:textId="77777777" w:rsidR="00482903" w:rsidRPr="008C1ACA" w:rsidRDefault="00482903" w:rsidP="00A15AC5">
            <w:pPr>
              <w:suppressAutoHyphens/>
              <w:spacing w:before="20" w:after="20"/>
              <w:jc w:val="center"/>
              <w:rPr>
                <w:sz w:val="16"/>
                <w:szCs w:val="16"/>
              </w:rPr>
            </w:pPr>
            <w:r w:rsidRPr="008C1ACA">
              <w:rPr>
                <w:sz w:val="16"/>
                <w:szCs w:val="16"/>
              </w:rPr>
              <w:t>3,74</w:t>
            </w:r>
          </w:p>
        </w:tc>
        <w:tc>
          <w:tcPr>
            <w:tcW w:w="462" w:type="dxa"/>
            <w:vAlign w:val="center"/>
          </w:tcPr>
          <w:p w14:paraId="2C03DDA7" w14:textId="77777777" w:rsidR="00482903" w:rsidRPr="008C1ACA" w:rsidRDefault="00482903" w:rsidP="00A15AC5">
            <w:pPr>
              <w:suppressAutoHyphens/>
              <w:spacing w:before="20" w:after="20"/>
              <w:jc w:val="center"/>
              <w:rPr>
                <w:sz w:val="16"/>
                <w:szCs w:val="16"/>
              </w:rPr>
            </w:pPr>
            <w:r w:rsidRPr="008C1ACA">
              <w:rPr>
                <w:sz w:val="16"/>
                <w:szCs w:val="16"/>
              </w:rPr>
              <w:t>4,35</w:t>
            </w:r>
          </w:p>
        </w:tc>
        <w:tc>
          <w:tcPr>
            <w:tcW w:w="462" w:type="dxa"/>
            <w:vAlign w:val="center"/>
          </w:tcPr>
          <w:p w14:paraId="2B5B13A1" w14:textId="77777777" w:rsidR="00482903" w:rsidRPr="008C1ACA" w:rsidRDefault="00482903" w:rsidP="00A15AC5">
            <w:pPr>
              <w:suppressAutoHyphens/>
              <w:spacing w:before="20" w:after="20"/>
              <w:jc w:val="center"/>
              <w:rPr>
                <w:sz w:val="16"/>
                <w:szCs w:val="16"/>
              </w:rPr>
            </w:pPr>
            <w:r w:rsidRPr="008C1ACA">
              <w:rPr>
                <w:sz w:val="16"/>
                <w:szCs w:val="16"/>
              </w:rPr>
              <w:t>4,59</w:t>
            </w:r>
          </w:p>
        </w:tc>
        <w:tc>
          <w:tcPr>
            <w:tcW w:w="462" w:type="dxa"/>
            <w:vAlign w:val="center"/>
          </w:tcPr>
          <w:p w14:paraId="600CD7A9" w14:textId="77777777" w:rsidR="00482903" w:rsidRPr="008C1ACA" w:rsidRDefault="00482903" w:rsidP="00A15AC5">
            <w:pPr>
              <w:suppressAutoHyphens/>
              <w:spacing w:before="20" w:after="20"/>
              <w:jc w:val="center"/>
              <w:rPr>
                <w:sz w:val="16"/>
                <w:szCs w:val="16"/>
              </w:rPr>
            </w:pPr>
            <w:r w:rsidRPr="008C1ACA">
              <w:rPr>
                <w:sz w:val="16"/>
                <w:szCs w:val="16"/>
              </w:rPr>
              <w:t>4,87</w:t>
            </w:r>
          </w:p>
        </w:tc>
        <w:tc>
          <w:tcPr>
            <w:tcW w:w="462" w:type="dxa"/>
            <w:vAlign w:val="center"/>
          </w:tcPr>
          <w:p w14:paraId="67BA55DE" w14:textId="77777777" w:rsidR="00482903" w:rsidRPr="008C1ACA" w:rsidRDefault="00482903" w:rsidP="00A15AC5">
            <w:pPr>
              <w:suppressAutoHyphens/>
              <w:spacing w:before="20" w:after="20"/>
              <w:jc w:val="center"/>
              <w:rPr>
                <w:sz w:val="16"/>
                <w:szCs w:val="16"/>
              </w:rPr>
            </w:pPr>
            <w:r w:rsidRPr="008C1ACA">
              <w:rPr>
                <w:sz w:val="16"/>
                <w:szCs w:val="16"/>
              </w:rPr>
              <w:t>10,23</w:t>
            </w:r>
          </w:p>
        </w:tc>
        <w:tc>
          <w:tcPr>
            <w:tcW w:w="463" w:type="dxa"/>
            <w:vAlign w:val="center"/>
          </w:tcPr>
          <w:p w14:paraId="727D1FEE" w14:textId="77777777" w:rsidR="00482903" w:rsidRPr="008C1ACA" w:rsidRDefault="00482903" w:rsidP="00A15AC5">
            <w:pPr>
              <w:suppressAutoHyphens/>
              <w:spacing w:before="20" w:after="20"/>
              <w:jc w:val="center"/>
              <w:rPr>
                <w:sz w:val="16"/>
                <w:szCs w:val="16"/>
              </w:rPr>
            </w:pPr>
            <w:r w:rsidRPr="008C1ACA">
              <w:rPr>
                <w:sz w:val="16"/>
                <w:szCs w:val="16"/>
              </w:rPr>
              <w:t>10,14</w:t>
            </w:r>
          </w:p>
        </w:tc>
        <w:tc>
          <w:tcPr>
            <w:tcW w:w="462" w:type="dxa"/>
            <w:vAlign w:val="center"/>
          </w:tcPr>
          <w:p w14:paraId="453ED815" w14:textId="77777777" w:rsidR="00482903" w:rsidRPr="008C1ACA" w:rsidRDefault="00482903" w:rsidP="00A15AC5">
            <w:pPr>
              <w:suppressAutoHyphens/>
              <w:spacing w:before="20" w:after="20"/>
              <w:jc w:val="center"/>
              <w:rPr>
                <w:sz w:val="16"/>
                <w:szCs w:val="16"/>
              </w:rPr>
            </w:pPr>
            <w:r w:rsidRPr="008C1ACA">
              <w:rPr>
                <w:sz w:val="16"/>
                <w:szCs w:val="16"/>
              </w:rPr>
              <w:t>8,82</w:t>
            </w:r>
          </w:p>
        </w:tc>
        <w:tc>
          <w:tcPr>
            <w:tcW w:w="462" w:type="dxa"/>
            <w:vAlign w:val="center"/>
          </w:tcPr>
          <w:p w14:paraId="16F489C1" w14:textId="77777777" w:rsidR="00482903" w:rsidRPr="008C1ACA" w:rsidRDefault="00482903" w:rsidP="00A15AC5">
            <w:pPr>
              <w:suppressAutoHyphens/>
              <w:spacing w:before="20" w:after="20"/>
              <w:jc w:val="center"/>
              <w:rPr>
                <w:sz w:val="16"/>
                <w:szCs w:val="16"/>
              </w:rPr>
            </w:pPr>
            <w:r w:rsidRPr="008C1ACA">
              <w:rPr>
                <w:sz w:val="16"/>
                <w:szCs w:val="16"/>
              </w:rPr>
              <w:t>6,04</w:t>
            </w:r>
          </w:p>
        </w:tc>
        <w:tc>
          <w:tcPr>
            <w:tcW w:w="462" w:type="dxa"/>
            <w:vAlign w:val="center"/>
          </w:tcPr>
          <w:p w14:paraId="3E5568B6" w14:textId="77777777" w:rsidR="00482903" w:rsidRPr="008C1ACA" w:rsidRDefault="00482903" w:rsidP="00A15AC5">
            <w:pPr>
              <w:suppressAutoHyphens/>
              <w:spacing w:before="20" w:after="20"/>
              <w:jc w:val="center"/>
              <w:rPr>
                <w:sz w:val="16"/>
                <w:szCs w:val="16"/>
              </w:rPr>
            </w:pPr>
            <w:r w:rsidRPr="008C1ACA">
              <w:rPr>
                <w:sz w:val="16"/>
                <w:szCs w:val="16"/>
              </w:rPr>
              <w:t>6,59</w:t>
            </w:r>
          </w:p>
        </w:tc>
        <w:tc>
          <w:tcPr>
            <w:tcW w:w="462" w:type="dxa"/>
            <w:vAlign w:val="center"/>
          </w:tcPr>
          <w:p w14:paraId="6D9EDF69" w14:textId="77777777" w:rsidR="00482903" w:rsidRPr="008C1ACA" w:rsidRDefault="00482903" w:rsidP="00A15AC5">
            <w:pPr>
              <w:suppressAutoHyphens/>
              <w:spacing w:before="20" w:after="20"/>
              <w:jc w:val="center"/>
              <w:rPr>
                <w:sz w:val="16"/>
                <w:szCs w:val="16"/>
              </w:rPr>
            </w:pPr>
            <w:r w:rsidRPr="008C1ACA">
              <w:rPr>
                <w:sz w:val="16"/>
                <w:szCs w:val="16"/>
              </w:rPr>
              <w:t>6,03</w:t>
            </w:r>
          </w:p>
        </w:tc>
        <w:tc>
          <w:tcPr>
            <w:tcW w:w="463" w:type="dxa"/>
            <w:tcBorders>
              <w:right w:val="single" w:sz="12" w:space="0" w:color="auto"/>
            </w:tcBorders>
            <w:vAlign w:val="center"/>
          </w:tcPr>
          <w:p w14:paraId="02EDC26C" w14:textId="77777777" w:rsidR="00482903" w:rsidRPr="008C1ACA" w:rsidRDefault="00482903" w:rsidP="00A15AC5">
            <w:pPr>
              <w:suppressAutoHyphens/>
              <w:spacing w:before="20" w:after="20"/>
              <w:jc w:val="center"/>
              <w:rPr>
                <w:sz w:val="16"/>
                <w:szCs w:val="16"/>
              </w:rPr>
            </w:pPr>
            <w:r w:rsidRPr="008C1ACA">
              <w:rPr>
                <w:sz w:val="16"/>
                <w:szCs w:val="16"/>
              </w:rPr>
              <w:t>7,02</w:t>
            </w:r>
          </w:p>
        </w:tc>
        <w:tc>
          <w:tcPr>
            <w:tcW w:w="556" w:type="dxa"/>
            <w:tcBorders>
              <w:left w:val="single" w:sz="12" w:space="0" w:color="auto"/>
              <w:right w:val="single" w:sz="12" w:space="0" w:color="auto"/>
            </w:tcBorders>
            <w:vAlign w:val="center"/>
          </w:tcPr>
          <w:p w14:paraId="764865B3" w14:textId="77777777" w:rsidR="00482903" w:rsidRPr="008C1ACA" w:rsidRDefault="00482903" w:rsidP="00A15AC5">
            <w:pPr>
              <w:suppressAutoHyphens/>
              <w:spacing w:before="20" w:after="20"/>
              <w:jc w:val="center"/>
              <w:rPr>
                <w:sz w:val="16"/>
                <w:szCs w:val="16"/>
              </w:rPr>
            </w:pPr>
            <w:r w:rsidRPr="008C1ACA">
              <w:rPr>
                <w:sz w:val="16"/>
                <w:szCs w:val="16"/>
              </w:rPr>
              <w:t>2,33</w:t>
            </w:r>
          </w:p>
        </w:tc>
        <w:tc>
          <w:tcPr>
            <w:tcW w:w="695" w:type="dxa"/>
            <w:tcBorders>
              <w:left w:val="single" w:sz="12" w:space="0" w:color="auto"/>
            </w:tcBorders>
            <w:vAlign w:val="center"/>
          </w:tcPr>
          <w:p w14:paraId="52727445" w14:textId="77777777" w:rsidR="00482903" w:rsidRPr="008C1ACA" w:rsidRDefault="00482903" w:rsidP="00A15AC5">
            <w:pPr>
              <w:suppressAutoHyphens/>
              <w:spacing w:before="20" w:after="20"/>
              <w:jc w:val="center"/>
              <w:rPr>
                <w:b/>
                <w:bCs/>
                <w:sz w:val="16"/>
                <w:szCs w:val="16"/>
              </w:rPr>
            </w:pPr>
            <w:r w:rsidRPr="008C1ACA">
              <w:rPr>
                <w:b/>
                <w:bCs/>
                <w:sz w:val="16"/>
                <w:szCs w:val="16"/>
              </w:rPr>
              <w:t>100,00</w:t>
            </w:r>
          </w:p>
        </w:tc>
      </w:tr>
      <w:tr w:rsidR="00482903" w:rsidRPr="008C1ACA" w14:paraId="189193E4" w14:textId="77777777" w:rsidTr="00A15AC5">
        <w:trPr>
          <w:jc w:val="center"/>
        </w:trPr>
        <w:tc>
          <w:tcPr>
            <w:tcW w:w="9072" w:type="dxa"/>
            <w:gridSpan w:val="19"/>
            <w:vAlign w:val="center"/>
          </w:tcPr>
          <w:p w14:paraId="2F422BA8" w14:textId="77777777" w:rsidR="00482903" w:rsidRPr="008C1ACA" w:rsidRDefault="00482903" w:rsidP="00A15AC5">
            <w:pPr>
              <w:spacing w:before="0"/>
              <w:jc w:val="center"/>
              <w:rPr>
                <w:b/>
                <w:bCs/>
                <w:sz w:val="16"/>
                <w:szCs w:val="16"/>
              </w:rPr>
            </w:pPr>
            <w:r w:rsidRPr="008C1ACA">
              <w:rPr>
                <w:b/>
                <w:sz w:val="16"/>
              </w:rPr>
              <w:t>východní část posuzovaného území</w:t>
            </w:r>
          </w:p>
        </w:tc>
      </w:tr>
      <w:tr w:rsidR="00482903" w:rsidRPr="008C1ACA" w14:paraId="4956188B" w14:textId="77777777" w:rsidTr="00A15AC5">
        <w:trPr>
          <w:jc w:val="center"/>
        </w:trPr>
        <w:tc>
          <w:tcPr>
            <w:tcW w:w="422" w:type="dxa"/>
            <w:tcBorders>
              <w:right w:val="single" w:sz="12" w:space="0" w:color="auto"/>
            </w:tcBorders>
            <w:vAlign w:val="center"/>
          </w:tcPr>
          <w:p w14:paraId="23E34CB9" w14:textId="77777777" w:rsidR="00482903" w:rsidRPr="008C1ACA" w:rsidRDefault="00482903" w:rsidP="00A15AC5">
            <w:pPr>
              <w:keepNext/>
              <w:keepLines/>
              <w:suppressAutoHyphens/>
              <w:spacing w:before="20" w:after="20"/>
              <w:jc w:val="center"/>
              <w:rPr>
                <w:b/>
                <w:sz w:val="16"/>
                <w:vertAlign w:val="superscript"/>
              </w:rPr>
            </w:pPr>
            <w:r w:rsidRPr="008C1ACA">
              <w:rPr>
                <w:b/>
                <w:sz w:val="16"/>
              </w:rPr>
              <w:t>m.s</w:t>
            </w:r>
            <w:r w:rsidRPr="008C1ACA">
              <w:rPr>
                <w:b/>
                <w:sz w:val="16"/>
                <w:vertAlign w:val="superscript"/>
              </w:rPr>
              <w:t>-1</w:t>
            </w:r>
          </w:p>
        </w:tc>
        <w:tc>
          <w:tcPr>
            <w:tcW w:w="463" w:type="dxa"/>
            <w:tcBorders>
              <w:left w:val="single" w:sz="12" w:space="0" w:color="auto"/>
            </w:tcBorders>
            <w:vAlign w:val="center"/>
          </w:tcPr>
          <w:p w14:paraId="62032634" w14:textId="77777777" w:rsidR="00482903" w:rsidRPr="008C1ACA" w:rsidRDefault="00482903" w:rsidP="00A15AC5">
            <w:pPr>
              <w:keepNext/>
              <w:keepLines/>
              <w:suppressAutoHyphens/>
              <w:spacing w:before="20" w:after="20"/>
              <w:jc w:val="center"/>
              <w:rPr>
                <w:b/>
                <w:sz w:val="16"/>
              </w:rPr>
            </w:pPr>
            <w:r w:rsidRPr="008C1ACA">
              <w:rPr>
                <w:b/>
                <w:sz w:val="16"/>
              </w:rPr>
              <w:t>S</w:t>
            </w:r>
          </w:p>
        </w:tc>
        <w:tc>
          <w:tcPr>
            <w:tcW w:w="463" w:type="dxa"/>
            <w:vAlign w:val="center"/>
          </w:tcPr>
          <w:p w14:paraId="2DDD804B" w14:textId="77777777" w:rsidR="00482903" w:rsidRPr="008C1ACA" w:rsidRDefault="00482903" w:rsidP="00A15AC5">
            <w:pPr>
              <w:keepNext/>
              <w:keepLines/>
              <w:suppressAutoHyphens/>
              <w:spacing w:before="20" w:after="20"/>
              <w:jc w:val="center"/>
              <w:rPr>
                <w:b/>
                <w:sz w:val="16"/>
              </w:rPr>
            </w:pPr>
            <w:r w:rsidRPr="008C1ACA">
              <w:rPr>
                <w:b/>
                <w:sz w:val="16"/>
              </w:rPr>
              <w:t>SSV</w:t>
            </w:r>
          </w:p>
        </w:tc>
        <w:tc>
          <w:tcPr>
            <w:tcW w:w="463" w:type="dxa"/>
            <w:vAlign w:val="center"/>
          </w:tcPr>
          <w:p w14:paraId="258F8A33" w14:textId="77777777" w:rsidR="00482903" w:rsidRPr="008C1ACA" w:rsidRDefault="00482903" w:rsidP="00A15AC5">
            <w:pPr>
              <w:keepNext/>
              <w:keepLines/>
              <w:suppressAutoHyphens/>
              <w:spacing w:before="20" w:after="20"/>
              <w:jc w:val="center"/>
              <w:rPr>
                <w:b/>
                <w:sz w:val="16"/>
              </w:rPr>
            </w:pPr>
            <w:r w:rsidRPr="008C1ACA">
              <w:rPr>
                <w:b/>
                <w:sz w:val="16"/>
              </w:rPr>
              <w:t>SV</w:t>
            </w:r>
          </w:p>
        </w:tc>
        <w:tc>
          <w:tcPr>
            <w:tcW w:w="463" w:type="dxa"/>
            <w:vAlign w:val="center"/>
          </w:tcPr>
          <w:p w14:paraId="0EB58EE9" w14:textId="77777777" w:rsidR="00482903" w:rsidRPr="008C1ACA" w:rsidRDefault="00482903" w:rsidP="00A15AC5">
            <w:pPr>
              <w:keepNext/>
              <w:keepLines/>
              <w:suppressAutoHyphens/>
              <w:spacing w:before="20" w:after="20"/>
              <w:jc w:val="center"/>
              <w:rPr>
                <w:b/>
                <w:sz w:val="16"/>
              </w:rPr>
            </w:pPr>
            <w:r w:rsidRPr="008C1ACA">
              <w:rPr>
                <w:b/>
                <w:sz w:val="16"/>
              </w:rPr>
              <w:t>VSV</w:t>
            </w:r>
          </w:p>
        </w:tc>
        <w:tc>
          <w:tcPr>
            <w:tcW w:w="462" w:type="dxa"/>
            <w:vAlign w:val="center"/>
          </w:tcPr>
          <w:p w14:paraId="663845F4" w14:textId="77777777" w:rsidR="00482903" w:rsidRPr="008C1ACA" w:rsidRDefault="00482903" w:rsidP="00A15AC5">
            <w:pPr>
              <w:keepNext/>
              <w:keepLines/>
              <w:suppressAutoHyphens/>
              <w:spacing w:before="20" w:after="20"/>
              <w:jc w:val="center"/>
              <w:rPr>
                <w:b/>
                <w:sz w:val="16"/>
              </w:rPr>
            </w:pPr>
            <w:r w:rsidRPr="008C1ACA">
              <w:rPr>
                <w:b/>
                <w:sz w:val="16"/>
              </w:rPr>
              <w:t>V</w:t>
            </w:r>
          </w:p>
        </w:tc>
        <w:tc>
          <w:tcPr>
            <w:tcW w:w="463" w:type="dxa"/>
            <w:vAlign w:val="center"/>
          </w:tcPr>
          <w:p w14:paraId="17E07C28" w14:textId="77777777" w:rsidR="00482903" w:rsidRPr="008C1ACA" w:rsidRDefault="00482903" w:rsidP="00A15AC5">
            <w:pPr>
              <w:keepNext/>
              <w:keepLines/>
              <w:suppressAutoHyphens/>
              <w:spacing w:before="20" w:after="20"/>
              <w:jc w:val="center"/>
              <w:rPr>
                <w:b/>
                <w:sz w:val="16"/>
              </w:rPr>
            </w:pPr>
            <w:r w:rsidRPr="008C1ACA">
              <w:rPr>
                <w:b/>
                <w:sz w:val="16"/>
              </w:rPr>
              <w:t>VVJ</w:t>
            </w:r>
          </w:p>
        </w:tc>
        <w:tc>
          <w:tcPr>
            <w:tcW w:w="462" w:type="dxa"/>
            <w:vAlign w:val="center"/>
          </w:tcPr>
          <w:p w14:paraId="1A07CE32" w14:textId="77777777" w:rsidR="00482903" w:rsidRPr="008C1ACA" w:rsidRDefault="00482903" w:rsidP="00A15AC5">
            <w:pPr>
              <w:keepNext/>
              <w:keepLines/>
              <w:suppressAutoHyphens/>
              <w:spacing w:before="20" w:after="20"/>
              <w:jc w:val="center"/>
              <w:rPr>
                <w:b/>
                <w:sz w:val="16"/>
              </w:rPr>
            </w:pPr>
            <w:r w:rsidRPr="008C1ACA">
              <w:rPr>
                <w:b/>
                <w:sz w:val="16"/>
              </w:rPr>
              <w:t>JV</w:t>
            </w:r>
          </w:p>
        </w:tc>
        <w:tc>
          <w:tcPr>
            <w:tcW w:w="462" w:type="dxa"/>
            <w:vAlign w:val="center"/>
          </w:tcPr>
          <w:p w14:paraId="387E0877" w14:textId="77777777" w:rsidR="00482903" w:rsidRPr="008C1ACA" w:rsidRDefault="00482903" w:rsidP="00A15AC5">
            <w:pPr>
              <w:keepNext/>
              <w:keepLines/>
              <w:suppressAutoHyphens/>
              <w:spacing w:before="20" w:after="20"/>
              <w:jc w:val="center"/>
              <w:rPr>
                <w:b/>
                <w:sz w:val="16"/>
              </w:rPr>
            </w:pPr>
            <w:r w:rsidRPr="008C1ACA">
              <w:rPr>
                <w:b/>
                <w:sz w:val="16"/>
              </w:rPr>
              <w:t>JJV</w:t>
            </w:r>
          </w:p>
        </w:tc>
        <w:tc>
          <w:tcPr>
            <w:tcW w:w="462" w:type="dxa"/>
            <w:vAlign w:val="center"/>
          </w:tcPr>
          <w:p w14:paraId="56178ED4" w14:textId="77777777" w:rsidR="00482903" w:rsidRPr="008C1ACA" w:rsidRDefault="00482903" w:rsidP="00A15AC5">
            <w:pPr>
              <w:keepNext/>
              <w:keepLines/>
              <w:suppressAutoHyphens/>
              <w:spacing w:before="20" w:after="20"/>
              <w:jc w:val="center"/>
              <w:rPr>
                <w:b/>
                <w:sz w:val="16"/>
              </w:rPr>
            </w:pPr>
            <w:r w:rsidRPr="008C1ACA">
              <w:rPr>
                <w:b/>
                <w:sz w:val="16"/>
              </w:rPr>
              <w:t>J</w:t>
            </w:r>
          </w:p>
        </w:tc>
        <w:tc>
          <w:tcPr>
            <w:tcW w:w="462" w:type="dxa"/>
            <w:vAlign w:val="center"/>
          </w:tcPr>
          <w:p w14:paraId="60CF2D6F" w14:textId="77777777" w:rsidR="00482903" w:rsidRPr="008C1ACA" w:rsidRDefault="00482903" w:rsidP="00A15AC5">
            <w:pPr>
              <w:keepNext/>
              <w:keepLines/>
              <w:suppressAutoHyphens/>
              <w:spacing w:before="20" w:after="20"/>
              <w:jc w:val="center"/>
              <w:rPr>
                <w:b/>
                <w:sz w:val="16"/>
              </w:rPr>
            </w:pPr>
            <w:r w:rsidRPr="008C1ACA">
              <w:rPr>
                <w:b/>
                <w:sz w:val="16"/>
              </w:rPr>
              <w:t>JZJ</w:t>
            </w:r>
          </w:p>
        </w:tc>
        <w:tc>
          <w:tcPr>
            <w:tcW w:w="463" w:type="dxa"/>
            <w:vAlign w:val="center"/>
          </w:tcPr>
          <w:p w14:paraId="070EF40A" w14:textId="77777777" w:rsidR="00482903" w:rsidRPr="008C1ACA" w:rsidRDefault="00482903" w:rsidP="00A15AC5">
            <w:pPr>
              <w:keepNext/>
              <w:keepLines/>
              <w:suppressAutoHyphens/>
              <w:spacing w:before="20" w:after="20"/>
              <w:jc w:val="center"/>
              <w:rPr>
                <w:b/>
                <w:sz w:val="16"/>
              </w:rPr>
            </w:pPr>
            <w:r w:rsidRPr="008C1ACA">
              <w:rPr>
                <w:b/>
                <w:sz w:val="16"/>
              </w:rPr>
              <w:t>JZ</w:t>
            </w:r>
          </w:p>
        </w:tc>
        <w:tc>
          <w:tcPr>
            <w:tcW w:w="462" w:type="dxa"/>
            <w:vAlign w:val="center"/>
          </w:tcPr>
          <w:p w14:paraId="63B4C8A5" w14:textId="77777777" w:rsidR="00482903" w:rsidRPr="008C1ACA" w:rsidRDefault="00482903" w:rsidP="00A15AC5">
            <w:pPr>
              <w:keepNext/>
              <w:keepLines/>
              <w:suppressAutoHyphens/>
              <w:spacing w:before="20" w:after="20"/>
              <w:jc w:val="center"/>
              <w:rPr>
                <w:b/>
                <w:sz w:val="16"/>
              </w:rPr>
            </w:pPr>
            <w:r w:rsidRPr="008C1ACA">
              <w:rPr>
                <w:b/>
                <w:sz w:val="16"/>
              </w:rPr>
              <w:t>ZZJ</w:t>
            </w:r>
          </w:p>
        </w:tc>
        <w:tc>
          <w:tcPr>
            <w:tcW w:w="462" w:type="dxa"/>
            <w:vAlign w:val="center"/>
          </w:tcPr>
          <w:p w14:paraId="298257CE" w14:textId="77777777" w:rsidR="00482903" w:rsidRPr="008C1ACA" w:rsidRDefault="00482903" w:rsidP="00A15AC5">
            <w:pPr>
              <w:keepNext/>
              <w:keepLines/>
              <w:suppressAutoHyphens/>
              <w:spacing w:before="20" w:after="20"/>
              <w:jc w:val="center"/>
              <w:rPr>
                <w:b/>
                <w:sz w:val="16"/>
              </w:rPr>
            </w:pPr>
            <w:r w:rsidRPr="008C1ACA">
              <w:rPr>
                <w:b/>
                <w:sz w:val="16"/>
              </w:rPr>
              <w:t>Z</w:t>
            </w:r>
          </w:p>
        </w:tc>
        <w:tc>
          <w:tcPr>
            <w:tcW w:w="462" w:type="dxa"/>
            <w:vAlign w:val="center"/>
          </w:tcPr>
          <w:p w14:paraId="086F48F7" w14:textId="77777777" w:rsidR="00482903" w:rsidRPr="008C1ACA" w:rsidRDefault="00482903" w:rsidP="00A15AC5">
            <w:pPr>
              <w:keepNext/>
              <w:keepLines/>
              <w:suppressAutoHyphens/>
              <w:spacing w:before="20" w:after="20"/>
              <w:jc w:val="center"/>
              <w:rPr>
                <w:b/>
                <w:sz w:val="16"/>
              </w:rPr>
            </w:pPr>
            <w:r w:rsidRPr="008C1ACA">
              <w:rPr>
                <w:b/>
                <w:sz w:val="16"/>
              </w:rPr>
              <w:t>ZSZ</w:t>
            </w:r>
          </w:p>
        </w:tc>
        <w:tc>
          <w:tcPr>
            <w:tcW w:w="462" w:type="dxa"/>
            <w:vAlign w:val="center"/>
          </w:tcPr>
          <w:p w14:paraId="304ED804" w14:textId="77777777" w:rsidR="00482903" w:rsidRPr="008C1ACA" w:rsidRDefault="00482903" w:rsidP="00A15AC5">
            <w:pPr>
              <w:keepNext/>
              <w:keepLines/>
              <w:suppressAutoHyphens/>
              <w:spacing w:before="20" w:after="20"/>
              <w:jc w:val="center"/>
              <w:rPr>
                <w:b/>
                <w:sz w:val="16"/>
              </w:rPr>
            </w:pPr>
            <w:r w:rsidRPr="008C1ACA">
              <w:rPr>
                <w:b/>
                <w:sz w:val="16"/>
              </w:rPr>
              <w:t>SZ</w:t>
            </w:r>
          </w:p>
        </w:tc>
        <w:tc>
          <w:tcPr>
            <w:tcW w:w="463" w:type="dxa"/>
            <w:tcBorders>
              <w:right w:val="single" w:sz="12" w:space="0" w:color="auto"/>
            </w:tcBorders>
            <w:vAlign w:val="center"/>
          </w:tcPr>
          <w:p w14:paraId="5BC1D257" w14:textId="77777777" w:rsidR="00482903" w:rsidRPr="008C1ACA" w:rsidRDefault="00482903" w:rsidP="00A15AC5">
            <w:pPr>
              <w:keepNext/>
              <w:keepLines/>
              <w:suppressAutoHyphens/>
              <w:spacing w:before="20" w:after="20"/>
              <w:jc w:val="center"/>
              <w:rPr>
                <w:b/>
                <w:sz w:val="16"/>
              </w:rPr>
            </w:pPr>
            <w:r w:rsidRPr="008C1ACA">
              <w:rPr>
                <w:b/>
                <w:sz w:val="16"/>
              </w:rPr>
              <w:t>SSZ</w:t>
            </w:r>
          </w:p>
        </w:tc>
        <w:tc>
          <w:tcPr>
            <w:tcW w:w="556" w:type="dxa"/>
            <w:tcBorders>
              <w:left w:val="single" w:sz="12" w:space="0" w:color="auto"/>
              <w:right w:val="single" w:sz="12" w:space="0" w:color="auto"/>
            </w:tcBorders>
            <w:vAlign w:val="center"/>
          </w:tcPr>
          <w:p w14:paraId="35AF38FC" w14:textId="77777777" w:rsidR="00482903" w:rsidRPr="008C1ACA" w:rsidRDefault="00482903" w:rsidP="00A15AC5">
            <w:pPr>
              <w:spacing w:before="0"/>
              <w:jc w:val="center"/>
              <w:rPr>
                <w:b/>
                <w:sz w:val="16"/>
                <w:szCs w:val="16"/>
              </w:rPr>
            </w:pPr>
            <w:r w:rsidRPr="008C1ACA">
              <w:rPr>
                <w:b/>
                <w:sz w:val="16"/>
                <w:szCs w:val="16"/>
              </w:rPr>
              <w:t>Calm</w:t>
            </w:r>
          </w:p>
        </w:tc>
        <w:tc>
          <w:tcPr>
            <w:tcW w:w="695" w:type="dxa"/>
            <w:tcBorders>
              <w:left w:val="single" w:sz="12" w:space="0" w:color="auto"/>
            </w:tcBorders>
            <w:vAlign w:val="center"/>
          </w:tcPr>
          <w:p w14:paraId="1E29EC2C" w14:textId="77777777" w:rsidR="00482903" w:rsidRPr="008C1ACA" w:rsidRDefault="00482903" w:rsidP="00A15AC5">
            <w:pPr>
              <w:spacing w:before="0"/>
              <w:jc w:val="center"/>
              <w:rPr>
                <w:b/>
                <w:bCs/>
                <w:sz w:val="16"/>
                <w:szCs w:val="16"/>
              </w:rPr>
            </w:pPr>
            <w:r w:rsidRPr="008C1ACA">
              <w:rPr>
                <w:b/>
                <w:bCs/>
                <w:sz w:val="16"/>
                <w:szCs w:val="16"/>
              </w:rPr>
              <w:t>Součet</w:t>
            </w:r>
          </w:p>
        </w:tc>
      </w:tr>
      <w:tr w:rsidR="00482903" w:rsidRPr="008C1ACA" w14:paraId="2D6847D9" w14:textId="77777777" w:rsidTr="00A15AC5">
        <w:trPr>
          <w:jc w:val="center"/>
        </w:trPr>
        <w:tc>
          <w:tcPr>
            <w:tcW w:w="422" w:type="dxa"/>
            <w:tcBorders>
              <w:right w:val="single" w:sz="12" w:space="0" w:color="auto"/>
            </w:tcBorders>
            <w:vAlign w:val="center"/>
          </w:tcPr>
          <w:p w14:paraId="06F86E0E" w14:textId="77777777" w:rsidR="00482903" w:rsidRPr="008C1ACA" w:rsidRDefault="00482903" w:rsidP="00A15AC5">
            <w:pPr>
              <w:keepNext/>
              <w:keepLines/>
              <w:suppressAutoHyphens/>
              <w:spacing w:before="20" w:after="20"/>
              <w:jc w:val="center"/>
              <w:rPr>
                <w:sz w:val="16"/>
              </w:rPr>
            </w:pPr>
            <w:r w:rsidRPr="008C1ACA">
              <w:rPr>
                <w:sz w:val="16"/>
              </w:rPr>
              <w:t>1,7</w:t>
            </w:r>
          </w:p>
        </w:tc>
        <w:tc>
          <w:tcPr>
            <w:tcW w:w="463" w:type="dxa"/>
            <w:tcBorders>
              <w:left w:val="single" w:sz="12" w:space="0" w:color="auto"/>
            </w:tcBorders>
            <w:vAlign w:val="center"/>
          </w:tcPr>
          <w:p w14:paraId="03A2D599" w14:textId="77777777" w:rsidR="00482903" w:rsidRPr="008C1ACA" w:rsidRDefault="00482903" w:rsidP="00A15AC5">
            <w:pPr>
              <w:suppressAutoHyphens/>
              <w:spacing w:before="20" w:after="20"/>
              <w:jc w:val="center"/>
              <w:rPr>
                <w:sz w:val="16"/>
                <w:szCs w:val="16"/>
              </w:rPr>
            </w:pPr>
            <w:r w:rsidRPr="008C1ACA">
              <w:rPr>
                <w:sz w:val="16"/>
                <w:szCs w:val="16"/>
              </w:rPr>
              <w:t>2,10</w:t>
            </w:r>
          </w:p>
        </w:tc>
        <w:tc>
          <w:tcPr>
            <w:tcW w:w="463" w:type="dxa"/>
            <w:vAlign w:val="center"/>
          </w:tcPr>
          <w:p w14:paraId="18E8FF23" w14:textId="77777777" w:rsidR="00482903" w:rsidRPr="008C1ACA" w:rsidRDefault="00482903" w:rsidP="00A15AC5">
            <w:pPr>
              <w:suppressAutoHyphens/>
              <w:spacing w:before="20" w:after="20"/>
              <w:jc w:val="center"/>
              <w:rPr>
                <w:sz w:val="16"/>
                <w:szCs w:val="16"/>
              </w:rPr>
            </w:pPr>
            <w:r w:rsidRPr="008C1ACA">
              <w:rPr>
                <w:sz w:val="16"/>
                <w:szCs w:val="16"/>
              </w:rPr>
              <w:t>1,65</w:t>
            </w:r>
          </w:p>
        </w:tc>
        <w:tc>
          <w:tcPr>
            <w:tcW w:w="463" w:type="dxa"/>
            <w:vAlign w:val="center"/>
          </w:tcPr>
          <w:p w14:paraId="3D90B02A" w14:textId="77777777" w:rsidR="00482903" w:rsidRPr="008C1ACA" w:rsidRDefault="00482903" w:rsidP="00A15AC5">
            <w:pPr>
              <w:suppressAutoHyphens/>
              <w:spacing w:before="20" w:after="20"/>
              <w:jc w:val="center"/>
              <w:rPr>
                <w:sz w:val="16"/>
                <w:szCs w:val="16"/>
              </w:rPr>
            </w:pPr>
            <w:r w:rsidRPr="008C1ACA">
              <w:rPr>
                <w:sz w:val="16"/>
                <w:szCs w:val="16"/>
              </w:rPr>
              <w:t>2,05</w:t>
            </w:r>
          </w:p>
        </w:tc>
        <w:tc>
          <w:tcPr>
            <w:tcW w:w="463" w:type="dxa"/>
            <w:vAlign w:val="center"/>
          </w:tcPr>
          <w:p w14:paraId="72C31BEA" w14:textId="77777777" w:rsidR="00482903" w:rsidRPr="008C1ACA" w:rsidRDefault="00482903" w:rsidP="00A15AC5">
            <w:pPr>
              <w:suppressAutoHyphens/>
              <w:spacing w:before="20" w:after="20"/>
              <w:jc w:val="center"/>
              <w:rPr>
                <w:sz w:val="16"/>
                <w:szCs w:val="16"/>
              </w:rPr>
            </w:pPr>
            <w:r w:rsidRPr="008C1ACA">
              <w:rPr>
                <w:sz w:val="16"/>
                <w:szCs w:val="16"/>
              </w:rPr>
              <w:t>2,34</w:t>
            </w:r>
          </w:p>
        </w:tc>
        <w:tc>
          <w:tcPr>
            <w:tcW w:w="462" w:type="dxa"/>
            <w:vAlign w:val="center"/>
          </w:tcPr>
          <w:p w14:paraId="4212C5FC" w14:textId="77777777" w:rsidR="00482903" w:rsidRPr="008C1ACA" w:rsidRDefault="00482903" w:rsidP="00A15AC5">
            <w:pPr>
              <w:suppressAutoHyphens/>
              <w:spacing w:before="20" w:after="20"/>
              <w:jc w:val="center"/>
              <w:rPr>
                <w:sz w:val="16"/>
                <w:szCs w:val="16"/>
              </w:rPr>
            </w:pPr>
            <w:r w:rsidRPr="008C1ACA">
              <w:rPr>
                <w:sz w:val="16"/>
                <w:szCs w:val="16"/>
              </w:rPr>
              <w:t>1,71</w:t>
            </w:r>
          </w:p>
        </w:tc>
        <w:tc>
          <w:tcPr>
            <w:tcW w:w="463" w:type="dxa"/>
            <w:vAlign w:val="center"/>
          </w:tcPr>
          <w:p w14:paraId="654236A0" w14:textId="77777777" w:rsidR="00482903" w:rsidRPr="008C1ACA" w:rsidRDefault="00482903" w:rsidP="00A15AC5">
            <w:pPr>
              <w:suppressAutoHyphens/>
              <w:spacing w:before="20" w:after="20"/>
              <w:jc w:val="center"/>
              <w:rPr>
                <w:sz w:val="16"/>
                <w:szCs w:val="16"/>
              </w:rPr>
            </w:pPr>
            <w:r w:rsidRPr="008C1ACA">
              <w:rPr>
                <w:sz w:val="16"/>
                <w:szCs w:val="16"/>
              </w:rPr>
              <w:t>4,42</w:t>
            </w:r>
          </w:p>
        </w:tc>
        <w:tc>
          <w:tcPr>
            <w:tcW w:w="462" w:type="dxa"/>
            <w:vAlign w:val="center"/>
          </w:tcPr>
          <w:p w14:paraId="38368F69" w14:textId="77777777" w:rsidR="00482903" w:rsidRPr="008C1ACA" w:rsidRDefault="00482903" w:rsidP="00A15AC5">
            <w:pPr>
              <w:suppressAutoHyphens/>
              <w:spacing w:before="20" w:after="20"/>
              <w:jc w:val="center"/>
              <w:rPr>
                <w:sz w:val="16"/>
                <w:szCs w:val="16"/>
              </w:rPr>
            </w:pPr>
            <w:r w:rsidRPr="008C1ACA">
              <w:rPr>
                <w:sz w:val="16"/>
                <w:szCs w:val="16"/>
              </w:rPr>
              <w:t>2,02</w:t>
            </w:r>
          </w:p>
        </w:tc>
        <w:tc>
          <w:tcPr>
            <w:tcW w:w="462" w:type="dxa"/>
            <w:vAlign w:val="center"/>
          </w:tcPr>
          <w:p w14:paraId="20288F94" w14:textId="77777777" w:rsidR="00482903" w:rsidRPr="008C1ACA" w:rsidRDefault="00482903" w:rsidP="00A15AC5">
            <w:pPr>
              <w:suppressAutoHyphens/>
              <w:spacing w:before="20" w:after="20"/>
              <w:jc w:val="center"/>
              <w:rPr>
                <w:sz w:val="16"/>
                <w:szCs w:val="16"/>
              </w:rPr>
            </w:pPr>
            <w:r w:rsidRPr="008C1ACA">
              <w:rPr>
                <w:sz w:val="16"/>
                <w:szCs w:val="16"/>
              </w:rPr>
              <w:t>2,20</w:t>
            </w:r>
          </w:p>
        </w:tc>
        <w:tc>
          <w:tcPr>
            <w:tcW w:w="462" w:type="dxa"/>
            <w:vAlign w:val="center"/>
          </w:tcPr>
          <w:p w14:paraId="4F18F1D6" w14:textId="77777777" w:rsidR="00482903" w:rsidRPr="008C1ACA" w:rsidRDefault="00482903" w:rsidP="00A15AC5">
            <w:pPr>
              <w:suppressAutoHyphens/>
              <w:spacing w:before="20" w:after="20"/>
              <w:jc w:val="center"/>
              <w:rPr>
                <w:sz w:val="16"/>
                <w:szCs w:val="16"/>
              </w:rPr>
            </w:pPr>
            <w:r w:rsidRPr="008C1ACA">
              <w:rPr>
                <w:sz w:val="16"/>
                <w:szCs w:val="16"/>
              </w:rPr>
              <w:t>2,99</w:t>
            </w:r>
          </w:p>
        </w:tc>
        <w:tc>
          <w:tcPr>
            <w:tcW w:w="462" w:type="dxa"/>
            <w:vAlign w:val="center"/>
          </w:tcPr>
          <w:p w14:paraId="0B028D1D" w14:textId="77777777" w:rsidR="00482903" w:rsidRPr="008C1ACA" w:rsidRDefault="00482903" w:rsidP="00A15AC5">
            <w:pPr>
              <w:suppressAutoHyphens/>
              <w:spacing w:before="20" w:after="20"/>
              <w:jc w:val="center"/>
              <w:rPr>
                <w:sz w:val="16"/>
                <w:szCs w:val="16"/>
              </w:rPr>
            </w:pPr>
            <w:r w:rsidRPr="008C1ACA">
              <w:rPr>
                <w:sz w:val="16"/>
                <w:szCs w:val="16"/>
              </w:rPr>
              <w:t>4,05</w:t>
            </w:r>
          </w:p>
        </w:tc>
        <w:tc>
          <w:tcPr>
            <w:tcW w:w="463" w:type="dxa"/>
            <w:vAlign w:val="center"/>
          </w:tcPr>
          <w:p w14:paraId="7BEC5A5D" w14:textId="77777777" w:rsidR="00482903" w:rsidRPr="008C1ACA" w:rsidRDefault="00482903" w:rsidP="00A15AC5">
            <w:pPr>
              <w:suppressAutoHyphens/>
              <w:spacing w:before="20" w:after="20"/>
              <w:jc w:val="center"/>
              <w:rPr>
                <w:sz w:val="16"/>
                <w:szCs w:val="16"/>
              </w:rPr>
            </w:pPr>
            <w:r w:rsidRPr="008C1ACA">
              <w:rPr>
                <w:sz w:val="16"/>
                <w:szCs w:val="16"/>
              </w:rPr>
              <w:t>2,78</w:t>
            </w:r>
          </w:p>
        </w:tc>
        <w:tc>
          <w:tcPr>
            <w:tcW w:w="462" w:type="dxa"/>
            <w:vAlign w:val="center"/>
          </w:tcPr>
          <w:p w14:paraId="355390E8" w14:textId="77777777" w:rsidR="00482903" w:rsidRPr="008C1ACA" w:rsidRDefault="00482903" w:rsidP="00A15AC5">
            <w:pPr>
              <w:suppressAutoHyphens/>
              <w:spacing w:before="20" w:after="20"/>
              <w:jc w:val="center"/>
              <w:rPr>
                <w:sz w:val="16"/>
                <w:szCs w:val="16"/>
              </w:rPr>
            </w:pPr>
            <w:r w:rsidRPr="008C1ACA">
              <w:rPr>
                <w:sz w:val="16"/>
                <w:szCs w:val="16"/>
              </w:rPr>
              <w:t>1,91</w:t>
            </w:r>
          </w:p>
        </w:tc>
        <w:tc>
          <w:tcPr>
            <w:tcW w:w="462" w:type="dxa"/>
            <w:vAlign w:val="center"/>
          </w:tcPr>
          <w:p w14:paraId="61EAD624" w14:textId="77777777" w:rsidR="00482903" w:rsidRPr="008C1ACA" w:rsidRDefault="00482903" w:rsidP="00A15AC5">
            <w:pPr>
              <w:suppressAutoHyphens/>
              <w:spacing w:before="20" w:after="20"/>
              <w:jc w:val="center"/>
              <w:rPr>
                <w:sz w:val="16"/>
                <w:szCs w:val="16"/>
              </w:rPr>
            </w:pPr>
            <w:r w:rsidRPr="008C1ACA">
              <w:rPr>
                <w:sz w:val="16"/>
                <w:szCs w:val="16"/>
              </w:rPr>
              <w:t>1,69</w:t>
            </w:r>
          </w:p>
        </w:tc>
        <w:tc>
          <w:tcPr>
            <w:tcW w:w="462" w:type="dxa"/>
            <w:vAlign w:val="center"/>
          </w:tcPr>
          <w:p w14:paraId="09261652" w14:textId="77777777" w:rsidR="00482903" w:rsidRPr="008C1ACA" w:rsidRDefault="00482903" w:rsidP="00A15AC5">
            <w:pPr>
              <w:suppressAutoHyphens/>
              <w:spacing w:before="20" w:after="20"/>
              <w:jc w:val="center"/>
              <w:rPr>
                <w:sz w:val="16"/>
                <w:szCs w:val="16"/>
              </w:rPr>
            </w:pPr>
            <w:r w:rsidRPr="008C1ACA">
              <w:rPr>
                <w:sz w:val="16"/>
                <w:szCs w:val="16"/>
              </w:rPr>
              <w:t>4,45</w:t>
            </w:r>
          </w:p>
        </w:tc>
        <w:tc>
          <w:tcPr>
            <w:tcW w:w="462" w:type="dxa"/>
            <w:vAlign w:val="center"/>
          </w:tcPr>
          <w:p w14:paraId="15330934" w14:textId="77777777" w:rsidR="00482903" w:rsidRPr="008C1ACA" w:rsidRDefault="00482903" w:rsidP="00A15AC5">
            <w:pPr>
              <w:suppressAutoHyphens/>
              <w:spacing w:before="20" w:after="20"/>
              <w:jc w:val="center"/>
              <w:rPr>
                <w:sz w:val="16"/>
                <w:szCs w:val="16"/>
              </w:rPr>
            </w:pPr>
            <w:r w:rsidRPr="008C1ACA">
              <w:rPr>
                <w:sz w:val="16"/>
                <w:szCs w:val="16"/>
              </w:rPr>
              <w:t>2,22</w:t>
            </w:r>
          </w:p>
        </w:tc>
        <w:tc>
          <w:tcPr>
            <w:tcW w:w="463" w:type="dxa"/>
            <w:tcBorders>
              <w:right w:val="single" w:sz="12" w:space="0" w:color="auto"/>
            </w:tcBorders>
            <w:vAlign w:val="center"/>
          </w:tcPr>
          <w:p w14:paraId="61F4D952" w14:textId="77777777" w:rsidR="00482903" w:rsidRPr="008C1ACA" w:rsidRDefault="00482903" w:rsidP="00A15AC5">
            <w:pPr>
              <w:suppressAutoHyphens/>
              <w:spacing w:before="20" w:after="20"/>
              <w:jc w:val="center"/>
              <w:rPr>
                <w:sz w:val="16"/>
                <w:szCs w:val="16"/>
              </w:rPr>
            </w:pPr>
            <w:r w:rsidRPr="008C1ACA">
              <w:rPr>
                <w:sz w:val="16"/>
                <w:szCs w:val="16"/>
              </w:rPr>
              <w:t>2,38</w:t>
            </w:r>
          </w:p>
        </w:tc>
        <w:tc>
          <w:tcPr>
            <w:tcW w:w="556" w:type="dxa"/>
            <w:tcBorders>
              <w:left w:val="single" w:sz="12" w:space="0" w:color="auto"/>
              <w:right w:val="single" w:sz="12" w:space="0" w:color="auto"/>
            </w:tcBorders>
            <w:vAlign w:val="center"/>
          </w:tcPr>
          <w:p w14:paraId="0941F8EE" w14:textId="77777777" w:rsidR="00482903" w:rsidRPr="008C1ACA" w:rsidRDefault="00482903" w:rsidP="00A15AC5">
            <w:pPr>
              <w:suppressAutoHyphens/>
              <w:spacing w:before="20" w:after="20"/>
              <w:jc w:val="center"/>
              <w:rPr>
                <w:sz w:val="16"/>
                <w:szCs w:val="16"/>
              </w:rPr>
            </w:pPr>
            <w:r w:rsidRPr="008C1ACA">
              <w:rPr>
                <w:sz w:val="16"/>
                <w:szCs w:val="16"/>
              </w:rPr>
              <w:t>2,78</w:t>
            </w:r>
          </w:p>
        </w:tc>
        <w:tc>
          <w:tcPr>
            <w:tcW w:w="695" w:type="dxa"/>
            <w:tcBorders>
              <w:left w:val="single" w:sz="12" w:space="0" w:color="auto"/>
            </w:tcBorders>
            <w:vAlign w:val="center"/>
          </w:tcPr>
          <w:p w14:paraId="42F789A5" w14:textId="77777777" w:rsidR="00482903" w:rsidRPr="008C1ACA" w:rsidRDefault="00482903" w:rsidP="00A15AC5">
            <w:pPr>
              <w:suppressAutoHyphens/>
              <w:spacing w:before="20" w:after="20"/>
              <w:jc w:val="center"/>
              <w:rPr>
                <w:b/>
                <w:bCs/>
                <w:sz w:val="16"/>
                <w:szCs w:val="16"/>
              </w:rPr>
            </w:pPr>
            <w:r w:rsidRPr="008C1ACA">
              <w:rPr>
                <w:b/>
                <w:bCs/>
                <w:sz w:val="16"/>
                <w:szCs w:val="16"/>
              </w:rPr>
              <w:t>43,74</w:t>
            </w:r>
          </w:p>
        </w:tc>
      </w:tr>
      <w:tr w:rsidR="00482903" w:rsidRPr="008C1ACA" w14:paraId="5B9BB835" w14:textId="77777777" w:rsidTr="00A15AC5">
        <w:trPr>
          <w:jc w:val="center"/>
        </w:trPr>
        <w:tc>
          <w:tcPr>
            <w:tcW w:w="422" w:type="dxa"/>
            <w:tcBorders>
              <w:right w:val="single" w:sz="12" w:space="0" w:color="auto"/>
            </w:tcBorders>
            <w:vAlign w:val="center"/>
          </w:tcPr>
          <w:p w14:paraId="14991F8F" w14:textId="77777777" w:rsidR="00482903" w:rsidRPr="008C1ACA" w:rsidRDefault="00482903" w:rsidP="00A15AC5">
            <w:pPr>
              <w:keepNext/>
              <w:keepLines/>
              <w:suppressAutoHyphens/>
              <w:spacing w:before="20" w:after="20"/>
              <w:jc w:val="center"/>
              <w:rPr>
                <w:sz w:val="16"/>
              </w:rPr>
            </w:pPr>
            <w:r w:rsidRPr="008C1ACA">
              <w:rPr>
                <w:sz w:val="16"/>
              </w:rPr>
              <w:t>5,0</w:t>
            </w:r>
          </w:p>
        </w:tc>
        <w:tc>
          <w:tcPr>
            <w:tcW w:w="463" w:type="dxa"/>
            <w:tcBorders>
              <w:left w:val="single" w:sz="12" w:space="0" w:color="auto"/>
            </w:tcBorders>
            <w:vAlign w:val="center"/>
          </w:tcPr>
          <w:p w14:paraId="515C6E9D" w14:textId="77777777" w:rsidR="00482903" w:rsidRPr="008C1ACA" w:rsidRDefault="00482903" w:rsidP="00A15AC5">
            <w:pPr>
              <w:suppressAutoHyphens/>
              <w:spacing w:before="20" w:after="20"/>
              <w:jc w:val="center"/>
              <w:rPr>
                <w:sz w:val="16"/>
                <w:szCs w:val="16"/>
              </w:rPr>
            </w:pPr>
            <w:r w:rsidRPr="008C1ACA">
              <w:rPr>
                <w:sz w:val="16"/>
                <w:szCs w:val="16"/>
              </w:rPr>
              <w:t>1,43</w:t>
            </w:r>
          </w:p>
        </w:tc>
        <w:tc>
          <w:tcPr>
            <w:tcW w:w="463" w:type="dxa"/>
            <w:vAlign w:val="center"/>
          </w:tcPr>
          <w:p w14:paraId="620C69AE" w14:textId="77777777" w:rsidR="00482903" w:rsidRPr="008C1ACA" w:rsidRDefault="00482903" w:rsidP="00A15AC5">
            <w:pPr>
              <w:suppressAutoHyphens/>
              <w:spacing w:before="20" w:after="20"/>
              <w:jc w:val="center"/>
              <w:rPr>
                <w:sz w:val="16"/>
                <w:szCs w:val="16"/>
              </w:rPr>
            </w:pPr>
            <w:r w:rsidRPr="008C1ACA">
              <w:rPr>
                <w:sz w:val="16"/>
                <w:szCs w:val="16"/>
              </w:rPr>
              <w:t>0,50</w:t>
            </w:r>
          </w:p>
        </w:tc>
        <w:tc>
          <w:tcPr>
            <w:tcW w:w="463" w:type="dxa"/>
            <w:vAlign w:val="center"/>
          </w:tcPr>
          <w:p w14:paraId="113F2097" w14:textId="77777777" w:rsidR="00482903" w:rsidRPr="008C1ACA" w:rsidRDefault="00482903" w:rsidP="00A15AC5">
            <w:pPr>
              <w:suppressAutoHyphens/>
              <w:spacing w:before="20" w:after="20"/>
              <w:jc w:val="center"/>
              <w:rPr>
                <w:sz w:val="16"/>
                <w:szCs w:val="16"/>
              </w:rPr>
            </w:pPr>
            <w:r w:rsidRPr="008C1ACA">
              <w:rPr>
                <w:sz w:val="16"/>
                <w:szCs w:val="16"/>
              </w:rPr>
              <w:t>0,78</w:t>
            </w:r>
          </w:p>
        </w:tc>
        <w:tc>
          <w:tcPr>
            <w:tcW w:w="463" w:type="dxa"/>
            <w:vAlign w:val="center"/>
          </w:tcPr>
          <w:p w14:paraId="3DD1F54E" w14:textId="77777777" w:rsidR="00482903" w:rsidRPr="008C1ACA" w:rsidRDefault="00482903" w:rsidP="00A15AC5">
            <w:pPr>
              <w:suppressAutoHyphens/>
              <w:spacing w:before="20" w:after="20"/>
              <w:jc w:val="center"/>
              <w:rPr>
                <w:sz w:val="16"/>
                <w:szCs w:val="16"/>
              </w:rPr>
            </w:pPr>
            <w:r w:rsidRPr="008C1ACA">
              <w:rPr>
                <w:sz w:val="16"/>
                <w:szCs w:val="16"/>
              </w:rPr>
              <w:t>3,59</w:t>
            </w:r>
          </w:p>
        </w:tc>
        <w:tc>
          <w:tcPr>
            <w:tcW w:w="462" w:type="dxa"/>
            <w:vAlign w:val="center"/>
          </w:tcPr>
          <w:p w14:paraId="3ABC90DF" w14:textId="77777777" w:rsidR="00482903" w:rsidRPr="008C1ACA" w:rsidRDefault="00482903" w:rsidP="00A15AC5">
            <w:pPr>
              <w:suppressAutoHyphens/>
              <w:spacing w:before="20" w:after="20"/>
              <w:jc w:val="center"/>
              <w:rPr>
                <w:sz w:val="16"/>
                <w:szCs w:val="16"/>
              </w:rPr>
            </w:pPr>
            <w:r w:rsidRPr="008C1ACA">
              <w:rPr>
                <w:sz w:val="16"/>
                <w:szCs w:val="16"/>
              </w:rPr>
              <w:t>4,17</w:t>
            </w:r>
          </w:p>
        </w:tc>
        <w:tc>
          <w:tcPr>
            <w:tcW w:w="463" w:type="dxa"/>
            <w:vAlign w:val="center"/>
          </w:tcPr>
          <w:p w14:paraId="6F0E8530" w14:textId="77777777" w:rsidR="00482903" w:rsidRPr="008C1ACA" w:rsidRDefault="00482903" w:rsidP="00A15AC5">
            <w:pPr>
              <w:suppressAutoHyphens/>
              <w:spacing w:before="20" w:after="20"/>
              <w:jc w:val="center"/>
              <w:rPr>
                <w:sz w:val="16"/>
                <w:szCs w:val="16"/>
              </w:rPr>
            </w:pPr>
            <w:r w:rsidRPr="008C1ACA">
              <w:rPr>
                <w:sz w:val="16"/>
                <w:szCs w:val="16"/>
              </w:rPr>
              <w:t>2,05</w:t>
            </w:r>
          </w:p>
        </w:tc>
        <w:tc>
          <w:tcPr>
            <w:tcW w:w="462" w:type="dxa"/>
            <w:vAlign w:val="center"/>
          </w:tcPr>
          <w:p w14:paraId="1B187BE6" w14:textId="77777777" w:rsidR="00482903" w:rsidRPr="008C1ACA" w:rsidRDefault="00482903" w:rsidP="00A15AC5">
            <w:pPr>
              <w:suppressAutoHyphens/>
              <w:spacing w:before="20" w:after="20"/>
              <w:jc w:val="center"/>
              <w:rPr>
                <w:sz w:val="16"/>
                <w:szCs w:val="16"/>
              </w:rPr>
            </w:pPr>
            <w:r w:rsidRPr="008C1ACA">
              <w:rPr>
                <w:sz w:val="16"/>
                <w:szCs w:val="16"/>
              </w:rPr>
              <w:t>1,65</w:t>
            </w:r>
          </w:p>
        </w:tc>
        <w:tc>
          <w:tcPr>
            <w:tcW w:w="462" w:type="dxa"/>
            <w:vAlign w:val="center"/>
          </w:tcPr>
          <w:p w14:paraId="1555EAF8" w14:textId="77777777" w:rsidR="00482903" w:rsidRPr="008C1ACA" w:rsidRDefault="00482903" w:rsidP="00A15AC5">
            <w:pPr>
              <w:suppressAutoHyphens/>
              <w:spacing w:before="20" w:after="20"/>
              <w:jc w:val="center"/>
              <w:rPr>
                <w:sz w:val="16"/>
                <w:szCs w:val="16"/>
              </w:rPr>
            </w:pPr>
            <w:r w:rsidRPr="008C1ACA">
              <w:rPr>
                <w:sz w:val="16"/>
                <w:szCs w:val="16"/>
              </w:rPr>
              <w:t>1,31</w:t>
            </w:r>
          </w:p>
        </w:tc>
        <w:tc>
          <w:tcPr>
            <w:tcW w:w="462" w:type="dxa"/>
            <w:vAlign w:val="center"/>
          </w:tcPr>
          <w:p w14:paraId="1C23D95A" w14:textId="77777777" w:rsidR="00482903" w:rsidRPr="008C1ACA" w:rsidRDefault="00482903" w:rsidP="00A15AC5">
            <w:pPr>
              <w:suppressAutoHyphens/>
              <w:spacing w:before="20" w:after="20"/>
              <w:jc w:val="center"/>
              <w:rPr>
                <w:sz w:val="16"/>
                <w:szCs w:val="16"/>
              </w:rPr>
            </w:pPr>
            <w:r w:rsidRPr="008C1ACA">
              <w:rPr>
                <w:sz w:val="16"/>
                <w:szCs w:val="16"/>
              </w:rPr>
              <w:t>3,11</w:t>
            </w:r>
          </w:p>
        </w:tc>
        <w:tc>
          <w:tcPr>
            <w:tcW w:w="462" w:type="dxa"/>
            <w:vAlign w:val="center"/>
          </w:tcPr>
          <w:p w14:paraId="26562072" w14:textId="77777777" w:rsidR="00482903" w:rsidRPr="008C1ACA" w:rsidRDefault="00482903" w:rsidP="00A15AC5">
            <w:pPr>
              <w:suppressAutoHyphens/>
              <w:spacing w:before="20" w:after="20"/>
              <w:jc w:val="center"/>
              <w:rPr>
                <w:sz w:val="16"/>
                <w:szCs w:val="16"/>
              </w:rPr>
            </w:pPr>
            <w:r w:rsidRPr="008C1ACA">
              <w:rPr>
                <w:sz w:val="16"/>
                <w:szCs w:val="16"/>
              </w:rPr>
              <w:t>6,24</w:t>
            </w:r>
          </w:p>
        </w:tc>
        <w:tc>
          <w:tcPr>
            <w:tcW w:w="463" w:type="dxa"/>
            <w:vAlign w:val="center"/>
          </w:tcPr>
          <w:p w14:paraId="51278B95" w14:textId="77777777" w:rsidR="00482903" w:rsidRPr="008C1ACA" w:rsidRDefault="00482903" w:rsidP="00A15AC5">
            <w:pPr>
              <w:suppressAutoHyphens/>
              <w:spacing w:before="20" w:after="20"/>
              <w:jc w:val="center"/>
              <w:rPr>
                <w:sz w:val="16"/>
                <w:szCs w:val="16"/>
              </w:rPr>
            </w:pPr>
            <w:r w:rsidRPr="008C1ACA">
              <w:rPr>
                <w:sz w:val="16"/>
                <w:szCs w:val="16"/>
              </w:rPr>
              <w:t>6,83</w:t>
            </w:r>
          </w:p>
        </w:tc>
        <w:tc>
          <w:tcPr>
            <w:tcW w:w="462" w:type="dxa"/>
            <w:vAlign w:val="center"/>
          </w:tcPr>
          <w:p w14:paraId="7522A89F" w14:textId="77777777" w:rsidR="00482903" w:rsidRPr="008C1ACA" w:rsidRDefault="00482903" w:rsidP="00A15AC5">
            <w:pPr>
              <w:suppressAutoHyphens/>
              <w:spacing w:before="20" w:after="20"/>
              <w:jc w:val="center"/>
              <w:rPr>
                <w:sz w:val="16"/>
                <w:szCs w:val="16"/>
              </w:rPr>
            </w:pPr>
            <w:r w:rsidRPr="008C1ACA">
              <w:rPr>
                <w:sz w:val="16"/>
                <w:szCs w:val="16"/>
              </w:rPr>
              <w:t>6,79</w:t>
            </w:r>
          </w:p>
        </w:tc>
        <w:tc>
          <w:tcPr>
            <w:tcW w:w="462" w:type="dxa"/>
            <w:vAlign w:val="center"/>
          </w:tcPr>
          <w:p w14:paraId="4DABBF44" w14:textId="77777777" w:rsidR="00482903" w:rsidRPr="008C1ACA" w:rsidRDefault="00482903" w:rsidP="00A15AC5">
            <w:pPr>
              <w:suppressAutoHyphens/>
              <w:spacing w:before="20" w:after="20"/>
              <w:jc w:val="center"/>
              <w:rPr>
                <w:sz w:val="16"/>
                <w:szCs w:val="16"/>
              </w:rPr>
            </w:pPr>
            <w:r w:rsidRPr="008C1ACA">
              <w:rPr>
                <w:sz w:val="16"/>
                <w:szCs w:val="16"/>
              </w:rPr>
              <w:t>4,14</w:t>
            </w:r>
          </w:p>
        </w:tc>
        <w:tc>
          <w:tcPr>
            <w:tcW w:w="462" w:type="dxa"/>
            <w:vAlign w:val="center"/>
          </w:tcPr>
          <w:p w14:paraId="50D575EF" w14:textId="77777777" w:rsidR="00482903" w:rsidRPr="008C1ACA" w:rsidRDefault="00482903" w:rsidP="00A15AC5">
            <w:pPr>
              <w:suppressAutoHyphens/>
              <w:spacing w:before="20" w:after="20"/>
              <w:jc w:val="center"/>
              <w:rPr>
                <w:sz w:val="16"/>
                <w:szCs w:val="16"/>
              </w:rPr>
            </w:pPr>
            <w:r w:rsidRPr="008C1ACA">
              <w:rPr>
                <w:sz w:val="16"/>
                <w:szCs w:val="16"/>
              </w:rPr>
              <w:t>4,19</w:t>
            </w:r>
          </w:p>
        </w:tc>
        <w:tc>
          <w:tcPr>
            <w:tcW w:w="462" w:type="dxa"/>
            <w:vAlign w:val="center"/>
          </w:tcPr>
          <w:p w14:paraId="281A30AF" w14:textId="77777777" w:rsidR="00482903" w:rsidRPr="008C1ACA" w:rsidRDefault="00482903" w:rsidP="00A15AC5">
            <w:pPr>
              <w:suppressAutoHyphens/>
              <w:spacing w:before="20" w:after="20"/>
              <w:jc w:val="center"/>
              <w:rPr>
                <w:sz w:val="16"/>
                <w:szCs w:val="16"/>
              </w:rPr>
            </w:pPr>
            <w:r w:rsidRPr="008C1ACA">
              <w:rPr>
                <w:sz w:val="16"/>
                <w:szCs w:val="16"/>
              </w:rPr>
              <w:t>3,75</w:t>
            </w:r>
          </w:p>
        </w:tc>
        <w:tc>
          <w:tcPr>
            <w:tcW w:w="463" w:type="dxa"/>
            <w:tcBorders>
              <w:right w:val="single" w:sz="12" w:space="0" w:color="auto"/>
            </w:tcBorders>
            <w:vAlign w:val="center"/>
          </w:tcPr>
          <w:p w14:paraId="0FCA81C5" w14:textId="77777777" w:rsidR="00482903" w:rsidRPr="008C1ACA" w:rsidRDefault="00482903" w:rsidP="00A15AC5">
            <w:pPr>
              <w:suppressAutoHyphens/>
              <w:spacing w:before="20" w:after="20"/>
              <w:jc w:val="center"/>
              <w:rPr>
                <w:sz w:val="16"/>
                <w:szCs w:val="16"/>
              </w:rPr>
            </w:pPr>
            <w:r w:rsidRPr="008C1ACA">
              <w:rPr>
                <w:sz w:val="16"/>
                <w:szCs w:val="16"/>
              </w:rPr>
              <w:t>3,11</w:t>
            </w:r>
          </w:p>
        </w:tc>
        <w:tc>
          <w:tcPr>
            <w:tcW w:w="556" w:type="dxa"/>
            <w:tcBorders>
              <w:left w:val="single" w:sz="12" w:space="0" w:color="auto"/>
              <w:right w:val="single" w:sz="12" w:space="0" w:color="auto"/>
            </w:tcBorders>
            <w:vAlign w:val="center"/>
          </w:tcPr>
          <w:p w14:paraId="66E10E06"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695" w:type="dxa"/>
            <w:tcBorders>
              <w:left w:val="single" w:sz="12" w:space="0" w:color="auto"/>
            </w:tcBorders>
            <w:vAlign w:val="center"/>
          </w:tcPr>
          <w:p w14:paraId="62E3E381" w14:textId="77777777" w:rsidR="00482903" w:rsidRPr="008C1ACA" w:rsidRDefault="00482903" w:rsidP="00A15AC5">
            <w:pPr>
              <w:suppressAutoHyphens/>
              <w:spacing w:before="20" w:after="20"/>
              <w:jc w:val="center"/>
              <w:rPr>
                <w:b/>
                <w:bCs/>
                <w:sz w:val="16"/>
                <w:szCs w:val="16"/>
              </w:rPr>
            </w:pPr>
            <w:r w:rsidRPr="008C1ACA">
              <w:rPr>
                <w:b/>
                <w:bCs/>
                <w:sz w:val="16"/>
                <w:szCs w:val="16"/>
              </w:rPr>
              <w:t>53,64</w:t>
            </w:r>
          </w:p>
        </w:tc>
      </w:tr>
      <w:tr w:rsidR="00482903" w:rsidRPr="008C1ACA" w14:paraId="12EE9A44" w14:textId="77777777" w:rsidTr="00A15AC5">
        <w:trPr>
          <w:jc w:val="center"/>
        </w:trPr>
        <w:tc>
          <w:tcPr>
            <w:tcW w:w="422" w:type="dxa"/>
            <w:tcBorders>
              <w:right w:val="single" w:sz="12" w:space="0" w:color="auto"/>
            </w:tcBorders>
            <w:vAlign w:val="center"/>
          </w:tcPr>
          <w:p w14:paraId="7FF6BC1E" w14:textId="77777777" w:rsidR="00482903" w:rsidRPr="008C1ACA" w:rsidRDefault="00482903" w:rsidP="00A15AC5">
            <w:pPr>
              <w:keepNext/>
              <w:keepLines/>
              <w:suppressAutoHyphens/>
              <w:spacing w:before="20" w:after="20"/>
              <w:jc w:val="center"/>
              <w:rPr>
                <w:sz w:val="16"/>
              </w:rPr>
            </w:pPr>
            <w:r w:rsidRPr="008C1ACA">
              <w:rPr>
                <w:sz w:val="16"/>
              </w:rPr>
              <w:t>11,0</w:t>
            </w:r>
          </w:p>
        </w:tc>
        <w:tc>
          <w:tcPr>
            <w:tcW w:w="463" w:type="dxa"/>
            <w:tcBorders>
              <w:left w:val="single" w:sz="12" w:space="0" w:color="auto"/>
            </w:tcBorders>
            <w:vAlign w:val="center"/>
          </w:tcPr>
          <w:p w14:paraId="379BB632"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463" w:type="dxa"/>
            <w:vAlign w:val="center"/>
          </w:tcPr>
          <w:p w14:paraId="6BA97A32"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463" w:type="dxa"/>
            <w:vAlign w:val="center"/>
          </w:tcPr>
          <w:p w14:paraId="5FC1CECB"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463" w:type="dxa"/>
            <w:vAlign w:val="center"/>
          </w:tcPr>
          <w:p w14:paraId="29271AB0" w14:textId="77777777" w:rsidR="00482903" w:rsidRPr="008C1ACA" w:rsidRDefault="00482903" w:rsidP="00A15AC5">
            <w:pPr>
              <w:suppressAutoHyphens/>
              <w:spacing w:before="20" w:after="20"/>
              <w:jc w:val="center"/>
              <w:rPr>
                <w:sz w:val="16"/>
                <w:szCs w:val="16"/>
              </w:rPr>
            </w:pPr>
            <w:r w:rsidRPr="008C1ACA">
              <w:rPr>
                <w:sz w:val="16"/>
                <w:szCs w:val="16"/>
              </w:rPr>
              <w:t>0,01</w:t>
            </w:r>
          </w:p>
        </w:tc>
        <w:tc>
          <w:tcPr>
            <w:tcW w:w="462" w:type="dxa"/>
            <w:vAlign w:val="center"/>
          </w:tcPr>
          <w:p w14:paraId="5C379CB7" w14:textId="77777777" w:rsidR="00482903" w:rsidRPr="008C1ACA" w:rsidRDefault="00482903" w:rsidP="00A15AC5">
            <w:pPr>
              <w:suppressAutoHyphens/>
              <w:spacing w:before="20" w:after="20"/>
              <w:jc w:val="center"/>
              <w:rPr>
                <w:sz w:val="16"/>
                <w:szCs w:val="16"/>
              </w:rPr>
            </w:pPr>
            <w:r w:rsidRPr="008C1ACA">
              <w:rPr>
                <w:sz w:val="16"/>
                <w:szCs w:val="16"/>
              </w:rPr>
              <w:t>0,01</w:t>
            </w:r>
          </w:p>
        </w:tc>
        <w:tc>
          <w:tcPr>
            <w:tcW w:w="463" w:type="dxa"/>
            <w:vAlign w:val="center"/>
          </w:tcPr>
          <w:p w14:paraId="5C83FCF5" w14:textId="77777777" w:rsidR="00482903" w:rsidRPr="008C1ACA" w:rsidRDefault="00482903" w:rsidP="00A15AC5">
            <w:pPr>
              <w:suppressAutoHyphens/>
              <w:spacing w:before="20" w:after="20"/>
              <w:jc w:val="center"/>
              <w:rPr>
                <w:sz w:val="16"/>
                <w:szCs w:val="16"/>
              </w:rPr>
            </w:pPr>
            <w:r w:rsidRPr="008C1ACA">
              <w:rPr>
                <w:sz w:val="16"/>
                <w:szCs w:val="16"/>
              </w:rPr>
              <w:t>0,04</w:t>
            </w:r>
          </w:p>
        </w:tc>
        <w:tc>
          <w:tcPr>
            <w:tcW w:w="462" w:type="dxa"/>
            <w:vAlign w:val="center"/>
          </w:tcPr>
          <w:p w14:paraId="4E8C3319" w14:textId="77777777" w:rsidR="00482903" w:rsidRPr="008C1ACA" w:rsidRDefault="00482903" w:rsidP="00A15AC5">
            <w:pPr>
              <w:suppressAutoHyphens/>
              <w:spacing w:before="20" w:after="20"/>
              <w:jc w:val="center"/>
              <w:rPr>
                <w:sz w:val="16"/>
                <w:szCs w:val="16"/>
              </w:rPr>
            </w:pPr>
            <w:r w:rsidRPr="008C1ACA">
              <w:rPr>
                <w:sz w:val="16"/>
                <w:szCs w:val="16"/>
              </w:rPr>
              <w:t>0,04</w:t>
            </w:r>
          </w:p>
        </w:tc>
        <w:tc>
          <w:tcPr>
            <w:tcW w:w="462" w:type="dxa"/>
            <w:vAlign w:val="center"/>
          </w:tcPr>
          <w:p w14:paraId="739115BA" w14:textId="77777777" w:rsidR="00482903" w:rsidRPr="008C1ACA" w:rsidRDefault="00482903" w:rsidP="00A15AC5">
            <w:pPr>
              <w:suppressAutoHyphens/>
              <w:spacing w:before="20" w:after="20"/>
              <w:jc w:val="center"/>
              <w:rPr>
                <w:sz w:val="16"/>
                <w:szCs w:val="16"/>
              </w:rPr>
            </w:pPr>
            <w:r w:rsidRPr="008C1ACA">
              <w:rPr>
                <w:sz w:val="16"/>
                <w:szCs w:val="16"/>
              </w:rPr>
              <w:t>0,01</w:t>
            </w:r>
          </w:p>
        </w:tc>
        <w:tc>
          <w:tcPr>
            <w:tcW w:w="462" w:type="dxa"/>
            <w:vAlign w:val="center"/>
          </w:tcPr>
          <w:p w14:paraId="1FFB83FF" w14:textId="77777777" w:rsidR="00482903" w:rsidRPr="008C1ACA" w:rsidRDefault="00482903" w:rsidP="00A15AC5">
            <w:pPr>
              <w:suppressAutoHyphens/>
              <w:spacing w:before="20" w:after="20"/>
              <w:jc w:val="center"/>
              <w:rPr>
                <w:sz w:val="16"/>
                <w:szCs w:val="16"/>
              </w:rPr>
            </w:pPr>
            <w:r w:rsidRPr="008C1ACA">
              <w:rPr>
                <w:sz w:val="16"/>
                <w:szCs w:val="16"/>
              </w:rPr>
              <w:t>0,02</w:t>
            </w:r>
          </w:p>
        </w:tc>
        <w:tc>
          <w:tcPr>
            <w:tcW w:w="462" w:type="dxa"/>
            <w:vAlign w:val="center"/>
          </w:tcPr>
          <w:p w14:paraId="0F039832" w14:textId="77777777" w:rsidR="00482903" w:rsidRPr="008C1ACA" w:rsidRDefault="00482903" w:rsidP="00A15AC5">
            <w:pPr>
              <w:suppressAutoHyphens/>
              <w:spacing w:before="20" w:after="20"/>
              <w:jc w:val="center"/>
              <w:rPr>
                <w:sz w:val="16"/>
                <w:szCs w:val="16"/>
              </w:rPr>
            </w:pPr>
            <w:r w:rsidRPr="008C1ACA">
              <w:rPr>
                <w:sz w:val="16"/>
                <w:szCs w:val="16"/>
              </w:rPr>
              <w:t>0,11</w:t>
            </w:r>
          </w:p>
        </w:tc>
        <w:tc>
          <w:tcPr>
            <w:tcW w:w="463" w:type="dxa"/>
            <w:vAlign w:val="center"/>
          </w:tcPr>
          <w:p w14:paraId="17F25F61" w14:textId="77777777" w:rsidR="00482903" w:rsidRPr="008C1ACA" w:rsidRDefault="00482903" w:rsidP="00A15AC5">
            <w:pPr>
              <w:suppressAutoHyphens/>
              <w:spacing w:before="20" w:after="20"/>
              <w:jc w:val="center"/>
              <w:rPr>
                <w:sz w:val="16"/>
                <w:szCs w:val="16"/>
              </w:rPr>
            </w:pPr>
            <w:r w:rsidRPr="008C1ACA">
              <w:rPr>
                <w:sz w:val="16"/>
                <w:szCs w:val="16"/>
              </w:rPr>
              <w:t>0,72</w:t>
            </w:r>
          </w:p>
        </w:tc>
        <w:tc>
          <w:tcPr>
            <w:tcW w:w="462" w:type="dxa"/>
            <w:vAlign w:val="center"/>
          </w:tcPr>
          <w:p w14:paraId="4841BBF8" w14:textId="77777777" w:rsidR="00482903" w:rsidRPr="008C1ACA" w:rsidRDefault="00482903" w:rsidP="00A15AC5">
            <w:pPr>
              <w:suppressAutoHyphens/>
              <w:spacing w:before="20" w:after="20"/>
              <w:jc w:val="center"/>
              <w:rPr>
                <w:sz w:val="16"/>
                <w:szCs w:val="16"/>
              </w:rPr>
            </w:pPr>
            <w:r w:rsidRPr="008C1ACA">
              <w:rPr>
                <w:sz w:val="16"/>
                <w:szCs w:val="16"/>
              </w:rPr>
              <w:t>1,05</w:t>
            </w:r>
          </w:p>
        </w:tc>
        <w:tc>
          <w:tcPr>
            <w:tcW w:w="462" w:type="dxa"/>
            <w:vAlign w:val="center"/>
          </w:tcPr>
          <w:p w14:paraId="1CD4E79F" w14:textId="77777777" w:rsidR="00482903" w:rsidRPr="008C1ACA" w:rsidRDefault="00482903" w:rsidP="00A15AC5">
            <w:pPr>
              <w:suppressAutoHyphens/>
              <w:spacing w:before="20" w:after="20"/>
              <w:jc w:val="center"/>
              <w:rPr>
                <w:sz w:val="16"/>
                <w:szCs w:val="16"/>
              </w:rPr>
            </w:pPr>
            <w:r w:rsidRPr="008C1ACA">
              <w:rPr>
                <w:sz w:val="16"/>
                <w:szCs w:val="16"/>
              </w:rPr>
              <w:t>0,40</w:t>
            </w:r>
          </w:p>
        </w:tc>
        <w:tc>
          <w:tcPr>
            <w:tcW w:w="462" w:type="dxa"/>
            <w:vAlign w:val="center"/>
          </w:tcPr>
          <w:p w14:paraId="2EC68007" w14:textId="77777777" w:rsidR="00482903" w:rsidRPr="008C1ACA" w:rsidRDefault="00482903" w:rsidP="00A15AC5">
            <w:pPr>
              <w:suppressAutoHyphens/>
              <w:spacing w:before="20" w:after="20"/>
              <w:jc w:val="center"/>
              <w:rPr>
                <w:sz w:val="16"/>
                <w:szCs w:val="16"/>
              </w:rPr>
            </w:pPr>
            <w:r w:rsidRPr="008C1ACA">
              <w:rPr>
                <w:sz w:val="16"/>
                <w:szCs w:val="16"/>
              </w:rPr>
              <w:t>0,18</w:t>
            </w:r>
          </w:p>
        </w:tc>
        <w:tc>
          <w:tcPr>
            <w:tcW w:w="462" w:type="dxa"/>
            <w:vAlign w:val="center"/>
          </w:tcPr>
          <w:p w14:paraId="102A480A" w14:textId="77777777" w:rsidR="00482903" w:rsidRPr="008C1ACA" w:rsidRDefault="00482903" w:rsidP="00A15AC5">
            <w:pPr>
              <w:suppressAutoHyphens/>
              <w:spacing w:before="20" w:after="20"/>
              <w:jc w:val="center"/>
              <w:rPr>
                <w:sz w:val="16"/>
                <w:szCs w:val="16"/>
              </w:rPr>
            </w:pPr>
            <w:r w:rsidRPr="008C1ACA">
              <w:rPr>
                <w:sz w:val="16"/>
                <w:szCs w:val="16"/>
              </w:rPr>
              <w:t>0,03</w:t>
            </w:r>
          </w:p>
        </w:tc>
        <w:tc>
          <w:tcPr>
            <w:tcW w:w="463" w:type="dxa"/>
            <w:tcBorders>
              <w:right w:val="single" w:sz="12" w:space="0" w:color="auto"/>
            </w:tcBorders>
            <w:vAlign w:val="center"/>
          </w:tcPr>
          <w:p w14:paraId="411A63A7"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556" w:type="dxa"/>
            <w:tcBorders>
              <w:left w:val="single" w:sz="12" w:space="0" w:color="auto"/>
              <w:right w:val="single" w:sz="12" w:space="0" w:color="auto"/>
            </w:tcBorders>
            <w:vAlign w:val="center"/>
          </w:tcPr>
          <w:p w14:paraId="2C6DC41A" w14:textId="77777777" w:rsidR="00482903" w:rsidRPr="008C1ACA" w:rsidRDefault="00482903" w:rsidP="00A15AC5">
            <w:pPr>
              <w:suppressAutoHyphens/>
              <w:spacing w:before="20" w:after="20"/>
              <w:jc w:val="center"/>
              <w:rPr>
                <w:sz w:val="16"/>
                <w:szCs w:val="16"/>
              </w:rPr>
            </w:pPr>
            <w:r w:rsidRPr="008C1ACA">
              <w:rPr>
                <w:sz w:val="16"/>
                <w:szCs w:val="16"/>
              </w:rPr>
              <w:t>0,00</w:t>
            </w:r>
          </w:p>
        </w:tc>
        <w:tc>
          <w:tcPr>
            <w:tcW w:w="695" w:type="dxa"/>
            <w:tcBorders>
              <w:left w:val="single" w:sz="12" w:space="0" w:color="auto"/>
            </w:tcBorders>
            <w:vAlign w:val="center"/>
          </w:tcPr>
          <w:p w14:paraId="0A08E966" w14:textId="77777777" w:rsidR="00482903" w:rsidRPr="008C1ACA" w:rsidRDefault="00482903" w:rsidP="00A15AC5">
            <w:pPr>
              <w:suppressAutoHyphens/>
              <w:spacing w:before="20" w:after="20"/>
              <w:jc w:val="center"/>
              <w:rPr>
                <w:b/>
                <w:bCs/>
                <w:sz w:val="16"/>
                <w:szCs w:val="16"/>
              </w:rPr>
            </w:pPr>
            <w:r w:rsidRPr="008C1ACA">
              <w:rPr>
                <w:b/>
                <w:bCs/>
                <w:sz w:val="16"/>
                <w:szCs w:val="16"/>
              </w:rPr>
              <w:t>2,62</w:t>
            </w:r>
          </w:p>
        </w:tc>
      </w:tr>
      <w:tr w:rsidR="00482903" w:rsidRPr="008C1ACA" w14:paraId="454411A4" w14:textId="77777777" w:rsidTr="00A15AC5">
        <w:trPr>
          <w:jc w:val="center"/>
        </w:trPr>
        <w:tc>
          <w:tcPr>
            <w:tcW w:w="422" w:type="dxa"/>
            <w:tcBorders>
              <w:right w:val="single" w:sz="12" w:space="0" w:color="auto"/>
            </w:tcBorders>
            <w:vAlign w:val="center"/>
          </w:tcPr>
          <w:p w14:paraId="66A0DC9F" w14:textId="77777777" w:rsidR="00482903" w:rsidRPr="008C1ACA" w:rsidRDefault="00482903" w:rsidP="00A15AC5">
            <w:pPr>
              <w:keepNext/>
              <w:keepLines/>
              <w:suppressAutoHyphens/>
              <w:spacing w:before="20" w:after="20"/>
              <w:jc w:val="center"/>
              <w:rPr>
                <w:b/>
                <w:bCs/>
                <w:sz w:val="16"/>
              </w:rPr>
            </w:pPr>
            <w:r w:rsidRPr="008C1ACA">
              <w:rPr>
                <w:b/>
                <w:bCs/>
                <w:sz w:val="16"/>
              </w:rPr>
              <w:sym w:font="Symbol" w:char="F053"/>
            </w:r>
          </w:p>
        </w:tc>
        <w:tc>
          <w:tcPr>
            <w:tcW w:w="463" w:type="dxa"/>
            <w:tcBorders>
              <w:left w:val="single" w:sz="12" w:space="0" w:color="auto"/>
            </w:tcBorders>
            <w:vAlign w:val="center"/>
          </w:tcPr>
          <w:p w14:paraId="443CA943" w14:textId="77777777" w:rsidR="00482903" w:rsidRPr="008C1ACA" w:rsidRDefault="00482903" w:rsidP="00A15AC5">
            <w:pPr>
              <w:suppressAutoHyphens/>
              <w:spacing w:before="20" w:after="20"/>
              <w:jc w:val="center"/>
              <w:rPr>
                <w:sz w:val="16"/>
                <w:szCs w:val="16"/>
              </w:rPr>
            </w:pPr>
            <w:r w:rsidRPr="008C1ACA">
              <w:rPr>
                <w:sz w:val="16"/>
                <w:szCs w:val="16"/>
              </w:rPr>
              <w:t>3,53</w:t>
            </w:r>
          </w:p>
        </w:tc>
        <w:tc>
          <w:tcPr>
            <w:tcW w:w="463" w:type="dxa"/>
            <w:vAlign w:val="center"/>
          </w:tcPr>
          <w:p w14:paraId="66363F96" w14:textId="77777777" w:rsidR="00482903" w:rsidRPr="008C1ACA" w:rsidRDefault="00482903" w:rsidP="00A15AC5">
            <w:pPr>
              <w:suppressAutoHyphens/>
              <w:spacing w:before="20" w:after="20"/>
              <w:jc w:val="center"/>
              <w:rPr>
                <w:sz w:val="16"/>
                <w:szCs w:val="16"/>
              </w:rPr>
            </w:pPr>
            <w:r w:rsidRPr="008C1ACA">
              <w:rPr>
                <w:sz w:val="16"/>
                <w:szCs w:val="16"/>
              </w:rPr>
              <w:t>2,15</w:t>
            </w:r>
          </w:p>
        </w:tc>
        <w:tc>
          <w:tcPr>
            <w:tcW w:w="463" w:type="dxa"/>
            <w:vAlign w:val="center"/>
          </w:tcPr>
          <w:p w14:paraId="4A324BF0" w14:textId="77777777" w:rsidR="00482903" w:rsidRPr="008C1ACA" w:rsidRDefault="00482903" w:rsidP="00A15AC5">
            <w:pPr>
              <w:suppressAutoHyphens/>
              <w:spacing w:before="20" w:after="20"/>
              <w:jc w:val="center"/>
              <w:rPr>
                <w:sz w:val="16"/>
                <w:szCs w:val="16"/>
              </w:rPr>
            </w:pPr>
            <w:r w:rsidRPr="008C1ACA">
              <w:rPr>
                <w:sz w:val="16"/>
                <w:szCs w:val="16"/>
              </w:rPr>
              <w:t>2,83</w:t>
            </w:r>
          </w:p>
        </w:tc>
        <w:tc>
          <w:tcPr>
            <w:tcW w:w="463" w:type="dxa"/>
            <w:vAlign w:val="center"/>
          </w:tcPr>
          <w:p w14:paraId="069805FD" w14:textId="77777777" w:rsidR="00482903" w:rsidRPr="008C1ACA" w:rsidRDefault="00482903" w:rsidP="00A15AC5">
            <w:pPr>
              <w:suppressAutoHyphens/>
              <w:spacing w:before="20" w:after="20"/>
              <w:jc w:val="center"/>
              <w:rPr>
                <w:sz w:val="16"/>
                <w:szCs w:val="16"/>
              </w:rPr>
            </w:pPr>
            <w:r w:rsidRPr="008C1ACA">
              <w:rPr>
                <w:sz w:val="16"/>
                <w:szCs w:val="16"/>
              </w:rPr>
              <w:t>5,94</w:t>
            </w:r>
          </w:p>
        </w:tc>
        <w:tc>
          <w:tcPr>
            <w:tcW w:w="462" w:type="dxa"/>
            <w:vAlign w:val="center"/>
          </w:tcPr>
          <w:p w14:paraId="112A7F8C" w14:textId="77777777" w:rsidR="00482903" w:rsidRPr="008C1ACA" w:rsidRDefault="00482903" w:rsidP="00A15AC5">
            <w:pPr>
              <w:suppressAutoHyphens/>
              <w:spacing w:before="20" w:after="20"/>
              <w:jc w:val="center"/>
              <w:rPr>
                <w:sz w:val="16"/>
                <w:szCs w:val="16"/>
              </w:rPr>
            </w:pPr>
            <w:r w:rsidRPr="008C1ACA">
              <w:rPr>
                <w:sz w:val="16"/>
                <w:szCs w:val="16"/>
              </w:rPr>
              <w:t>5,89</w:t>
            </w:r>
          </w:p>
        </w:tc>
        <w:tc>
          <w:tcPr>
            <w:tcW w:w="463" w:type="dxa"/>
            <w:vAlign w:val="center"/>
          </w:tcPr>
          <w:p w14:paraId="266BE006" w14:textId="77777777" w:rsidR="00482903" w:rsidRPr="008C1ACA" w:rsidRDefault="00482903" w:rsidP="00A15AC5">
            <w:pPr>
              <w:suppressAutoHyphens/>
              <w:spacing w:before="20" w:after="20"/>
              <w:jc w:val="center"/>
              <w:rPr>
                <w:sz w:val="16"/>
                <w:szCs w:val="16"/>
              </w:rPr>
            </w:pPr>
            <w:r w:rsidRPr="008C1ACA">
              <w:rPr>
                <w:sz w:val="16"/>
                <w:szCs w:val="16"/>
              </w:rPr>
              <w:t>6,51</w:t>
            </w:r>
          </w:p>
        </w:tc>
        <w:tc>
          <w:tcPr>
            <w:tcW w:w="462" w:type="dxa"/>
            <w:vAlign w:val="center"/>
          </w:tcPr>
          <w:p w14:paraId="137E0892" w14:textId="77777777" w:rsidR="00482903" w:rsidRPr="008C1ACA" w:rsidRDefault="00482903" w:rsidP="00A15AC5">
            <w:pPr>
              <w:suppressAutoHyphens/>
              <w:spacing w:before="20" w:after="20"/>
              <w:jc w:val="center"/>
              <w:rPr>
                <w:sz w:val="16"/>
                <w:szCs w:val="16"/>
              </w:rPr>
            </w:pPr>
            <w:r w:rsidRPr="008C1ACA">
              <w:rPr>
                <w:sz w:val="16"/>
                <w:szCs w:val="16"/>
              </w:rPr>
              <w:t>3,71</w:t>
            </w:r>
          </w:p>
        </w:tc>
        <w:tc>
          <w:tcPr>
            <w:tcW w:w="462" w:type="dxa"/>
            <w:vAlign w:val="center"/>
          </w:tcPr>
          <w:p w14:paraId="651B79F7" w14:textId="77777777" w:rsidR="00482903" w:rsidRPr="008C1ACA" w:rsidRDefault="00482903" w:rsidP="00A15AC5">
            <w:pPr>
              <w:suppressAutoHyphens/>
              <w:spacing w:before="20" w:after="20"/>
              <w:jc w:val="center"/>
              <w:rPr>
                <w:sz w:val="16"/>
                <w:szCs w:val="16"/>
              </w:rPr>
            </w:pPr>
            <w:r w:rsidRPr="008C1ACA">
              <w:rPr>
                <w:sz w:val="16"/>
                <w:szCs w:val="16"/>
              </w:rPr>
              <w:t>3,52</w:t>
            </w:r>
          </w:p>
        </w:tc>
        <w:tc>
          <w:tcPr>
            <w:tcW w:w="462" w:type="dxa"/>
            <w:vAlign w:val="center"/>
          </w:tcPr>
          <w:p w14:paraId="6A22EA05" w14:textId="77777777" w:rsidR="00482903" w:rsidRPr="008C1ACA" w:rsidRDefault="00482903" w:rsidP="00A15AC5">
            <w:pPr>
              <w:suppressAutoHyphens/>
              <w:spacing w:before="20" w:after="20"/>
              <w:jc w:val="center"/>
              <w:rPr>
                <w:sz w:val="16"/>
                <w:szCs w:val="16"/>
              </w:rPr>
            </w:pPr>
            <w:r w:rsidRPr="008C1ACA">
              <w:rPr>
                <w:sz w:val="16"/>
                <w:szCs w:val="16"/>
              </w:rPr>
              <w:t>6,12</w:t>
            </w:r>
          </w:p>
        </w:tc>
        <w:tc>
          <w:tcPr>
            <w:tcW w:w="462" w:type="dxa"/>
            <w:vAlign w:val="center"/>
          </w:tcPr>
          <w:p w14:paraId="5878B43B" w14:textId="77777777" w:rsidR="00482903" w:rsidRPr="008C1ACA" w:rsidRDefault="00482903" w:rsidP="00A15AC5">
            <w:pPr>
              <w:suppressAutoHyphens/>
              <w:spacing w:before="20" w:after="20"/>
              <w:jc w:val="center"/>
              <w:rPr>
                <w:sz w:val="16"/>
                <w:szCs w:val="16"/>
              </w:rPr>
            </w:pPr>
            <w:r w:rsidRPr="008C1ACA">
              <w:rPr>
                <w:sz w:val="16"/>
                <w:szCs w:val="16"/>
              </w:rPr>
              <w:t>10,40</w:t>
            </w:r>
          </w:p>
        </w:tc>
        <w:tc>
          <w:tcPr>
            <w:tcW w:w="463" w:type="dxa"/>
            <w:vAlign w:val="center"/>
          </w:tcPr>
          <w:p w14:paraId="29A72349" w14:textId="77777777" w:rsidR="00482903" w:rsidRPr="008C1ACA" w:rsidRDefault="00482903" w:rsidP="00A15AC5">
            <w:pPr>
              <w:suppressAutoHyphens/>
              <w:spacing w:before="20" w:after="20"/>
              <w:jc w:val="center"/>
              <w:rPr>
                <w:sz w:val="16"/>
                <w:szCs w:val="16"/>
              </w:rPr>
            </w:pPr>
            <w:r w:rsidRPr="008C1ACA">
              <w:rPr>
                <w:sz w:val="16"/>
                <w:szCs w:val="16"/>
              </w:rPr>
              <w:t>10,33</w:t>
            </w:r>
          </w:p>
        </w:tc>
        <w:tc>
          <w:tcPr>
            <w:tcW w:w="462" w:type="dxa"/>
            <w:vAlign w:val="center"/>
          </w:tcPr>
          <w:p w14:paraId="0C0177EC" w14:textId="77777777" w:rsidR="00482903" w:rsidRPr="008C1ACA" w:rsidRDefault="00482903" w:rsidP="00A15AC5">
            <w:pPr>
              <w:suppressAutoHyphens/>
              <w:spacing w:before="20" w:after="20"/>
              <w:jc w:val="center"/>
              <w:rPr>
                <w:sz w:val="16"/>
                <w:szCs w:val="16"/>
              </w:rPr>
            </w:pPr>
            <w:r w:rsidRPr="008C1ACA">
              <w:rPr>
                <w:sz w:val="16"/>
                <w:szCs w:val="16"/>
              </w:rPr>
              <w:t>9,75</w:t>
            </w:r>
          </w:p>
        </w:tc>
        <w:tc>
          <w:tcPr>
            <w:tcW w:w="462" w:type="dxa"/>
            <w:vAlign w:val="center"/>
          </w:tcPr>
          <w:p w14:paraId="2F624864" w14:textId="77777777" w:rsidR="00482903" w:rsidRPr="008C1ACA" w:rsidRDefault="00482903" w:rsidP="00A15AC5">
            <w:pPr>
              <w:suppressAutoHyphens/>
              <w:spacing w:before="20" w:after="20"/>
              <w:jc w:val="center"/>
              <w:rPr>
                <w:sz w:val="16"/>
                <w:szCs w:val="16"/>
              </w:rPr>
            </w:pPr>
            <w:r w:rsidRPr="008C1ACA">
              <w:rPr>
                <w:sz w:val="16"/>
                <w:szCs w:val="16"/>
              </w:rPr>
              <w:t>6,23</w:t>
            </w:r>
          </w:p>
        </w:tc>
        <w:tc>
          <w:tcPr>
            <w:tcW w:w="462" w:type="dxa"/>
            <w:vAlign w:val="center"/>
          </w:tcPr>
          <w:p w14:paraId="687FEBE2" w14:textId="77777777" w:rsidR="00482903" w:rsidRPr="008C1ACA" w:rsidRDefault="00482903" w:rsidP="00A15AC5">
            <w:pPr>
              <w:suppressAutoHyphens/>
              <w:spacing w:before="20" w:after="20"/>
              <w:jc w:val="center"/>
              <w:rPr>
                <w:sz w:val="16"/>
                <w:szCs w:val="16"/>
              </w:rPr>
            </w:pPr>
            <w:r w:rsidRPr="008C1ACA">
              <w:rPr>
                <w:sz w:val="16"/>
                <w:szCs w:val="16"/>
              </w:rPr>
              <w:t>8,82</w:t>
            </w:r>
          </w:p>
        </w:tc>
        <w:tc>
          <w:tcPr>
            <w:tcW w:w="462" w:type="dxa"/>
            <w:vAlign w:val="center"/>
          </w:tcPr>
          <w:p w14:paraId="0E8928DA" w14:textId="77777777" w:rsidR="00482903" w:rsidRPr="008C1ACA" w:rsidRDefault="00482903" w:rsidP="00A15AC5">
            <w:pPr>
              <w:suppressAutoHyphens/>
              <w:spacing w:before="20" w:after="20"/>
              <w:jc w:val="center"/>
              <w:rPr>
                <w:sz w:val="16"/>
                <w:szCs w:val="16"/>
              </w:rPr>
            </w:pPr>
            <w:r w:rsidRPr="008C1ACA">
              <w:rPr>
                <w:sz w:val="16"/>
                <w:szCs w:val="16"/>
              </w:rPr>
              <w:t>6,00</w:t>
            </w:r>
          </w:p>
        </w:tc>
        <w:tc>
          <w:tcPr>
            <w:tcW w:w="463" w:type="dxa"/>
            <w:tcBorders>
              <w:right w:val="single" w:sz="12" w:space="0" w:color="auto"/>
            </w:tcBorders>
            <w:vAlign w:val="center"/>
          </w:tcPr>
          <w:p w14:paraId="3EF0EE50" w14:textId="77777777" w:rsidR="00482903" w:rsidRPr="008C1ACA" w:rsidRDefault="00482903" w:rsidP="00A15AC5">
            <w:pPr>
              <w:suppressAutoHyphens/>
              <w:spacing w:before="20" w:after="20"/>
              <w:jc w:val="center"/>
              <w:rPr>
                <w:sz w:val="16"/>
                <w:szCs w:val="16"/>
              </w:rPr>
            </w:pPr>
            <w:r w:rsidRPr="008C1ACA">
              <w:rPr>
                <w:sz w:val="16"/>
                <w:szCs w:val="16"/>
              </w:rPr>
              <w:t>5,49</w:t>
            </w:r>
          </w:p>
        </w:tc>
        <w:tc>
          <w:tcPr>
            <w:tcW w:w="556" w:type="dxa"/>
            <w:tcBorders>
              <w:left w:val="single" w:sz="12" w:space="0" w:color="auto"/>
              <w:right w:val="single" w:sz="12" w:space="0" w:color="auto"/>
            </w:tcBorders>
            <w:vAlign w:val="center"/>
          </w:tcPr>
          <w:p w14:paraId="3BF358F7" w14:textId="77777777" w:rsidR="00482903" w:rsidRPr="008C1ACA" w:rsidRDefault="00482903" w:rsidP="00A15AC5">
            <w:pPr>
              <w:suppressAutoHyphens/>
              <w:spacing w:before="20" w:after="20"/>
              <w:jc w:val="center"/>
              <w:rPr>
                <w:sz w:val="16"/>
                <w:szCs w:val="16"/>
              </w:rPr>
            </w:pPr>
            <w:r w:rsidRPr="008C1ACA">
              <w:rPr>
                <w:sz w:val="16"/>
                <w:szCs w:val="16"/>
              </w:rPr>
              <w:t>2,78</w:t>
            </w:r>
          </w:p>
        </w:tc>
        <w:tc>
          <w:tcPr>
            <w:tcW w:w="695" w:type="dxa"/>
            <w:tcBorders>
              <w:left w:val="single" w:sz="12" w:space="0" w:color="auto"/>
            </w:tcBorders>
            <w:vAlign w:val="center"/>
          </w:tcPr>
          <w:p w14:paraId="01A8D6C6" w14:textId="77777777" w:rsidR="00482903" w:rsidRPr="008C1ACA" w:rsidRDefault="00482903" w:rsidP="00A15AC5">
            <w:pPr>
              <w:suppressAutoHyphens/>
              <w:spacing w:before="20" w:after="20"/>
              <w:jc w:val="center"/>
              <w:rPr>
                <w:b/>
                <w:bCs/>
                <w:sz w:val="16"/>
                <w:szCs w:val="16"/>
              </w:rPr>
            </w:pPr>
            <w:r w:rsidRPr="008C1ACA">
              <w:rPr>
                <w:b/>
                <w:bCs/>
                <w:sz w:val="16"/>
                <w:szCs w:val="16"/>
              </w:rPr>
              <w:t>100,00</w:t>
            </w:r>
          </w:p>
        </w:tc>
      </w:tr>
      <w:tr w:rsidR="00482903" w:rsidRPr="008C1ACA" w14:paraId="11ECBAA1" w14:textId="77777777" w:rsidTr="00A15AC5">
        <w:trPr>
          <w:jc w:val="center"/>
        </w:trPr>
        <w:tc>
          <w:tcPr>
            <w:tcW w:w="422" w:type="dxa"/>
            <w:tcBorders>
              <w:top w:val="single" w:sz="12" w:space="0" w:color="auto"/>
              <w:bottom w:val="single" w:sz="18" w:space="0" w:color="auto"/>
              <w:right w:val="single" w:sz="12" w:space="0" w:color="auto"/>
            </w:tcBorders>
            <w:vAlign w:val="center"/>
          </w:tcPr>
          <w:p w14:paraId="5F65A4C2" w14:textId="77777777" w:rsidR="00482903" w:rsidRPr="008C1ACA" w:rsidRDefault="00482903" w:rsidP="00A15AC5">
            <w:pPr>
              <w:keepNext/>
              <w:keepLines/>
              <w:suppressAutoHyphens/>
              <w:spacing w:before="20" w:after="20"/>
              <w:jc w:val="center"/>
              <w:rPr>
                <w:b/>
                <w:bCs/>
                <w:sz w:val="16"/>
              </w:rPr>
            </w:pPr>
          </w:p>
        </w:tc>
        <w:tc>
          <w:tcPr>
            <w:tcW w:w="463" w:type="dxa"/>
            <w:tcBorders>
              <w:top w:val="single" w:sz="12" w:space="0" w:color="auto"/>
              <w:left w:val="single" w:sz="12" w:space="0" w:color="auto"/>
              <w:bottom w:val="single" w:sz="18" w:space="0" w:color="auto"/>
            </w:tcBorders>
            <w:vAlign w:val="center"/>
          </w:tcPr>
          <w:p w14:paraId="596E8629" w14:textId="77777777" w:rsidR="00482903" w:rsidRPr="008C1ACA" w:rsidRDefault="00482903" w:rsidP="00A15AC5">
            <w:pPr>
              <w:spacing w:before="0"/>
              <w:jc w:val="center"/>
              <w:rPr>
                <w:sz w:val="16"/>
                <w:szCs w:val="16"/>
              </w:rPr>
            </w:pPr>
          </w:p>
        </w:tc>
        <w:tc>
          <w:tcPr>
            <w:tcW w:w="463" w:type="dxa"/>
            <w:tcBorders>
              <w:top w:val="single" w:sz="12" w:space="0" w:color="auto"/>
              <w:bottom w:val="single" w:sz="18" w:space="0" w:color="auto"/>
            </w:tcBorders>
            <w:vAlign w:val="center"/>
          </w:tcPr>
          <w:p w14:paraId="001DAB04" w14:textId="77777777" w:rsidR="00482903" w:rsidRPr="008C1ACA" w:rsidRDefault="00482903" w:rsidP="00A15AC5">
            <w:pPr>
              <w:spacing w:before="0"/>
              <w:jc w:val="center"/>
              <w:rPr>
                <w:sz w:val="16"/>
                <w:szCs w:val="16"/>
              </w:rPr>
            </w:pPr>
          </w:p>
        </w:tc>
        <w:tc>
          <w:tcPr>
            <w:tcW w:w="463" w:type="dxa"/>
            <w:tcBorders>
              <w:top w:val="single" w:sz="12" w:space="0" w:color="auto"/>
              <w:bottom w:val="single" w:sz="18" w:space="0" w:color="auto"/>
            </w:tcBorders>
            <w:vAlign w:val="center"/>
          </w:tcPr>
          <w:p w14:paraId="0D365CF2" w14:textId="77777777" w:rsidR="00482903" w:rsidRPr="008C1ACA" w:rsidRDefault="00482903" w:rsidP="00A15AC5">
            <w:pPr>
              <w:spacing w:before="0"/>
              <w:jc w:val="center"/>
              <w:rPr>
                <w:sz w:val="16"/>
                <w:szCs w:val="16"/>
              </w:rPr>
            </w:pPr>
          </w:p>
        </w:tc>
        <w:tc>
          <w:tcPr>
            <w:tcW w:w="463" w:type="dxa"/>
            <w:tcBorders>
              <w:top w:val="single" w:sz="12" w:space="0" w:color="auto"/>
              <w:bottom w:val="single" w:sz="18" w:space="0" w:color="auto"/>
            </w:tcBorders>
            <w:vAlign w:val="center"/>
          </w:tcPr>
          <w:p w14:paraId="799874FF" w14:textId="77777777" w:rsidR="00482903" w:rsidRPr="008C1ACA" w:rsidRDefault="00482903" w:rsidP="00A15AC5">
            <w:pPr>
              <w:spacing w:before="0"/>
              <w:jc w:val="center"/>
              <w:rPr>
                <w:sz w:val="16"/>
                <w:szCs w:val="16"/>
              </w:rPr>
            </w:pPr>
          </w:p>
        </w:tc>
        <w:tc>
          <w:tcPr>
            <w:tcW w:w="462" w:type="dxa"/>
            <w:tcBorders>
              <w:top w:val="single" w:sz="12" w:space="0" w:color="auto"/>
              <w:bottom w:val="single" w:sz="18" w:space="0" w:color="auto"/>
            </w:tcBorders>
            <w:vAlign w:val="center"/>
          </w:tcPr>
          <w:p w14:paraId="68CD54FC" w14:textId="77777777" w:rsidR="00482903" w:rsidRPr="008C1ACA" w:rsidRDefault="00482903" w:rsidP="00A15AC5">
            <w:pPr>
              <w:spacing w:before="0"/>
              <w:jc w:val="center"/>
              <w:rPr>
                <w:sz w:val="16"/>
                <w:szCs w:val="16"/>
              </w:rPr>
            </w:pPr>
          </w:p>
        </w:tc>
        <w:tc>
          <w:tcPr>
            <w:tcW w:w="463" w:type="dxa"/>
            <w:tcBorders>
              <w:top w:val="single" w:sz="12" w:space="0" w:color="auto"/>
              <w:bottom w:val="single" w:sz="18" w:space="0" w:color="auto"/>
            </w:tcBorders>
            <w:vAlign w:val="center"/>
          </w:tcPr>
          <w:p w14:paraId="284229EE" w14:textId="77777777" w:rsidR="00482903" w:rsidRPr="008C1ACA" w:rsidRDefault="00482903" w:rsidP="00A15AC5">
            <w:pPr>
              <w:spacing w:before="0"/>
              <w:jc w:val="center"/>
              <w:rPr>
                <w:sz w:val="16"/>
                <w:szCs w:val="16"/>
              </w:rPr>
            </w:pPr>
          </w:p>
        </w:tc>
        <w:tc>
          <w:tcPr>
            <w:tcW w:w="462" w:type="dxa"/>
            <w:tcBorders>
              <w:top w:val="single" w:sz="12" w:space="0" w:color="auto"/>
              <w:bottom w:val="single" w:sz="18" w:space="0" w:color="auto"/>
            </w:tcBorders>
            <w:vAlign w:val="center"/>
          </w:tcPr>
          <w:p w14:paraId="0D4F55E6" w14:textId="77777777" w:rsidR="00482903" w:rsidRPr="008C1ACA" w:rsidRDefault="00482903" w:rsidP="00A15AC5">
            <w:pPr>
              <w:spacing w:before="0"/>
              <w:jc w:val="center"/>
              <w:rPr>
                <w:sz w:val="16"/>
                <w:szCs w:val="16"/>
              </w:rPr>
            </w:pPr>
          </w:p>
        </w:tc>
        <w:tc>
          <w:tcPr>
            <w:tcW w:w="462" w:type="dxa"/>
            <w:tcBorders>
              <w:top w:val="single" w:sz="12" w:space="0" w:color="auto"/>
              <w:bottom w:val="single" w:sz="18" w:space="0" w:color="auto"/>
            </w:tcBorders>
            <w:vAlign w:val="center"/>
          </w:tcPr>
          <w:p w14:paraId="379F0224" w14:textId="77777777" w:rsidR="00482903" w:rsidRPr="008C1ACA" w:rsidRDefault="00482903" w:rsidP="00A15AC5">
            <w:pPr>
              <w:spacing w:before="0"/>
              <w:jc w:val="center"/>
              <w:rPr>
                <w:sz w:val="16"/>
                <w:szCs w:val="16"/>
              </w:rPr>
            </w:pPr>
          </w:p>
        </w:tc>
        <w:tc>
          <w:tcPr>
            <w:tcW w:w="462" w:type="dxa"/>
            <w:tcBorders>
              <w:top w:val="single" w:sz="12" w:space="0" w:color="auto"/>
              <w:bottom w:val="single" w:sz="18" w:space="0" w:color="auto"/>
            </w:tcBorders>
            <w:vAlign w:val="center"/>
          </w:tcPr>
          <w:p w14:paraId="6A21F1A6" w14:textId="77777777" w:rsidR="00482903" w:rsidRPr="008C1ACA" w:rsidRDefault="00482903" w:rsidP="00A15AC5">
            <w:pPr>
              <w:spacing w:before="0"/>
              <w:jc w:val="center"/>
              <w:rPr>
                <w:sz w:val="16"/>
                <w:szCs w:val="16"/>
              </w:rPr>
            </w:pPr>
          </w:p>
        </w:tc>
        <w:tc>
          <w:tcPr>
            <w:tcW w:w="462" w:type="dxa"/>
            <w:tcBorders>
              <w:top w:val="single" w:sz="12" w:space="0" w:color="auto"/>
              <w:bottom w:val="single" w:sz="18" w:space="0" w:color="auto"/>
            </w:tcBorders>
            <w:vAlign w:val="center"/>
          </w:tcPr>
          <w:p w14:paraId="33404D97" w14:textId="77777777" w:rsidR="00482903" w:rsidRPr="008C1ACA" w:rsidRDefault="00482903" w:rsidP="00A15AC5">
            <w:pPr>
              <w:spacing w:before="0"/>
              <w:jc w:val="center"/>
              <w:rPr>
                <w:sz w:val="16"/>
                <w:szCs w:val="16"/>
              </w:rPr>
            </w:pPr>
          </w:p>
        </w:tc>
        <w:tc>
          <w:tcPr>
            <w:tcW w:w="463" w:type="dxa"/>
            <w:tcBorders>
              <w:top w:val="single" w:sz="12" w:space="0" w:color="auto"/>
              <w:bottom w:val="single" w:sz="18" w:space="0" w:color="auto"/>
            </w:tcBorders>
            <w:vAlign w:val="center"/>
          </w:tcPr>
          <w:p w14:paraId="44ED5CFE" w14:textId="77777777" w:rsidR="00482903" w:rsidRPr="008C1ACA" w:rsidRDefault="00482903" w:rsidP="00A15AC5">
            <w:pPr>
              <w:spacing w:before="0"/>
              <w:jc w:val="center"/>
              <w:rPr>
                <w:sz w:val="16"/>
                <w:szCs w:val="16"/>
              </w:rPr>
            </w:pPr>
          </w:p>
        </w:tc>
        <w:tc>
          <w:tcPr>
            <w:tcW w:w="462" w:type="dxa"/>
            <w:tcBorders>
              <w:top w:val="single" w:sz="12" w:space="0" w:color="auto"/>
              <w:bottom w:val="single" w:sz="18" w:space="0" w:color="auto"/>
            </w:tcBorders>
            <w:vAlign w:val="center"/>
          </w:tcPr>
          <w:p w14:paraId="61154C85" w14:textId="77777777" w:rsidR="00482903" w:rsidRPr="008C1ACA" w:rsidRDefault="00482903" w:rsidP="00A15AC5">
            <w:pPr>
              <w:spacing w:before="0"/>
              <w:jc w:val="center"/>
              <w:rPr>
                <w:sz w:val="16"/>
                <w:szCs w:val="16"/>
              </w:rPr>
            </w:pPr>
          </w:p>
        </w:tc>
        <w:tc>
          <w:tcPr>
            <w:tcW w:w="462" w:type="dxa"/>
            <w:tcBorders>
              <w:top w:val="single" w:sz="12" w:space="0" w:color="auto"/>
              <w:bottom w:val="single" w:sz="18" w:space="0" w:color="auto"/>
            </w:tcBorders>
            <w:vAlign w:val="center"/>
          </w:tcPr>
          <w:p w14:paraId="092578C4" w14:textId="77777777" w:rsidR="00482903" w:rsidRPr="008C1ACA" w:rsidRDefault="00482903" w:rsidP="00A15AC5">
            <w:pPr>
              <w:spacing w:before="0"/>
              <w:jc w:val="center"/>
              <w:rPr>
                <w:sz w:val="16"/>
                <w:szCs w:val="16"/>
              </w:rPr>
            </w:pPr>
          </w:p>
        </w:tc>
        <w:tc>
          <w:tcPr>
            <w:tcW w:w="462" w:type="dxa"/>
            <w:tcBorders>
              <w:top w:val="single" w:sz="12" w:space="0" w:color="auto"/>
              <w:bottom w:val="single" w:sz="18" w:space="0" w:color="auto"/>
            </w:tcBorders>
            <w:vAlign w:val="center"/>
          </w:tcPr>
          <w:p w14:paraId="7D96A0A3" w14:textId="77777777" w:rsidR="00482903" w:rsidRPr="008C1ACA" w:rsidRDefault="00482903" w:rsidP="00A15AC5">
            <w:pPr>
              <w:spacing w:before="0"/>
              <w:jc w:val="center"/>
              <w:rPr>
                <w:sz w:val="16"/>
                <w:szCs w:val="16"/>
              </w:rPr>
            </w:pPr>
          </w:p>
        </w:tc>
        <w:tc>
          <w:tcPr>
            <w:tcW w:w="462" w:type="dxa"/>
            <w:tcBorders>
              <w:top w:val="single" w:sz="12" w:space="0" w:color="auto"/>
              <w:bottom w:val="single" w:sz="18" w:space="0" w:color="auto"/>
            </w:tcBorders>
            <w:vAlign w:val="center"/>
          </w:tcPr>
          <w:p w14:paraId="169D7837" w14:textId="77777777" w:rsidR="00482903" w:rsidRPr="008C1ACA" w:rsidRDefault="00482903" w:rsidP="00A15AC5">
            <w:pPr>
              <w:spacing w:before="0"/>
              <w:jc w:val="center"/>
              <w:rPr>
                <w:sz w:val="16"/>
                <w:szCs w:val="16"/>
              </w:rPr>
            </w:pPr>
          </w:p>
        </w:tc>
        <w:tc>
          <w:tcPr>
            <w:tcW w:w="463" w:type="dxa"/>
            <w:tcBorders>
              <w:top w:val="single" w:sz="12" w:space="0" w:color="auto"/>
              <w:bottom w:val="single" w:sz="18" w:space="0" w:color="auto"/>
              <w:right w:val="single" w:sz="12" w:space="0" w:color="auto"/>
            </w:tcBorders>
            <w:vAlign w:val="center"/>
          </w:tcPr>
          <w:p w14:paraId="32199825" w14:textId="77777777" w:rsidR="00482903" w:rsidRPr="008C1ACA" w:rsidRDefault="00482903" w:rsidP="00A15AC5">
            <w:pPr>
              <w:spacing w:before="0"/>
              <w:jc w:val="center"/>
              <w:rPr>
                <w:sz w:val="16"/>
                <w:szCs w:val="16"/>
              </w:rPr>
            </w:pPr>
          </w:p>
        </w:tc>
        <w:tc>
          <w:tcPr>
            <w:tcW w:w="556" w:type="dxa"/>
            <w:tcBorders>
              <w:top w:val="single" w:sz="12" w:space="0" w:color="auto"/>
              <w:left w:val="single" w:sz="12" w:space="0" w:color="auto"/>
              <w:bottom w:val="single" w:sz="18" w:space="0" w:color="auto"/>
              <w:right w:val="single" w:sz="12" w:space="0" w:color="auto"/>
            </w:tcBorders>
            <w:vAlign w:val="center"/>
          </w:tcPr>
          <w:p w14:paraId="1AEE85D5" w14:textId="77777777" w:rsidR="00482903" w:rsidRPr="008C1ACA" w:rsidRDefault="00482903" w:rsidP="00A15AC5">
            <w:pPr>
              <w:spacing w:before="0"/>
              <w:jc w:val="center"/>
              <w:rPr>
                <w:sz w:val="16"/>
                <w:szCs w:val="16"/>
              </w:rPr>
            </w:pPr>
          </w:p>
        </w:tc>
        <w:tc>
          <w:tcPr>
            <w:tcW w:w="695" w:type="dxa"/>
            <w:tcBorders>
              <w:top w:val="single" w:sz="12" w:space="0" w:color="auto"/>
              <w:left w:val="single" w:sz="12" w:space="0" w:color="auto"/>
              <w:bottom w:val="single" w:sz="18" w:space="0" w:color="auto"/>
            </w:tcBorders>
            <w:vAlign w:val="center"/>
          </w:tcPr>
          <w:p w14:paraId="4B90ED4F" w14:textId="77777777" w:rsidR="00482903" w:rsidRPr="008C1ACA" w:rsidRDefault="00482903" w:rsidP="00A15AC5">
            <w:pPr>
              <w:spacing w:before="0"/>
              <w:jc w:val="center"/>
              <w:rPr>
                <w:b/>
                <w:bCs/>
                <w:sz w:val="16"/>
                <w:szCs w:val="16"/>
              </w:rPr>
            </w:pPr>
          </w:p>
        </w:tc>
      </w:tr>
    </w:tbl>
    <w:p w14:paraId="41C07E8A" w14:textId="2596B217" w:rsidR="00DD6F2D" w:rsidRPr="008C1ACA" w:rsidRDefault="00482903" w:rsidP="00482903">
      <w:pPr>
        <w:rPr>
          <w:sz w:val="16"/>
        </w:rPr>
      </w:pPr>
      <w:r w:rsidRPr="008C1ACA">
        <w:rPr>
          <w:sz w:val="16"/>
          <w:vertAlign w:val="superscript"/>
        </w:rPr>
        <w:t>*</w:t>
      </w:r>
      <w:r w:rsidRPr="008C1ACA">
        <w:rPr>
          <w:sz w:val="16"/>
        </w:rPr>
        <w:t>TR – Třídní rychlost větru, Calm – podíl výskytu bezvětří</w:t>
      </w:r>
    </w:p>
    <w:p w14:paraId="213AD89A" w14:textId="77777777" w:rsidR="00DD6F2D" w:rsidRPr="008C1ACA" w:rsidRDefault="00DD6F2D">
      <w:pPr>
        <w:tabs>
          <w:tab w:val="clear" w:pos="851"/>
        </w:tabs>
        <w:spacing w:after="60"/>
        <w:rPr>
          <w:sz w:val="16"/>
        </w:rPr>
      </w:pPr>
      <w:r w:rsidRPr="008C1ACA">
        <w:rPr>
          <w:sz w:val="16"/>
        </w:rPr>
        <w:br w:type="page"/>
      </w:r>
    </w:p>
    <w:p w14:paraId="10C35BFD" w14:textId="77777777" w:rsidR="00482903" w:rsidRPr="008C1ACA" w:rsidRDefault="00482903" w:rsidP="00482903">
      <w:pPr>
        <w:keepLines/>
        <w:spacing w:after="60"/>
        <w:ind w:left="992" w:hanging="992"/>
        <w:jc w:val="left"/>
        <w:rPr>
          <w:b/>
          <w:sz w:val="24"/>
        </w:rPr>
      </w:pPr>
      <w:r w:rsidRPr="008C1ACA">
        <w:rPr>
          <w:b/>
          <w:sz w:val="24"/>
        </w:rPr>
        <w:t>Schéma 5. Grafická podoba větrné růžice</w:t>
      </w:r>
    </w:p>
    <w:p w14:paraId="31ACA2F2" w14:textId="456E7BF0" w:rsidR="00482903" w:rsidRPr="008C1ACA" w:rsidRDefault="00482903" w:rsidP="00482903">
      <w:pPr>
        <w:keepLines/>
        <w:spacing w:after="60"/>
        <w:ind w:left="992" w:hanging="992"/>
        <w:jc w:val="left"/>
        <w:rPr>
          <w:b/>
          <w:sz w:val="24"/>
        </w:rPr>
      </w:pPr>
      <w:r w:rsidRPr="008C1ACA">
        <w:rPr>
          <w:b/>
          <w:sz w:val="24"/>
        </w:rPr>
        <w:t>Západní část zájmového území</w:t>
      </w:r>
      <w:r w:rsidRPr="008C1ACA">
        <w:rPr>
          <w:b/>
          <w:sz w:val="24"/>
        </w:rPr>
        <w:tab/>
      </w:r>
      <w:r w:rsidRPr="008C1ACA">
        <w:rPr>
          <w:b/>
          <w:sz w:val="24"/>
        </w:rPr>
        <w:tab/>
      </w:r>
      <w:r w:rsidR="001658D1" w:rsidRPr="008C1ACA">
        <w:rPr>
          <w:b/>
          <w:sz w:val="24"/>
        </w:rPr>
        <w:t xml:space="preserve">           </w:t>
      </w:r>
      <w:r w:rsidRPr="008C1ACA">
        <w:rPr>
          <w:b/>
          <w:sz w:val="24"/>
        </w:rPr>
        <w:t>Východní část zájmového území</w:t>
      </w:r>
    </w:p>
    <w:p w14:paraId="46F3F3EF" w14:textId="7FFF3D3A" w:rsidR="00482903" w:rsidRDefault="00482903" w:rsidP="00482903">
      <w:r w:rsidRPr="008C1ACA">
        <w:rPr>
          <w:noProof/>
        </w:rPr>
        <w:drawing>
          <wp:inline distT="0" distB="0" distL="0" distR="0" wp14:anchorId="1B99C9E6" wp14:editId="71DD8375">
            <wp:extent cx="2351405" cy="2298065"/>
            <wp:effectExtent l="0" t="0" r="0" b="698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51405" cy="2298065"/>
                    </a:xfrm>
                    <a:prstGeom prst="rect">
                      <a:avLst/>
                    </a:prstGeom>
                    <a:noFill/>
                    <a:ln>
                      <a:noFill/>
                    </a:ln>
                  </pic:spPr>
                </pic:pic>
              </a:graphicData>
            </a:graphic>
          </wp:inline>
        </w:drawing>
      </w:r>
      <w:r w:rsidR="001658D1" w:rsidRPr="008C1ACA">
        <w:t xml:space="preserve">            </w:t>
      </w:r>
      <w:r w:rsidRPr="008C1ACA">
        <w:t xml:space="preserve"> </w:t>
      </w:r>
      <w:r w:rsidRPr="008C1ACA">
        <w:rPr>
          <w:noProof/>
        </w:rPr>
        <w:drawing>
          <wp:inline distT="0" distB="0" distL="0" distR="0" wp14:anchorId="75E34E99" wp14:editId="6A5A17B9">
            <wp:extent cx="2351405" cy="229171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51405" cy="2291715"/>
                    </a:xfrm>
                    <a:prstGeom prst="rect">
                      <a:avLst/>
                    </a:prstGeom>
                    <a:noFill/>
                    <a:ln>
                      <a:noFill/>
                    </a:ln>
                  </pic:spPr>
                </pic:pic>
              </a:graphicData>
            </a:graphic>
          </wp:inline>
        </w:drawing>
      </w:r>
    </w:p>
    <w:p w14:paraId="7F88F159" w14:textId="77777777" w:rsidR="00EB4FF4" w:rsidRPr="008C1ACA" w:rsidRDefault="00EB4FF4" w:rsidP="00176981"/>
    <w:p w14:paraId="17E1DF62" w14:textId="77777777" w:rsidR="00482903" w:rsidRPr="008C1ACA" w:rsidRDefault="00482903" w:rsidP="008503CD">
      <w:pPr>
        <w:pStyle w:val="Nadpis2"/>
        <w:keepNext/>
        <w:numPr>
          <w:ilvl w:val="1"/>
          <w:numId w:val="56"/>
        </w:numPr>
        <w:tabs>
          <w:tab w:val="clear" w:pos="851"/>
        </w:tabs>
        <w:spacing w:before="120" w:after="0" w:line="264" w:lineRule="auto"/>
      </w:pPr>
      <w:bookmarkStart w:id="236" w:name="_Toc119976459"/>
      <w:bookmarkStart w:id="237" w:name="_Toc120441228"/>
      <w:bookmarkStart w:id="238" w:name="_Toc126792996"/>
      <w:r w:rsidRPr="008C1ACA">
        <w:t>Zdroje emisí znečišťujících látek</w:t>
      </w:r>
      <w:bookmarkEnd w:id="236"/>
      <w:bookmarkEnd w:id="237"/>
      <w:bookmarkEnd w:id="238"/>
    </w:p>
    <w:p w14:paraId="4F4377FC" w14:textId="77777777" w:rsidR="00482903" w:rsidRPr="008C1ACA" w:rsidRDefault="00482903" w:rsidP="00482903">
      <w:r w:rsidRPr="008C1ACA">
        <w:t>Jako zdroj znečišťování ovzduší související s posuzovanou změnou ÚP Z č. 3093/10 byla hodnocena automobilová doprava na komunikacích v řešeném území, parkování v prostoru plochy a vliv spalování zemního plynu pro vytápění.</w:t>
      </w:r>
    </w:p>
    <w:p w14:paraId="6A5EE007" w14:textId="699440EB" w:rsidR="00482903" w:rsidRPr="008C1ACA" w:rsidRDefault="00482903" w:rsidP="00482903">
      <w:r w:rsidRPr="008C1ACA">
        <w:t>Pro výpočty emisí z automobilové dopravy byl použit model MEFA 13 [7]. Ve výpočtu byla zohledněna dynamická skladba vozového parku (podíly vozidel bez katalyzátoru a automobilů splňujících jednotlivé limity EURO) pro území hl. m. Prahy. V případě hodnocení suspendovaných částic PM</w:t>
      </w:r>
      <w:r w:rsidRPr="008C1ACA">
        <w:rPr>
          <w:vertAlign w:val="subscript"/>
        </w:rPr>
        <w:t>10</w:t>
      </w:r>
      <w:r w:rsidRPr="008C1ACA">
        <w:t xml:space="preserve"> a PM</w:t>
      </w:r>
      <w:r w:rsidRPr="008C1ACA">
        <w:rPr>
          <w:vertAlign w:val="subscript"/>
        </w:rPr>
        <w:t>2,5</w:t>
      </w:r>
      <w:r w:rsidRPr="008C1ACA">
        <w:t xml:space="preserve"> a </w:t>
      </w:r>
      <w:r w:rsidR="00DD6F2D" w:rsidRPr="008C1ACA">
        <w:t> </w:t>
      </w:r>
      <w:r w:rsidRPr="008C1ACA">
        <w:t>benzo[a]pyrenu byly vedle sazí, emitovaných přímo spalovacími motory do ovzduší (tzv. primární prašnost), vypočteny také emise částic zvířených projíždějícími automobily (resuspenze) [8].</w:t>
      </w:r>
    </w:p>
    <w:p w14:paraId="54C55272" w14:textId="77777777" w:rsidR="00482903" w:rsidRPr="008C1ACA" w:rsidRDefault="00482903" w:rsidP="00482903">
      <w:r w:rsidRPr="008C1ACA">
        <w:t xml:space="preserve">Při výpočtu produkce emisí z automobilové dopravy byl také uvažován vliv studených startů zaparkovaných automobilů. Pro stanovení tzv. víceemisí ze studených startů je používán výpočetní postup, který zohledňuje skutečnost, že vozidlo se studeným motorem produkuje větší množství emisí oproti optimálnímu režimu, a navíc katalyzátory vozidel mají sníženou účinnost. Tabulka 10. shrnuje emisní příspěvky způsobené odsouhlasením posuzované změny. </w:t>
      </w:r>
    </w:p>
    <w:p w14:paraId="30F8BA74" w14:textId="77777777" w:rsidR="00482903" w:rsidRPr="008C1ACA" w:rsidRDefault="00482903" w:rsidP="00482903">
      <w:pPr>
        <w:keepNext/>
        <w:keepLines/>
        <w:numPr>
          <w:ilvl w:val="12"/>
          <w:numId w:val="0"/>
        </w:numPr>
        <w:spacing w:after="60"/>
        <w:ind w:left="992" w:hanging="992"/>
        <w:jc w:val="left"/>
        <w:rPr>
          <w:b/>
          <w:sz w:val="24"/>
        </w:rPr>
      </w:pPr>
      <w:r w:rsidRPr="008C1ACA">
        <w:rPr>
          <w:b/>
          <w:sz w:val="24"/>
        </w:rPr>
        <w:t>Tab. 10. Emise z automobilové dopravy – změna ÚP č. Z 3093/10</w:t>
      </w:r>
    </w:p>
    <w:tbl>
      <w:tblPr>
        <w:tblW w:w="4969"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190"/>
        <w:gridCol w:w="960"/>
        <w:gridCol w:w="960"/>
        <w:gridCol w:w="960"/>
        <w:gridCol w:w="961"/>
        <w:gridCol w:w="937"/>
      </w:tblGrid>
      <w:tr w:rsidR="00482903" w:rsidRPr="008C1ACA" w14:paraId="0D1BA51E" w14:textId="77777777" w:rsidTr="00A15AC5">
        <w:tc>
          <w:tcPr>
            <w:tcW w:w="4271" w:type="dxa"/>
            <w:vMerge w:val="restart"/>
            <w:tcBorders>
              <w:top w:val="single" w:sz="18" w:space="0" w:color="auto"/>
            </w:tcBorders>
            <w:shd w:val="clear" w:color="auto" w:fill="auto"/>
            <w:vAlign w:val="center"/>
          </w:tcPr>
          <w:p w14:paraId="5115C237" w14:textId="77777777" w:rsidR="00482903" w:rsidRPr="008C1ACA" w:rsidRDefault="00482903" w:rsidP="00A15AC5">
            <w:pPr>
              <w:keepNext/>
              <w:suppressAutoHyphens/>
              <w:spacing w:before="0"/>
              <w:jc w:val="center"/>
              <w:rPr>
                <w:b/>
                <w:bCs/>
                <w:sz w:val="20"/>
              </w:rPr>
            </w:pPr>
            <w:r w:rsidRPr="008C1ACA">
              <w:rPr>
                <w:b/>
                <w:bCs/>
                <w:sz w:val="20"/>
              </w:rPr>
              <w:t>Stav</w:t>
            </w:r>
          </w:p>
        </w:tc>
        <w:tc>
          <w:tcPr>
            <w:tcW w:w="4858" w:type="dxa"/>
            <w:gridSpan w:val="5"/>
            <w:tcBorders>
              <w:top w:val="single" w:sz="18" w:space="0" w:color="auto"/>
            </w:tcBorders>
            <w:shd w:val="clear" w:color="auto" w:fill="auto"/>
            <w:vAlign w:val="center"/>
          </w:tcPr>
          <w:p w14:paraId="4AC89C29" w14:textId="77777777" w:rsidR="00482903" w:rsidRPr="008C1ACA" w:rsidRDefault="00482903" w:rsidP="00A15AC5">
            <w:pPr>
              <w:keepNext/>
              <w:suppressAutoHyphens/>
              <w:spacing w:before="0"/>
              <w:jc w:val="center"/>
              <w:rPr>
                <w:b/>
                <w:bCs/>
                <w:sz w:val="20"/>
              </w:rPr>
            </w:pPr>
            <w:r w:rsidRPr="008C1ACA">
              <w:rPr>
                <w:b/>
                <w:bCs/>
                <w:sz w:val="20"/>
              </w:rPr>
              <w:t>Emise</w:t>
            </w:r>
          </w:p>
        </w:tc>
      </w:tr>
      <w:tr w:rsidR="00482903" w:rsidRPr="008C1ACA" w14:paraId="008F3856" w14:textId="77777777" w:rsidTr="00A15AC5">
        <w:tc>
          <w:tcPr>
            <w:tcW w:w="4271" w:type="dxa"/>
            <w:vMerge/>
            <w:shd w:val="clear" w:color="auto" w:fill="auto"/>
            <w:vAlign w:val="center"/>
          </w:tcPr>
          <w:p w14:paraId="789A29AA" w14:textId="77777777" w:rsidR="00482903" w:rsidRPr="008C1ACA" w:rsidRDefault="00482903" w:rsidP="00A15AC5">
            <w:pPr>
              <w:keepNext/>
              <w:suppressAutoHyphens/>
              <w:spacing w:before="0"/>
              <w:jc w:val="left"/>
              <w:rPr>
                <w:b/>
                <w:bCs/>
                <w:sz w:val="20"/>
              </w:rPr>
            </w:pPr>
          </w:p>
        </w:tc>
        <w:tc>
          <w:tcPr>
            <w:tcW w:w="976" w:type="dxa"/>
            <w:shd w:val="clear" w:color="auto" w:fill="auto"/>
            <w:vAlign w:val="center"/>
          </w:tcPr>
          <w:p w14:paraId="4D3D60AF" w14:textId="77777777" w:rsidR="00482903" w:rsidRPr="008C1ACA" w:rsidRDefault="00482903" w:rsidP="00A15AC5">
            <w:pPr>
              <w:keepNext/>
              <w:suppressAutoHyphens/>
              <w:spacing w:before="0"/>
              <w:jc w:val="center"/>
              <w:rPr>
                <w:b/>
                <w:bCs/>
                <w:sz w:val="20"/>
              </w:rPr>
            </w:pPr>
            <w:r w:rsidRPr="008C1ACA">
              <w:rPr>
                <w:b/>
                <w:bCs/>
                <w:sz w:val="20"/>
              </w:rPr>
              <w:t>oxidy dusíku</w:t>
            </w:r>
            <w:r w:rsidRPr="008C1ACA">
              <w:rPr>
                <w:b/>
                <w:bCs/>
                <w:sz w:val="20"/>
                <w:vertAlign w:val="superscript"/>
              </w:rPr>
              <w:t>*</w:t>
            </w:r>
          </w:p>
        </w:tc>
        <w:tc>
          <w:tcPr>
            <w:tcW w:w="976" w:type="dxa"/>
            <w:shd w:val="clear" w:color="auto" w:fill="auto"/>
            <w:vAlign w:val="center"/>
          </w:tcPr>
          <w:p w14:paraId="46B2F237" w14:textId="77777777" w:rsidR="00482903" w:rsidRPr="008C1ACA" w:rsidRDefault="00482903" w:rsidP="00A15AC5">
            <w:pPr>
              <w:keepNext/>
              <w:suppressAutoHyphens/>
              <w:spacing w:before="0"/>
              <w:jc w:val="center"/>
              <w:rPr>
                <w:b/>
                <w:bCs/>
                <w:sz w:val="20"/>
              </w:rPr>
            </w:pPr>
            <w:r w:rsidRPr="008C1ACA">
              <w:rPr>
                <w:b/>
                <w:bCs/>
                <w:sz w:val="20"/>
              </w:rPr>
              <w:t>benzen</w:t>
            </w:r>
          </w:p>
        </w:tc>
        <w:tc>
          <w:tcPr>
            <w:tcW w:w="976" w:type="dxa"/>
            <w:shd w:val="clear" w:color="auto" w:fill="auto"/>
            <w:vAlign w:val="center"/>
          </w:tcPr>
          <w:p w14:paraId="5A02FD3F" w14:textId="77777777" w:rsidR="00482903" w:rsidRPr="008C1ACA" w:rsidRDefault="00482903" w:rsidP="00A15AC5">
            <w:pPr>
              <w:keepNext/>
              <w:suppressAutoHyphens/>
              <w:spacing w:before="0"/>
              <w:jc w:val="center"/>
              <w:rPr>
                <w:b/>
                <w:bCs/>
                <w:sz w:val="20"/>
              </w:rPr>
            </w:pPr>
            <w:r w:rsidRPr="008C1ACA">
              <w:rPr>
                <w:b/>
                <w:bCs/>
                <w:sz w:val="20"/>
              </w:rPr>
              <w:t>částice PM</w:t>
            </w:r>
            <w:r w:rsidRPr="008C1ACA">
              <w:rPr>
                <w:b/>
                <w:bCs/>
                <w:sz w:val="20"/>
                <w:vertAlign w:val="subscript"/>
              </w:rPr>
              <w:t>10</w:t>
            </w:r>
            <w:r w:rsidRPr="008C1ACA">
              <w:rPr>
                <w:b/>
                <w:bCs/>
                <w:sz w:val="20"/>
                <w:vertAlign w:val="superscript"/>
              </w:rPr>
              <w:t>**</w:t>
            </w:r>
          </w:p>
        </w:tc>
        <w:tc>
          <w:tcPr>
            <w:tcW w:w="977" w:type="dxa"/>
            <w:tcBorders>
              <w:right w:val="single" w:sz="4" w:space="0" w:color="auto"/>
            </w:tcBorders>
            <w:shd w:val="clear" w:color="auto" w:fill="auto"/>
            <w:vAlign w:val="center"/>
          </w:tcPr>
          <w:p w14:paraId="3FBA4EDA" w14:textId="77777777" w:rsidR="00482903" w:rsidRPr="008C1ACA" w:rsidRDefault="00482903" w:rsidP="00A15AC5">
            <w:pPr>
              <w:keepNext/>
              <w:suppressAutoHyphens/>
              <w:spacing w:before="0"/>
              <w:jc w:val="center"/>
              <w:rPr>
                <w:b/>
                <w:bCs/>
                <w:sz w:val="20"/>
              </w:rPr>
            </w:pPr>
            <w:r w:rsidRPr="008C1ACA">
              <w:rPr>
                <w:b/>
                <w:bCs/>
                <w:sz w:val="20"/>
              </w:rPr>
              <w:t>částice PM</w:t>
            </w:r>
            <w:r w:rsidRPr="008C1ACA">
              <w:rPr>
                <w:b/>
                <w:bCs/>
                <w:sz w:val="20"/>
                <w:vertAlign w:val="subscript"/>
              </w:rPr>
              <w:t>2,5</w:t>
            </w:r>
            <w:r w:rsidRPr="008C1ACA">
              <w:rPr>
                <w:b/>
                <w:bCs/>
                <w:sz w:val="20"/>
                <w:vertAlign w:val="superscript"/>
              </w:rPr>
              <w:t>**</w:t>
            </w:r>
          </w:p>
        </w:tc>
        <w:tc>
          <w:tcPr>
            <w:tcW w:w="953" w:type="dxa"/>
            <w:tcBorders>
              <w:left w:val="single" w:sz="4" w:space="0" w:color="auto"/>
            </w:tcBorders>
            <w:shd w:val="clear" w:color="auto" w:fill="auto"/>
            <w:vAlign w:val="center"/>
          </w:tcPr>
          <w:p w14:paraId="696FC96D" w14:textId="77777777" w:rsidR="00482903" w:rsidRPr="008C1ACA" w:rsidRDefault="00482903" w:rsidP="00A15AC5">
            <w:pPr>
              <w:keepNext/>
              <w:suppressAutoHyphens/>
              <w:spacing w:before="0"/>
              <w:jc w:val="center"/>
              <w:rPr>
                <w:b/>
                <w:bCs/>
                <w:sz w:val="20"/>
              </w:rPr>
            </w:pPr>
            <w:r w:rsidRPr="008C1ACA">
              <w:rPr>
                <w:b/>
                <w:bCs/>
                <w:sz w:val="20"/>
              </w:rPr>
              <w:t>B[a]P</w:t>
            </w:r>
            <w:r w:rsidRPr="008C1ACA">
              <w:rPr>
                <w:b/>
                <w:bCs/>
                <w:sz w:val="20"/>
                <w:vertAlign w:val="superscript"/>
              </w:rPr>
              <w:t>**</w:t>
            </w:r>
          </w:p>
        </w:tc>
      </w:tr>
      <w:tr w:rsidR="00482903" w:rsidRPr="008C1ACA" w14:paraId="53BC296F" w14:textId="77777777" w:rsidTr="00A15AC5">
        <w:tc>
          <w:tcPr>
            <w:tcW w:w="4271" w:type="dxa"/>
            <w:vMerge/>
            <w:tcBorders>
              <w:bottom w:val="single" w:sz="12" w:space="0" w:color="auto"/>
            </w:tcBorders>
            <w:shd w:val="clear" w:color="auto" w:fill="auto"/>
            <w:vAlign w:val="center"/>
          </w:tcPr>
          <w:p w14:paraId="1170F7A3" w14:textId="77777777" w:rsidR="00482903" w:rsidRPr="008C1ACA" w:rsidRDefault="00482903" w:rsidP="00A15AC5">
            <w:pPr>
              <w:keepNext/>
              <w:suppressAutoHyphens/>
              <w:spacing w:before="0"/>
              <w:jc w:val="left"/>
              <w:rPr>
                <w:rFonts w:ascii="Arial" w:hAnsi="Arial" w:cs="Arial"/>
                <w:sz w:val="20"/>
              </w:rPr>
            </w:pPr>
          </w:p>
        </w:tc>
        <w:tc>
          <w:tcPr>
            <w:tcW w:w="3905" w:type="dxa"/>
            <w:gridSpan w:val="4"/>
            <w:tcBorders>
              <w:bottom w:val="single" w:sz="12" w:space="0" w:color="auto"/>
            </w:tcBorders>
            <w:shd w:val="clear" w:color="auto" w:fill="auto"/>
            <w:vAlign w:val="center"/>
          </w:tcPr>
          <w:p w14:paraId="35D8EB21" w14:textId="77777777" w:rsidR="00482903" w:rsidRPr="008C1ACA" w:rsidRDefault="00482903" w:rsidP="00A15AC5">
            <w:pPr>
              <w:suppressAutoHyphens/>
              <w:spacing w:before="0"/>
              <w:jc w:val="center"/>
              <w:rPr>
                <w:b/>
                <w:bCs/>
                <w:sz w:val="20"/>
              </w:rPr>
            </w:pPr>
            <w:r w:rsidRPr="008C1ACA">
              <w:rPr>
                <w:b/>
                <w:bCs/>
                <w:sz w:val="20"/>
              </w:rPr>
              <w:t>(kg.rok</w:t>
            </w:r>
            <w:r w:rsidRPr="008C1ACA">
              <w:rPr>
                <w:b/>
                <w:bCs/>
                <w:sz w:val="20"/>
                <w:vertAlign w:val="superscript"/>
              </w:rPr>
              <w:t>-1</w:t>
            </w:r>
            <w:r w:rsidRPr="008C1ACA">
              <w:rPr>
                <w:b/>
                <w:bCs/>
                <w:sz w:val="20"/>
              </w:rPr>
              <w:t>)</w:t>
            </w:r>
          </w:p>
        </w:tc>
        <w:tc>
          <w:tcPr>
            <w:tcW w:w="953" w:type="dxa"/>
            <w:tcBorders>
              <w:bottom w:val="single" w:sz="12" w:space="0" w:color="auto"/>
            </w:tcBorders>
            <w:shd w:val="clear" w:color="auto" w:fill="auto"/>
            <w:vAlign w:val="center"/>
          </w:tcPr>
          <w:p w14:paraId="5DC117D5" w14:textId="77777777" w:rsidR="00482903" w:rsidRPr="008C1ACA" w:rsidRDefault="00482903" w:rsidP="00A15AC5">
            <w:pPr>
              <w:suppressAutoHyphens/>
              <w:spacing w:before="0"/>
              <w:jc w:val="center"/>
              <w:rPr>
                <w:b/>
                <w:bCs/>
                <w:sz w:val="20"/>
              </w:rPr>
            </w:pPr>
            <w:r w:rsidRPr="008C1ACA">
              <w:rPr>
                <w:b/>
                <w:bCs/>
                <w:sz w:val="20"/>
              </w:rPr>
              <w:t>(g.rok</w:t>
            </w:r>
            <w:r w:rsidRPr="008C1ACA">
              <w:rPr>
                <w:b/>
                <w:bCs/>
                <w:sz w:val="20"/>
                <w:vertAlign w:val="superscript"/>
              </w:rPr>
              <w:t>-1</w:t>
            </w:r>
            <w:r w:rsidRPr="008C1ACA">
              <w:rPr>
                <w:b/>
                <w:bCs/>
                <w:sz w:val="20"/>
              </w:rPr>
              <w:t>)</w:t>
            </w:r>
          </w:p>
        </w:tc>
      </w:tr>
      <w:tr w:rsidR="00482903" w:rsidRPr="008C1ACA" w14:paraId="6AD82F8A" w14:textId="77777777" w:rsidTr="00A15AC5">
        <w:tc>
          <w:tcPr>
            <w:tcW w:w="4271" w:type="dxa"/>
            <w:shd w:val="clear" w:color="auto" w:fill="auto"/>
            <w:vAlign w:val="center"/>
          </w:tcPr>
          <w:p w14:paraId="748E661B" w14:textId="77777777" w:rsidR="00482903" w:rsidRPr="008C1ACA" w:rsidRDefault="00482903" w:rsidP="00A15AC5">
            <w:pPr>
              <w:keepNext/>
              <w:suppressAutoHyphens/>
              <w:spacing w:before="0"/>
              <w:jc w:val="left"/>
              <w:rPr>
                <w:sz w:val="20"/>
              </w:rPr>
            </w:pPr>
            <w:r w:rsidRPr="008C1ACA">
              <w:rPr>
                <w:sz w:val="20"/>
              </w:rPr>
              <w:t>Parkování vozidel v prostoru změny ÚP</w:t>
            </w:r>
          </w:p>
        </w:tc>
        <w:tc>
          <w:tcPr>
            <w:tcW w:w="976" w:type="dxa"/>
            <w:shd w:val="clear" w:color="auto" w:fill="auto"/>
            <w:vAlign w:val="center"/>
          </w:tcPr>
          <w:p w14:paraId="15F01166" w14:textId="77777777" w:rsidR="00482903" w:rsidRPr="008C1ACA" w:rsidRDefault="00482903" w:rsidP="00A15AC5">
            <w:pPr>
              <w:spacing w:before="0"/>
              <w:jc w:val="center"/>
              <w:rPr>
                <w:sz w:val="20"/>
              </w:rPr>
            </w:pPr>
            <w:r w:rsidRPr="008C1ACA">
              <w:rPr>
                <w:sz w:val="20"/>
              </w:rPr>
              <w:t>5,5</w:t>
            </w:r>
          </w:p>
        </w:tc>
        <w:tc>
          <w:tcPr>
            <w:tcW w:w="976" w:type="dxa"/>
            <w:shd w:val="clear" w:color="auto" w:fill="auto"/>
            <w:vAlign w:val="center"/>
          </w:tcPr>
          <w:p w14:paraId="35D825A3" w14:textId="77777777" w:rsidR="00482903" w:rsidRPr="008C1ACA" w:rsidRDefault="00482903" w:rsidP="00A15AC5">
            <w:pPr>
              <w:spacing w:before="0"/>
              <w:jc w:val="center"/>
              <w:rPr>
                <w:sz w:val="20"/>
              </w:rPr>
            </w:pPr>
            <w:r w:rsidRPr="008C1ACA">
              <w:rPr>
                <w:sz w:val="20"/>
              </w:rPr>
              <w:t>1,2</w:t>
            </w:r>
          </w:p>
        </w:tc>
        <w:tc>
          <w:tcPr>
            <w:tcW w:w="976" w:type="dxa"/>
            <w:shd w:val="clear" w:color="auto" w:fill="auto"/>
            <w:vAlign w:val="center"/>
          </w:tcPr>
          <w:p w14:paraId="40289ECE" w14:textId="77777777" w:rsidR="00482903" w:rsidRPr="008C1ACA" w:rsidRDefault="00482903" w:rsidP="00A15AC5">
            <w:pPr>
              <w:spacing w:before="0"/>
              <w:jc w:val="center"/>
              <w:rPr>
                <w:sz w:val="20"/>
              </w:rPr>
            </w:pPr>
            <w:r w:rsidRPr="008C1ACA">
              <w:rPr>
                <w:sz w:val="20"/>
              </w:rPr>
              <w:t>19,8</w:t>
            </w:r>
          </w:p>
        </w:tc>
        <w:tc>
          <w:tcPr>
            <w:tcW w:w="977" w:type="dxa"/>
            <w:shd w:val="clear" w:color="auto" w:fill="auto"/>
            <w:vAlign w:val="center"/>
          </w:tcPr>
          <w:p w14:paraId="71610E57" w14:textId="77777777" w:rsidR="00482903" w:rsidRPr="008C1ACA" w:rsidRDefault="00482903" w:rsidP="00A15AC5">
            <w:pPr>
              <w:spacing w:before="0"/>
              <w:jc w:val="center"/>
              <w:rPr>
                <w:sz w:val="20"/>
              </w:rPr>
            </w:pPr>
            <w:r w:rsidRPr="008C1ACA">
              <w:rPr>
                <w:sz w:val="20"/>
              </w:rPr>
              <w:t>16,0</w:t>
            </w:r>
          </w:p>
        </w:tc>
        <w:tc>
          <w:tcPr>
            <w:tcW w:w="953" w:type="dxa"/>
            <w:shd w:val="clear" w:color="auto" w:fill="auto"/>
            <w:vAlign w:val="center"/>
          </w:tcPr>
          <w:p w14:paraId="337000B7" w14:textId="77777777" w:rsidR="00482903" w:rsidRPr="008C1ACA" w:rsidRDefault="00482903" w:rsidP="00A15AC5">
            <w:pPr>
              <w:spacing w:before="0"/>
              <w:jc w:val="center"/>
              <w:rPr>
                <w:sz w:val="20"/>
              </w:rPr>
            </w:pPr>
            <w:r w:rsidRPr="008C1ACA">
              <w:rPr>
                <w:sz w:val="20"/>
              </w:rPr>
              <w:t>0,4</w:t>
            </w:r>
          </w:p>
        </w:tc>
      </w:tr>
      <w:tr w:rsidR="00482903" w:rsidRPr="008C1ACA" w14:paraId="0C358294" w14:textId="77777777" w:rsidTr="00A15AC5">
        <w:tc>
          <w:tcPr>
            <w:tcW w:w="4271" w:type="dxa"/>
            <w:shd w:val="clear" w:color="auto" w:fill="auto"/>
            <w:vAlign w:val="center"/>
          </w:tcPr>
          <w:p w14:paraId="02A4B0C8" w14:textId="77777777" w:rsidR="00482903" w:rsidRPr="008C1ACA" w:rsidRDefault="00482903" w:rsidP="00A15AC5">
            <w:pPr>
              <w:keepNext/>
              <w:suppressAutoHyphens/>
              <w:spacing w:before="0"/>
              <w:jc w:val="left"/>
              <w:rPr>
                <w:sz w:val="20"/>
              </w:rPr>
            </w:pPr>
            <w:r w:rsidRPr="008C1ACA">
              <w:rPr>
                <w:sz w:val="20"/>
              </w:rPr>
              <w:t>Emisní příspěvky vyvolané odsouhlasením změny</w:t>
            </w:r>
          </w:p>
        </w:tc>
        <w:tc>
          <w:tcPr>
            <w:tcW w:w="976" w:type="dxa"/>
            <w:shd w:val="clear" w:color="auto" w:fill="auto"/>
            <w:vAlign w:val="center"/>
          </w:tcPr>
          <w:p w14:paraId="031E8EA6" w14:textId="77777777" w:rsidR="00482903" w:rsidRPr="008C1ACA" w:rsidRDefault="00482903" w:rsidP="00A15AC5">
            <w:pPr>
              <w:spacing w:before="0"/>
              <w:jc w:val="center"/>
              <w:rPr>
                <w:sz w:val="20"/>
              </w:rPr>
            </w:pPr>
            <w:r w:rsidRPr="008C1ACA">
              <w:rPr>
                <w:sz w:val="20"/>
              </w:rPr>
              <w:t>193,4</w:t>
            </w:r>
          </w:p>
        </w:tc>
        <w:tc>
          <w:tcPr>
            <w:tcW w:w="976" w:type="dxa"/>
            <w:shd w:val="clear" w:color="auto" w:fill="auto"/>
            <w:vAlign w:val="center"/>
          </w:tcPr>
          <w:p w14:paraId="46532D4E" w14:textId="77777777" w:rsidR="00482903" w:rsidRPr="008C1ACA" w:rsidRDefault="00482903" w:rsidP="00A15AC5">
            <w:pPr>
              <w:spacing w:before="0"/>
              <w:jc w:val="center"/>
              <w:rPr>
                <w:sz w:val="20"/>
              </w:rPr>
            </w:pPr>
            <w:r w:rsidRPr="008C1ACA">
              <w:rPr>
                <w:sz w:val="20"/>
              </w:rPr>
              <w:t>7,1</w:t>
            </w:r>
          </w:p>
        </w:tc>
        <w:tc>
          <w:tcPr>
            <w:tcW w:w="976" w:type="dxa"/>
            <w:shd w:val="clear" w:color="auto" w:fill="auto"/>
            <w:vAlign w:val="center"/>
          </w:tcPr>
          <w:p w14:paraId="7FFDE03F" w14:textId="77777777" w:rsidR="00482903" w:rsidRPr="008C1ACA" w:rsidRDefault="00482903" w:rsidP="00A15AC5">
            <w:pPr>
              <w:spacing w:before="0"/>
              <w:jc w:val="center"/>
              <w:rPr>
                <w:sz w:val="20"/>
              </w:rPr>
            </w:pPr>
            <w:r w:rsidRPr="008C1ACA">
              <w:rPr>
                <w:sz w:val="20"/>
              </w:rPr>
              <w:t>675,6</w:t>
            </w:r>
          </w:p>
        </w:tc>
        <w:tc>
          <w:tcPr>
            <w:tcW w:w="977" w:type="dxa"/>
            <w:shd w:val="clear" w:color="auto" w:fill="auto"/>
            <w:vAlign w:val="center"/>
          </w:tcPr>
          <w:p w14:paraId="4990BE0F" w14:textId="77777777" w:rsidR="00482903" w:rsidRPr="008C1ACA" w:rsidRDefault="00482903" w:rsidP="00A15AC5">
            <w:pPr>
              <w:spacing w:before="0"/>
              <w:jc w:val="center"/>
              <w:rPr>
                <w:sz w:val="20"/>
              </w:rPr>
            </w:pPr>
            <w:r w:rsidRPr="008C1ACA">
              <w:rPr>
                <w:sz w:val="20"/>
              </w:rPr>
              <w:t>171,6</w:t>
            </w:r>
          </w:p>
        </w:tc>
        <w:tc>
          <w:tcPr>
            <w:tcW w:w="953" w:type="dxa"/>
            <w:shd w:val="clear" w:color="auto" w:fill="auto"/>
            <w:vAlign w:val="center"/>
          </w:tcPr>
          <w:p w14:paraId="50D811F3" w14:textId="77777777" w:rsidR="00482903" w:rsidRPr="008C1ACA" w:rsidRDefault="00482903" w:rsidP="00A15AC5">
            <w:pPr>
              <w:spacing w:before="0"/>
              <w:jc w:val="center"/>
              <w:rPr>
                <w:sz w:val="20"/>
              </w:rPr>
            </w:pPr>
            <w:r w:rsidRPr="008C1ACA">
              <w:rPr>
                <w:sz w:val="20"/>
              </w:rPr>
              <w:t>6,2</w:t>
            </w:r>
          </w:p>
        </w:tc>
      </w:tr>
      <w:tr w:rsidR="00482903" w:rsidRPr="008C1ACA" w14:paraId="704D9C77" w14:textId="77777777" w:rsidTr="00A15AC5">
        <w:tc>
          <w:tcPr>
            <w:tcW w:w="4271" w:type="dxa"/>
            <w:shd w:val="clear" w:color="auto" w:fill="auto"/>
            <w:vAlign w:val="center"/>
          </w:tcPr>
          <w:p w14:paraId="7BDF1F6F" w14:textId="77777777" w:rsidR="00482903" w:rsidRPr="008C1ACA" w:rsidRDefault="00482903" w:rsidP="00A15AC5">
            <w:pPr>
              <w:keepNext/>
              <w:suppressAutoHyphens/>
              <w:spacing w:before="0"/>
              <w:jc w:val="left"/>
              <w:rPr>
                <w:b/>
                <w:sz w:val="20"/>
              </w:rPr>
            </w:pPr>
            <w:r w:rsidRPr="008C1ACA">
              <w:rPr>
                <w:b/>
                <w:sz w:val="20"/>
              </w:rPr>
              <w:t>Celkem</w:t>
            </w:r>
          </w:p>
        </w:tc>
        <w:tc>
          <w:tcPr>
            <w:tcW w:w="976" w:type="dxa"/>
            <w:shd w:val="clear" w:color="auto" w:fill="auto"/>
            <w:vAlign w:val="center"/>
          </w:tcPr>
          <w:p w14:paraId="39C5E3F4" w14:textId="77777777" w:rsidR="00482903" w:rsidRPr="008C1ACA" w:rsidRDefault="00482903" w:rsidP="00A15AC5">
            <w:pPr>
              <w:spacing w:before="0"/>
              <w:jc w:val="center"/>
              <w:rPr>
                <w:b/>
                <w:bCs/>
                <w:sz w:val="20"/>
              </w:rPr>
            </w:pPr>
            <w:r w:rsidRPr="008C1ACA">
              <w:rPr>
                <w:b/>
                <w:bCs/>
                <w:sz w:val="20"/>
              </w:rPr>
              <w:t>198,9</w:t>
            </w:r>
          </w:p>
        </w:tc>
        <w:tc>
          <w:tcPr>
            <w:tcW w:w="976" w:type="dxa"/>
            <w:shd w:val="clear" w:color="auto" w:fill="auto"/>
            <w:vAlign w:val="center"/>
          </w:tcPr>
          <w:p w14:paraId="77C6E094" w14:textId="77777777" w:rsidR="00482903" w:rsidRPr="008C1ACA" w:rsidRDefault="00482903" w:rsidP="00A15AC5">
            <w:pPr>
              <w:spacing w:before="0"/>
              <w:jc w:val="center"/>
              <w:rPr>
                <w:b/>
                <w:bCs/>
                <w:sz w:val="20"/>
              </w:rPr>
            </w:pPr>
            <w:r w:rsidRPr="008C1ACA">
              <w:rPr>
                <w:b/>
                <w:bCs/>
                <w:sz w:val="20"/>
              </w:rPr>
              <w:t>8,3</w:t>
            </w:r>
          </w:p>
        </w:tc>
        <w:tc>
          <w:tcPr>
            <w:tcW w:w="976" w:type="dxa"/>
            <w:shd w:val="clear" w:color="auto" w:fill="auto"/>
            <w:vAlign w:val="center"/>
          </w:tcPr>
          <w:p w14:paraId="23A27EE9" w14:textId="77777777" w:rsidR="00482903" w:rsidRPr="008C1ACA" w:rsidRDefault="00482903" w:rsidP="00A15AC5">
            <w:pPr>
              <w:spacing w:before="0"/>
              <w:jc w:val="center"/>
              <w:rPr>
                <w:b/>
                <w:bCs/>
                <w:sz w:val="20"/>
              </w:rPr>
            </w:pPr>
            <w:r w:rsidRPr="008C1ACA">
              <w:rPr>
                <w:b/>
                <w:bCs/>
                <w:sz w:val="20"/>
              </w:rPr>
              <w:t>695,3</w:t>
            </w:r>
          </w:p>
        </w:tc>
        <w:tc>
          <w:tcPr>
            <w:tcW w:w="977" w:type="dxa"/>
            <w:shd w:val="clear" w:color="auto" w:fill="auto"/>
            <w:vAlign w:val="center"/>
          </w:tcPr>
          <w:p w14:paraId="2BEB6EE9" w14:textId="77777777" w:rsidR="00482903" w:rsidRPr="008C1ACA" w:rsidRDefault="00482903" w:rsidP="00A15AC5">
            <w:pPr>
              <w:spacing w:before="0"/>
              <w:jc w:val="center"/>
              <w:rPr>
                <w:b/>
                <w:bCs/>
                <w:sz w:val="20"/>
              </w:rPr>
            </w:pPr>
            <w:r w:rsidRPr="008C1ACA">
              <w:rPr>
                <w:b/>
                <w:bCs/>
                <w:sz w:val="20"/>
              </w:rPr>
              <w:t>187,6</w:t>
            </w:r>
          </w:p>
        </w:tc>
        <w:tc>
          <w:tcPr>
            <w:tcW w:w="953" w:type="dxa"/>
            <w:shd w:val="clear" w:color="auto" w:fill="auto"/>
            <w:vAlign w:val="center"/>
          </w:tcPr>
          <w:p w14:paraId="020AB851" w14:textId="77777777" w:rsidR="00482903" w:rsidRPr="008C1ACA" w:rsidRDefault="00482903" w:rsidP="00A15AC5">
            <w:pPr>
              <w:spacing w:before="0"/>
              <w:jc w:val="center"/>
              <w:rPr>
                <w:b/>
                <w:bCs/>
                <w:sz w:val="20"/>
              </w:rPr>
            </w:pPr>
            <w:r w:rsidRPr="008C1ACA">
              <w:rPr>
                <w:b/>
                <w:bCs/>
                <w:sz w:val="20"/>
              </w:rPr>
              <w:t>6,6</w:t>
            </w:r>
          </w:p>
        </w:tc>
      </w:tr>
    </w:tbl>
    <w:p w14:paraId="6C788567" w14:textId="77777777" w:rsidR="00482903" w:rsidRPr="008C1ACA" w:rsidRDefault="00482903" w:rsidP="00482903">
      <w:pPr>
        <w:keepLines/>
        <w:numPr>
          <w:ilvl w:val="12"/>
          <w:numId w:val="0"/>
        </w:numPr>
        <w:spacing w:before="0"/>
        <w:ind w:left="992" w:hanging="992"/>
        <w:jc w:val="left"/>
        <w:rPr>
          <w:bCs/>
          <w:sz w:val="16"/>
        </w:rPr>
      </w:pPr>
      <w:r w:rsidRPr="008C1ACA">
        <w:rPr>
          <w:bCs/>
          <w:sz w:val="16"/>
          <w:vertAlign w:val="superscript"/>
        </w:rPr>
        <w:t>*</w:t>
      </w:r>
      <w:r w:rsidRPr="008C1ACA">
        <w:rPr>
          <w:bCs/>
          <w:sz w:val="16"/>
        </w:rPr>
        <w:t xml:space="preserve"> produkce NO</w:t>
      </w:r>
      <w:r w:rsidRPr="008C1ACA">
        <w:rPr>
          <w:bCs/>
          <w:sz w:val="16"/>
          <w:vertAlign w:val="subscript"/>
        </w:rPr>
        <w:t>2</w:t>
      </w:r>
      <w:r w:rsidRPr="008C1ACA">
        <w:rPr>
          <w:bCs/>
          <w:sz w:val="16"/>
        </w:rPr>
        <w:t xml:space="preserve"> představuje 3 – 10 % NO</w:t>
      </w:r>
      <w:r w:rsidRPr="008C1ACA">
        <w:rPr>
          <w:bCs/>
          <w:sz w:val="16"/>
          <w:vertAlign w:val="subscript"/>
        </w:rPr>
        <w:t>X</w:t>
      </w:r>
      <w:r w:rsidRPr="008C1ACA">
        <w:rPr>
          <w:bCs/>
          <w:sz w:val="16"/>
        </w:rPr>
        <w:tab/>
      </w:r>
      <w:r w:rsidRPr="008C1ACA">
        <w:rPr>
          <w:bCs/>
          <w:sz w:val="16"/>
        </w:rPr>
        <w:tab/>
      </w:r>
      <w:r w:rsidRPr="008C1ACA">
        <w:rPr>
          <w:bCs/>
          <w:sz w:val="16"/>
          <w:vertAlign w:val="superscript"/>
        </w:rPr>
        <w:t>**</w:t>
      </w:r>
      <w:r w:rsidRPr="008C1ACA">
        <w:rPr>
          <w:bCs/>
          <w:sz w:val="16"/>
        </w:rPr>
        <w:t>zahrnuje primární prašnost a sekundární prašnost z dopravy</w:t>
      </w:r>
    </w:p>
    <w:p w14:paraId="66A2C138" w14:textId="77777777" w:rsidR="00482903" w:rsidRPr="008C1ACA" w:rsidRDefault="00482903" w:rsidP="00176981">
      <w:pPr>
        <w:pStyle w:val="Normln2"/>
        <w:rPr>
          <w:highlight w:val="yellow"/>
        </w:rPr>
      </w:pPr>
    </w:p>
    <w:p w14:paraId="0CDB647A" w14:textId="77777777" w:rsidR="00482903" w:rsidRPr="008C1ACA" w:rsidRDefault="00482903" w:rsidP="00482903">
      <w:pPr>
        <w:spacing w:before="0"/>
      </w:pPr>
      <w:r w:rsidRPr="008C1ACA">
        <w:t>Na základě velikosti navrhované plochy a předpokládaného využití byl proveden odhad produkce emisí při spalování zemního plynu pro vytápění objektů. Emisní bilanci na základě zjednodušeného výpočtu uvádí následující tabulka.</w:t>
      </w:r>
    </w:p>
    <w:p w14:paraId="57AA5BB5" w14:textId="77777777" w:rsidR="00482903" w:rsidRPr="008C1ACA" w:rsidRDefault="00482903" w:rsidP="00482903">
      <w:pPr>
        <w:keepNext/>
        <w:keepLines/>
        <w:numPr>
          <w:ilvl w:val="12"/>
          <w:numId w:val="0"/>
        </w:numPr>
        <w:spacing w:after="60"/>
        <w:ind w:left="992" w:hanging="992"/>
        <w:jc w:val="left"/>
        <w:rPr>
          <w:b/>
          <w:spacing w:val="-4"/>
          <w:sz w:val="24"/>
        </w:rPr>
      </w:pPr>
      <w:r w:rsidRPr="008C1ACA">
        <w:rPr>
          <w:b/>
          <w:spacing w:val="-4"/>
          <w:sz w:val="24"/>
        </w:rPr>
        <w:t xml:space="preserve">Tab. 11. </w:t>
      </w:r>
      <w:r w:rsidRPr="008C1ACA">
        <w:rPr>
          <w:b/>
          <w:sz w:val="24"/>
        </w:rPr>
        <w:t>Emise znečišťujících látek ze spalování zemního plynu</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85" w:type="dxa"/>
          <w:right w:w="85" w:type="dxa"/>
        </w:tblCellMar>
        <w:tblLook w:val="0000" w:firstRow="0" w:lastRow="0" w:firstColumn="0" w:lastColumn="0" w:noHBand="0" w:noVBand="0"/>
      </w:tblPr>
      <w:tblGrid>
        <w:gridCol w:w="2147"/>
        <w:gridCol w:w="2207"/>
        <w:gridCol w:w="2182"/>
        <w:gridCol w:w="2488"/>
      </w:tblGrid>
      <w:tr w:rsidR="00482903" w:rsidRPr="008C1ACA" w14:paraId="6A6694A9" w14:textId="77777777" w:rsidTr="00A15AC5">
        <w:tc>
          <w:tcPr>
            <w:tcW w:w="0" w:type="auto"/>
            <w:gridSpan w:val="4"/>
            <w:tcBorders>
              <w:top w:val="single" w:sz="18" w:space="0" w:color="auto"/>
            </w:tcBorders>
            <w:shd w:val="clear" w:color="auto" w:fill="auto"/>
            <w:vAlign w:val="center"/>
          </w:tcPr>
          <w:p w14:paraId="3D8D2238" w14:textId="77777777" w:rsidR="00482903" w:rsidRPr="008C1ACA" w:rsidRDefault="00482903" w:rsidP="00A15AC5">
            <w:pPr>
              <w:keepNext/>
              <w:suppressAutoHyphens/>
              <w:spacing w:before="0"/>
              <w:jc w:val="center"/>
              <w:rPr>
                <w:b/>
                <w:bCs/>
                <w:sz w:val="20"/>
              </w:rPr>
            </w:pPr>
            <w:r w:rsidRPr="008C1ACA">
              <w:rPr>
                <w:b/>
                <w:bCs/>
                <w:sz w:val="20"/>
              </w:rPr>
              <w:t>Emise</w:t>
            </w:r>
          </w:p>
        </w:tc>
      </w:tr>
      <w:tr w:rsidR="00482903" w:rsidRPr="008C1ACA" w14:paraId="26D1E7B2" w14:textId="77777777" w:rsidTr="00A15AC5">
        <w:tc>
          <w:tcPr>
            <w:tcW w:w="0" w:type="auto"/>
            <w:shd w:val="clear" w:color="auto" w:fill="auto"/>
            <w:vAlign w:val="center"/>
          </w:tcPr>
          <w:p w14:paraId="7C61FAD2" w14:textId="77777777" w:rsidR="00482903" w:rsidRPr="008C1ACA" w:rsidRDefault="00482903" w:rsidP="00A15AC5">
            <w:pPr>
              <w:suppressAutoHyphens/>
              <w:spacing w:before="0"/>
              <w:jc w:val="center"/>
              <w:rPr>
                <w:sz w:val="20"/>
              </w:rPr>
            </w:pPr>
            <w:r w:rsidRPr="008C1ACA">
              <w:rPr>
                <w:b/>
                <w:bCs/>
                <w:sz w:val="20"/>
              </w:rPr>
              <w:t>částice PM</w:t>
            </w:r>
            <w:r w:rsidRPr="008C1ACA">
              <w:rPr>
                <w:b/>
                <w:bCs/>
                <w:sz w:val="20"/>
                <w:vertAlign w:val="subscript"/>
              </w:rPr>
              <w:t>10</w:t>
            </w:r>
          </w:p>
        </w:tc>
        <w:tc>
          <w:tcPr>
            <w:tcW w:w="0" w:type="auto"/>
            <w:shd w:val="clear" w:color="auto" w:fill="auto"/>
            <w:vAlign w:val="center"/>
          </w:tcPr>
          <w:p w14:paraId="55E04BEA" w14:textId="77777777" w:rsidR="00482903" w:rsidRPr="008C1ACA" w:rsidRDefault="00482903" w:rsidP="00A15AC5">
            <w:pPr>
              <w:suppressAutoHyphens/>
              <w:spacing w:before="0"/>
              <w:jc w:val="center"/>
              <w:rPr>
                <w:sz w:val="20"/>
              </w:rPr>
            </w:pPr>
            <w:r w:rsidRPr="008C1ACA">
              <w:rPr>
                <w:b/>
                <w:bCs/>
                <w:sz w:val="20"/>
              </w:rPr>
              <w:t>částice PM</w:t>
            </w:r>
            <w:r w:rsidRPr="008C1ACA">
              <w:rPr>
                <w:b/>
                <w:bCs/>
                <w:sz w:val="20"/>
                <w:vertAlign w:val="subscript"/>
              </w:rPr>
              <w:t>2,5</w:t>
            </w:r>
          </w:p>
        </w:tc>
        <w:tc>
          <w:tcPr>
            <w:tcW w:w="0" w:type="auto"/>
            <w:shd w:val="clear" w:color="auto" w:fill="auto"/>
            <w:vAlign w:val="center"/>
          </w:tcPr>
          <w:p w14:paraId="18CD3324" w14:textId="77777777" w:rsidR="00482903" w:rsidRPr="008C1ACA" w:rsidRDefault="00482903" w:rsidP="00A15AC5">
            <w:pPr>
              <w:suppressAutoHyphens/>
              <w:spacing w:before="0"/>
              <w:jc w:val="center"/>
              <w:rPr>
                <w:sz w:val="20"/>
              </w:rPr>
            </w:pPr>
            <w:r w:rsidRPr="008C1ACA">
              <w:rPr>
                <w:b/>
                <w:bCs/>
                <w:sz w:val="20"/>
              </w:rPr>
              <w:t>oxidy dusíku</w:t>
            </w:r>
          </w:p>
        </w:tc>
        <w:tc>
          <w:tcPr>
            <w:tcW w:w="0" w:type="auto"/>
            <w:shd w:val="clear" w:color="auto" w:fill="auto"/>
            <w:vAlign w:val="center"/>
          </w:tcPr>
          <w:p w14:paraId="132FAB78" w14:textId="77777777" w:rsidR="00482903" w:rsidRPr="008C1ACA" w:rsidRDefault="00482903" w:rsidP="00A15AC5">
            <w:pPr>
              <w:suppressAutoHyphens/>
              <w:spacing w:before="0"/>
              <w:jc w:val="center"/>
              <w:rPr>
                <w:b/>
                <w:bCs/>
                <w:sz w:val="20"/>
              </w:rPr>
            </w:pPr>
            <w:r w:rsidRPr="008C1ACA">
              <w:rPr>
                <w:b/>
                <w:bCs/>
                <w:sz w:val="20"/>
              </w:rPr>
              <w:t>benzo[a]pyren</w:t>
            </w:r>
          </w:p>
        </w:tc>
      </w:tr>
      <w:tr w:rsidR="00482903" w:rsidRPr="008C1ACA" w14:paraId="1A0D774D" w14:textId="77777777" w:rsidTr="00A15AC5">
        <w:tc>
          <w:tcPr>
            <w:tcW w:w="0" w:type="auto"/>
            <w:gridSpan w:val="3"/>
            <w:tcBorders>
              <w:bottom w:val="single" w:sz="12" w:space="0" w:color="auto"/>
            </w:tcBorders>
            <w:shd w:val="clear" w:color="auto" w:fill="auto"/>
            <w:vAlign w:val="center"/>
          </w:tcPr>
          <w:p w14:paraId="5DB26DFB" w14:textId="77777777" w:rsidR="00482903" w:rsidRPr="008C1ACA" w:rsidRDefault="00482903" w:rsidP="00A15AC5">
            <w:pPr>
              <w:keepNext/>
              <w:suppressAutoHyphens/>
              <w:spacing w:before="0"/>
              <w:jc w:val="center"/>
              <w:rPr>
                <w:b/>
                <w:bCs/>
                <w:sz w:val="20"/>
              </w:rPr>
            </w:pPr>
            <w:r w:rsidRPr="008C1ACA">
              <w:rPr>
                <w:b/>
                <w:bCs/>
                <w:sz w:val="20"/>
              </w:rPr>
              <w:t>(kg.rok</w:t>
            </w:r>
            <w:r w:rsidRPr="008C1ACA">
              <w:rPr>
                <w:b/>
                <w:bCs/>
                <w:sz w:val="20"/>
                <w:vertAlign w:val="superscript"/>
              </w:rPr>
              <w:t>-1</w:t>
            </w:r>
            <w:r w:rsidRPr="008C1ACA">
              <w:rPr>
                <w:b/>
                <w:bCs/>
                <w:sz w:val="20"/>
              </w:rPr>
              <w:t>)</w:t>
            </w:r>
          </w:p>
        </w:tc>
        <w:tc>
          <w:tcPr>
            <w:tcW w:w="0" w:type="auto"/>
            <w:tcBorders>
              <w:bottom w:val="single" w:sz="12" w:space="0" w:color="auto"/>
            </w:tcBorders>
            <w:shd w:val="clear" w:color="auto" w:fill="auto"/>
            <w:vAlign w:val="center"/>
          </w:tcPr>
          <w:p w14:paraId="2132199E" w14:textId="77777777" w:rsidR="00482903" w:rsidRPr="008C1ACA" w:rsidRDefault="00482903" w:rsidP="00A15AC5">
            <w:pPr>
              <w:keepNext/>
              <w:suppressAutoHyphens/>
              <w:spacing w:before="0"/>
              <w:jc w:val="center"/>
              <w:rPr>
                <w:b/>
                <w:bCs/>
                <w:sz w:val="20"/>
              </w:rPr>
            </w:pPr>
            <w:r w:rsidRPr="008C1ACA">
              <w:rPr>
                <w:b/>
                <w:bCs/>
                <w:sz w:val="20"/>
              </w:rPr>
              <w:t>(g.rok</w:t>
            </w:r>
            <w:r w:rsidRPr="008C1ACA">
              <w:rPr>
                <w:b/>
                <w:bCs/>
                <w:sz w:val="20"/>
                <w:vertAlign w:val="superscript"/>
              </w:rPr>
              <w:t>-1</w:t>
            </w:r>
            <w:r w:rsidRPr="008C1ACA">
              <w:rPr>
                <w:b/>
                <w:bCs/>
                <w:sz w:val="20"/>
              </w:rPr>
              <w:t>)</w:t>
            </w:r>
          </w:p>
        </w:tc>
      </w:tr>
      <w:tr w:rsidR="00482903" w:rsidRPr="008C1ACA" w14:paraId="3C398C9A" w14:textId="77777777" w:rsidTr="00A15AC5">
        <w:tc>
          <w:tcPr>
            <w:tcW w:w="0" w:type="auto"/>
            <w:tcBorders>
              <w:top w:val="single" w:sz="12" w:space="0" w:color="auto"/>
            </w:tcBorders>
            <w:shd w:val="clear" w:color="auto" w:fill="auto"/>
            <w:vAlign w:val="center"/>
          </w:tcPr>
          <w:p w14:paraId="11A68198" w14:textId="77777777" w:rsidR="00482903" w:rsidRPr="008C1ACA" w:rsidRDefault="00482903" w:rsidP="00A15AC5">
            <w:pPr>
              <w:spacing w:before="0"/>
              <w:jc w:val="center"/>
              <w:rPr>
                <w:sz w:val="20"/>
              </w:rPr>
            </w:pPr>
            <w:r w:rsidRPr="008C1ACA">
              <w:rPr>
                <w:sz w:val="20"/>
              </w:rPr>
              <w:t>1,7</w:t>
            </w:r>
          </w:p>
        </w:tc>
        <w:tc>
          <w:tcPr>
            <w:tcW w:w="0" w:type="auto"/>
            <w:tcBorders>
              <w:top w:val="single" w:sz="12" w:space="0" w:color="auto"/>
            </w:tcBorders>
            <w:shd w:val="clear" w:color="auto" w:fill="auto"/>
            <w:vAlign w:val="center"/>
          </w:tcPr>
          <w:p w14:paraId="3BC655AC" w14:textId="77777777" w:rsidR="00482903" w:rsidRPr="008C1ACA" w:rsidRDefault="00482903" w:rsidP="00A15AC5">
            <w:pPr>
              <w:spacing w:before="0"/>
              <w:jc w:val="center"/>
              <w:rPr>
                <w:sz w:val="20"/>
              </w:rPr>
            </w:pPr>
            <w:r w:rsidRPr="008C1ACA">
              <w:rPr>
                <w:sz w:val="20"/>
              </w:rPr>
              <w:t>1,7</w:t>
            </w:r>
          </w:p>
        </w:tc>
        <w:tc>
          <w:tcPr>
            <w:tcW w:w="0" w:type="auto"/>
            <w:tcBorders>
              <w:top w:val="single" w:sz="12" w:space="0" w:color="auto"/>
            </w:tcBorders>
            <w:shd w:val="clear" w:color="auto" w:fill="auto"/>
            <w:vAlign w:val="center"/>
          </w:tcPr>
          <w:p w14:paraId="42D17CD4" w14:textId="77777777" w:rsidR="00482903" w:rsidRPr="008C1ACA" w:rsidRDefault="00482903" w:rsidP="00A15AC5">
            <w:pPr>
              <w:spacing w:before="0"/>
              <w:jc w:val="center"/>
              <w:rPr>
                <w:sz w:val="20"/>
              </w:rPr>
            </w:pPr>
            <w:r w:rsidRPr="008C1ACA">
              <w:rPr>
                <w:sz w:val="20"/>
              </w:rPr>
              <w:t>89,6</w:t>
            </w:r>
          </w:p>
        </w:tc>
        <w:tc>
          <w:tcPr>
            <w:tcW w:w="0" w:type="auto"/>
            <w:tcBorders>
              <w:top w:val="single" w:sz="12" w:space="0" w:color="auto"/>
            </w:tcBorders>
            <w:shd w:val="clear" w:color="auto" w:fill="auto"/>
            <w:vAlign w:val="center"/>
          </w:tcPr>
          <w:p w14:paraId="79AEA695" w14:textId="77777777" w:rsidR="00482903" w:rsidRPr="008C1ACA" w:rsidRDefault="00482903" w:rsidP="00A15AC5">
            <w:pPr>
              <w:spacing w:before="0"/>
              <w:jc w:val="center"/>
              <w:rPr>
                <w:sz w:val="20"/>
              </w:rPr>
            </w:pPr>
            <w:r w:rsidRPr="008C1ACA">
              <w:rPr>
                <w:sz w:val="20"/>
              </w:rPr>
              <w:t>0,005</w:t>
            </w:r>
          </w:p>
        </w:tc>
      </w:tr>
    </w:tbl>
    <w:p w14:paraId="06D3CE22" w14:textId="77777777" w:rsidR="00482903" w:rsidRDefault="00482903" w:rsidP="00176981">
      <w:pPr>
        <w:pStyle w:val="Normln2"/>
        <w:rPr>
          <w:highlight w:val="yellow"/>
        </w:rPr>
      </w:pPr>
    </w:p>
    <w:p w14:paraId="56084F4A" w14:textId="77777777" w:rsidR="00176981" w:rsidRPr="008C1ACA" w:rsidRDefault="00176981" w:rsidP="00176981">
      <w:pPr>
        <w:rPr>
          <w:highlight w:val="yellow"/>
        </w:rPr>
      </w:pPr>
    </w:p>
    <w:p w14:paraId="0697AE32" w14:textId="77777777" w:rsidR="00482903" w:rsidRPr="008C1ACA" w:rsidRDefault="00482903" w:rsidP="008503CD">
      <w:pPr>
        <w:pStyle w:val="Nadpis2"/>
        <w:keepNext/>
        <w:keepLines/>
        <w:numPr>
          <w:ilvl w:val="1"/>
          <w:numId w:val="56"/>
        </w:numPr>
        <w:tabs>
          <w:tab w:val="clear" w:pos="851"/>
        </w:tabs>
        <w:spacing w:before="120" w:after="0" w:line="264" w:lineRule="auto"/>
      </w:pPr>
      <w:bookmarkStart w:id="239" w:name="_Toc59444728"/>
      <w:bookmarkStart w:id="240" w:name="_Toc119976460"/>
      <w:bookmarkStart w:id="241" w:name="_Toc120441229"/>
      <w:bookmarkStart w:id="242" w:name="_Toc126792997"/>
      <w:r w:rsidRPr="008C1ACA">
        <w:t>Použitá metodika výpočtu</w:t>
      </w:r>
      <w:bookmarkEnd w:id="239"/>
      <w:bookmarkEnd w:id="240"/>
      <w:bookmarkEnd w:id="241"/>
      <w:bookmarkEnd w:id="242"/>
    </w:p>
    <w:p w14:paraId="04025E5A" w14:textId="77777777" w:rsidR="00482903" w:rsidRPr="008C1ACA" w:rsidRDefault="00482903" w:rsidP="00482903">
      <w:pPr>
        <w:keepNext/>
        <w:keepLines/>
      </w:pPr>
      <w:r w:rsidRPr="008C1ACA">
        <w:t>Pro výpočet byl použit model ATEM [9], který je ve vyhlášce č. 330/2012 Sb. uveden jako jedna z referenčních metod pro imisní modelování. Jedná se o gaussovský disperzní model rozptylu znečištění, který imisní situaci hodnotí na základě podrobných klimatologických a meteorologických údajů [10, 11]. Model je založen na stacionárním řešení rovnice difúze pasivní příměsi v atmosféře.</w:t>
      </w:r>
    </w:p>
    <w:p w14:paraId="69EA6049" w14:textId="77777777" w:rsidR="00482903" w:rsidRPr="008C1ACA" w:rsidRDefault="00482903" w:rsidP="00482903">
      <w:pPr>
        <w:keepNext/>
      </w:pPr>
      <w:r w:rsidRPr="008C1ACA">
        <w:t>Model umožňuje:</w:t>
      </w:r>
    </w:p>
    <w:p w14:paraId="5F7CB632" w14:textId="77777777" w:rsidR="00482903" w:rsidRPr="008C1ACA" w:rsidRDefault="00482903" w:rsidP="008503CD">
      <w:pPr>
        <w:pStyle w:val="Seznamsodrkami"/>
        <w:numPr>
          <w:ilvl w:val="0"/>
          <w:numId w:val="58"/>
        </w:numPr>
        <w:tabs>
          <w:tab w:val="clear" w:pos="720"/>
          <w:tab w:val="clear" w:pos="851"/>
        </w:tabs>
        <w:spacing w:line="264" w:lineRule="auto"/>
        <w:ind w:left="714" w:hanging="357"/>
        <w:rPr>
          <w:szCs w:val="24"/>
        </w:rPr>
      </w:pPr>
      <w:r w:rsidRPr="008C1ACA">
        <w:rPr>
          <w:szCs w:val="24"/>
        </w:rPr>
        <w:t>výpočet znečištění ovzduší plynnými látkami a prachovými částicemi od velkého počtu bodových, liniových a plošných zdrojů znečišťování ovzduší</w:t>
      </w:r>
    </w:p>
    <w:p w14:paraId="4E6688A9" w14:textId="77777777" w:rsidR="00482903" w:rsidRPr="008C1ACA" w:rsidRDefault="00482903" w:rsidP="008503CD">
      <w:pPr>
        <w:pStyle w:val="Seznamsodrkami"/>
        <w:numPr>
          <w:ilvl w:val="0"/>
          <w:numId w:val="58"/>
        </w:numPr>
        <w:tabs>
          <w:tab w:val="clear" w:pos="720"/>
          <w:tab w:val="clear" w:pos="851"/>
        </w:tabs>
        <w:spacing w:line="264" w:lineRule="auto"/>
        <w:ind w:left="714" w:hanging="357"/>
        <w:rPr>
          <w:szCs w:val="24"/>
        </w:rPr>
      </w:pPr>
      <w:r w:rsidRPr="008C1ACA">
        <w:rPr>
          <w:szCs w:val="24"/>
        </w:rPr>
        <w:t>výpočet charakteristik znečištění v husté pravidelné i nepravidelné síti referenčních bodů tak, aby výsledky mohly být dále zpracovány např. pomocí geografického informačního systému (GIS) a podány v mapové formě</w:t>
      </w:r>
    </w:p>
    <w:p w14:paraId="4E9595D5" w14:textId="77777777" w:rsidR="00482903" w:rsidRPr="008C1ACA" w:rsidRDefault="00482903" w:rsidP="008503CD">
      <w:pPr>
        <w:pStyle w:val="Seznamsodrkami"/>
        <w:numPr>
          <w:ilvl w:val="0"/>
          <w:numId w:val="58"/>
        </w:numPr>
        <w:tabs>
          <w:tab w:val="clear" w:pos="720"/>
          <w:tab w:val="clear" w:pos="851"/>
        </w:tabs>
        <w:spacing w:line="264" w:lineRule="auto"/>
        <w:ind w:left="714" w:hanging="357"/>
        <w:rPr>
          <w:szCs w:val="24"/>
        </w:rPr>
      </w:pPr>
      <w:r w:rsidRPr="008C1ACA">
        <w:rPr>
          <w:szCs w:val="24"/>
        </w:rPr>
        <w:t>výpočet znečištění v relativně komplikovaném terénu</w:t>
      </w:r>
    </w:p>
    <w:p w14:paraId="5BA1EF6F" w14:textId="4F991CD7" w:rsidR="00482903" w:rsidRPr="008C1ACA" w:rsidRDefault="00482903" w:rsidP="008503CD">
      <w:pPr>
        <w:pStyle w:val="Seznamsodrkami"/>
        <w:numPr>
          <w:ilvl w:val="0"/>
          <w:numId w:val="58"/>
        </w:numPr>
        <w:tabs>
          <w:tab w:val="clear" w:pos="720"/>
          <w:tab w:val="clear" w:pos="851"/>
        </w:tabs>
        <w:spacing w:line="264" w:lineRule="auto"/>
        <w:ind w:left="714" w:hanging="357"/>
        <w:rPr>
          <w:szCs w:val="24"/>
        </w:rPr>
      </w:pPr>
      <w:r w:rsidRPr="008C1ACA">
        <w:rPr>
          <w:szCs w:val="24"/>
        </w:rPr>
        <w:t>výpočet na základě většího počtu větrných růžic, přičemž každá z nich je c</w:t>
      </w:r>
      <w:r w:rsidR="00DD6F2D" w:rsidRPr="008C1ACA">
        <w:rPr>
          <w:szCs w:val="24"/>
        </w:rPr>
        <w:t xml:space="preserve">harakteristická </w:t>
      </w:r>
      <w:r w:rsidR="00DD6F2D" w:rsidRPr="008C1ACA">
        <w:t>pro </w:t>
      </w:r>
      <w:r w:rsidRPr="008C1ACA">
        <w:t>určitou</w:t>
      </w:r>
      <w:r w:rsidRPr="008C1ACA">
        <w:rPr>
          <w:szCs w:val="24"/>
        </w:rPr>
        <w:t xml:space="preserve"> část modelové oblasti a popisuje větrné poměry v této oblasti.</w:t>
      </w:r>
    </w:p>
    <w:p w14:paraId="26868765" w14:textId="12DC4D16" w:rsidR="00482903" w:rsidRPr="008C1ACA" w:rsidRDefault="00482903" w:rsidP="00482903">
      <w:r w:rsidRPr="008C1ACA">
        <w:t xml:space="preserve">Model zohledňuje odstraňování látek z atmosféry a transformaci oxidu </w:t>
      </w:r>
      <w:r w:rsidR="00DD6F2D" w:rsidRPr="008C1ACA">
        <w:t>dusnatého na oxid dusičitý. Pro </w:t>
      </w:r>
      <w:r w:rsidRPr="008C1ACA">
        <w:t>výpočet koncentrace NO</w:t>
      </w:r>
      <w:r w:rsidRPr="008C1ACA">
        <w:rPr>
          <w:vertAlign w:val="subscript"/>
        </w:rPr>
        <w:t>2</w:t>
      </w:r>
      <w:r w:rsidRPr="008C1ACA">
        <w:t xml:space="preserve"> se vychází z výpočtu koncentrace NO</w:t>
      </w:r>
      <w:r w:rsidRPr="008C1ACA">
        <w:rPr>
          <w:vertAlign w:val="subscript"/>
        </w:rPr>
        <w:t>x</w:t>
      </w:r>
      <w:r w:rsidRPr="008C1ACA">
        <w:t>, avšak ve vstupních datech musí být zadán emisní poměr NO</w:t>
      </w:r>
      <w:r w:rsidRPr="008C1ACA">
        <w:rPr>
          <w:vertAlign w:val="subscript"/>
        </w:rPr>
        <w:t>2</w:t>
      </w:r>
      <w:r w:rsidRPr="008C1ACA">
        <w:t>/NO</w:t>
      </w:r>
      <w:r w:rsidRPr="008C1ACA">
        <w:rPr>
          <w:vertAlign w:val="subscript"/>
        </w:rPr>
        <w:t>x</w:t>
      </w:r>
      <w:r w:rsidRPr="008C1ACA">
        <w:t xml:space="preserve"> a tento poměr je nutno znát pro každý jednotlivý zdroj. Na základě vzdálenosti zdroje a referenčního bodu a rychlosti proudění v úrovni ústí zdroje je nejprve určen čas, který je nutný k překonání dané vzdálenosti. Následně je vypočten imisní poměr NO</w:t>
      </w:r>
      <w:r w:rsidRPr="008C1ACA">
        <w:rPr>
          <w:vertAlign w:val="subscript"/>
        </w:rPr>
        <w:t>2</w:t>
      </w:r>
      <w:r w:rsidRPr="008C1ACA">
        <w:t>/NO</w:t>
      </w:r>
      <w:r w:rsidRPr="008C1ACA">
        <w:rPr>
          <w:vertAlign w:val="subscript"/>
        </w:rPr>
        <w:t>x</w:t>
      </w:r>
      <w:r w:rsidRPr="008C1ACA">
        <w:t>, který závisí na této časové hodnotě, výchozím poměru NO</w:t>
      </w:r>
      <w:r w:rsidRPr="008C1ACA">
        <w:rPr>
          <w:vertAlign w:val="subscript"/>
        </w:rPr>
        <w:t>2</w:t>
      </w:r>
      <w:r w:rsidRPr="008C1ACA">
        <w:t>/NO</w:t>
      </w:r>
      <w:r w:rsidRPr="008C1ACA">
        <w:rPr>
          <w:vertAlign w:val="subscript"/>
        </w:rPr>
        <w:t>x</w:t>
      </w:r>
      <w:r w:rsidRPr="008C1ACA">
        <w:t xml:space="preserve"> a limitním poměru NO</w:t>
      </w:r>
      <w:r w:rsidRPr="008C1ACA">
        <w:rPr>
          <w:vertAlign w:val="subscript"/>
        </w:rPr>
        <w:t>2</w:t>
      </w:r>
      <w:r w:rsidRPr="008C1ACA">
        <w:t>/NO</w:t>
      </w:r>
      <w:r w:rsidRPr="008C1ACA">
        <w:rPr>
          <w:vertAlign w:val="subscript"/>
        </w:rPr>
        <w:t>x</w:t>
      </w:r>
      <w:r w:rsidRPr="008C1ACA">
        <w:t xml:space="preserve"> dle meteorologických podmínek.</w:t>
      </w:r>
    </w:p>
    <w:p w14:paraId="120503A3" w14:textId="77777777" w:rsidR="00482903" w:rsidRPr="008C1ACA" w:rsidRDefault="00482903" w:rsidP="00482903"/>
    <w:p w14:paraId="656944CD" w14:textId="77777777" w:rsidR="00482903" w:rsidRPr="008C1ACA" w:rsidRDefault="00482903" w:rsidP="008503CD">
      <w:pPr>
        <w:pStyle w:val="Nadpis2"/>
        <w:keepNext/>
        <w:numPr>
          <w:ilvl w:val="1"/>
          <w:numId w:val="56"/>
        </w:numPr>
        <w:tabs>
          <w:tab w:val="clear" w:pos="851"/>
        </w:tabs>
        <w:spacing w:before="120" w:after="0" w:line="264" w:lineRule="auto"/>
      </w:pPr>
      <w:bookmarkStart w:id="243" w:name="_Toc119976461"/>
      <w:bookmarkStart w:id="244" w:name="_Toc120441230"/>
      <w:bookmarkStart w:id="245" w:name="_Toc126792998"/>
      <w:r w:rsidRPr="008C1ACA">
        <w:t>Výsledky modelových výpočtů</w:t>
      </w:r>
      <w:bookmarkEnd w:id="243"/>
      <w:bookmarkEnd w:id="244"/>
      <w:bookmarkEnd w:id="245"/>
    </w:p>
    <w:p w14:paraId="12815C58" w14:textId="77777777" w:rsidR="00482903" w:rsidRPr="008C1ACA" w:rsidRDefault="00482903" w:rsidP="00482903">
      <w:pPr>
        <w:keepNext/>
        <w:keepLines/>
      </w:pPr>
      <w:r w:rsidRPr="008C1ACA">
        <w:t>V tabulce 13 jsou uvedeny hodnoty imisních příspěvků při odsouhlasení navrhované změny v charakteristických bodech dle tabulky 12. Jejich rozmístění ukazuje obr. 4.</w:t>
      </w:r>
    </w:p>
    <w:p w14:paraId="07C056B7" w14:textId="77777777" w:rsidR="00482903" w:rsidRPr="008C1ACA" w:rsidRDefault="00482903" w:rsidP="00482903">
      <w:pPr>
        <w:keepNext/>
        <w:keepLines/>
        <w:spacing w:after="60"/>
        <w:ind w:left="992" w:hanging="992"/>
        <w:jc w:val="left"/>
        <w:rPr>
          <w:b/>
          <w:sz w:val="24"/>
        </w:rPr>
      </w:pPr>
      <w:r w:rsidRPr="008C1ACA">
        <w:rPr>
          <w:b/>
          <w:sz w:val="24"/>
        </w:rPr>
        <w:t>Tab. 12. Seznam výpočtových bodů</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1003"/>
        <w:gridCol w:w="2664"/>
        <w:gridCol w:w="2020"/>
        <w:gridCol w:w="3337"/>
      </w:tblGrid>
      <w:tr w:rsidR="00482903" w:rsidRPr="008C1ACA" w14:paraId="01856741" w14:textId="77777777" w:rsidTr="00A15AC5">
        <w:trPr>
          <w:cantSplit/>
          <w:tblHeader/>
        </w:trPr>
        <w:tc>
          <w:tcPr>
            <w:tcW w:w="0" w:type="auto"/>
            <w:tcBorders>
              <w:top w:val="single" w:sz="18" w:space="0" w:color="auto"/>
              <w:bottom w:val="single" w:sz="12" w:space="0" w:color="auto"/>
            </w:tcBorders>
            <w:shd w:val="clear" w:color="auto" w:fill="auto"/>
            <w:vAlign w:val="center"/>
          </w:tcPr>
          <w:p w14:paraId="78CB6D8A" w14:textId="77777777" w:rsidR="00482903" w:rsidRPr="008C1ACA" w:rsidRDefault="00482903" w:rsidP="00A15AC5">
            <w:pPr>
              <w:suppressAutoHyphens/>
              <w:spacing w:before="20" w:after="20"/>
              <w:jc w:val="center"/>
              <w:rPr>
                <w:b/>
                <w:bCs/>
                <w:sz w:val="20"/>
              </w:rPr>
            </w:pPr>
            <w:r w:rsidRPr="008C1ACA">
              <w:rPr>
                <w:b/>
                <w:bCs/>
                <w:sz w:val="20"/>
              </w:rPr>
              <w:t>Body</w:t>
            </w:r>
          </w:p>
        </w:tc>
        <w:tc>
          <w:tcPr>
            <w:tcW w:w="0" w:type="auto"/>
            <w:tcBorders>
              <w:top w:val="single" w:sz="18" w:space="0" w:color="auto"/>
              <w:bottom w:val="single" w:sz="12" w:space="0" w:color="auto"/>
            </w:tcBorders>
            <w:shd w:val="clear" w:color="auto" w:fill="auto"/>
            <w:vAlign w:val="center"/>
          </w:tcPr>
          <w:p w14:paraId="2F3636C7" w14:textId="77777777" w:rsidR="00482903" w:rsidRPr="008C1ACA" w:rsidRDefault="00482903" w:rsidP="00A15AC5">
            <w:pPr>
              <w:suppressAutoHyphens/>
              <w:spacing w:before="20" w:after="20"/>
              <w:jc w:val="center"/>
              <w:rPr>
                <w:rFonts w:eastAsia="Arial Unicode MS"/>
                <w:b/>
                <w:bCs/>
                <w:sz w:val="20"/>
              </w:rPr>
            </w:pPr>
            <w:r w:rsidRPr="008C1ACA">
              <w:rPr>
                <w:rFonts w:eastAsia="Arial Unicode MS"/>
                <w:b/>
                <w:bCs/>
                <w:sz w:val="20"/>
              </w:rPr>
              <w:t>Chráněný prvek</w:t>
            </w:r>
          </w:p>
        </w:tc>
        <w:tc>
          <w:tcPr>
            <w:tcW w:w="0" w:type="auto"/>
            <w:tcBorders>
              <w:top w:val="single" w:sz="18" w:space="0" w:color="auto"/>
              <w:bottom w:val="single" w:sz="12" w:space="0" w:color="auto"/>
            </w:tcBorders>
            <w:shd w:val="clear" w:color="auto" w:fill="auto"/>
            <w:vAlign w:val="center"/>
          </w:tcPr>
          <w:p w14:paraId="4DE03CA5" w14:textId="77777777" w:rsidR="00482903" w:rsidRPr="008C1ACA" w:rsidRDefault="00482903" w:rsidP="00A15AC5">
            <w:pPr>
              <w:suppressAutoHyphens/>
              <w:spacing w:before="20" w:after="20"/>
              <w:jc w:val="center"/>
              <w:rPr>
                <w:rFonts w:eastAsia="Arial Unicode MS"/>
                <w:b/>
                <w:bCs/>
                <w:sz w:val="20"/>
              </w:rPr>
            </w:pPr>
            <w:r w:rsidRPr="008C1ACA">
              <w:rPr>
                <w:rFonts w:eastAsia="Arial Unicode MS"/>
                <w:b/>
                <w:bCs/>
                <w:sz w:val="20"/>
              </w:rPr>
              <w:t>Využití</w:t>
            </w:r>
          </w:p>
        </w:tc>
        <w:tc>
          <w:tcPr>
            <w:tcW w:w="0" w:type="auto"/>
            <w:tcBorders>
              <w:top w:val="single" w:sz="18" w:space="0" w:color="auto"/>
              <w:bottom w:val="single" w:sz="12" w:space="0" w:color="auto"/>
            </w:tcBorders>
            <w:shd w:val="clear" w:color="auto" w:fill="auto"/>
            <w:vAlign w:val="center"/>
          </w:tcPr>
          <w:p w14:paraId="2E83634E" w14:textId="77777777" w:rsidR="00482903" w:rsidRPr="008C1ACA" w:rsidRDefault="00482903" w:rsidP="00A15AC5">
            <w:pPr>
              <w:suppressAutoHyphens/>
              <w:spacing w:before="20" w:after="20"/>
              <w:jc w:val="center"/>
              <w:rPr>
                <w:rFonts w:eastAsia="Arial Unicode MS"/>
                <w:b/>
                <w:sz w:val="20"/>
              </w:rPr>
            </w:pPr>
            <w:r w:rsidRPr="008C1ACA">
              <w:rPr>
                <w:b/>
                <w:bCs/>
                <w:sz w:val="20"/>
              </w:rPr>
              <w:t>Umístění</w:t>
            </w:r>
          </w:p>
        </w:tc>
      </w:tr>
      <w:tr w:rsidR="00482903" w:rsidRPr="008C1ACA" w14:paraId="74D34716" w14:textId="77777777" w:rsidTr="00A15AC5">
        <w:tc>
          <w:tcPr>
            <w:tcW w:w="0" w:type="auto"/>
            <w:tcBorders>
              <w:top w:val="single" w:sz="12" w:space="0" w:color="auto"/>
            </w:tcBorders>
            <w:shd w:val="clear" w:color="auto" w:fill="auto"/>
            <w:vAlign w:val="center"/>
          </w:tcPr>
          <w:p w14:paraId="75D6D9C3" w14:textId="77777777" w:rsidR="00482903" w:rsidRPr="008C1ACA" w:rsidRDefault="00482903" w:rsidP="00A15AC5">
            <w:pPr>
              <w:suppressAutoHyphens/>
              <w:spacing w:before="20" w:after="20"/>
              <w:jc w:val="center"/>
              <w:rPr>
                <w:sz w:val="20"/>
              </w:rPr>
            </w:pPr>
            <w:r w:rsidRPr="008C1ACA">
              <w:rPr>
                <w:sz w:val="20"/>
              </w:rPr>
              <w:t>1</w:t>
            </w:r>
          </w:p>
        </w:tc>
        <w:tc>
          <w:tcPr>
            <w:tcW w:w="0" w:type="auto"/>
            <w:tcBorders>
              <w:top w:val="single" w:sz="12" w:space="0" w:color="auto"/>
            </w:tcBorders>
            <w:shd w:val="clear" w:color="auto" w:fill="auto"/>
            <w:vAlign w:val="center"/>
          </w:tcPr>
          <w:p w14:paraId="4E6D1409" w14:textId="77777777" w:rsidR="00482903" w:rsidRPr="008C1ACA" w:rsidRDefault="00482903" w:rsidP="00A15AC5">
            <w:pPr>
              <w:suppressAutoHyphens/>
              <w:spacing w:before="20" w:after="20"/>
              <w:jc w:val="center"/>
              <w:rPr>
                <w:sz w:val="20"/>
              </w:rPr>
            </w:pPr>
            <w:r w:rsidRPr="008C1ACA">
              <w:rPr>
                <w:sz w:val="20"/>
              </w:rPr>
              <w:t>byt</w:t>
            </w:r>
          </w:p>
        </w:tc>
        <w:tc>
          <w:tcPr>
            <w:tcW w:w="0" w:type="auto"/>
            <w:tcBorders>
              <w:top w:val="single" w:sz="12" w:space="0" w:color="auto"/>
            </w:tcBorders>
            <w:shd w:val="clear" w:color="auto" w:fill="auto"/>
            <w:vAlign w:val="center"/>
          </w:tcPr>
          <w:p w14:paraId="49A68EEF" w14:textId="77777777" w:rsidR="00482903" w:rsidRPr="008C1ACA" w:rsidRDefault="00482903" w:rsidP="00A15AC5">
            <w:pPr>
              <w:suppressAutoHyphens/>
              <w:spacing w:before="20" w:after="20"/>
              <w:jc w:val="center"/>
              <w:rPr>
                <w:sz w:val="20"/>
              </w:rPr>
            </w:pPr>
            <w:r w:rsidRPr="008C1ACA">
              <w:rPr>
                <w:sz w:val="20"/>
              </w:rPr>
              <w:t>bytový dům</w:t>
            </w:r>
          </w:p>
        </w:tc>
        <w:tc>
          <w:tcPr>
            <w:tcW w:w="0" w:type="auto"/>
            <w:tcBorders>
              <w:top w:val="single" w:sz="12" w:space="0" w:color="auto"/>
            </w:tcBorders>
            <w:shd w:val="clear" w:color="auto" w:fill="auto"/>
            <w:vAlign w:val="center"/>
          </w:tcPr>
          <w:p w14:paraId="15C655B9" w14:textId="77777777" w:rsidR="00482903" w:rsidRPr="008C1ACA" w:rsidRDefault="00482903" w:rsidP="00A15AC5">
            <w:pPr>
              <w:suppressAutoHyphens/>
              <w:spacing w:before="20" w:after="20"/>
              <w:jc w:val="center"/>
              <w:rPr>
                <w:sz w:val="20"/>
              </w:rPr>
            </w:pPr>
            <w:r w:rsidRPr="008C1ACA">
              <w:rPr>
                <w:sz w:val="20"/>
              </w:rPr>
              <w:t>Jablonecká 352/37</w:t>
            </w:r>
          </w:p>
        </w:tc>
      </w:tr>
      <w:tr w:rsidR="00482903" w:rsidRPr="008C1ACA" w14:paraId="116B04A9" w14:textId="77777777" w:rsidTr="00A15AC5">
        <w:tc>
          <w:tcPr>
            <w:tcW w:w="0" w:type="auto"/>
            <w:shd w:val="clear" w:color="auto" w:fill="auto"/>
            <w:vAlign w:val="center"/>
          </w:tcPr>
          <w:p w14:paraId="685B0FA0" w14:textId="77777777" w:rsidR="00482903" w:rsidRPr="008C1ACA" w:rsidRDefault="00482903" w:rsidP="00A15AC5">
            <w:pPr>
              <w:suppressAutoHyphens/>
              <w:spacing w:before="20" w:after="20"/>
              <w:jc w:val="center"/>
              <w:rPr>
                <w:sz w:val="20"/>
              </w:rPr>
            </w:pPr>
            <w:r w:rsidRPr="008C1ACA">
              <w:rPr>
                <w:sz w:val="20"/>
              </w:rPr>
              <w:t>2</w:t>
            </w:r>
          </w:p>
        </w:tc>
        <w:tc>
          <w:tcPr>
            <w:tcW w:w="0" w:type="auto"/>
            <w:shd w:val="clear" w:color="auto" w:fill="auto"/>
            <w:vAlign w:val="center"/>
          </w:tcPr>
          <w:p w14:paraId="0873580D"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4C05A5EA" w14:textId="77777777" w:rsidR="00482903" w:rsidRPr="008C1ACA" w:rsidRDefault="00482903" w:rsidP="00A15AC5">
            <w:pPr>
              <w:suppressAutoHyphens/>
              <w:spacing w:before="20" w:after="20"/>
              <w:jc w:val="center"/>
              <w:rPr>
                <w:sz w:val="20"/>
              </w:rPr>
            </w:pPr>
            <w:r w:rsidRPr="008C1ACA">
              <w:rPr>
                <w:sz w:val="20"/>
              </w:rPr>
              <w:t>bytový dům</w:t>
            </w:r>
          </w:p>
        </w:tc>
        <w:tc>
          <w:tcPr>
            <w:tcW w:w="0" w:type="auto"/>
            <w:shd w:val="clear" w:color="auto" w:fill="auto"/>
            <w:vAlign w:val="center"/>
          </w:tcPr>
          <w:p w14:paraId="0FBAEEE2" w14:textId="77777777" w:rsidR="00482903" w:rsidRPr="008C1ACA" w:rsidRDefault="00482903" w:rsidP="00A15AC5">
            <w:pPr>
              <w:suppressAutoHyphens/>
              <w:spacing w:before="20" w:after="20"/>
              <w:jc w:val="center"/>
              <w:rPr>
                <w:sz w:val="20"/>
              </w:rPr>
            </w:pPr>
            <w:r w:rsidRPr="008C1ACA">
              <w:rPr>
                <w:sz w:val="20"/>
              </w:rPr>
              <w:t>Teplická 265/50</w:t>
            </w:r>
          </w:p>
        </w:tc>
      </w:tr>
      <w:tr w:rsidR="00482903" w:rsidRPr="008C1ACA" w14:paraId="4A0677AB" w14:textId="77777777" w:rsidTr="00A15AC5">
        <w:tc>
          <w:tcPr>
            <w:tcW w:w="0" w:type="auto"/>
            <w:shd w:val="clear" w:color="auto" w:fill="auto"/>
            <w:vAlign w:val="center"/>
          </w:tcPr>
          <w:p w14:paraId="519E6F7B" w14:textId="77777777" w:rsidR="00482903" w:rsidRPr="008C1ACA" w:rsidRDefault="00482903" w:rsidP="00A15AC5">
            <w:pPr>
              <w:suppressAutoHyphens/>
              <w:spacing w:before="20" w:after="20"/>
              <w:jc w:val="center"/>
              <w:rPr>
                <w:sz w:val="20"/>
              </w:rPr>
            </w:pPr>
            <w:r w:rsidRPr="008C1ACA">
              <w:rPr>
                <w:sz w:val="20"/>
              </w:rPr>
              <w:t>3</w:t>
            </w:r>
          </w:p>
        </w:tc>
        <w:tc>
          <w:tcPr>
            <w:tcW w:w="0" w:type="auto"/>
            <w:shd w:val="clear" w:color="auto" w:fill="auto"/>
            <w:vAlign w:val="center"/>
          </w:tcPr>
          <w:p w14:paraId="4627A257"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798BC994" w14:textId="77777777" w:rsidR="00482903" w:rsidRPr="008C1ACA" w:rsidRDefault="00482903" w:rsidP="00A15AC5">
            <w:pPr>
              <w:suppressAutoHyphens/>
              <w:spacing w:before="20" w:after="20"/>
              <w:jc w:val="center"/>
              <w:rPr>
                <w:sz w:val="20"/>
              </w:rPr>
            </w:pPr>
            <w:r w:rsidRPr="008C1ACA">
              <w:rPr>
                <w:sz w:val="20"/>
              </w:rPr>
              <w:t>bytový dům</w:t>
            </w:r>
          </w:p>
        </w:tc>
        <w:tc>
          <w:tcPr>
            <w:tcW w:w="0" w:type="auto"/>
            <w:shd w:val="clear" w:color="auto" w:fill="auto"/>
            <w:vAlign w:val="center"/>
          </w:tcPr>
          <w:p w14:paraId="02C13B24" w14:textId="77777777" w:rsidR="00482903" w:rsidRPr="008C1ACA" w:rsidRDefault="00482903" w:rsidP="00A15AC5">
            <w:pPr>
              <w:suppressAutoHyphens/>
              <w:spacing w:before="20" w:after="20"/>
              <w:jc w:val="center"/>
              <w:rPr>
                <w:sz w:val="20"/>
              </w:rPr>
            </w:pPr>
            <w:r w:rsidRPr="008C1ACA">
              <w:rPr>
                <w:sz w:val="20"/>
              </w:rPr>
              <w:t>Vysočanská 243/113</w:t>
            </w:r>
          </w:p>
        </w:tc>
      </w:tr>
      <w:tr w:rsidR="00482903" w:rsidRPr="008C1ACA" w14:paraId="614C818C" w14:textId="77777777" w:rsidTr="00A15AC5">
        <w:tc>
          <w:tcPr>
            <w:tcW w:w="0" w:type="auto"/>
            <w:shd w:val="clear" w:color="auto" w:fill="auto"/>
            <w:vAlign w:val="center"/>
          </w:tcPr>
          <w:p w14:paraId="7529BFAD" w14:textId="77777777" w:rsidR="00482903" w:rsidRPr="008C1ACA" w:rsidRDefault="00482903" w:rsidP="00A15AC5">
            <w:pPr>
              <w:suppressAutoHyphens/>
              <w:spacing w:before="20" w:after="20"/>
              <w:jc w:val="center"/>
              <w:rPr>
                <w:sz w:val="20"/>
              </w:rPr>
            </w:pPr>
            <w:r w:rsidRPr="008C1ACA">
              <w:rPr>
                <w:sz w:val="20"/>
              </w:rPr>
              <w:t>4</w:t>
            </w:r>
          </w:p>
        </w:tc>
        <w:tc>
          <w:tcPr>
            <w:tcW w:w="0" w:type="auto"/>
            <w:shd w:val="clear" w:color="auto" w:fill="auto"/>
            <w:vAlign w:val="center"/>
          </w:tcPr>
          <w:p w14:paraId="5DAB378C"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0C7EDEB0" w14:textId="77777777" w:rsidR="00482903" w:rsidRPr="008C1ACA" w:rsidRDefault="00482903" w:rsidP="00A15AC5">
            <w:pPr>
              <w:suppressAutoHyphens/>
              <w:spacing w:before="20" w:after="20"/>
              <w:jc w:val="center"/>
              <w:rPr>
                <w:sz w:val="20"/>
              </w:rPr>
            </w:pPr>
            <w:r w:rsidRPr="008C1ACA">
              <w:rPr>
                <w:sz w:val="20"/>
              </w:rPr>
              <w:t>bytový dům</w:t>
            </w:r>
          </w:p>
        </w:tc>
        <w:tc>
          <w:tcPr>
            <w:tcW w:w="0" w:type="auto"/>
            <w:shd w:val="clear" w:color="auto" w:fill="auto"/>
            <w:vAlign w:val="center"/>
          </w:tcPr>
          <w:p w14:paraId="7A31BDD5" w14:textId="77777777" w:rsidR="00482903" w:rsidRPr="008C1ACA" w:rsidRDefault="00482903" w:rsidP="00A15AC5">
            <w:pPr>
              <w:suppressAutoHyphens/>
              <w:spacing w:before="20" w:after="20"/>
              <w:jc w:val="center"/>
              <w:rPr>
                <w:sz w:val="20"/>
              </w:rPr>
            </w:pPr>
            <w:r w:rsidRPr="008C1ACA">
              <w:rPr>
                <w:sz w:val="20"/>
              </w:rPr>
              <w:t>Děčínská 470/15</w:t>
            </w:r>
          </w:p>
        </w:tc>
      </w:tr>
      <w:tr w:rsidR="00482903" w:rsidRPr="008C1ACA" w14:paraId="31CF6415" w14:textId="77777777" w:rsidTr="00A15AC5">
        <w:tc>
          <w:tcPr>
            <w:tcW w:w="0" w:type="auto"/>
            <w:shd w:val="clear" w:color="auto" w:fill="auto"/>
            <w:vAlign w:val="center"/>
          </w:tcPr>
          <w:p w14:paraId="4F12CAB9" w14:textId="77777777" w:rsidR="00482903" w:rsidRPr="008C1ACA" w:rsidRDefault="00482903" w:rsidP="00A15AC5">
            <w:pPr>
              <w:suppressAutoHyphens/>
              <w:spacing w:before="20" w:after="20"/>
              <w:jc w:val="center"/>
              <w:rPr>
                <w:sz w:val="20"/>
              </w:rPr>
            </w:pPr>
            <w:r w:rsidRPr="008C1ACA">
              <w:rPr>
                <w:sz w:val="20"/>
              </w:rPr>
              <w:t>5</w:t>
            </w:r>
          </w:p>
        </w:tc>
        <w:tc>
          <w:tcPr>
            <w:tcW w:w="0" w:type="auto"/>
            <w:shd w:val="clear" w:color="auto" w:fill="auto"/>
            <w:vAlign w:val="center"/>
          </w:tcPr>
          <w:p w14:paraId="1EF80682"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2C1E60E6" w14:textId="77777777" w:rsidR="00482903" w:rsidRPr="008C1ACA" w:rsidRDefault="00482903" w:rsidP="00A15AC5">
            <w:pPr>
              <w:suppressAutoHyphens/>
              <w:spacing w:before="20" w:after="20"/>
              <w:jc w:val="center"/>
              <w:rPr>
                <w:sz w:val="20"/>
              </w:rPr>
            </w:pPr>
            <w:r w:rsidRPr="008C1ACA">
              <w:rPr>
                <w:sz w:val="20"/>
              </w:rPr>
              <w:t>bytový dům</w:t>
            </w:r>
          </w:p>
        </w:tc>
        <w:tc>
          <w:tcPr>
            <w:tcW w:w="0" w:type="auto"/>
            <w:shd w:val="clear" w:color="auto" w:fill="auto"/>
            <w:vAlign w:val="center"/>
          </w:tcPr>
          <w:p w14:paraId="24782FD2" w14:textId="77777777" w:rsidR="00482903" w:rsidRPr="008C1ACA" w:rsidRDefault="00482903" w:rsidP="00A15AC5">
            <w:pPr>
              <w:suppressAutoHyphens/>
              <w:spacing w:before="20" w:after="20"/>
              <w:jc w:val="center"/>
              <w:rPr>
                <w:sz w:val="20"/>
              </w:rPr>
            </w:pPr>
            <w:r w:rsidRPr="008C1ACA">
              <w:rPr>
                <w:sz w:val="20"/>
              </w:rPr>
              <w:t>Lovosická 370/27</w:t>
            </w:r>
          </w:p>
        </w:tc>
      </w:tr>
      <w:tr w:rsidR="00482903" w:rsidRPr="008C1ACA" w14:paraId="5EBD91C1" w14:textId="77777777" w:rsidTr="00A15AC5">
        <w:tc>
          <w:tcPr>
            <w:tcW w:w="0" w:type="auto"/>
            <w:shd w:val="clear" w:color="auto" w:fill="auto"/>
            <w:vAlign w:val="center"/>
          </w:tcPr>
          <w:p w14:paraId="7C3F3678" w14:textId="77777777" w:rsidR="00482903" w:rsidRPr="008C1ACA" w:rsidRDefault="00482903" w:rsidP="00A15AC5">
            <w:pPr>
              <w:suppressAutoHyphens/>
              <w:spacing w:before="20" w:after="20"/>
              <w:jc w:val="center"/>
              <w:rPr>
                <w:sz w:val="20"/>
              </w:rPr>
            </w:pPr>
            <w:r w:rsidRPr="008C1ACA">
              <w:rPr>
                <w:sz w:val="20"/>
              </w:rPr>
              <w:t>7</w:t>
            </w:r>
          </w:p>
        </w:tc>
        <w:tc>
          <w:tcPr>
            <w:tcW w:w="0" w:type="auto"/>
            <w:shd w:val="clear" w:color="auto" w:fill="auto"/>
            <w:vAlign w:val="center"/>
          </w:tcPr>
          <w:p w14:paraId="20198651"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0E429A7C" w14:textId="77777777" w:rsidR="00482903" w:rsidRPr="008C1ACA" w:rsidRDefault="00482903" w:rsidP="00A15AC5">
            <w:pPr>
              <w:suppressAutoHyphens/>
              <w:spacing w:before="20" w:after="20"/>
              <w:jc w:val="center"/>
              <w:rPr>
                <w:sz w:val="20"/>
              </w:rPr>
            </w:pPr>
            <w:r w:rsidRPr="008C1ACA">
              <w:rPr>
                <w:sz w:val="20"/>
              </w:rPr>
              <w:t>bytový dům</w:t>
            </w:r>
          </w:p>
        </w:tc>
        <w:tc>
          <w:tcPr>
            <w:tcW w:w="0" w:type="auto"/>
            <w:shd w:val="clear" w:color="auto" w:fill="auto"/>
            <w:vAlign w:val="center"/>
          </w:tcPr>
          <w:p w14:paraId="2C2D3E58" w14:textId="77777777" w:rsidR="00482903" w:rsidRPr="008C1ACA" w:rsidRDefault="00482903" w:rsidP="00A15AC5">
            <w:pPr>
              <w:suppressAutoHyphens/>
              <w:spacing w:before="20" w:after="20"/>
              <w:jc w:val="center"/>
              <w:rPr>
                <w:sz w:val="20"/>
              </w:rPr>
            </w:pPr>
            <w:r w:rsidRPr="008C1ACA">
              <w:rPr>
                <w:sz w:val="20"/>
              </w:rPr>
              <w:t>Březenská 2466/8</w:t>
            </w:r>
          </w:p>
        </w:tc>
      </w:tr>
      <w:tr w:rsidR="00482903" w:rsidRPr="008C1ACA" w14:paraId="708AE735" w14:textId="77777777" w:rsidTr="00A15AC5">
        <w:tc>
          <w:tcPr>
            <w:tcW w:w="0" w:type="auto"/>
            <w:shd w:val="clear" w:color="auto" w:fill="auto"/>
            <w:vAlign w:val="center"/>
          </w:tcPr>
          <w:p w14:paraId="298D8683" w14:textId="77777777" w:rsidR="00482903" w:rsidRPr="008C1ACA" w:rsidRDefault="00482903" w:rsidP="00A15AC5">
            <w:pPr>
              <w:suppressAutoHyphens/>
              <w:spacing w:before="20" w:after="20"/>
              <w:jc w:val="center"/>
              <w:rPr>
                <w:sz w:val="20"/>
              </w:rPr>
            </w:pPr>
            <w:r w:rsidRPr="008C1ACA">
              <w:rPr>
                <w:sz w:val="20"/>
              </w:rPr>
              <w:t>8</w:t>
            </w:r>
          </w:p>
        </w:tc>
        <w:tc>
          <w:tcPr>
            <w:tcW w:w="0" w:type="auto"/>
            <w:shd w:val="clear" w:color="auto" w:fill="auto"/>
            <w:vAlign w:val="center"/>
          </w:tcPr>
          <w:p w14:paraId="356E0A8F"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5997E7EA" w14:textId="77777777" w:rsidR="00482903" w:rsidRPr="008C1ACA" w:rsidRDefault="00482903" w:rsidP="00A15AC5">
            <w:pPr>
              <w:suppressAutoHyphens/>
              <w:spacing w:before="20" w:after="20"/>
              <w:jc w:val="center"/>
              <w:rPr>
                <w:sz w:val="20"/>
              </w:rPr>
            </w:pPr>
            <w:r w:rsidRPr="008C1ACA">
              <w:rPr>
                <w:sz w:val="20"/>
              </w:rPr>
              <w:t>bytový dům</w:t>
            </w:r>
          </w:p>
        </w:tc>
        <w:tc>
          <w:tcPr>
            <w:tcW w:w="0" w:type="auto"/>
            <w:shd w:val="clear" w:color="auto" w:fill="auto"/>
            <w:vAlign w:val="center"/>
          </w:tcPr>
          <w:p w14:paraId="33A8DF4A" w14:textId="77777777" w:rsidR="00482903" w:rsidRPr="008C1ACA" w:rsidRDefault="00482903" w:rsidP="00A15AC5">
            <w:pPr>
              <w:suppressAutoHyphens/>
              <w:spacing w:before="20" w:after="20"/>
              <w:jc w:val="center"/>
              <w:rPr>
                <w:sz w:val="20"/>
              </w:rPr>
            </w:pPr>
            <w:r w:rsidRPr="008C1ACA">
              <w:rPr>
                <w:sz w:val="20"/>
              </w:rPr>
              <w:t>Zakšínská 615/19</w:t>
            </w:r>
          </w:p>
        </w:tc>
      </w:tr>
      <w:tr w:rsidR="00482903" w:rsidRPr="008C1ACA" w14:paraId="02501E2E" w14:textId="77777777" w:rsidTr="00A15AC5">
        <w:tc>
          <w:tcPr>
            <w:tcW w:w="0" w:type="auto"/>
            <w:shd w:val="clear" w:color="auto" w:fill="auto"/>
            <w:vAlign w:val="center"/>
          </w:tcPr>
          <w:p w14:paraId="1BD4C77B" w14:textId="77777777" w:rsidR="00482903" w:rsidRPr="008C1ACA" w:rsidRDefault="00482903" w:rsidP="00A15AC5">
            <w:pPr>
              <w:suppressAutoHyphens/>
              <w:spacing w:before="20" w:after="20"/>
              <w:jc w:val="center"/>
              <w:rPr>
                <w:sz w:val="20"/>
              </w:rPr>
            </w:pPr>
            <w:r w:rsidRPr="008C1ACA">
              <w:rPr>
                <w:sz w:val="20"/>
              </w:rPr>
              <w:t>9</w:t>
            </w:r>
          </w:p>
        </w:tc>
        <w:tc>
          <w:tcPr>
            <w:tcW w:w="0" w:type="auto"/>
            <w:shd w:val="clear" w:color="auto" w:fill="auto"/>
            <w:vAlign w:val="center"/>
          </w:tcPr>
          <w:p w14:paraId="4CF56A76" w14:textId="77777777" w:rsidR="00482903" w:rsidRPr="008C1ACA" w:rsidRDefault="00482903" w:rsidP="00A15AC5">
            <w:pPr>
              <w:suppressAutoHyphens/>
              <w:spacing w:before="20" w:after="20"/>
              <w:jc w:val="center"/>
              <w:rPr>
                <w:sz w:val="20"/>
              </w:rPr>
            </w:pPr>
            <w:r w:rsidRPr="008C1ACA">
              <w:rPr>
                <w:sz w:val="20"/>
              </w:rPr>
              <w:t>byt</w:t>
            </w:r>
          </w:p>
        </w:tc>
        <w:tc>
          <w:tcPr>
            <w:tcW w:w="0" w:type="auto"/>
            <w:shd w:val="clear" w:color="auto" w:fill="auto"/>
            <w:vAlign w:val="center"/>
          </w:tcPr>
          <w:p w14:paraId="7E021438" w14:textId="77777777" w:rsidR="00482903" w:rsidRPr="008C1ACA" w:rsidRDefault="00482903" w:rsidP="00A15AC5">
            <w:pPr>
              <w:suppressAutoHyphens/>
              <w:spacing w:before="20" w:after="20"/>
              <w:jc w:val="center"/>
              <w:rPr>
                <w:sz w:val="20"/>
              </w:rPr>
            </w:pPr>
            <w:r w:rsidRPr="008C1ACA">
              <w:rPr>
                <w:sz w:val="20"/>
              </w:rPr>
              <w:t>bytový dům</w:t>
            </w:r>
          </w:p>
        </w:tc>
        <w:tc>
          <w:tcPr>
            <w:tcW w:w="0" w:type="auto"/>
            <w:shd w:val="clear" w:color="auto" w:fill="auto"/>
            <w:vAlign w:val="center"/>
          </w:tcPr>
          <w:p w14:paraId="30CEA301" w14:textId="77777777" w:rsidR="00482903" w:rsidRPr="008C1ACA" w:rsidRDefault="00482903" w:rsidP="00A15AC5">
            <w:pPr>
              <w:suppressAutoHyphens/>
              <w:spacing w:before="20" w:after="20"/>
              <w:jc w:val="center"/>
              <w:rPr>
                <w:sz w:val="20"/>
              </w:rPr>
            </w:pPr>
            <w:r w:rsidRPr="008C1ACA">
              <w:rPr>
                <w:sz w:val="20"/>
              </w:rPr>
              <w:t>Makedonská 601/7</w:t>
            </w:r>
          </w:p>
        </w:tc>
      </w:tr>
    </w:tbl>
    <w:p w14:paraId="56A282C2" w14:textId="77777777" w:rsidR="00482903" w:rsidRPr="008C1ACA" w:rsidRDefault="00482903" w:rsidP="00482903">
      <w:pPr>
        <w:keepNext/>
        <w:keepLines/>
        <w:spacing w:after="60"/>
        <w:ind w:left="992" w:hanging="992"/>
        <w:jc w:val="left"/>
        <w:rPr>
          <w:b/>
          <w:sz w:val="24"/>
        </w:rPr>
      </w:pPr>
      <w:r w:rsidRPr="008C1ACA">
        <w:rPr>
          <w:b/>
          <w:sz w:val="24"/>
        </w:rPr>
        <w:t>Obr. 4. Rozmístění charakteristických výpočtových bodů pro hodnocení ovzduší</w:t>
      </w:r>
    </w:p>
    <w:p w14:paraId="337F2139" w14:textId="6D680353" w:rsidR="00482903" w:rsidRPr="008C1ACA" w:rsidRDefault="00482903" w:rsidP="00482903">
      <w:pPr>
        <w:keepNext/>
        <w:keepLines/>
      </w:pPr>
      <w:r w:rsidRPr="008C1ACA">
        <w:rPr>
          <w:noProof/>
        </w:rPr>
        <w:drawing>
          <wp:inline distT="0" distB="0" distL="0" distR="0" wp14:anchorId="2C4B3FD1" wp14:editId="564342D7">
            <wp:extent cx="5759450" cy="4073525"/>
            <wp:effectExtent l="0" t="0" r="0" b="3175"/>
            <wp:docPr id="22" name="Obrázek 22" descr="vyp_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yp_bod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073525"/>
                    </a:xfrm>
                    <a:prstGeom prst="rect">
                      <a:avLst/>
                    </a:prstGeom>
                    <a:noFill/>
                    <a:ln>
                      <a:noFill/>
                    </a:ln>
                  </pic:spPr>
                </pic:pic>
              </a:graphicData>
            </a:graphic>
          </wp:inline>
        </w:drawing>
      </w:r>
    </w:p>
    <w:p w14:paraId="2F2A62E5" w14:textId="77777777" w:rsidR="00482903" w:rsidRPr="008C1ACA" w:rsidRDefault="00482903" w:rsidP="00482903">
      <w:pPr>
        <w:keepNext/>
        <w:keepLines/>
        <w:rPr>
          <w:highlight w:val="yellow"/>
        </w:rPr>
      </w:pPr>
    </w:p>
    <w:p w14:paraId="0820C735" w14:textId="77777777" w:rsidR="00482903" w:rsidRPr="008C1ACA" w:rsidRDefault="00482903" w:rsidP="00482903">
      <w:pPr>
        <w:keepNext/>
        <w:keepLines/>
        <w:spacing w:after="60"/>
        <w:ind w:left="992" w:hanging="992"/>
        <w:jc w:val="left"/>
        <w:rPr>
          <w:b/>
          <w:sz w:val="24"/>
        </w:rPr>
      </w:pPr>
      <w:r w:rsidRPr="008C1ACA">
        <w:rPr>
          <w:b/>
          <w:sz w:val="24"/>
        </w:rPr>
        <w:t>Tab. 13. Výsledky modelových výpočtů v charakteristických bodech – příspěvky záměru</w:t>
      </w:r>
    </w:p>
    <w:tbl>
      <w:tblPr>
        <w:tblW w:w="5038" w:type="pc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61"/>
        <w:gridCol w:w="1499"/>
        <w:gridCol w:w="1928"/>
        <w:gridCol w:w="1557"/>
        <w:gridCol w:w="1623"/>
        <w:gridCol w:w="1625"/>
      </w:tblGrid>
      <w:tr w:rsidR="00482903" w:rsidRPr="008C1ACA" w14:paraId="5AA33282" w14:textId="77777777" w:rsidTr="00A15AC5">
        <w:trPr>
          <w:tblHeader/>
        </w:trPr>
        <w:tc>
          <w:tcPr>
            <w:tcW w:w="0" w:type="auto"/>
            <w:tcBorders>
              <w:bottom w:val="single" w:sz="18" w:space="0" w:color="auto"/>
            </w:tcBorders>
            <w:shd w:val="clear" w:color="auto" w:fill="auto"/>
            <w:noWrap/>
            <w:vAlign w:val="center"/>
          </w:tcPr>
          <w:p w14:paraId="6C86F1D3" w14:textId="77777777" w:rsidR="00482903" w:rsidRPr="008C1ACA" w:rsidRDefault="00482903" w:rsidP="00A15AC5">
            <w:pPr>
              <w:keepNext/>
              <w:keepLines/>
              <w:suppressAutoHyphens/>
              <w:spacing w:before="20" w:after="20"/>
              <w:jc w:val="center"/>
              <w:rPr>
                <w:b/>
                <w:sz w:val="20"/>
              </w:rPr>
            </w:pPr>
            <w:r w:rsidRPr="008C1ACA">
              <w:rPr>
                <w:b/>
                <w:sz w:val="20"/>
              </w:rPr>
              <w:t>Bod</w:t>
            </w:r>
          </w:p>
        </w:tc>
        <w:tc>
          <w:tcPr>
            <w:tcW w:w="0" w:type="auto"/>
            <w:tcBorders>
              <w:bottom w:val="single" w:sz="4" w:space="0" w:color="auto"/>
            </w:tcBorders>
            <w:shd w:val="clear" w:color="auto" w:fill="auto"/>
            <w:noWrap/>
            <w:vAlign w:val="center"/>
          </w:tcPr>
          <w:p w14:paraId="0FF826FD" w14:textId="77777777" w:rsidR="00482903" w:rsidRPr="008C1ACA" w:rsidRDefault="00482903" w:rsidP="00A15AC5">
            <w:pPr>
              <w:keepNext/>
              <w:keepLines/>
              <w:suppressAutoHyphens/>
              <w:spacing w:before="20" w:after="20"/>
              <w:jc w:val="center"/>
              <w:rPr>
                <w:b/>
                <w:sz w:val="20"/>
              </w:rPr>
            </w:pPr>
            <w:r w:rsidRPr="008C1ACA">
              <w:rPr>
                <w:b/>
                <w:sz w:val="20"/>
              </w:rPr>
              <w:t>IH</w:t>
            </w:r>
            <w:r w:rsidRPr="008C1ACA">
              <w:rPr>
                <w:b/>
                <w:sz w:val="20"/>
                <w:vertAlign w:val="subscript"/>
              </w:rPr>
              <w:t>r</w:t>
            </w:r>
            <w:r w:rsidRPr="008C1ACA">
              <w:rPr>
                <w:b/>
                <w:sz w:val="20"/>
              </w:rPr>
              <w:t xml:space="preserve"> NO</w:t>
            </w:r>
            <w:r w:rsidRPr="008C1ACA">
              <w:rPr>
                <w:b/>
                <w:sz w:val="20"/>
                <w:vertAlign w:val="subscript"/>
              </w:rPr>
              <w:t>2</w:t>
            </w:r>
          </w:p>
          <w:p w14:paraId="3DFC6AC9" w14:textId="77777777" w:rsidR="00482903" w:rsidRPr="008C1ACA" w:rsidRDefault="00482903" w:rsidP="00A15AC5">
            <w:pPr>
              <w:keepNext/>
              <w:keepLines/>
              <w:suppressAutoHyphens/>
              <w:spacing w:before="20" w:after="20"/>
              <w:jc w:val="center"/>
              <w:rPr>
                <w:b/>
                <w:sz w:val="20"/>
              </w:rPr>
            </w:pPr>
            <w:r w:rsidRPr="008C1ACA">
              <w:rPr>
                <w:b/>
                <w:sz w:val="20"/>
              </w:rPr>
              <w:t>(µg.m</w:t>
            </w:r>
            <w:r w:rsidRPr="008C1ACA">
              <w:rPr>
                <w:b/>
                <w:sz w:val="20"/>
                <w:vertAlign w:val="superscript"/>
              </w:rPr>
              <w:t>-3</w:t>
            </w:r>
            <w:r w:rsidRPr="008C1ACA">
              <w:rPr>
                <w:b/>
                <w:sz w:val="20"/>
              </w:rPr>
              <w:t>)</w:t>
            </w:r>
          </w:p>
        </w:tc>
        <w:tc>
          <w:tcPr>
            <w:tcW w:w="0" w:type="auto"/>
            <w:shd w:val="clear" w:color="auto" w:fill="auto"/>
            <w:noWrap/>
            <w:vAlign w:val="center"/>
          </w:tcPr>
          <w:p w14:paraId="179987AD" w14:textId="77777777" w:rsidR="00482903" w:rsidRPr="008C1ACA" w:rsidRDefault="00482903" w:rsidP="00A15AC5">
            <w:pPr>
              <w:keepNext/>
              <w:keepLines/>
              <w:suppressAutoHyphens/>
              <w:spacing w:before="20" w:after="20"/>
              <w:jc w:val="center"/>
              <w:rPr>
                <w:b/>
                <w:sz w:val="20"/>
              </w:rPr>
            </w:pPr>
            <w:r w:rsidRPr="008C1ACA">
              <w:rPr>
                <w:b/>
                <w:sz w:val="20"/>
              </w:rPr>
              <w:t>IH</w:t>
            </w:r>
            <w:r w:rsidRPr="008C1ACA">
              <w:rPr>
                <w:b/>
                <w:sz w:val="20"/>
                <w:vertAlign w:val="subscript"/>
              </w:rPr>
              <w:t>r</w:t>
            </w:r>
            <w:r w:rsidRPr="008C1ACA">
              <w:rPr>
                <w:b/>
                <w:sz w:val="20"/>
              </w:rPr>
              <w:t xml:space="preserve"> benzen</w:t>
            </w:r>
          </w:p>
          <w:p w14:paraId="77F6A57A" w14:textId="77777777" w:rsidR="00482903" w:rsidRPr="008C1ACA" w:rsidRDefault="00482903" w:rsidP="00A15AC5">
            <w:pPr>
              <w:keepNext/>
              <w:keepLines/>
              <w:suppressAutoHyphens/>
              <w:spacing w:before="20" w:after="20"/>
              <w:jc w:val="center"/>
              <w:rPr>
                <w:b/>
                <w:sz w:val="20"/>
              </w:rPr>
            </w:pPr>
            <w:r w:rsidRPr="008C1ACA">
              <w:rPr>
                <w:b/>
                <w:sz w:val="20"/>
              </w:rPr>
              <w:t>(µg.m</w:t>
            </w:r>
            <w:r w:rsidRPr="008C1ACA">
              <w:rPr>
                <w:b/>
                <w:sz w:val="20"/>
                <w:vertAlign w:val="superscript"/>
              </w:rPr>
              <w:t>-3</w:t>
            </w:r>
            <w:r w:rsidRPr="008C1ACA">
              <w:rPr>
                <w:b/>
                <w:sz w:val="20"/>
              </w:rPr>
              <w:t>)</w:t>
            </w:r>
          </w:p>
        </w:tc>
        <w:tc>
          <w:tcPr>
            <w:tcW w:w="0" w:type="auto"/>
            <w:shd w:val="clear" w:color="auto" w:fill="auto"/>
            <w:vAlign w:val="center"/>
          </w:tcPr>
          <w:p w14:paraId="4C372AE9" w14:textId="77777777" w:rsidR="00482903" w:rsidRPr="008C1ACA" w:rsidRDefault="00482903" w:rsidP="00A15AC5">
            <w:pPr>
              <w:keepNext/>
              <w:keepLines/>
              <w:suppressAutoHyphens/>
              <w:spacing w:before="20" w:after="20"/>
              <w:jc w:val="center"/>
              <w:rPr>
                <w:b/>
                <w:sz w:val="20"/>
              </w:rPr>
            </w:pPr>
            <w:r w:rsidRPr="008C1ACA">
              <w:rPr>
                <w:b/>
                <w:sz w:val="20"/>
              </w:rPr>
              <w:t>IH</w:t>
            </w:r>
            <w:r w:rsidRPr="008C1ACA">
              <w:rPr>
                <w:b/>
                <w:sz w:val="20"/>
                <w:vertAlign w:val="subscript"/>
              </w:rPr>
              <w:t>r</w:t>
            </w:r>
            <w:r w:rsidRPr="008C1ACA">
              <w:rPr>
                <w:b/>
                <w:sz w:val="20"/>
              </w:rPr>
              <w:t xml:space="preserve"> PM</w:t>
            </w:r>
            <w:r w:rsidRPr="008C1ACA">
              <w:rPr>
                <w:b/>
                <w:sz w:val="20"/>
                <w:vertAlign w:val="subscript"/>
              </w:rPr>
              <w:t>10</w:t>
            </w:r>
          </w:p>
          <w:p w14:paraId="7B761491" w14:textId="77777777" w:rsidR="00482903" w:rsidRPr="008C1ACA" w:rsidRDefault="00482903" w:rsidP="00A15AC5">
            <w:pPr>
              <w:keepNext/>
              <w:keepLines/>
              <w:suppressAutoHyphens/>
              <w:spacing w:before="20" w:after="20"/>
              <w:jc w:val="center"/>
              <w:rPr>
                <w:b/>
                <w:sz w:val="20"/>
              </w:rPr>
            </w:pPr>
            <w:r w:rsidRPr="008C1ACA">
              <w:rPr>
                <w:b/>
                <w:sz w:val="20"/>
              </w:rPr>
              <w:t>(µg.m</w:t>
            </w:r>
            <w:r w:rsidRPr="008C1ACA">
              <w:rPr>
                <w:b/>
                <w:sz w:val="20"/>
                <w:vertAlign w:val="superscript"/>
              </w:rPr>
              <w:t>-3</w:t>
            </w:r>
            <w:r w:rsidRPr="008C1ACA">
              <w:rPr>
                <w:b/>
                <w:sz w:val="20"/>
              </w:rPr>
              <w:t>)</w:t>
            </w:r>
          </w:p>
        </w:tc>
        <w:tc>
          <w:tcPr>
            <w:tcW w:w="0" w:type="auto"/>
            <w:shd w:val="clear" w:color="auto" w:fill="auto"/>
            <w:vAlign w:val="center"/>
          </w:tcPr>
          <w:p w14:paraId="7BFFFC67" w14:textId="77777777" w:rsidR="00482903" w:rsidRPr="008C1ACA" w:rsidRDefault="00482903" w:rsidP="00A15AC5">
            <w:pPr>
              <w:keepNext/>
              <w:keepLines/>
              <w:suppressAutoHyphens/>
              <w:spacing w:before="20" w:after="20"/>
              <w:jc w:val="center"/>
              <w:rPr>
                <w:b/>
                <w:sz w:val="20"/>
              </w:rPr>
            </w:pPr>
            <w:r w:rsidRPr="008C1ACA">
              <w:rPr>
                <w:b/>
                <w:sz w:val="20"/>
              </w:rPr>
              <w:t>IH</w:t>
            </w:r>
            <w:r w:rsidRPr="008C1ACA">
              <w:rPr>
                <w:b/>
                <w:sz w:val="20"/>
                <w:vertAlign w:val="subscript"/>
              </w:rPr>
              <w:t>r</w:t>
            </w:r>
            <w:r w:rsidRPr="008C1ACA">
              <w:rPr>
                <w:b/>
                <w:sz w:val="20"/>
              </w:rPr>
              <w:t xml:space="preserve"> PM</w:t>
            </w:r>
            <w:r w:rsidRPr="008C1ACA">
              <w:rPr>
                <w:b/>
                <w:sz w:val="20"/>
                <w:vertAlign w:val="subscript"/>
              </w:rPr>
              <w:t>2,5</w:t>
            </w:r>
          </w:p>
          <w:p w14:paraId="2682F3D4" w14:textId="77777777" w:rsidR="00482903" w:rsidRPr="008C1ACA" w:rsidRDefault="00482903" w:rsidP="00A15AC5">
            <w:pPr>
              <w:keepNext/>
              <w:keepLines/>
              <w:suppressAutoHyphens/>
              <w:spacing w:before="20" w:after="20"/>
              <w:jc w:val="center"/>
              <w:rPr>
                <w:b/>
                <w:sz w:val="20"/>
              </w:rPr>
            </w:pPr>
            <w:r w:rsidRPr="008C1ACA">
              <w:rPr>
                <w:b/>
                <w:sz w:val="20"/>
              </w:rPr>
              <w:t>(µg.m</w:t>
            </w:r>
            <w:r w:rsidRPr="008C1ACA">
              <w:rPr>
                <w:b/>
                <w:sz w:val="20"/>
                <w:vertAlign w:val="superscript"/>
              </w:rPr>
              <w:t>-3</w:t>
            </w:r>
            <w:r w:rsidRPr="008C1ACA">
              <w:rPr>
                <w:b/>
                <w:sz w:val="20"/>
              </w:rPr>
              <w:t>)</w:t>
            </w:r>
          </w:p>
        </w:tc>
        <w:tc>
          <w:tcPr>
            <w:tcW w:w="0" w:type="auto"/>
            <w:shd w:val="clear" w:color="auto" w:fill="auto"/>
            <w:vAlign w:val="center"/>
          </w:tcPr>
          <w:p w14:paraId="08D0E1F6" w14:textId="77777777" w:rsidR="00482903" w:rsidRPr="008C1ACA" w:rsidRDefault="00482903" w:rsidP="00A15AC5">
            <w:pPr>
              <w:keepNext/>
              <w:keepLines/>
              <w:suppressAutoHyphens/>
              <w:spacing w:before="20" w:after="20"/>
              <w:jc w:val="center"/>
              <w:rPr>
                <w:b/>
                <w:sz w:val="20"/>
                <w:lang w:val="en-US"/>
              </w:rPr>
            </w:pPr>
            <w:r w:rsidRPr="008C1ACA">
              <w:rPr>
                <w:b/>
                <w:sz w:val="20"/>
              </w:rPr>
              <w:t>IH</w:t>
            </w:r>
            <w:r w:rsidRPr="008C1ACA">
              <w:rPr>
                <w:b/>
                <w:sz w:val="20"/>
                <w:vertAlign w:val="subscript"/>
              </w:rPr>
              <w:t>r</w:t>
            </w:r>
            <w:r w:rsidRPr="008C1ACA">
              <w:rPr>
                <w:b/>
                <w:sz w:val="20"/>
              </w:rPr>
              <w:t xml:space="preserve"> B</w:t>
            </w:r>
            <w:r w:rsidRPr="008C1ACA">
              <w:rPr>
                <w:b/>
                <w:sz w:val="20"/>
                <w:lang w:val="en-US"/>
              </w:rPr>
              <w:t>[a]P</w:t>
            </w:r>
          </w:p>
          <w:p w14:paraId="50795AF4" w14:textId="77777777" w:rsidR="00482903" w:rsidRPr="008C1ACA" w:rsidRDefault="00482903" w:rsidP="00A15AC5">
            <w:pPr>
              <w:keepNext/>
              <w:keepLines/>
              <w:suppressAutoHyphens/>
              <w:spacing w:before="20" w:after="20"/>
              <w:jc w:val="center"/>
              <w:rPr>
                <w:b/>
                <w:sz w:val="20"/>
              </w:rPr>
            </w:pPr>
            <w:r w:rsidRPr="008C1ACA">
              <w:rPr>
                <w:b/>
                <w:sz w:val="20"/>
              </w:rPr>
              <w:t>(ng.m</w:t>
            </w:r>
            <w:r w:rsidRPr="008C1ACA">
              <w:rPr>
                <w:b/>
                <w:sz w:val="20"/>
                <w:vertAlign w:val="superscript"/>
              </w:rPr>
              <w:t>-3</w:t>
            </w:r>
            <w:r w:rsidRPr="008C1ACA">
              <w:rPr>
                <w:b/>
                <w:sz w:val="20"/>
              </w:rPr>
              <w:t>)</w:t>
            </w:r>
          </w:p>
        </w:tc>
      </w:tr>
      <w:tr w:rsidR="00482903" w:rsidRPr="008C1ACA" w14:paraId="439C0FE3" w14:textId="77777777" w:rsidTr="00A15AC5">
        <w:tc>
          <w:tcPr>
            <w:tcW w:w="0" w:type="auto"/>
            <w:tcBorders>
              <w:top w:val="single" w:sz="12" w:space="0" w:color="auto"/>
            </w:tcBorders>
            <w:shd w:val="clear" w:color="auto" w:fill="auto"/>
            <w:noWrap/>
            <w:vAlign w:val="center"/>
          </w:tcPr>
          <w:p w14:paraId="41D58655" w14:textId="77777777" w:rsidR="00482903" w:rsidRPr="008C1ACA" w:rsidRDefault="00482903" w:rsidP="00A15AC5">
            <w:pPr>
              <w:spacing w:before="0"/>
              <w:jc w:val="center"/>
              <w:rPr>
                <w:sz w:val="20"/>
              </w:rPr>
            </w:pPr>
            <w:r w:rsidRPr="008C1ACA">
              <w:rPr>
                <w:sz w:val="20"/>
              </w:rPr>
              <w:t>1</w:t>
            </w:r>
          </w:p>
        </w:tc>
        <w:tc>
          <w:tcPr>
            <w:tcW w:w="0" w:type="auto"/>
            <w:tcBorders>
              <w:top w:val="single" w:sz="18" w:space="0" w:color="auto"/>
            </w:tcBorders>
            <w:shd w:val="clear" w:color="auto" w:fill="auto"/>
            <w:noWrap/>
            <w:vAlign w:val="center"/>
          </w:tcPr>
          <w:p w14:paraId="378F544E" w14:textId="77777777" w:rsidR="00482903" w:rsidRPr="008C1ACA" w:rsidRDefault="00482903" w:rsidP="00A15AC5">
            <w:pPr>
              <w:spacing w:before="0"/>
              <w:jc w:val="center"/>
              <w:rPr>
                <w:sz w:val="20"/>
              </w:rPr>
            </w:pPr>
            <w:r w:rsidRPr="008C1ACA">
              <w:rPr>
                <w:sz w:val="20"/>
              </w:rPr>
              <w:t>0,032</w:t>
            </w:r>
          </w:p>
        </w:tc>
        <w:tc>
          <w:tcPr>
            <w:tcW w:w="0" w:type="auto"/>
            <w:tcBorders>
              <w:top w:val="single" w:sz="18" w:space="0" w:color="auto"/>
            </w:tcBorders>
            <w:shd w:val="clear" w:color="auto" w:fill="auto"/>
            <w:noWrap/>
            <w:vAlign w:val="center"/>
          </w:tcPr>
          <w:p w14:paraId="10A1FD9E" w14:textId="77777777" w:rsidR="00482903" w:rsidRPr="008C1ACA" w:rsidRDefault="00482903" w:rsidP="00A15AC5">
            <w:pPr>
              <w:spacing w:before="0"/>
              <w:jc w:val="center"/>
              <w:rPr>
                <w:sz w:val="20"/>
              </w:rPr>
            </w:pPr>
            <w:r w:rsidRPr="008C1ACA">
              <w:rPr>
                <w:sz w:val="20"/>
              </w:rPr>
              <w:t>0,002</w:t>
            </w:r>
          </w:p>
        </w:tc>
        <w:tc>
          <w:tcPr>
            <w:tcW w:w="0" w:type="auto"/>
            <w:tcBorders>
              <w:top w:val="single" w:sz="18" w:space="0" w:color="auto"/>
            </w:tcBorders>
            <w:shd w:val="clear" w:color="auto" w:fill="auto"/>
            <w:vAlign w:val="center"/>
          </w:tcPr>
          <w:p w14:paraId="318B629A" w14:textId="77777777" w:rsidR="00482903" w:rsidRPr="008C1ACA" w:rsidRDefault="00482903" w:rsidP="00A15AC5">
            <w:pPr>
              <w:spacing w:before="0"/>
              <w:jc w:val="center"/>
              <w:rPr>
                <w:sz w:val="20"/>
              </w:rPr>
            </w:pPr>
            <w:r w:rsidRPr="008C1ACA">
              <w:rPr>
                <w:sz w:val="20"/>
              </w:rPr>
              <w:t>0,091</w:t>
            </w:r>
          </w:p>
        </w:tc>
        <w:tc>
          <w:tcPr>
            <w:tcW w:w="0" w:type="auto"/>
            <w:tcBorders>
              <w:top w:val="single" w:sz="18" w:space="0" w:color="auto"/>
            </w:tcBorders>
            <w:shd w:val="clear" w:color="auto" w:fill="auto"/>
            <w:vAlign w:val="center"/>
          </w:tcPr>
          <w:p w14:paraId="4B527D5E" w14:textId="77777777" w:rsidR="00482903" w:rsidRPr="008C1ACA" w:rsidRDefault="00482903" w:rsidP="00A15AC5">
            <w:pPr>
              <w:spacing w:before="0"/>
              <w:jc w:val="center"/>
              <w:rPr>
                <w:sz w:val="20"/>
              </w:rPr>
            </w:pPr>
            <w:r w:rsidRPr="008C1ACA">
              <w:rPr>
                <w:sz w:val="20"/>
              </w:rPr>
              <w:t>0,024</w:t>
            </w:r>
          </w:p>
        </w:tc>
        <w:tc>
          <w:tcPr>
            <w:tcW w:w="0" w:type="auto"/>
            <w:tcBorders>
              <w:top w:val="single" w:sz="18" w:space="0" w:color="auto"/>
            </w:tcBorders>
            <w:shd w:val="clear" w:color="auto" w:fill="auto"/>
            <w:vAlign w:val="center"/>
          </w:tcPr>
          <w:p w14:paraId="36A06DAB" w14:textId="77777777" w:rsidR="00482903" w:rsidRPr="008C1ACA" w:rsidRDefault="00482903" w:rsidP="00A15AC5">
            <w:pPr>
              <w:spacing w:before="0"/>
              <w:jc w:val="center"/>
              <w:rPr>
                <w:sz w:val="20"/>
              </w:rPr>
            </w:pPr>
            <w:r w:rsidRPr="008C1ACA">
              <w:rPr>
                <w:sz w:val="20"/>
              </w:rPr>
              <w:t>0,0008</w:t>
            </w:r>
          </w:p>
        </w:tc>
      </w:tr>
      <w:tr w:rsidR="00482903" w:rsidRPr="008C1ACA" w14:paraId="6E6703AE" w14:textId="77777777" w:rsidTr="00A15AC5">
        <w:tc>
          <w:tcPr>
            <w:tcW w:w="0" w:type="auto"/>
            <w:shd w:val="clear" w:color="auto" w:fill="auto"/>
            <w:noWrap/>
            <w:vAlign w:val="center"/>
          </w:tcPr>
          <w:p w14:paraId="551A5E57" w14:textId="77777777" w:rsidR="00482903" w:rsidRPr="008C1ACA" w:rsidRDefault="00482903" w:rsidP="00A15AC5">
            <w:pPr>
              <w:spacing w:before="0"/>
              <w:jc w:val="center"/>
              <w:rPr>
                <w:sz w:val="20"/>
              </w:rPr>
            </w:pPr>
            <w:r w:rsidRPr="008C1ACA">
              <w:rPr>
                <w:sz w:val="20"/>
              </w:rPr>
              <w:t>2</w:t>
            </w:r>
          </w:p>
        </w:tc>
        <w:tc>
          <w:tcPr>
            <w:tcW w:w="0" w:type="auto"/>
            <w:shd w:val="clear" w:color="auto" w:fill="auto"/>
            <w:noWrap/>
            <w:vAlign w:val="center"/>
          </w:tcPr>
          <w:p w14:paraId="6FA21881" w14:textId="77777777" w:rsidR="00482903" w:rsidRPr="008C1ACA" w:rsidRDefault="00482903" w:rsidP="00A15AC5">
            <w:pPr>
              <w:spacing w:before="0"/>
              <w:jc w:val="center"/>
              <w:rPr>
                <w:sz w:val="20"/>
              </w:rPr>
            </w:pPr>
            <w:r w:rsidRPr="008C1ACA">
              <w:rPr>
                <w:sz w:val="20"/>
              </w:rPr>
              <w:t>0,025</w:t>
            </w:r>
          </w:p>
        </w:tc>
        <w:tc>
          <w:tcPr>
            <w:tcW w:w="0" w:type="auto"/>
            <w:shd w:val="clear" w:color="auto" w:fill="auto"/>
            <w:noWrap/>
            <w:vAlign w:val="center"/>
          </w:tcPr>
          <w:p w14:paraId="3892F218" w14:textId="77777777" w:rsidR="00482903" w:rsidRPr="008C1ACA" w:rsidRDefault="00482903" w:rsidP="00A15AC5">
            <w:pPr>
              <w:spacing w:before="0"/>
              <w:jc w:val="center"/>
              <w:rPr>
                <w:sz w:val="20"/>
              </w:rPr>
            </w:pPr>
            <w:r w:rsidRPr="008C1ACA">
              <w:rPr>
                <w:sz w:val="20"/>
              </w:rPr>
              <w:t>0,001</w:t>
            </w:r>
          </w:p>
        </w:tc>
        <w:tc>
          <w:tcPr>
            <w:tcW w:w="0" w:type="auto"/>
            <w:shd w:val="clear" w:color="auto" w:fill="auto"/>
            <w:vAlign w:val="center"/>
          </w:tcPr>
          <w:p w14:paraId="785E457A" w14:textId="77777777" w:rsidR="00482903" w:rsidRPr="008C1ACA" w:rsidRDefault="00482903" w:rsidP="00A15AC5">
            <w:pPr>
              <w:spacing w:before="0"/>
              <w:jc w:val="center"/>
              <w:rPr>
                <w:sz w:val="20"/>
              </w:rPr>
            </w:pPr>
            <w:r w:rsidRPr="008C1ACA">
              <w:rPr>
                <w:sz w:val="20"/>
              </w:rPr>
              <w:t>0,070</w:t>
            </w:r>
          </w:p>
        </w:tc>
        <w:tc>
          <w:tcPr>
            <w:tcW w:w="0" w:type="auto"/>
            <w:shd w:val="clear" w:color="auto" w:fill="auto"/>
            <w:vAlign w:val="center"/>
          </w:tcPr>
          <w:p w14:paraId="539C5374" w14:textId="77777777" w:rsidR="00482903" w:rsidRPr="008C1ACA" w:rsidRDefault="00482903" w:rsidP="00A15AC5">
            <w:pPr>
              <w:spacing w:before="0"/>
              <w:jc w:val="center"/>
              <w:rPr>
                <w:sz w:val="20"/>
              </w:rPr>
            </w:pPr>
            <w:r w:rsidRPr="008C1ACA">
              <w:rPr>
                <w:sz w:val="20"/>
              </w:rPr>
              <w:t>0,018</w:t>
            </w:r>
          </w:p>
        </w:tc>
        <w:tc>
          <w:tcPr>
            <w:tcW w:w="0" w:type="auto"/>
            <w:shd w:val="clear" w:color="auto" w:fill="auto"/>
            <w:vAlign w:val="center"/>
          </w:tcPr>
          <w:p w14:paraId="2F3A65FA" w14:textId="77777777" w:rsidR="00482903" w:rsidRPr="008C1ACA" w:rsidRDefault="00482903" w:rsidP="00A15AC5">
            <w:pPr>
              <w:spacing w:before="0"/>
              <w:jc w:val="center"/>
              <w:rPr>
                <w:sz w:val="20"/>
              </w:rPr>
            </w:pPr>
            <w:r w:rsidRPr="008C1ACA">
              <w:rPr>
                <w:sz w:val="20"/>
              </w:rPr>
              <w:t>0,0006</w:t>
            </w:r>
          </w:p>
        </w:tc>
      </w:tr>
      <w:tr w:rsidR="00482903" w:rsidRPr="008C1ACA" w14:paraId="430FE61F" w14:textId="77777777" w:rsidTr="00A15AC5">
        <w:tc>
          <w:tcPr>
            <w:tcW w:w="0" w:type="auto"/>
            <w:shd w:val="clear" w:color="auto" w:fill="auto"/>
            <w:noWrap/>
            <w:vAlign w:val="center"/>
          </w:tcPr>
          <w:p w14:paraId="01051E94" w14:textId="77777777" w:rsidR="00482903" w:rsidRPr="008C1ACA" w:rsidRDefault="00482903" w:rsidP="00A15AC5">
            <w:pPr>
              <w:spacing w:before="0"/>
              <w:jc w:val="center"/>
              <w:rPr>
                <w:sz w:val="20"/>
              </w:rPr>
            </w:pPr>
            <w:r w:rsidRPr="008C1ACA">
              <w:rPr>
                <w:sz w:val="20"/>
              </w:rPr>
              <w:t>3</w:t>
            </w:r>
          </w:p>
        </w:tc>
        <w:tc>
          <w:tcPr>
            <w:tcW w:w="0" w:type="auto"/>
            <w:shd w:val="clear" w:color="auto" w:fill="auto"/>
            <w:noWrap/>
            <w:vAlign w:val="center"/>
          </w:tcPr>
          <w:p w14:paraId="3C72CAB0" w14:textId="77777777" w:rsidR="00482903" w:rsidRPr="008C1ACA" w:rsidRDefault="00482903" w:rsidP="00A15AC5">
            <w:pPr>
              <w:spacing w:before="0"/>
              <w:jc w:val="center"/>
              <w:rPr>
                <w:sz w:val="20"/>
              </w:rPr>
            </w:pPr>
            <w:r w:rsidRPr="008C1ACA">
              <w:rPr>
                <w:sz w:val="20"/>
              </w:rPr>
              <w:t>0,022</w:t>
            </w:r>
          </w:p>
        </w:tc>
        <w:tc>
          <w:tcPr>
            <w:tcW w:w="0" w:type="auto"/>
            <w:shd w:val="clear" w:color="auto" w:fill="auto"/>
            <w:noWrap/>
            <w:vAlign w:val="center"/>
          </w:tcPr>
          <w:p w14:paraId="1AD6A140" w14:textId="77777777" w:rsidR="00482903" w:rsidRPr="008C1ACA" w:rsidRDefault="00482903" w:rsidP="00A15AC5">
            <w:pPr>
              <w:spacing w:before="0"/>
              <w:jc w:val="center"/>
              <w:rPr>
                <w:sz w:val="20"/>
              </w:rPr>
            </w:pPr>
            <w:r w:rsidRPr="008C1ACA">
              <w:rPr>
                <w:sz w:val="20"/>
              </w:rPr>
              <w:t>0,001</w:t>
            </w:r>
          </w:p>
        </w:tc>
        <w:tc>
          <w:tcPr>
            <w:tcW w:w="0" w:type="auto"/>
            <w:shd w:val="clear" w:color="auto" w:fill="auto"/>
            <w:vAlign w:val="center"/>
          </w:tcPr>
          <w:p w14:paraId="36F4D4FD" w14:textId="77777777" w:rsidR="00482903" w:rsidRPr="008C1ACA" w:rsidRDefault="00482903" w:rsidP="00A15AC5">
            <w:pPr>
              <w:spacing w:before="0"/>
              <w:jc w:val="center"/>
              <w:rPr>
                <w:sz w:val="20"/>
              </w:rPr>
            </w:pPr>
            <w:r w:rsidRPr="008C1ACA">
              <w:rPr>
                <w:sz w:val="20"/>
              </w:rPr>
              <w:t>0,055</w:t>
            </w:r>
          </w:p>
        </w:tc>
        <w:tc>
          <w:tcPr>
            <w:tcW w:w="0" w:type="auto"/>
            <w:shd w:val="clear" w:color="auto" w:fill="auto"/>
            <w:vAlign w:val="center"/>
          </w:tcPr>
          <w:p w14:paraId="699BC559" w14:textId="77777777" w:rsidR="00482903" w:rsidRPr="008C1ACA" w:rsidRDefault="00482903" w:rsidP="00A15AC5">
            <w:pPr>
              <w:spacing w:before="0"/>
              <w:jc w:val="center"/>
              <w:rPr>
                <w:sz w:val="20"/>
              </w:rPr>
            </w:pPr>
            <w:r w:rsidRPr="008C1ACA">
              <w:rPr>
                <w:sz w:val="20"/>
              </w:rPr>
              <w:t>0,014</w:t>
            </w:r>
          </w:p>
        </w:tc>
        <w:tc>
          <w:tcPr>
            <w:tcW w:w="0" w:type="auto"/>
            <w:shd w:val="clear" w:color="auto" w:fill="auto"/>
            <w:vAlign w:val="center"/>
          </w:tcPr>
          <w:p w14:paraId="17EEE690" w14:textId="77777777" w:rsidR="00482903" w:rsidRPr="008C1ACA" w:rsidRDefault="00482903" w:rsidP="00A15AC5">
            <w:pPr>
              <w:spacing w:before="0"/>
              <w:jc w:val="center"/>
              <w:rPr>
                <w:sz w:val="20"/>
              </w:rPr>
            </w:pPr>
            <w:r w:rsidRPr="008C1ACA">
              <w:rPr>
                <w:sz w:val="20"/>
              </w:rPr>
              <w:t>0,0005</w:t>
            </w:r>
          </w:p>
        </w:tc>
      </w:tr>
      <w:tr w:rsidR="00482903" w:rsidRPr="008C1ACA" w14:paraId="6949FA4B" w14:textId="77777777" w:rsidTr="00A15AC5">
        <w:tc>
          <w:tcPr>
            <w:tcW w:w="0" w:type="auto"/>
            <w:shd w:val="clear" w:color="auto" w:fill="auto"/>
            <w:noWrap/>
            <w:vAlign w:val="center"/>
          </w:tcPr>
          <w:p w14:paraId="53FC1BDC" w14:textId="77777777" w:rsidR="00482903" w:rsidRPr="008C1ACA" w:rsidRDefault="00482903" w:rsidP="00A15AC5">
            <w:pPr>
              <w:spacing w:before="0"/>
              <w:jc w:val="center"/>
              <w:rPr>
                <w:sz w:val="20"/>
              </w:rPr>
            </w:pPr>
            <w:r w:rsidRPr="008C1ACA">
              <w:rPr>
                <w:sz w:val="20"/>
              </w:rPr>
              <w:t>4</w:t>
            </w:r>
          </w:p>
        </w:tc>
        <w:tc>
          <w:tcPr>
            <w:tcW w:w="0" w:type="auto"/>
            <w:shd w:val="clear" w:color="auto" w:fill="auto"/>
            <w:noWrap/>
            <w:vAlign w:val="center"/>
          </w:tcPr>
          <w:p w14:paraId="09C5B6A5" w14:textId="77777777" w:rsidR="00482903" w:rsidRPr="008C1ACA" w:rsidRDefault="00482903" w:rsidP="00A15AC5">
            <w:pPr>
              <w:spacing w:before="0"/>
              <w:jc w:val="center"/>
              <w:rPr>
                <w:sz w:val="20"/>
              </w:rPr>
            </w:pPr>
            <w:r w:rsidRPr="008C1ACA">
              <w:rPr>
                <w:sz w:val="20"/>
              </w:rPr>
              <w:t>0,026</w:t>
            </w:r>
          </w:p>
        </w:tc>
        <w:tc>
          <w:tcPr>
            <w:tcW w:w="0" w:type="auto"/>
            <w:shd w:val="clear" w:color="auto" w:fill="auto"/>
            <w:noWrap/>
            <w:vAlign w:val="center"/>
          </w:tcPr>
          <w:p w14:paraId="00FC84C1" w14:textId="77777777" w:rsidR="00482903" w:rsidRPr="008C1ACA" w:rsidRDefault="00482903" w:rsidP="00A15AC5">
            <w:pPr>
              <w:spacing w:before="0"/>
              <w:jc w:val="center"/>
              <w:rPr>
                <w:sz w:val="20"/>
              </w:rPr>
            </w:pPr>
            <w:r w:rsidRPr="008C1ACA">
              <w:rPr>
                <w:sz w:val="20"/>
              </w:rPr>
              <w:t>0,001</w:t>
            </w:r>
          </w:p>
        </w:tc>
        <w:tc>
          <w:tcPr>
            <w:tcW w:w="0" w:type="auto"/>
            <w:shd w:val="clear" w:color="auto" w:fill="auto"/>
            <w:vAlign w:val="center"/>
          </w:tcPr>
          <w:p w14:paraId="727D850D" w14:textId="77777777" w:rsidR="00482903" w:rsidRPr="008C1ACA" w:rsidRDefault="00482903" w:rsidP="00A15AC5">
            <w:pPr>
              <w:spacing w:before="0"/>
              <w:jc w:val="center"/>
              <w:rPr>
                <w:sz w:val="20"/>
              </w:rPr>
            </w:pPr>
            <w:r w:rsidRPr="008C1ACA">
              <w:rPr>
                <w:sz w:val="20"/>
              </w:rPr>
              <w:t>0,078</w:t>
            </w:r>
          </w:p>
        </w:tc>
        <w:tc>
          <w:tcPr>
            <w:tcW w:w="0" w:type="auto"/>
            <w:shd w:val="clear" w:color="auto" w:fill="auto"/>
            <w:vAlign w:val="center"/>
          </w:tcPr>
          <w:p w14:paraId="5466329E" w14:textId="77777777" w:rsidR="00482903" w:rsidRPr="008C1ACA" w:rsidRDefault="00482903" w:rsidP="00A15AC5">
            <w:pPr>
              <w:spacing w:before="0"/>
              <w:jc w:val="center"/>
              <w:rPr>
                <w:sz w:val="20"/>
              </w:rPr>
            </w:pPr>
            <w:r w:rsidRPr="008C1ACA">
              <w:rPr>
                <w:sz w:val="20"/>
              </w:rPr>
              <w:t>0,020</w:t>
            </w:r>
          </w:p>
        </w:tc>
        <w:tc>
          <w:tcPr>
            <w:tcW w:w="0" w:type="auto"/>
            <w:shd w:val="clear" w:color="auto" w:fill="auto"/>
            <w:vAlign w:val="center"/>
          </w:tcPr>
          <w:p w14:paraId="6FB0B62E" w14:textId="77777777" w:rsidR="00482903" w:rsidRPr="008C1ACA" w:rsidRDefault="00482903" w:rsidP="00A15AC5">
            <w:pPr>
              <w:spacing w:before="0"/>
              <w:jc w:val="center"/>
              <w:rPr>
                <w:sz w:val="20"/>
              </w:rPr>
            </w:pPr>
            <w:r w:rsidRPr="008C1ACA">
              <w:rPr>
                <w:sz w:val="20"/>
              </w:rPr>
              <w:t>0,0008</w:t>
            </w:r>
          </w:p>
        </w:tc>
      </w:tr>
      <w:tr w:rsidR="00482903" w:rsidRPr="008C1ACA" w14:paraId="0ADDF273" w14:textId="77777777" w:rsidTr="00A15AC5">
        <w:tc>
          <w:tcPr>
            <w:tcW w:w="0" w:type="auto"/>
            <w:shd w:val="clear" w:color="auto" w:fill="auto"/>
            <w:noWrap/>
            <w:vAlign w:val="center"/>
          </w:tcPr>
          <w:p w14:paraId="56140B8D" w14:textId="77777777" w:rsidR="00482903" w:rsidRPr="008C1ACA" w:rsidRDefault="00482903" w:rsidP="00A15AC5">
            <w:pPr>
              <w:spacing w:before="0"/>
              <w:jc w:val="center"/>
              <w:rPr>
                <w:sz w:val="20"/>
              </w:rPr>
            </w:pPr>
            <w:r w:rsidRPr="008C1ACA">
              <w:rPr>
                <w:sz w:val="20"/>
              </w:rPr>
              <w:t>5</w:t>
            </w:r>
          </w:p>
        </w:tc>
        <w:tc>
          <w:tcPr>
            <w:tcW w:w="0" w:type="auto"/>
            <w:shd w:val="clear" w:color="auto" w:fill="auto"/>
            <w:noWrap/>
            <w:vAlign w:val="center"/>
          </w:tcPr>
          <w:p w14:paraId="5A0C072C" w14:textId="77777777" w:rsidR="00482903" w:rsidRPr="008C1ACA" w:rsidRDefault="00482903" w:rsidP="00A15AC5">
            <w:pPr>
              <w:spacing w:before="0"/>
              <w:jc w:val="center"/>
              <w:rPr>
                <w:sz w:val="20"/>
              </w:rPr>
            </w:pPr>
            <w:r w:rsidRPr="008C1ACA">
              <w:rPr>
                <w:sz w:val="20"/>
              </w:rPr>
              <w:t>0,027</w:t>
            </w:r>
          </w:p>
        </w:tc>
        <w:tc>
          <w:tcPr>
            <w:tcW w:w="0" w:type="auto"/>
            <w:shd w:val="clear" w:color="auto" w:fill="auto"/>
            <w:noWrap/>
            <w:vAlign w:val="center"/>
          </w:tcPr>
          <w:p w14:paraId="1A7C12DB" w14:textId="77777777" w:rsidR="00482903" w:rsidRPr="008C1ACA" w:rsidRDefault="00482903" w:rsidP="00A15AC5">
            <w:pPr>
              <w:spacing w:before="0"/>
              <w:jc w:val="center"/>
              <w:rPr>
                <w:sz w:val="20"/>
              </w:rPr>
            </w:pPr>
            <w:r w:rsidRPr="008C1ACA">
              <w:rPr>
                <w:sz w:val="20"/>
              </w:rPr>
              <w:t>0,001</w:t>
            </w:r>
          </w:p>
        </w:tc>
        <w:tc>
          <w:tcPr>
            <w:tcW w:w="0" w:type="auto"/>
            <w:shd w:val="clear" w:color="auto" w:fill="auto"/>
            <w:vAlign w:val="center"/>
          </w:tcPr>
          <w:p w14:paraId="24EC164E" w14:textId="77777777" w:rsidR="00482903" w:rsidRPr="008C1ACA" w:rsidRDefault="00482903" w:rsidP="00A15AC5">
            <w:pPr>
              <w:spacing w:before="0"/>
              <w:jc w:val="center"/>
              <w:rPr>
                <w:sz w:val="20"/>
              </w:rPr>
            </w:pPr>
            <w:r w:rsidRPr="008C1ACA">
              <w:rPr>
                <w:sz w:val="20"/>
              </w:rPr>
              <w:t>0,074</w:t>
            </w:r>
          </w:p>
        </w:tc>
        <w:tc>
          <w:tcPr>
            <w:tcW w:w="0" w:type="auto"/>
            <w:shd w:val="clear" w:color="auto" w:fill="auto"/>
            <w:vAlign w:val="center"/>
          </w:tcPr>
          <w:p w14:paraId="10207166" w14:textId="77777777" w:rsidR="00482903" w:rsidRPr="008C1ACA" w:rsidRDefault="00482903" w:rsidP="00A15AC5">
            <w:pPr>
              <w:spacing w:before="0"/>
              <w:jc w:val="center"/>
              <w:rPr>
                <w:sz w:val="20"/>
              </w:rPr>
            </w:pPr>
            <w:r w:rsidRPr="008C1ACA">
              <w:rPr>
                <w:sz w:val="20"/>
              </w:rPr>
              <w:t>0,019</w:t>
            </w:r>
          </w:p>
        </w:tc>
        <w:tc>
          <w:tcPr>
            <w:tcW w:w="0" w:type="auto"/>
            <w:shd w:val="clear" w:color="auto" w:fill="auto"/>
            <w:vAlign w:val="center"/>
          </w:tcPr>
          <w:p w14:paraId="47AB1F56" w14:textId="77777777" w:rsidR="00482903" w:rsidRPr="008C1ACA" w:rsidRDefault="00482903" w:rsidP="00A15AC5">
            <w:pPr>
              <w:spacing w:before="0"/>
              <w:jc w:val="center"/>
              <w:rPr>
                <w:sz w:val="20"/>
              </w:rPr>
            </w:pPr>
            <w:r w:rsidRPr="008C1ACA">
              <w:rPr>
                <w:sz w:val="20"/>
              </w:rPr>
              <w:t>0,0007</w:t>
            </w:r>
          </w:p>
        </w:tc>
      </w:tr>
      <w:tr w:rsidR="00482903" w:rsidRPr="008C1ACA" w14:paraId="5128917E" w14:textId="77777777" w:rsidTr="00A15AC5">
        <w:tc>
          <w:tcPr>
            <w:tcW w:w="0" w:type="auto"/>
            <w:shd w:val="clear" w:color="auto" w:fill="auto"/>
            <w:noWrap/>
            <w:vAlign w:val="center"/>
          </w:tcPr>
          <w:p w14:paraId="7FAACED6" w14:textId="77777777" w:rsidR="00482903" w:rsidRPr="008C1ACA" w:rsidRDefault="00482903" w:rsidP="00A15AC5">
            <w:pPr>
              <w:spacing w:before="0"/>
              <w:jc w:val="center"/>
              <w:rPr>
                <w:sz w:val="20"/>
              </w:rPr>
            </w:pPr>
            <w:r w:rsidRPr="008C1ACA">
              <w:rPr>
                <w:sz w:val="20"/>
              </w:rPr>
              <w:t>7</w:t>
            </w:r>
          </w:p>
        </w:tc>
        <w:tc>
          <w:tcPr>
            <w:tcW w:w="0" w:type="auto"/>
            <w:shd w:val="clear" w:color="auto" w:fill="auto"/>
            <w:noWrap/>
            <w:vAlign w:val="center"/>
          </w:tcPr>
          <w:p w14:paraId="56CDD643" w14:textId="77777777" w:rsidR="00482903" w:rsidRPr="008C1ACA" w:rsidRDefault="00482903" w:rsidP="00A15AC5">
            <w:pPr>
              <w:spacing w:before="0"/>
              <w:jc w:val="center"/>
              <w:rPr>
                <w:sz w:val="20"/>
              </w:rPr>
            </w:pPr>
            <w:r w:rsidRPr="008C1ACA">
              <w:rPr>
                <w:sz w:val="20"/>
              </w:rPr>
              <w:t>0,043</w:t>
            </w:r>
          </w:p>
        </w:tc>
        <w:tc>
          <w:tcPr>
            <w:tcW w:w="0" w:type="auto"/>
            <w:shd w:val="clear" w:color="auto" w:fill="auto"/>
            <w:noWrap/>
            <w:vAlign w:val="center"/>
          </w:tcPr>
          <w:p w14:paraId="31A19F2F" w14:textId="77777777" w:rsidR="00482903" w:rsidRPr="008C1ACA" w:rsidRDefault="00482903" w:rsidP="00A15AC5">
            <w:pPr>
              <w:spacing w:before="0"/>
              <w:jc w:val="center"/>
              <w:rPr>
                <w:sz w:val="20"/>
              </w:rPr>
            </w:pPr>
            <w:r w:rsidRPr="008C1ACA">
              <w:rPr>
                <w:sz w:val="20"/>
              </w:rPr>
              <w:t>0,002</w:t>
            </w:r>
          </w:p>
        </w:tc>
        <w:tc>
          <w:tcPr>
            <w:tcW w:w="0" w:type="auto"/>
            <w:shd w:val="clear" w:color="auto" w:fill="auto"/>
            <w:vAlign w:val="center"/>
          </w:tcPr>
          <w:p w14:paraId="2064958F" w14:textId="77777777" w:rsidR="00482903" w:rsidRPr="008C1ACA" w:rsidRDefault="00482903" w:rsidP="00A15AC5">
            <w:pPr>
              <w:spacing w:before="0"/>
              <w:jc w:val="center"/>
              <w:rPr>
                <w:sz w:val="20"/>
              </w:rPr>
            </w:pPr>
            <w:r w:rsidRPr="008C1ACA">
              <w:rPr>
                <w:sz w:val="20"/>
              </w:rPr>
              <w:t>0,132</w:t>
            </w:r>
          </w:p>
        </w:tc>
        <w:tc>
          <w:tcPr>
            <w:tcW w:w="0" w:type="auto"/>
            <w:shd w:val="clear" w:color="auto" w:fill="auto"/>
            <w:vAlign w:val="center"/>
          </w:tcPr>
          <w:p w14:paraId="4DCA4D5D" w14:textId="77777777" w:rsidR="00482903" w:rsidRPr="008C1ACA" w:rsidRDefault="00482903" w:rsidP="00A15AC5">
            <w:pPr>
              <w:spacing w:before="0"/>
              <w:jc w:val="center"/>
              <w:rPr>
                <w:sz w:val="20"/>
              </w:rPr>
            </w:pPr>
            <w:r w:rsidRPr="008C1ACA">
              <w:rPr>
                <w:sz w:val="20"/>
              </w:rPr>
              <w:t>0,034</w:t>
            </w:r>
          </w:p>
        </w:tc>
        <w:tc>
          <w:tcPr>
            <w:tcW w:w="0" w:type="auto"/>
            <w:shd w:val="clear" w:color="auto" w:fill="auto"/>
            <w:vAlign w:val="center"/>
          </w:tcPr>
          <w:p w14:paraId="6506CE63" w14:textId="77777777" w:rsidR="00482903" w:rsidRPr="008C1ACA" w:rsidRDefault="00482903" w:rsidP="00A15AC5">
            <w:pPr>
              <w:spacing w:before="0"/>
              <w:jc w:val="center"/>
              <w:rPr>
                <w:sz w:val="20"/>
              </w:rPr>
            </w:pPr>
            <w:r w:rsidRPr="008C1ACA">
              <w:rPr>
                <w:sz w:val="20"/>
              </w:rPr>
              <w:t>0,0013</w:t>
            </w:r>
          </w:p>
        </w:tc>
      </w:tr>
      <w:tr w:rsidR="00482903" w:rsidRPr="008C1ACA" w14:paraId="261B194F" w14:textId="77777777" w:rsidTr="00A15AC5">
        <w:tc>
          <w:tcPr>
            <w:tcW w:w="0" w:type="auto"/>
            <w:shd w:val="clear" w:color="auto" w:fill="auto"/>
            <w:noWrap/>
            <w:vAlign w:val="center"/>
          </w:tcPr>
          <w:p w14:paraId="1C626D56" w14:textId="77777777" w:rsidR="00482903" w:rsidRPr="008C1ACA" w:rsidRDefault="00482903" w:rsidP="00A15AC5">
            <w:pPr>
              <w:spacing w:before="0"/>
              <w:jc w:val="center"/>
              <w:rPr>
                <w:sz w:val="20"/>
              </w:rPr>
            </w:pPr>
            <w:r w:rsidRPr="008C1ACA">
              <w:rPr>
                <w:sz w:val="20"/>
              </w:rPr>
              <w:t>8</w:t>
            </w:r>
          </w:p>
        </w:tc>
        <w:tc>
          <w:tcPr>
            <w:tcW w:w="0" w:type="auto"/>
            <w:shd w:val="clear" w:color="auto" w:fill="auto"/>
            <w:noWrap/>
            <w:vAlign w:val="center"/>
          </w:tcPr>
          <w:p w14:paraId="07093890" w14:textId="77777777" w:rsidR="00482903" w:rsidRPr="008C1ACA" w:rsidRDefault="00482903" w:rsidP="00A15AC5">
            <w:pPr>
              <w:spacing w:before="0"/>
              <w:jc w:val="center"/>
              <w:rPr>
                <w:sz w:val="20"/>
              </w:rPr>
            </w:pPr>
            <w:r w:rsidRPr="008C1ACA">
              <w:rPr>
                <w:sz w:val="20"/>
              </w:rPr>
              <w:t>0,029</w:t>
            </w:r>
          </w:p>
        </w:tc>
        <w:tc>
          <w:tcPr>
            <w:tcW w:w="0" w:type="auto"/>
            <w:shd w:val="clear" w:color="auto" w:fill="auto"/>
            <w:noWrap/>
            <w:vAlign w:val="center"/>
          </w:tcPr>
          <w:p w14:paraId="07CBA842" w14:textId="77777777" w:rsidR="00482903" w:rsidRPr="008C1ACA" w:rsidRDefault="00482903" w:rsidP="00A15AC5">
            <w:pPr>
              <w:spacing w:before="0"/>
              <w:jc w:val="center"/>
              <w:rPr>
                <w:sz w:val="20"/>
              </w:rPr>
            </w:pPr>
            <w:r w:rsidRPr="008C1ACA">
              <w:rPr>
                <w:sz w:val="20"/>
              </w:rPr>
              <w:t>0,001</w:t>
            </w:r>
          </w:p>
        </w:tc>
        <w:tc>
          <w:tcPr>
            <w:tcW w:w="0" w:type="auto"/>
            <w:shd w:val="clear" w:color="auto" w:fill="auto"/>
            <w:vAlign w:val="center"/>
          </w:tcPr>
          <w:p w14:paraId="2B02AB71" w14:textId="77777777" w:rsidR="00482903" w:rsidRPr="008C1ACA" w:rsidRDefault="00482903" w:rsidP="00A15AC5">
            <w:pPr>
              <w:spacing w:before="0"/>
              <w:jc w:val="center"/>
              <w:rPr>
                <w:sz w:val="20"/>
              </w:rPr>
            </w:pPr>
            <w:r w:rsidRPr="008C1ACA">
              <w:rPr>
                <w:sz w:val="20"/>
              </w:rPr>
              <w:t>0,075</w:t>
            </w:r>
          </w:p>
        </w:tc>
        <w:tc>
          <w:tcPr>
            <w:tcW w:w="0" w:type="auto"/>
            <w:shd w:val="clear" w:color="auto" w:fill="auto"/>
            <w:vAlign w:val="center"/>
          </w:tcPr>
          <w:p w14:paraId="2077E21F" w14:textId="77777777" w:rsidR="00482903" w:rsidRPr="008C1ACA" w:rsidRDefault="00482903" w:rsidP="00A15AC5">
            <w:pPr>
              <w:spacing w:before="0"/>
              <w:jc w:val="center"/>
              <w:rPr>
                <w:sz w:val="20"/>
              </w:rPr>
            </w:pPr>
            <w:r w:rsidRPr="008C1ACA">
              <w:rPr>
                <w:sz w:val="20"/>
              </w:rPr>
              <w:t>0,019</w:t>
            </w:r>
          </w:p>
        </w:tc>
        <w:tc>
          <w:tcPr>
            <w:tcW w:w="0" w:type="auto"/>
            <w:shd w:val="clear" w:color="auto" w:fill="auto"/>
            <w:vAlign w:val="center"/>
          </w:tcPr>
          <w:p w14:paraId="322A9176" w14:textId="77777777" w:rsidR="00482903" w:rsidRPr="008C1ACA" w:rsidRDefault="00482903" w:rsidP="00A15AC5">
            <w:pPr>
              <w:spacing w:before="0"/>
              <w:jc w:val="center"/>
              <w:rPr>
                <w:sz w:val="20"/>
              </w:rPr>
            </w:pPr>
            <w:r w:rsidRPr="008C1ACA">
              <w:rPr>
                <w:sz w:val="20"/>
              </w:rPr>
              <w:t>0,0006</w:t>
            </w:r>
          </w:p>
        </w:tc>
      </w:tr>
      <w:tr w:rsidR="00482903" w:rsidRPr="008C1ACA" w14:paraId="244B1D23" w14:textId="77777777" w:rsidTr="00A15AC5">
        <w:tc>
          <w:tcPr>
            <w:tcW w:w="0" w:type="auto"/>
            <w:shd w:val="clear" w:color="auto" w:fill="auto"/>
            <w:noWrap/>
            <w:vAlign w:val="center"/>
          </w:tcPr>
          <w:p w14:paraId="78A6C370" w14:textId="77777777" w:rsidR="00482903" w:rsidRPr="008C1ACA" w:rsidRDefault="00482903" w:rsidP="00A15AC5">
            <w:pPr>
              <w:spacing w:before="0"/>
              <w:jc w:val="center"/>
              <w:rPr>
                <w:sz w:val="20"/>
              </w:rPr>
            </w:pPr>
            <w:r w:rsidRPr="008C1ACA">
              <w:rPr>
                <w:sz w:val="20"/>
              </w:rPr>
              <w:t>9</w:t>
            </w:r>
          </w:p>
        </w:tc>
        <w:tc>
          <w:tcPr>
            <w:tcW w:w="0" w:type="auto"/>
            <w:shd w:val="clear" w:color="auto" w:fill="auto"/>
            <w:noWrap/>
            <w:vAlign w:val="center"/>
          </w:tcPr>
          <w:p w14:paraId="30A4946D" w14:textId="77777777" w:rsidR="00482903" w:rsidRPr="008C1ACA" w:rsidRDefault="00482903" w:rsidP="00A15AC5">
            <w:pPr>
              <w:spacing w:before="0"/>
              <w:jc w:val="center"/>
              <w:rPr>
                <w:sz w:val="20"/>
              </w:rPr>
            </w:pPr>
            <w:r w:rsidRPr="008C1ACA">
              <w:rPr>
                <w:sz w:val="20"/>
              </w:rPr>
              <w:t>0,028</w:t>
            </w:r>
          </w:p>
        </w:tc>
        <w:tc>
          <w:tcPr>
            <w:tcW w:w="0" w:type="auto"/>
            <w:shd w:val="clear" w:color="auto" w:fill="auto"/>
            <w:noWrap/>
            <w:vAlign w:val="center"/>
          </w:tcPr>
          <w:p w14:paraId="34DEF370" w14:textId="77777777" w:rsidR="00482903" w:rsidRPr="008C1ACA" w:rsidRDefault="00482903" w:rsidP="00A15AC5">
            <w:pPr>
              <w:spacing w:before="0"/>
              <w:jc w:val="center"/>
              <w:rPr>
                <w:sz w:val="20"/>
              </w:rPr>
            </w:pPr>
            <w:r w:rsidRPr="008C1ACA">
              <w:rPr>
                <w:sz w:val="20"/>
              </w:rPr>
              <w:t>0,001</w:t>
            </w:r>
          </w:p>
        </w:tc>
        <w:tc>
          <w:tcPr>
            <w:tcW w:w="0" w:type="auto"/>
            <w:shd w:val="clear" w:color="auto" w:fill="auto"/>
            <w:vAlign w:val="center"/>
          </w:tcPr>
          <w:p w14:paraId="682DE15B" w14:textId="77777777" w:rsidR="00482903" w:rsidRPr="008C1ACA" w:rsidRDefault="00482903" w:rsidP="00A15AC5">
            <w:pPr>
              <w:spacing w:before="0"/>
              <w:jc w:val="center"/>
              <w:rPr>
                <w:sz w:val="20"/>
              </w:rPr>
            </w:pPr>
            <w:r w:rsidRPr="008C1ACA">
              <w:rPr>
                <w:sz w:val="20"/>
              </w:rPr>
              <w:t>0,058</w:t>
            </w:r>
          </w:p>
        </w:tc>
        <w:tc>
          <w:tcPr>
            <w:tcW w:w="0" w:type="auto"/>
            <w:shd w:val="clear" w:color="auto" w:fill="auto"/>
            <w:vAlign w:val="center"/>
          </w:tcPr>
          <w:p w14:paraId="432B5FD0" w14:textId="77777777" w:rsidR="00482903" w:rsidRPr="008C1ACA" w:rsidRDefault="00482903" w:rsidP="00A15AC5">
            <w:pPr>
              <w:spacing w:before="0"/>
              <w:jc w:val="center"/>
              <w:rPr>
                <w:sz w:val="20"/>
              </w:rPr>
            </w:pPr>
            <w:r w:rsidRPr="008C1ACA">
              <w:rPr>
                <w:sz w:val="20"/>
              </w:rPr>
              <w:t>0,015</w:t>
            </w:r>
          </w:p>
        </w:tc>
        <w:tc>
          <w:tcPr>
            <w:tcW w:w="0" w:type="auto"/>
            <w:shd w:val="clear" w:color="auto" w:fill="auto"/>
            <w:vAlign w:val="center"/>
          </w:tcPr>
          <w:p w14:paraId="72077CC9" w14:textId="77777777" w:rsidR="00482903" w:rsidRPr="008C1ACA" w:rsidRDefault="00482903" w:rsidP="00A15AC5">
            <w:pPr>
              <w:spacing w:before="0"/>
              <w:jc w:val="center"/>
              <w:rPr>
                <w:sz w:val="20"/>
              </w:rPr>
            </w:pPr>
            <w:r w:rsidRPr="008C1ACA">
              <w:rPr>
                <w:sz w:val="20"/>
              </w:rPr>
              <w:t>0,0005</w:t>
            </w:r>
          </w:p>
        </w:tc>
      </w:tr>
    </w:tbl>
    <w:p w14:paraId="70A993C4" w14:textId="77777777" w:rsidR="00482903" w:rsidRPr="008C1ACA" w:rsidRDefault="00482903" w:rsidP="00176981">
      <w:pPr>
        <w:pStyle w:val="Normln2"/>
        <w:rPr>
          <w:highlight w:val="yellow"/>
        </w:rPr>
      </w:pPr>
    </w:p>
    <w:p w14:paraId="3496AE0E" w14:textId="77777777" w:rsidR="00482903" w:rsidRPr="008C1ACA" w:rsidRDefault="00482903" w:rsidP="008503CD">
      <w:pPr>
        <w:pStyle w:val="Nadpis3"/>
        <w:keepNext/>
        <w:numPr>
          <w:ilvl w:val="2"/>
          <w:numId w:val="56"/>
        </w:numPr>
        <w:spacing w:before="120" w:after="0" w:line="288" w:lineRule="auto"/>
      </w:pPr>
      <w:r w:rsidRPr="008C1ACA">
        <w:t>Průměrné roční koncentrace oxidu dusičitého</w:t>
      </w:r>
    </w:p>
    <w:p w14:paraId="13A01FA3" w14:textId="77777777" w:rsidR="00482903" w:rsidRPr="008C1ACA" w:rsidRDefault="00482903" w:rsidP="00482903">
      <w:r w:rsidRPr="008C1ACA">
        <w:t>Vlivem hodnocené změny lze na základě výsledků modelových výpočtů očekávat nárůst imisní zátěže u obytné zástavby nejvýše do 0,043 µg.m</w:t>
      </w:r>
      <w:r w:rsidRPr="008C1ACA">
        <w:rPr>
          <w:vertAlign w:val="superscript"/>
        </w:rPr>
        <w:t>-3</w:t>
      </w:r>
      <w:r w:rsidRPr="008C1ACA">
        <w:t>. Imisní limit pro průměrné roční koncentrace oxidu dusičitého je stanoven ve výši 40 µg.m</w:t>
      </w:r>
      <w:r w:rsidRPr="008C1ACA">
        <w:rPr>
          <w:vertAlign w:val="superscript"/>
        </w:rPr>
        <w:t>-3</w:t>
      </w:r>
      <w:r w:rsidRPr="008C1ACA">
        <w:t>. Jak vyplývá z provedeného modelového hodnocení, lze ve výchozím stavu očekávat koncentrace pod hranicí 58 % limitní hodnoty, přičemž vliv změny ÚP SÚ hl. m. Prahy bude malý a nedojde k překročení imisního limitu.</w:t>
      </w:r>
    </w:p>
    <w:p w14:paraId="3C835D84" w14:textId="77777777" w:rsidR="00482903" w:rsidRPr="008C1ACA" w:rsidRDefault="00482903" w:rsidP="00176981">
      <w:pPr>
        <w:pStyle w:val="Nadpis3"/>
        <w:keepNext/>
        <w:numPr>
          <w:ilvl w:val="2"/>
          <w:numId w:val="56"/>
        </w:numPr>
        <w:spacing w:before="120" w:after="0" w:line="288" w:lineRule="auto"/>
      </w:pPr>
      <w:r w:rsidRPr="008C1ACA">
        <w:t>Průměrné roční koncentrace benzenu</w:t>
      </w:r>
    </w:p>
    <w:p w14:paraId="16A75717" w14:textId="77777777" w:rsidR="00482903" w:rsidRPr="008C1ACA" w:rsidRDefault="00482903" w:rsidP="00482903">
      <w:pPr>
        <w:keepLines/>
      </w:pPr>
      <w:r w:rsidRPr="008C1ACA">
        <w:t>Vlivem hodnocené změny lze očekávat nárůst imisní zátěže u obytné zástavby do 0,002 µg.m</w:t>
      </w:r>
      <w:r w:rsidRPr="008C1ACA">
        <w:rPr>
          <w:vertAlign w:val="superscript"/>
        </w:rPr>
        <w:t>-3</w:t>
      </w:r>
      <w:r w:rsidRPr="008C1ACA">
        <w:t>. Imisní limit pro průměrné roční koncentrace benzenu je stanoven ve výši 5 µg.m</w:t>
      </w:r>
      <w:r w:rsidRPr="008C1ACA">
        <w:rPr>
          <w:vertAlign w:val="superscript"/>
        </w:rPr>
        <w:t>-3</w:t>
      </w:r>
      <w:r w:rsidRPr="008C1ACA">
        <w:t>. Jak vyplývá z provedeného modelového hodnocení, lze ve výchozím stavu očekávat koncentrace nejvýše do 24 % limitní hodnoty, přičemž vliv změny ÚP SÚ hl. m. Prahy bude velmi malý a nedojde k překročení imisního limitu.</w:t>
      </w:r>
    </w:p>
    <w:p w14:paraId="14F5483B" w14:textId="77777777" w:rsidR="00482903" w:rsidRPr="008C1ACA" w:rsidRDefault="00482903" w:rsidP="008503CD">
      <w:pPr>
        <w:pStyle w:val="Nadpis3"/>
        <w:keepNext/>
        <w:numPr>
          <w:ilvl w:val="2"/>
          <w:numId w:val="56"/>
        </w:numPr>
        <w:spacing w:before="120" w:after="0" w:line="288" w:lineRule="auto"/>
      </w:pPr>
      <w:r w:rsidRPr="008C1ACA">
        <w:t>Průměrné roční koncentrace suspendovaných částic PM</w:t>
      </w:r>
      <w:r w:rsidRPr="008C1ACA">
        <w:rPr>
          <w:vertAlign w:val="subscript"/>
        </w:rPr>
        <w:t>10</w:t>
      </w:r>
    </w:p>
    <w:p w14:paraId="20E0CD83" w14:textId="77777777" w:rsidR="00482903" w:rsidRPr="008C1ACA" w:rsidRDefault="00482903" w:rsidP="00482903">
      <w:bookmarkStart w:id="246" w:name="_Hlk100579650"/>
      <w:bookmarkStart w:id="247" w:name="_Hlk100579664"/>
      <w:r w:rsidRPr="008C1ACA">
        <w:t>Vlivem hodnocené změny byl vypočten nárůst imisní zátěže u obytné zástavby nejvýše do 0,132 µg.m</w:t>
      </w:r>
      <w:r w:rsidRPr="008C1ACA">
        <w:rPr>
          <w:vertAlign w:val="superscript"/>
        </w:rPr>
        <w:t>-3</w:t>
      </w:r>
      <w:r w:rsidRPr="008C1ACA">
        <w:t>.</w:t>
      </w:r>
      <w:bookmarkEnd w:id="246"/>
      <w:bookmarkEnd w:id="247"/>
      <w:r w:rsidRPr="008C1ACA">
        <w:t xml:space="preserve"> Imisní limit pro průměrné roční koncentrace suspendovaných částic PM</w:t>
      </w:r>
      <w:r w:rsidRPr="008C1ACA">
        <w:rPr>
          <w:vertAlign w:val="subscript"/>
        </w:rPr>
        <w:t>10</w:t>
      </w:r>
      <w:r w:rsidRPr="008C1ACA">
        <w:t xml:space="preserve"> je stanoven ve výši 40 µg.m</w:t>
      </w:r>
      <w:r w:rsidRPr="008C1ACA">
        <w:rPr>
          <w:vertAlign w:val="superscript"/>
        </w:rPr>
        <w:t>-3</w:t>
      </w:r>
      <w:r w:rsidRPr="008C1ACA">
        <w:t>. Jak vyplývá z provedeného modelového hodnocení, lze ve výchozím stavu očekávat koncentrace do 53 % limitní hodnoty, přičemž vliv změny ÚP SÚ hl. m. Prahy bude malý a nedojde k překročení imisního limitu.</w:t>
      </w:r>
    </w:p>
    <w:p w14:paraId="7ED2E1FF" w14:textId="77777777" w:rsidR="00482903" w:rsidRPr="008C1ACA" w:rsidRDefault="00482903" w:rsidP="008503CD">
      <w:pPr>
        <w:pStyle w:val="Nadpis3"/>
        <w:keepNext/>
        <w:numPr>
          <w:ilvl w:val="2"/>
          <w:numId w:val="56"/>
        </w:numPr>
        <w:spacing w:before="120" w:after="0" w:line="288" w:lineRule="auto"/>
      </w:pPr>
      <w:r w:rsidRPr="008C1ACA">
        <w:t>Průměrné roční koncentrace suspendovaných částic PM</w:t>
      </w:r>
      <w:r w:rsidRPr="008C1ACA">
        <w:rPr>
          <w:vertAlign w:val="subscript"/>
        </w:rPr>
        <w:t>2,5</w:t>
      </w:r>
    </w:p>
    <w:p w14:paraId="7B34FA21" w14:textId="639C7A9C" w:rsidR="00482903" w:rsidRPr="008C1ACA" w:rsidRDefault="00482903" w:rsidP="00482903">
      <w:r w:rsidRPr="008C1ACA">
        <w:t>Vlivem hodnocené změny bude dle výsledků modelových výpočtů d</w:t>
      </w:r>
      <w:r w:rsidR="00DD6F2D" w:rsidRPr="008C1ACA">
        <w:t>osahovat nárůst imisní zátěže u </w:t>
      </w:r>
      <w:r w:rsidRPr="008C1ACA">
        <w:t>obytné zástavby nejvýše 0,034 µg.m</w:t>
      </w:r>
      <w:r w:rsidRPr="008C1ACA">
        <w:rPr>
          <w:vertAlign w:val="superscript"/>
        </w:rPr>
        <w:t>-3</w:t>
      </w:r>
      <w:r w:rsidRPr="008C1ACA">
        <w:t>. Imisní limit pro průměrné roční koncentrace suspendovaných částic PM</w:t>
      </w:r>
      <w:r w:rsidRPr="008C1ACA">
        <w:rPr>
          <w:vertAlign w:val="subscript"/>
        </w:rPr>
        <w:t xml:space="preserve">2,5 </w:t>
      </w:r>
      <w:r w:rsidRPr="008C1ACA">
        <w:t>je stanoven o hodnotě 20 µg.m</w:t>
      </w:r>
      <w:r w:rsidRPr="008C1ACA">
        <w:rPr>
          <w:vertAlign w:val="superscript"/>
        </w:rPr>
        <w:t>-3</w:t>
      </w:r>
      <w:r w:rsidRPr="008C1ACA">
        <w:t>. Jak vyplývá z proved</w:t>
      </w:r>
      <w:r w:rsidR="00DD6F2D" w:rsidRPr="008C1ACA">
        <w:t>eného modelového hodnocení, lze </w:t>
      </w:r>
      <w:r w:rsidRPr="008C1ACA">
        <w:t>ve výchozím stavu očekávat koncentrace nejvýše na hranici 77 % limitní hodnoty, přičemž vliv změny ÚP SÚ hl. m. Prahy bude velmi malý a nedojde k překročení imisního limitu.</w:t>
      </w:r>
    </w:p>
    <w:p w14:paraId="79F45A71" w14:textId="77777777" w:rsidR="00482903" w:rsidRPr="008C1ACA" w:rsidRDefault="00482903" w:rsidP="008503CD">
      <w:pPr>
        <w:pStyle w:val="Nadpis3"/>
        <w:keepNext/>
        <w:numPr>
          <w:ilvl w:val="2"/>
          <w:numId w:val="56"/>
        </w:numPr>
        <w:spacing w:before="120" w:after="0" w:line="288" w:lineRule="auto"/>
      </w:pPr>
      <w:r w:rsidRPr="008C1ACA">
        <w:t>Průměrné roční koncentrace benzo[a]pyrenu</w:t>
      </w:r>
    </w:p>
    <w:p w14:paraId="2E3E9198" w14:textId="4B0B6F66" w:rsidR="00482903" w:rsidRDefault="00482903" w:rsidP="00482903">
      <w:bookmarkStart w:id="248" w:name="_Hlk100582150"/>
      <w:r w:rsidRPr="008C1ACA">
        <w:t>Vlivem hodnocené změny lze zaznamenat nárůst imisní zátě</w:t>
      </w:r>
      <w:r w:rsidR="00DD6F2D" w:rsidRPr="008C1ACA">
        <w:t>že u obytné zástavby nejvýše do </w:t>
      </w:r>
      <w:r w:rsidRPr="008C1ACA">
        <w:t>0,0013 ng.m</w:t>
      </w:r>
      <w:r w:rsidRPr="008C1ACA">
        <w:rPr>
          <w:vertAlign w:val="superscript"/>
        </w:rPr>
        <w:t>-3</w:t>
      </w:r>
      <w:bookmarkEnd w:id="248"/>
      <w:r w:rsidRPr="008C1ACA">
        <w:t>. Imisní limit pro průměrné roční koncentrace ben</w:t>
      </w:r>
      <w:r w:rsidR="00DD6F2D" w:rsidRPr="008C1ACA">
        <w:t>zo[a]pyrenu je stanoven ve výši </w:t>
      </w:r>
      <w:r w:rsidRPr="008C1ACA">
        <w:t>1 ng.m</w:t>
      </w:r>
      <w:r w:rsidRPr="008C1ACA">
        <w:rPr>
          <w:vertAlign w:val="superscript"/>
        </w:rPr>
        <w:t>-3</w:t>
      </w:r>
      <w:r w:rsidRPr="008C1ACA">
        <w:t>. Jak vyplývá z provedeného modelového hodnocení, lze ve výchozím stavu očekávat koncentrace v prostoru hodnocené změny do 80 % imisního limitu, přičemž vliv změny ÚP SÚ hl. m. Prahy bude velmi malý a nedojde k překročení imisního limitu.</w:t>
      </w:r>
    </w:p>
    <w:p w14:paraId="439FCD81" w14:textId="77777777" w:rsidR="00EB4FF4" w:rsidRPr="008C1ACA" w:rsidRDefault="00EB4FF4" w:rsidP="00482903"/>
    <w:p w14:paraId="31644777" w14:textId="77777777" w:rsidR="00482903" w:rsidRPr="008C1ACA" w:rsidRDefault="00482903" w:rsidP="008503CD">
      <w:pPr>
        <w:pStyle w:val="Nadpis2"/>
        <w:keepNext/>
        <w:keepLines/>
        <w:numPr>
          <w:ilvl w:val="1"/>
          <w:numId w:val="56"/>
        </w:numPr>
        <w:tabs>
          <w:tab w:val="clear" w:pos="851"/>
        </w:tabs>
        <w:spacing w:before="120" w:after="0" w:line="264" w:lineRule="auto"/>
      </w:pPr>
      <w:bookmarkStart w:id="249" w:name="_Toc119976462"/>
      <w:bookmarkStart w:id="250" w:name="_Toc120441231"/>
      <w:bookmarkStart w:id="251" w:name="_Toc126792999"/>
      <w:r w:rsidRPr="008C1ACA">
        <w:t>Návrh opatření</w:t>
      </w:r>
      <w:bookmarkEnd w:id="249"/>
      <w:bookmarkEnd w:id="250"/>
      <w:bookmarkEnd w:id="251"/>
    </w:p>
    <w:p w14:paraId="6F167280" w14:textId="77777777" w:rsidR="00482903" w:rsidRPr="008C1ACA" w:rsidRDefault="00482903" w:rsidP="00482903">
      <w:pPr>
        <w:keepNext/>
        <w:keepLines/>
      </w:pPr>
      <w:r w:rsidRPr="008C1ACA">
        <w:t>Pro změnu ÚP č. Z 3093/10 nejsou navrhována žádná opatření k omezení vlivu na kvalitu ovzduší.</w:t>
      </w:r>
    </w:p>
    <w:p w14:paraId="4B338346" w14:textId="77777777" w:rsidR="00482903" w:rsidRPr="008C1ACA" w:rsidRDefault="00482903" w:rsidP="00482903">
      <w:pPr>
        <w:rPr>
          <w:highlight w:val="yellow"/>
        </w:rPr>
      </w:pPr>
    </w:p>
    <w:p w14:paraId="123FE821" w14:textId="77777777" w:rsidR="00482903" w:rsidRPr="008C1ACA" w:rsidRDefault="00482903" w:rsidP="008503CD">
      <w:pPr>
        <w:pStyle w:val="Nadpis2"/>
        <w:keepNext/>
        <w:numPr>
          <w:ilvl w:val="1"/>
          <w:numId w:val="56"/>
        </w:numPr>
        <w:tabs>
          <w:tab w:val="clear" w:pos="851"/>
        </w:tabs>
        <w:spacing w:before="120" w:after="0" w:line="264" w:lineRule="auto"/>
      </w:pPr>
      <w:bookmarkStart w:id="252" w:name="_Toc119976463"/>
      <w:bookmarkStart w:id="253" w:name="_Toc120441232"/>
      <w:bookmarkStart w:id="254" w:name="_Toc126793000"/>
      <w:r w:rsidRPr="008C1ACA">
        <w:t>Závěrečné zhodnocení</w:t>
      </w:r>
      <w:bookmarkEnd w:id="252"/>
      <w:bookmarkEnd w:id="253"/>
      <w:bookmarkEnd w:id="254"/>
    </w:p>
    <w:p w14:paraId="38B8E958" w14:textId="77777777" w:rsidR="00482903" w:rsidRPr="008C1ACA" w:rsidRDefault="00482903" w:rsidP="00482903">
      <w:r w:rsidRPr="008C1ACA">
        <w:t>Ve výchozím stavu lze v zájmovém území očekávat plnění limitů pro průměrné roční koncentrace sledovaných látek. Vlivem realizace změny č. Z 3093/10 nedojde k nárůstu imisní zátěže, která by představovala významnou změnu z hlediska plnění imisních limitů.</w:t>
      </w:r>
    </w:p>
    <w:p w14:paraId="28DCA704" w14:textId="77777777" w:rsidR="00482903" w:rsidRPr="008C1ACA" w:rsidRDefault="00482903" w:rsidP="00482903">
      <w:bookmarkStart w:id="255" w:name="OLE_LINK6"/>
      <w:bookmarkStart w:id="256" w:name="OLE_LINK7"/>
      <w:r w:rsidRPr="008C1ACA">
        <w:t>Celkově lze vliv změny ÚP Z 3093/10 hodnotit jako akceptovatelný.</w:t>
      </w:r>
    </w:p>
    <w:p w14:paraId="34001A52" w14:textId="77777777" w:rsidR="00482903" w:rsidRDefault="00482903" w:rsidP="008503CD">
      <w:pPr>
        <w:pStyle w:val="Nadpis1"/>
        <w:keepNext/>
        <w:pageBreakBefore/>
        <w:numPr>
          <w:ilvl w:val="0"/>
          <w:numId w:val="56"/>
        </w:numPr>
        <w:tabs>
          <w:tab w:val="clear" w:pos="567"/>
          <w:tab w:val="clear" w:pos="851"/>
        </w:tabs>
        <w:spacing w:before="120" w:after="0" w:line="264" w:lineRule="auto"/>
        <w:ind w:left="426" w:hanging="426"/>
      </w:pPr>
      <w:bookmarkStart w:id="257" w:name="_Toc119976464"/>
      <w:bookmarkStart w:id="258" w:name="_Toc120441233"/>
      <w:bookmarkStart w:id="259" w:name="_Toc126793001"/>
      <w:bookmarkEnd w:id="255"/>
      <w:bookmarkEnd w:id="256"/>
      <w:r w:rsidRPr="008C1ACA">
        <w:t>vlivy na lidské zdraví</w:t>
      </w:r>
      <w:bookmarkEnd w:id="257"/>
      <w:bookmarkEnd w:id="258"/>
      <w:bookmarkEnd w:id="259"/>
    </w:p>
    <w:p w14:paraId="1E9E2A44" w14:textId="77777777" w:rsidR="00EB4FF4" w:rsidRPr="00EB4FF4" w:rsidRDefault="00EB4FF4" w:rsidP="00EB4FF4">
      <w:pPr>
        <w:rPr>
          <w:lang w:eastAsia="en-US"/>
        </w:rPr>
      </w:pPr>
    </w:p>
    <w:p w14:paraId="02FE9BC7" w14:textId="77777777" w:rsidR="00482903" w:rsidRPr="008C1ACA" w:rsidRDefault="00482903" w:rsidP="00482903">
      <w:r w:rsidRPr="008C1ACA">
        <w:t>Hodnocení vlivů na lidské zdraví je provedeno z hlediska expozice obyvatel v okolí posuzované změny ÚP chemickým látkám v ovzduší a hluku. Podkladem pro hodnocení jsou výsledky modelových výpočtů, obsažené v předchozích kapitolách. V hodnocení jsou uvažovány pouze vlivy působící při běžném provozu, jeho výsledky není možno vztáhnout na případy zvláštních situací, včetně havárií.</w:t>
      </w:r>
    </w:p>
    <w:p w14:paraId="7CAAC88D" w14:textId="77777777" w:rsidR="00482903" w:rsidRPr="008C1ACA" w:rsidRDefault="00482903" w:rsidP="00482903"/>
    <w:p w14:paraId="3EDCD052" w14:textId="77777777" w:rsidR="00482903" w:rsidRPr="008C1ACA" w:rsidRDefault="00482903" w:rsidP="008503CD">
      <w:pPr>
        <w:pStyle w:val="Nadpis2"/>
        <w:keepNext/>
        <w:numPr>
          <w:ilvl w:val="1"/>
          <w:numId w:val="56"/>
        </w:numPr>
        <w:tabs>
          <w:tab w:val="clear" w:pos="851"/>
        </w:tabs>
        <w:spacing w:before="120" w:after="0" w:line="264" w:lineRule="auto"/>
      </w:pPr>
      <w:bookmarkStart w:id="260" w:name="_Toc100660693"/>
      <w:bookmarkStart w:id="261" w:name="_Toc59530261"/>
      <w:bookmarkStart w:id="262" w:name="_Toc114823552"/>
      <w:bookmarkStart w:id="263" w:name="_Toc119425807"/>
      <w:bookmarkStart w:id="264" w:name="_Toc119976465"/>
      <w:bookmarkStart w:id="265" w:name="_Toc120441234"/>
      <w:bookmarkStart w:id="266" w:name="_Toc126793002"/>
      <w:r w:rsidRPr="008C1ACA">
        <w:t>Metodika hodnocení</w:t>
      </w:r>
      <w:bookmarkEnd w:id="260"/>
      <w:bookmarkEnd w:id="261"/>
      <w:bookmarkEnd w:id="262"/>
      <w:bookmarkEnd w:id="263"/>
      <w:bookmarkEnd w:id="264"/>
      <w:bookmarkEnd w:id="265"/>
      <w:bookmarkEnd w:id="266"/>
    </w:p>
    <w:p w14:paraId="3830B760" w14:textId="77777777" w:rsidR="00482903" w:rsidRPr="008C1ACA" w:rsidRDefault="00482903" w:rsidP="00482903">
      <w:r w:rsidRPr="008C1ACA">
        <w:t>Použitá metodika hodnocení vychází ze základních metodických postupů hodnocení zdravotních rizik (Health Risk Assessment) vypracovaných americkou Agenturou pro ochranu životního prostředí (US EPA) a s využitím autorizačních návodů SZÚ k hodnocení zdravotního rizika expozice chemickým látkám ve venkovním ovzduší AN 17/15 [13], k hodnocení zdravotního rizika expozice hluku [13] a odborné literatury [14]. Postup hodnocení zdravotního rizika je sestaven ze čtyř navazujících kroků:</w:t>
      </w:r>
    </w:p>
    <w:p w14:paraId="3FF7B2B2"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rPr>
          <w:b/>
          <w:bCs/>
        </w:rPr>
        <w:t>Identifikace nebezpečnosti</w:t>
      </w:r>
      <w:r w:rsidRPr="008C1ACA">
        <w:t xml:space="preserve"> – jedná se o určení faktorů, které mají být hodnoceny, popis jejich vlastností se zaměřením na nebezpečnost pro člověka a podmínky, za kterých se může projevit.</w:t>
      </w:r>
    </w:p>
    <w:p w14:paraId="1C8F21D2"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rPr>
          <w:b/>
          <w:bCs/>
        </w:rPr>
        <w:t xml:space="preserve">Určení vztahu dávky a účinku </w:t>
      </w:r>
      <w:r w:rsidRPr="008C1ACA">
        <w:t xml:space="preserve">– kvantitativně hodnotí vztah mezi úrovní expozice danému faktoru (látce v ovzduší a mírou rizika). </w:t>
      </w:r>
    </w:p>
    <w:p w14:paraId="3A112FE2"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rPr>
          <w:b/>
          <w:bCs/>
        </w:rPr>
        <w:t>Hodnocení expozice</w:t>
      </w:r>
      <w:r w:rsidRPr="008C1ACA">
        <w:t xml:space="preserve"> – obsahuje kvalitativní vyjádření kontaktu hodnoceného faktoru s hranicemi organismu a kvantitativní vyjádření intenzity tohoto kontaktu. Cílem je získat informaci, jakými cestami, v jaké míře a v jakém množství je konkrétní populace vystavena působení hodnocené chemické látky, apod.</w:t>
      </w:r>
    </w:p>
    <w:p w14:paraId="4066CC97" w14:textId="47CAB75B"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rPr>
          <w:b/>
          <w:bCs/>
        </w:rPr>
        <w:t>Charakterizace rizika</w:t>
      </w:r>
      <w:r w:rsidRPr="008C1ACA">
        <w:t xml:space="preserve"> – obsahem této etapy je vyjádření míry zdravotního rizika exponované populace na základě poznatků o nebezpečnosti působícího faktoru a odhadu konkrétní expoziční úrovně. Jedná se o kvalitativní a kvantitativní popis odhadnutého zdravotního rizika pro sledovanou populaci, tj. výčet všech možných zdravotních poškození u sledované populace a uvedení pravděpodobnosti jejich vzniku. Je nutno popsat všechny výchozí podmínky a fakta zahrnutá do postupu hodnocení rizik, jakož i všechna zjednodušení a nejistoty, kt</w:t>
      </w:r>
      <w:r w:rsidR="00DD6F2D" w:rsidRPr="008C1ACA">
        <w:t>eré se zde promítají. Takto </w:t>
      </w:r>
      <w:r w:rsidRPr="008C1ACA">
        <w:t>hodnocená rizika je vždy nutno považovat za potenciální, avš</w:t>
      </w:r>
      <w:r w:rsidR="00DD6F2D" w:rsidRPr="008C1ACA">
        <w:t>ak dostatečně pravděpodobná pro </w:t>
      </w:r>
      <w:r w:rsidRPr="008C1ACA">
        <w:t>populaci v zájmovém území.</w:t>
      </w:r>
    </w:p>
    <w:p w14:paraId="42C38E61" w14:textId="77777777" w:rsidR="00482903" w:rsidRPr="008C1ACA" w:rsidRDefault="00482903" w:rsidP="00482903"/>
    <w:p w14:paraId="6339EAB0" w14:textId="77777777" w:rsidR="00482903" w:rsidRPr="008C1ACA" w:rsidRDefault="00482903" w:rsidP="008503CD">
      <w:pPr>
        <w:pStyle w:val="Nadpis2"/>
        <w:keepNext/>
        <w:numPr>
          <w:ilvl w:val="1"/>
          <w:numId w:val="56"/>
        </w:numPr>
        <w:tabs>
          <w:tab w:val="clear" w:pos="851"/>
        </w:tabs>
        <w:spacing w:before="120" w:after="0" w:line="264" w:lineRule="auto"/>
      </w:pPr>
      <w:bookmarkStart w:id="267" w:name="_Toc119425808"/>
      <w:bookmarkStart w:id="268" w:name="_Toc119976466"/>
      <w:bookmarkStart w:id="269" w:name="_Toc120441235"/>
      <w:bookmarkStart w:id="270" w:name="_Toc126793003"/>
      <w:r w:rsidRPr="008C1ACA">
        <w:t>Charakteristika exponované obytné zástavby</w:t>
      </w:r>
      <w:bookmarkEnd w:id="267"/>
      <w:bookmarkEnd w:id="268"/>
      <w:bookmarkEnd w:id="269"/>
      <w:bookmarkEnd w:id="270"/>
    </w:p>
    <w:p w14:paraId="3FED5EC5" w14:textId="77777777" w:rsidR="00482903" w:rsidRPr="008C1ACA" w:rsidRDefault="00482903" w:rsidP="00482903">
      <w:r w:rsidRPr="008C1ACA">
        <w:t xml:space="preserve">Kvantifikace vlivů znečištění ovzduší a hluku na lidské zdraví byla provedena pro obytnou zástavbu v okolí hodnocené plochy ÚP, reprezentovanou referenčními body, uvedenými v tabulkách 1 a 13. Poloha obytné zástavby ve vztahu k referenčním bodům je patrná z obrázku 4. </w:t>
      </w:r>
    </w:p>
    <w:p w14:paraId="10597693" w14:textId="5E3B0EB0" w:rsidR="00482903" w:rsidRPr="008C1ACA" w:rsidRDefault="00482903" w:rsidP="00482903">
      <w:r w:rsidRPr="008C1ACA">
        <w:t>Obytnou zástavbu v bezprostřední blízkosti posuzované plochy (z její jihovýchodní strany) reprezentují vyšší bytové (panelové) domy o 11 nadzemních podlažích v ulici Jablonecká. Jižní směrem se pak jedná o další bytové (panelové) domy jednak v ulici Teplická, které mají 8 nadzemních podlaží, a dále v ulici Vysočanská, které mají 11 nadzemních podlaží. Západně od řešeného území se jedná o objekty v ulici Děčínská, kde se nachází jak devítipatrové (panelové) bytové domy, tak i nižší čtyřpatrové bytové domy. Severozápadně od plochy změny ÚP se v ulici Březenská nachází blok relativně nových bytových domů o 8 nadzemních podlažích. Severním směrem od dotčené lokality prochází ulice Zakšínská, kde se nachází novější bytové domy o 5 nadzemních podlažích. Kolmo na ulici Zakšínskou vede ulice Makedonská, kde se nachází zástavba novějších bytových domů o 6 a 8 na</w:t>
      </w:r>
      <w:r w:rsidR="00DD6F2D" w:rsidRPr="008C1ACA">
        <w:t>dzemních podlažích. Východně od </w:t>
      </w:r>
      <w:r w:rsidRPr="008C1ACA">
        <w:t xml:space="preserve">posuzované plochy se ulice Makedonská napojuje na ulici Lovosickou, kde se nachází starší zástavba několika solitérních (panelových) bytových domů o 4 nadzemních podlažích. </w:t>
      </w:r>
    </w:p>
    <w:p w14:paraId="5326920F" w14:textId="77777777" w:rsidR="00482903" w:rsidRPr="008C1ACA" w:rsidRDefault="00482903" w:rsidP="00482903">
      <w:r w:rsidRPr="008C1ACA">
        <w:t xml:space="preserve">Pro potřeby kvantifikace účinků imisní zátěže byla hodnocená oblast rozdělena na segmenty, reprezentované jednotlivými referenčními body, každý bod tak reprezentuje vždy určitý počet domů v závislosti na své poloze. Následně byl pro každý bod určen odpovídající počet obyvatel. Pro tento účel byly na základě podkladů ČÚZK zjištěny počty bytů v jednotlivých domech, které pak byly s použitím údajů ČSÚ přepočteny na počty obyvatel a zaokrouhleny na celé desítky nahoru. Uvažované počty obyvatel uvádí následující tabulka. </w:t>
      </w:r>
    </w:p>
    <w:p w14:paraId="09BE2D2F" w14:textId="77777777" w:rsidR="00482903" w:rsidRPr="008C1ACA" w:rsidRDefault="00482903" w:rsidP="00482903">
      <w:pPr>
        <w:keepNext/>
        <w:keepLines/>
        <w:spacing w:before="240"/>
        <w:ind w:left="992" w:hanging="992"/>
        <w:jc w:val="left"/>
        <w:rPr>
          <w:b/>
          <w:sz w:val="24"/>
        </w:rPr>
      </w:pPr>
      <w:r w:rsidRPr="008C1ACA">
        <w:rPr>
          <w:b/>
          <w:sz w:val="24"/>
        </w:rPr>
        <w:t>Tab. 14. Odhad počtu obyvatel v okolí hodnocené plochy</w:t>
      </w:r>
    </w:p>
    <w:tbl>
      <w:tblPr>
        <w:tblW w:w="907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536"/>
        <w:gridCol w:w="4536"/>
      </w:tblGrid>
      <w:tr w:rsidR="00482903" w:rsidRPr="008C1ACA" w14:paraId="53CD16CF" w14:textId="77777777" w:rsidTr="00A15AC5">
        <w:trPr>
          <w:tblHeader/>
          <w:jc w:val="center"/>
        </w:trPr>
        <w:tc>
          <w:tcPr>
            <w:tcW w:w="4536" w:type="dxa"/>
            <w:tcBorders>
              <w:top w:val="single" w:sz="18" w:space="0" w:color="auto"/>
              <w:bottom w:val="single" w:sz="12" w:space="0" w:color="auto"/>
            </w:tcBorders>
            <w:shd w:val="clear" w:color="auto" w:fill="auto"/>
            <w:vAlign w:val="center"/>
          </w:tcPr>
          <w:p w14:paraId="5FD80E7B" w14:textId="77777777" w:rsidR="00482903" w:rsidRPr="008C1ACA" w:rsidRDefault="00482903" w:rsidP="00A15AC5">
            <w:pPr>
              <w:keepNext/>
              <w:suppressAutoHyphens/>
              <w:spacing w:before="20" w:after="20"/>
              <w:jc w:val="center"/>
              <w:rPr>
                <w:b/>
                <w:bCs/>
                <w:sz w:val="20"/>
              </w:rPr>
            </w:pPr>
            <w:r w:rsidRPr="008C1ACA">
              <w:rPr>
                <w:b/>
                <w:bCs/>
                <w:sz w:val="20"/>
              </w:rPr>
              <w:t>Reprezentativní bod</w:t>
            </w:r>
          </w:p>
        </w:tc>
        <w:tc>
          <w:tcPr>
            <w:tcW w:w="4536" w:type="dxa"/>
            <w:tcBorders>
              <w:top w:val="single" w:sz="18" w:space="0" w:color="auto"/>
              <w:bottom w:val="single" w:sz="12" w:space="0" w:color="auto"/>
            </w:tcBorders>
            <w:shd w:val="clear" w:color="auto" w:fill="auto"/>
            <w:vAlign w:val="center"/>
          </w:tcPr>
          <w:p w14:paraId="7EB07D8A" w14:textId="77777777" w:rsidR="00482903" w:rsidRPr="008C1ACA" w:rsidRDefault="00482903" w:rsidP="00A15AC5">
            <w:pPr>
              <w:keepNext/>
              <w:suppressAutoHyphens/>
              <w:spacing w:before="20" w:after="20"/>
              <w:jc w:val="center"/>
              <w:rPr>
                <w:rFonts w:eastAsia="Arial Unicode MS"/>
                <w:b/>
                <w:sz w:val="20"/>
              </w:rPr>
            </w:pPr>
            <w:r w:rsidRPr="008C1ACA">
              <w:rPr>
                <w:b/>
                <w:bCs/>
                <w:sz w:val="20"/>
              </w:rPr>
              <w:t>Odhadovaný počet obyvatel</w:t>
            </w:r>
          </w:p>
        </w:tc>
      </w:tr>
      <w:tr w:rsidR="00482903" w:rsidRPr="008C1ACA" w14:paraId="6035AF02" w14:textId="77777777" w:rsidTr="00A15AC5">
        <w:trPr>
          <w:jc w:val="center"/>
        </w:trPr>
        <w:tc>
          <w:tcPr>
            <w:tcW w:w="4536" w:type="dxa"/>
            <w:tcBorders>
              <w:top w:val="single" w:sz="12" w:space="0" w:color="auto"/>
            </w:tcBorders>
            <w:shd w:val="clear" w:color="auto" w:fill="auto"/>
            <w:vAlign w:val="center"/>
          </w:tcPr>
          <w:p w14:paraId="7DF0F0D1" w14:textId="77777777" w:rsidR="00482903" w:rsidRPr="008C1ACA" w:rsidRDefault="00482903" w:rsidP="00A15AC5">
            <w:pPr>
              <w:keepNext/>
              <w:suppressAutoHyphens/>
              <w:spacing w:before="20" w:after="20"/>
              <w:jc w:val="center"/>
              <w:rPr>
                <w:sz w:val="20"/>
              </w:rPr>
            </w:pPr>
            <w:r w:rsidRPr="008C1ACA">
              <w:rPr>
                <w:sz w:val="20"/>
              </w:rPr>
              <w:t>1</w:t>
            </w:r>
          </w:p>
        </w:tc>
        <w:tc>
          <w:tcPr>
            <w:tcW w:w="4536" w:type="dxa"/>
            <w:tcBorders>
              <w:top w:val="single" w:sz="12" w:space="0" w:color="auto"/>
            </w:tcBorders>
            <w:shd w:val="clear" w:color="auto" w:fill="auto"/>
            <w:vAlign w:val="bottom"/>
          </w:tcPr>
          <w:p w14:paraId="1F53782A" w14:textId="77777777" w:rsidR="00482903" w:rsidRPr="008C1ACA" w:rsidRDefault="00482903" w:rsidP="00A15AC5">
            <w:pPr>
              <w:keepNext/>
              <w:suppressAutoHyphens/>
              <w:spacing w:before="20" w:after="20"/>
              <w:jc w:val="center"/>
              <w:rPr>
                <w:sz w:val="20"/>
              </w:rPr>
            </w:pPr>
            <w:r w:rsidRPr="008C1ACA">
              <w:rPr>
                <w:sz w:val="20"/>
              </w:rPr>
              <w:t>330</w:t>
            </w:r>
          </w:p>
        </w:tc>
      </w:tr>
      <w:tr w:rsidR="00482903" w:rsidRPr="008C1ACA" w14:paraId="4E858EF8" w14:textId="77777777" w:rsidTr="00A15AC5">
        <w:trPr>
          <w:jc w:val="center"/>
        </w:trPr>
        <w:tc>
          <w:tcPr>
            <w:tcW w:w="4536" w:type="dxa"/>
            <w:shd w:val="clear" w:color="auto" w:fill="auto"/>
            <w:vAlign w:val="center"/>
          </w:tcPr>
          <w:p w14:paraId="0687D212" w14:textId="77777777" w:rsidR="00482903" w:rsidRPr="008C1ACA" w:rsidRDefault="00482903" w:rsidP="00A15AC5">
            <w:pPr>
              <w:keepNext/>
              <w:suppressAutoHyphens/>
              <w:spacing w:before="20" w:after="20"/>
              <w:jc w:val="center"/>
              <w:rPr>
                <w:sz w:val="20"/>
              </w:rPr>
            </w:pPr>
            <w:r w:rsidRPr="008C1ACA">
              <w:rPr>
                <w:sz w:val="20"/>
              </w:rPr>
              <w:t>2</w:t>
            </w:r>
          </w:p>
        </w:tc>
        <w:tc>
          <w:tcPr>
            <w:tcW w:w="4536" w:type="dxa"/>
            <w:shd w:val="clear" w:color="auto" w:fill="auto"/>
            <w:vAlign w:val="bottom"/>
          </w:tcPr>
          <w:p w14:paraId="2392B70F" w14:textId="77777777" w:rsidR="00482903" w:rsidRPr="008C1ACA" w:rsidRDefault="00482903" w:rsidP="00A15AC5">
            <w:pPr>
              <w:keepNext/>
              <w:suppressAutoHyphens/>
              <w:spacing w:before="20" w:after="20"/>
              <w:jc w:val="center"/>
              <w:rPr>
                <w:sz w:val="20"/>
              </w:rPr>
            </w:pPr>
            <w:r w:rsidRPr="008C1ACA">
              <w:rPr>
                <w:sz w:val="20"/>
              </w:rPr>
              <w:t>460</w:t>
            </w:r>
          </w:p>
        </w:tc>
      </w:tr>
      <w:tr w:rsidR="00482903" w:rsidRPr="008C1ACA" w14:paraId="0176B2CE" w14:textId="77777777" w:rsidTr="00A15AC5">
        <w:trPr>
          <w:jc w:val="center"/>
        </w:trPr>
        <w:tc>
          <w:tcPr>
            <w:tcW w:w="4536" w:type="dxa"/>
            <w:shd w:val="clear" w:color="auto" w:fill="auto"/>
            <w:vAlign w:val="center"/>
          </w:tcPr>
          <w:p w14:paraId="74CA95BC" w14:textId="77777777" w:rsidR="00482903" w:rsidRPr="008C1ACA" w:rsidRDefault="00482903" w:rsidP="00A15AC5">
            <w:pPr>
              <w:keepNext/>
              <w:suppressAutoHyphens/>
              <w:spacing w:before="20" w:after="20"/>
              <w:jc w:val="center"/>
              <w:rPr>
                <w:sz w:val="20"/>
              </w:rPr>
            </w:pPr>
            <w:r w:rsidRPr="008C1ACA">
              <w:rPr>
                <w:sz w:val="20"/>
              </w:rPr>
              <w:t>3</w:t>
            </w:r>
          </w:p>
        </w:tc>
        <w:tc>
          <w:tcPr>
            <w:tcW w:w="4536" w:type="dxa"/>
            <w:shd w:val="clear" w:color="auto" w:fill="auto"/>
            <w:vAlign w:val="bottom"/>
          </w:tcPr>
          <w:p w14:paraId="1ADF3EBE" w14:textId="77777777" w:rsidR="00482903" w:rsidRPr="008C1ACA" w:rsidRDefault="00482903" w:rsidP="00A15AC5">
            <w:pPr>
              <w:keepNext/>
              <w:suppressAutoHyphens/>
              <w:spacing w:before="20" w:after="20"/>
              <w:jc w:val="center"/>
              <w:rPr>
                <w:sz w:val="20"/>
              </w:rPr>
            </w:pPr>
            <w:r w:rsidRPr="008C1ACA">
              <w:rPr>
                <w:sz w:val="20"/>
              </w:rPr>
              <w:t>350</w:t>
            </w:r>
          </w:p>
        </w:tc>
      </w:tr>
      <w:tr w:rsidR="00482903" w:rsidRPr="008C1ACA" w14:paraId="45A40460" w14:textId="77777777" w:rsidTr="00A15AC5">
        <w:trPr>
          <w:jc w:val="center"/>
        </w:trPr>
        <w:tc>
          <w:tcPr>
            <w:tcW w:w="4536" w:type="dxa"/>
            <w:shd w:val="clear" w:color="auto" w:fill="auto"/>
            <w:vAlign w:val="center"/>
          </w:tcPr>
          <w:p w14:paraId="41B629A8" w14:textId="77777777" w:rsidR="00482903" w:rsidRPr="008C1ACA" w:rsidRDefault="00482903" w:rsidP="00A15AC5">
            <w:pPr>
              <w:keepNext/>
              <w:suppressAutoHyphens/>
              <w:spacing w:before="20" w:after="20"/>
              <w:jc w:val="center"/>
              <w:rPr>
                <w:sz w:val="20"/>
              </w:rPr>
            </w:pPr>
            <w:r w:rsidRPr="008C1ACA">
              <w:rPr>
                <w:sz w:val="20"/>
              </w:rPr>
              <w:t>4</w:t>
            </w:r>
          </w:p>
        </w:tc>
        <w:tc>
          <w:tcPr>
            <w:tcW w:w="4536" w:type="dxa"/>
            <w:shd w:val="clear" w:color="auto" w:fill="auto"/>
            <w:vAlign w:val="bottom"/>
          </w:tcPr>
          <w:p w14:paraId="0468DAF1" w14:textId="77777777" w:rsidR="00482903" w:rsidRPr="008C1ACA" w:rsidRDefault="00482903" w:rsidP="00A15AC5">
            <w:pPr>
              <w:keepNext/>
              <w:suppressAutoHyphens/>
              <w:spacing w:before="20" w:after="20"/>
              <w:jc w:val="center"/>
              <w:rPr>
                <w:sz w:val="20"/>
              </w:rPr>
            </w:pPr>
            <w:r w:rsidRPr="008C1ACA">
              <w:rPr>
                <w:sz w:val="20"/>
              </w:rPr>
              <w:t>460</w:t>
            </w:r>
          </w:p>
        </w:tc>
      </w:tr>
      <w:tr w:rsidR="00482903" w:rsidRPr="008C1ACA" w14:paraId="62E16663" w14:textId="77777777" w:rsidTr="00A15AC5">
        <w:trPr>
          <w:jc w:val="center"/>
        </w:trPr>
        <w:tc>
          <w:tcPr>
            <w:tcW w:w="4536" w:type="dxa"/>
            <w:shd w:val="clear" w:color="auto" w:fill="auto"/>
            <w:vAlign w:val="center"/>
          </w:tcPr>
          <w:p w14:paraId="4048B2E3" w14:textId="77777777" w:rsidR="00482903" w:rsidRPr="008C1ACA" w:rsidRDefault="00482903" w:rsidP="00A15AC5">
            <w:pPr>
              <w:keepNext/>
              <w:suppressAutoHyphens/>
              <w:spacing w:before="20" w:after="20"/>
              <w:jc w:val="center"/>
              <w:rPr>
                <w:sz w:val="20"/>
              </w:rPr>
            </w:pPr>
            <w:r w:rsidRPr="008C1ACA">
              <w:rPr>
                <w:sz w:val="20"/>
              </w:rPr>
              <w:t>5</w:t>
            </w:r>
          </w:p>
        </w:tc>
        <w:tc>
          <w:tcPr>
            <w:tcW w:w="4536" w:type="dxa"/>
            <w:shd w:val="clear" w:color="auto" w:fill="auto"/>
            <w:vAlign w:val="bottom"/>
          </w:tcPr>
          <w:p w14:paraId="40038A67" w14:textId="77777777" w:rsidR="00482903" w:rsidRPr="008C1ACA" w:rsidRDefault="00482903" w:rsidP="00A15AC5">
            <w:pPr>
              <w:keepNext/>
              <w:suppressAutoHyphens/>
              <w:spacing w:before="20" w:after="20"/>
              <w:jc w:val="center"/>
              <w:rPr>
                <w:sz w:val="20"/>
              </w:rPr>
            </w:pPr>
            <w:r w:rsidRPr="008C1ACA">
              <w:rPr>
                <w:sz w:val="20"/>
              </w:rPr>
              <w:t>630</w:t>
            </w:r>
          </w:p>
        </w:tc>
      </w:tr>
      <w:tr w:rsidR="00482903" w:rsidRPr="008C1ACA" w14:paraId="096586B7" w14:textId="77777777" w:rsidTr="00A15AC5">
        <w:trPr>
          <w:jc w:val="center"/>
        </w:trPr>
        <w:tc>
          <w:tcPr>
            <w:tcW w:w="4536" w:type="dxa"/>
            <w:shd w:val="clear" w:color="auto" w:fill="auto"/>
            <w:vAlign w:val="center"/>
          </w:tcPr>
          <w:p w14:paraId="7C21BD0D" w14:textId="77777777" w:rsidR="00482903" w:rsidRPr="008C1ACA" w:rsidRDefault="00482903" w:rsidP="00A15AC5">
            <w:pPr>
              <w:keepNext/>
              <w:suppressAutoHyphens/>
              <w:spacing w:before="20" w:after="20"/>
              <w:jc w:val="center"/>
              <w:rPr>
                <w:sz w:val="20"/>
              </w:rPr>
            </w:pPr>
            <w:r w:rsidRPr="008C1ACA">
              <w:rPr>
                <w:sz w:val="20"/>
              </w:rPr>
              <w:t>7</w:t>
            </w:r>
          </w:p>
        </w:tc>
        <w:tc>
          <w:tcPr>
            <w:tcW w:w="4536" w:type="dxa"/>
            <w:shd w:val="clear" w:color="auto" w:fill="auto"/>
            <w:vAlign w:val="bottom"/>
          </w:tcPr>
          <w:p w14:paraId="355E9ACD" w14:textId="77777777" w:rsidR="00482903" w:rsidRPr="008C1ACA" w:rsidRDefault="00482903" w:rsidP="00A15AC5">
            <w:pPr>
              <w:keepNext/>
              <w:suppressAutoHyphens/>
              <w:spacing w:before="20" w:after="20"/>
              <w:jc w:val="center"/>
              <w:rPr>
                <w:sz w:val="20"/>
              </w:rPr>
            </w:pPr>
            <w:r w:rsidRPr="008C1ACA">
              <w:rPr>
                <w:sz w:val="20"/>
              </w:rPr>
              <w:t>270</w:t>
            </w:r>
          </w:p>
        </w:tc>
      </w:tr>
      <w:tr w:rsidR="00482903" w:rsidRPr="008C1ACA" w14:paraId="0C0157A8" w14:textId="77777777" w:rsidTr="00A15AC5">
        <w:trPr>
          <w:jc w:val="center"/>
        </w:trPr>
        <w:tc>
          <w:tcPr>
            <w:tcW w:w="4536" w:type="dxa"/>
            <w:shd w:val="clear" w:color="auto" w:fill="auto"/>
            <w:vAlign w:val="center"/>
          </w:tcPr>
          <w:p w14:paraId="16EDBE99" w14:textId="77777777" w:rsidR="00482903" w:rsidRPr="008C1ACA" w:rsidRDefault="00482903" w:rsidP="00A15AC5">
            <w:pPr>
              <w:keepNext/>
              <w:suppressAutoHyphens/>
              <w:spacing w:before="20" w:after="20"/>
              <w:jc w:val="center"/>
              <w:rPr>
                <w:sz w:val="20"/>
              </w:rPr>
            </w:pPr>
            <w:r w:rsidRPr="008C1ACA">
              <w:rPr>
                <w:sz w:val="20"/>
              </w:rPr>
              <w:t>8</w:t>
            </w:r>
          </w:p>
        </w:tc>
        <w:tc>
          <w:tcPr>
            <w:tcW w:w="4536" w:type="dxa"/>
            <w:shd w:val="clear" w:color="auto" w:fill="auto"/>
            <w:vAlign w:val="bottom"/>
          </w:tcPr>
          <w:p w14:paraId="39B5BC30" w14:textId="77777777" w:rsidR="00482903" w:rsidRPr="008C1ACA" w:rsidRDefault="00482903" w:rsidP="00A15AC5">
            <w:pPr>
              <w:keepNext/>
              <w:suppressAutoHyphens/>
              <w:spacing w:before="20" w:after="20"/>
              <w:jc w:val="center"/>
              <w:rPr>
                <w:sz w:val="20"/>
              </w:rPr>
            </w:pPr>
            <w:r w:rsidRPr="008C1ACA">
              <w:rPr>
                <w:sz w:val="20"/>
              </w:rPr>
              <w:t>230</w:t>
            </w:r>
          </w:p>
        </w:tc>
      </w:tr>
      <w:tr w:rsidR="00482903" w:rsidRPr="008C1ACA" w14:paraId="7265F8FF" w14:textId="77777777" w:rsidTr="00A15AC5">
        <w:trPr>
          <w:jc w:val="center"/>
        </w:trPr>
        <w:tc>
          <w:tcPr>
            <w:tcW w:w="4536" w:type="dxa"/>
            <w:shd w:val="clear" w:color="auto" w:fill="auto"/>
            <w:vAlign w:val="center"/>
          </w:tcPr>
          <w:p w14:paraId="2A8C6FD2" w14:textId="77777777" w:rsidR="00482903" w:rsidRPr="008C1ACA" w:rsidRDefault="00482903" w:rsidP="00A15AC5">
            <w:pPr>
              <w:keepNext/>
              <w:suppressAutoHyphens/>
              <w:spacing w:before="20" w:after="20"/>
              <w:jc w:val="center"/>
              <w:rPr>
                <w:sz w:val="20"/>
              </w:rPr>
            </w:pPr>
            <w:r w:rsidRPr="008C1ACA">
              <w:rPr>
                <w:sz w:val="20"/>
              </w:rPr>
              <w:t>9</w:t>
            </w:r>
          </w:p>
        </w:tc>
        <w:tc>
          <w:tcPr>
            <w:tcW w:w="4536" w:type="dxa"/>
            <w:shd w:val="clear" w:color="auto" w:fill="auto"/>
            <w:vAlign w:val="bottom"/>
          </w:tcPr>
          <w:p w14:paraId="68AA9012" w14:textId="77777777" w:rsidR="00482903" w:rsidRPr="008C1ACA" w:rsidRDefault="00482903" w:rsidP="00A15AC5">
            <w:pPr>
              <w:keepNext/>
              <w:suppressAutoHyphens/>
              <w:spacing w:before="20" w:after="20"/>
              <w:jc w:val="center"/>
              <w:rPr>
                <w:sz w:val="20"/>
              </w:rPr>
            </w:pPr>
            <w:r w:rsidRPr="008C1ACA">
              <w:rPr>
                <w:sz w:val="20"/>
              </w:rPr>
              <w:t>600</w:t>
            </w:r>
          </w:p>
        </w:tc>
      </w:tr>
      <w:tr w:rsidR="00482903" w:rsidRPr="008C1ACA" w14:paraId="4228FEF4" w14:textId="77777777" w:rsidTr="00A15AC5">
        <w:trPr>
          <w:jc w:val="center"/>
        </w:trPr>
        <w:tc>
          <w:tcPr>
            <w:tcW w:w="4536" w:type="dxa"/>
            <w:tcBorders>
              <w:top w:val="single" w:sz="12" w:space="0" w:color="auto"/>
            </w:tcBorders>
            <w:shd w:val="clear" w:color="auto" w:fill="auto"/>
            <w:vAlign w:val="center"/>
          </w:tcPr>
          <w:p w14:paraId="4D0E5582" w14:textId="77777777" w:rsidR="00482903" w:rsidRPr="008C1ACA" w:rsidRDefault="00482903" w:rsidP="00A15AC5">
            <w:pPr>
              <w:suppressAutoHyphens/>
              <w:spacing w:before="20" w:after="20"/>
              <w:jc w:val="center"/>
              <w:rPr>
                <w:b/>
                <w:sz w:val="20"/>
              </w:rPr>
            </w:pPr>
            <w:r w:rsidRPr="008C1ACA">
              <w:rPr>
                <w:b/>
                <w:sz w:val="20"/>
              </w:rPr>
              <w:t>Celkem</w:t>
            </w:r>
          </w:p>
        </w:tc>
        <w:tc>
          <w:tcPr>
            <w:tcW w:w="4536" w:type="dxa"/>
            <w:tcBorders>
              <w:top w:val="single" w:sz="12" w:space="0" w:color="auto"/>
            </w:tcBorders>
            <w:shd w:val="clear" w:color="auto" w:fill="auto"/>
            <w:vAlign w:val="bottom"/>
          </w:tcPr>
          <w:p w14:paraId="39F33445" w14:textId="77777777" w:rsidR="00482903" w:rsidRPr="008C1ACA" w:rsidRDefault="00482903" w:rsidP="00A15AC5">
            <w:pPr>
              <w:keepNext/>
              <w:suppressAutoHyphens/>
              <w:spacing w:before="20" w:after="20"/>
              <w:jc w:val="center"/>
              <w:rPr>
                <w:b/>
                <w:sz w:val="20"/>
              </w:rPr>
            </w:pPr>
            <w:r w:rsidRPr="008C1ACA">
              <w:rPr>
                <w:b/>
                <w:sz w:val="20"/>
              </w:rPr>
              <w:t>3 330</w:t>
            </w:r>
          </w:p>
        </w:tc>
      </w:tr>
    </w:tbl>
    <w:p w14:paraId="39C99FD9" w14:textId="77777777" w:rsidR="00482903" w:rsidRPr="008C1ACA" w:rsidRDefault="00482903" w:rsidP="00176981">
      <w:pPr>
        <w:pStyle w:val="Normln2"/>
      </w:pPr>
    </w:p>
    <w:p w14:paraId="07060D12" w14:textId="77777777" w:rsidR="00482903" w:rsidRPr="008C1ACA" w:rsidRDefault="00482903" w:rsidP="00482903"/>
    <w:p w14:paraId="0E3018B9" w14:textId="77777777" w:rsidR="00482903" w:rsidRPr="008C1ACA" w:rsidRDefault="00482903" w:rsidP="008503CD">
      <w:pPr>
        <w:pStyle w:val="Nadpis2"/>
        <w:keepNext/>
        <w:keepLines/>
        <w:numPr>
          <w:ilvl w:val="1"/>
          <w:numId w:val="56"/>
        </w:numPr>
        <w:tabs>
          <w:tab w:val="clear" w:pos="851"/>
        </w:tabs>
        <w:spacing w:before="120" w:after="0" w:line="264" w:lineRule="auto"/>
      </w:pPr>
      <w:bookmarkStart w:id="271" w:name="_Toc59530264"/>
      <w:bookmarkStart w:id="272" w:name="_Toc115173709"/>
      <w:bookmarkStart w:id="273" w:name="_Toc119425809"/>
      <w:bookmarkStart w:id="274" w:name="_Toc119976467"/>
      <w:bookmarkStart w:id="275" w:name="_Toc120441236"/>
      <w:bookmarkStart w:id="276" w:name="_Toc126793004"/>
      <w:r w:rsidRPr="008C1ACA">
        <w:t>Vlivy znečištění ovzduší na zdraví obyvatel</w:t>
      </w:r>
      <w:bookmarkEnd w:id="271"/>
      <w:bookmarkEnd w:id="272"/>
      <w:bookmarkEnd w:id="273"/>
      <w:bookmarkEnd w:id="274"/>
      <w:bookmarkEnd w:id="275"/>
      <w:bookmarkEnd w:id="276"/>
      <w:r w:rsidRPr="008C1ACA">
        <w:t xml:space="preserve"> </w:t>
      </w:r>
    </w:p>
    <w:p w14:paraId="663138FD" w14:textId="77777777" w:rsidR="00482903" w:rsidRPr="008C1ACA" w:rsidRDefault="00482903" w:rsidP="008503CD">
      <w:pPr>
        <w:pStyle w:val="Nadpis3"/>
        <w:keepNext/>
        <w:keepLines/>
        <w:numPr>
          <w:ilvl w:val="2"/>
          <w:numId w:val="56"/>
        </w:numPr>
        <w:spacing w:before="120" w:after="0" w:line="288" w:lineRule="auto"/>
      </w:pPr>
      <w:bookmarkStart w:id="277" w:name="_Toc206912492"/>
      <w:bookmarkStart w:id="278" w:name="_Toc272838615"/>
      <w:bookmarkStart w:id="279" w:name="_Toc59530265"/>
      <w:r w:rsidRPr="008C1ACA">
        <w:t>Identifikace nebezpečnosti a vztahů dávka – účinek</w:t>
      </w:r>
      <w:bookmarkEnd w:id="277"/>
      <w:bookmarkEnd w:id="278"/>
      <w:bookmarkEnd w:id="279"/>
    </w:p>
    <w:p w14:paraId="09641C34" w14:textId="77777777" w:rsidR="00482903" w:rsidRPr="008C1ACA" w:rsidRDefault="00482903" w:rsidP="00482903">
      <w:pPr>
        <w:keepNext/>
        <w:keepLines/>
        <w:rPr>
          <w:b/>
        </w:rPr>
      </w:pPr>
      <w:bookmarkStart w:id="280" w:name="_Toc206912495"/>
      <w:bookmarkStart w:id="281" w:name="_Toc272838618"/>
      <w:bookmarkStart w:id="282" w:name="_Toc59530266"/>
      <w:r w:rsidRPr="008C1ACA">
        <w:rPr>
          <w:b/>
        </w:rPr>
        <w:t>Suspendované částice</w:t>
      </w:r>
      <w:bookmarkEnd w:id="280"/>
      <w:bookmarkEnd w:id="281"/>
      <w:bookmarkEnd w:id="282"/>
    </w:p>
    <w:p w14:paraId="609AA5A5" w14:textId="77777777" w:rsidR="00482903" w:rsidRPr="008C1ACA" w:rsidRDefault="00482903" w:rsidP="00482903">
      <w:pPr>
        <w:ind w:firstLine="708"/>
      </w:pPr>
      <w:r w:rsidRPr="008C1ACA">
        <w:t xml:space="preserve">Suspendované částice v ovzduší představují složitou směs organických a anorganických látek. Jsou produkovány jak ve venkovním, tak i ve vnitřním prostředí. Jsou tedy důležitým faktorem, který způsobuje zhoršení zdravotního stavu. </w:t>
      </w:r>
    </w:p>
    <w:p w14:paraId="27D191F8" w14:textId="77777777" w:rsidR="00482903" w:rsidRPr="008C1ACA" w:rsidRDefault="00482903" w:rsidP="00482903">
      <w:pPr>
        <w:ind w:firstLine="708"/>
      </w:pPr>
      <w:r w:rsidRPr="008C1ACA">
        <w:t>Suspendované částice mají různou velikost, hmotnost a složení. Obecně je možné konstatovat, že:</w:t>
      </w:r>
    </w:p>
    <w:p w14:paraId="2DD9A791"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 xml:space="preserve">při spalování pevných paliv bez odlučovačů převažují v emisích částice s aerodynamickým průměrem nad 10 </w:t>
      </w:r>
      <w:r w:rsidRPr="008C1ACA">
        <w:rPr>
          <w:rFonts w:ascii="Symbol" w:hAnsi="Symbol"/>
        </w:rPr>
        <w:t></w:t>
      </w:r>
      <w:r w:rsidRPr="008C1ACA">
        <w:t>m, při spalování kapalných paliv je zastoupení těchto částic menší, avšak rovněž významné. S účinností odlučovače se zastoupení „hrubších frakcí“ výrazně snižuje, neboť tato zařízení odstraňují nejúčinněji právě velké částice prachu.</w:t>
      </w:r>
    </w:p>
    <w:p w14:paraId="11FE42AA"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ve zvířeném prachu v okolí silnic a průmyslových areálů lze obecně předpokládat nízké zastoupení jemných částic, podíl jednotlivých velikostních frakcí je však závislý na složení usazených částic, které byly zvířeny.</w:t>
      </w:r>
    </w:p>
    <w:p w14:paraId="62503731"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 xml:space="preserve">v emisích z výfuků motorových vozidel jednoznačně dominují jemné částice do 2,5 </w:t>
      </w:r>
      <w:r w:rsidRPr="008C1ACA">
        <w:rPr>
          <w:rFonts w:ascii="Symbol" w:hAnsi="Symbol"/>
        </w:rPr>
        <w:t></w:t>
      </w:r>
      <w:r w:rsidRPr="008C1ACA">
        <w:t xml:space="preserve">m (podíl částic se pohybuje okolo 90 %), většina emitovaných částic je menších než 1 </w:t>
      </w:r>
      <w:r w:rsidRPr="008C1ACA">
        <w:rPr>
          <w:rFonts w:ascii="Symbol" w:hAnsi="Symbol"/>
        </w:rPr>
        <w:t></w:t>
      </w:r>
      <w:r w:rsidRPr="008C1ACA">
        <w:t xml:space="preserve">m. </w:t>
      </w:r>
    </w:p>
    <w:p w14:paraId="3A623EEC"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 xml:space="preserve">rovněž naprostá většina aerosolů vzniklých sekundárně v ovzduší (kondenzací plynných látek) je tvořena převážně jemnými částicemi do 2,5 </w:t>
      </w:r>
      <w:r w:rsidRPr="008C1ACA">
        <w:rPr>
          <w:rFonts w:ascii="Symbol" w:hAnsi="Symbol"/>
        </w:rPr>
        <w:t></w:t>
      </w:r>
      <w:r w:rsidRPr="008C1ACA">
        <w:t>m [15].</w:t>
      </w:r>
    </w:p>
    <w:p w14:paraId="6614C1B1" w14:textId="77777777" w:rsidR="00482903" w:rsidRPr="008C1ACA" w:rsidRDefault="00482903" w:rsidP="00482903">
      <w:pPr>
        <w:suppressAutoHyphens/>
      </w:pPr>
      <w:r w:rsidRPr="008C1ACA">
        <w:t>Světová zdravotnická organizace (WHO) vydala v roce 2021 nové Směrnice pro kvalitu ovzduší [16], které do značné míry nahrazují dosavadní směrnice, vydané v roce 2005 [15]. Expozice suspendovaným částicím podle WHO [16] zvyšuje riziko mortality na následující diagnózy:</w:t>
      </w:r>
    </w:p>
    <w:p w14:paraId="45579AF6" w14:textId="77777777" w:rsidR="00482903" w:rsidRPr="008C1ACA" w:rsidRDefault="00482903" w:rsidP="008503CD">
      <w:pPr>
        <w:pStyle w:val="Seznamsodrkami"/>
        <w:numPr>
          <w:ilvl w:val="0"/>
          <w:numId w:val="58"/>
        </w:numPr>
        <w:tabs>
          <w:tab w:val="clear" w:pos="851"/>
          <w:tab w:val="left" w:pos="284"/>
        </w:tabs>
        <w:suppressAutoHyphens/>
        <w:spacing w:line="264" w:lineRule="auto"/>
      </w:pPr>
      <w:r w:rsidRPr="008C1ACA">
        <w:t>dlouhodobé koncentrace PM</w:t>
      </w:r>
      <w:r w:rsidRPr="008C1ACA">
        <w:rPr>
          <w:vertAlign w:val="subscript"/>
        </w:rPr>
        <w:t>2,5</w:t>
      </w:r>
      <w:r w:rsidRPr="008C1ACA">
        <w:t xml:space="preserve"> – s vysokou jistotou u nemocí oběhové soustavy (zejména ischemické choroby srdeční) a rakoviny plic, se střední jistotou u nezhoubných onemocnění dýchacích cest,</w:t>
      </w:r>
    </w:p>
    <w:p w14:paraId="4CE0AC47" w14:textId="77777777" w:rsidR="00482903" w:rsidRPr="008C1ACA" w:rsidRDefault="00482903" w:rsidP="008503CD">
      <w:pPr>
        <w:pStyle w:val="Seznamsodrkami"/>
        <w:numPr>
          <w:ilvl w:val="0"/>
          <w:numId w:val="58"/>
        </w:numPr>
        <w:tabs>
          <w:tab w:val="clear" w:pos="851"/>
          <w:tab w:val="left" w:pos="284"/>
        </w:tabs>
        <w:suppressAutoHyphens/>
        <w:spacing w:line="264" w:lineRule="auto"/>
      </w:pPr>
      <w:r w:rsidRPr="008C1ACA">
        <w:t>dlouhodobé koncentrace PM</w:t>
      </w:r>
      <w:r w:rsidRPr="008C1ACA">
        <w:rPr>
          <w:vertAlign w:val="subscript"/>
        </w:rPr>
        <w:t>10</w:t>
      </w:r>
      <w:r w:rsidRPr="008C1ACA">
        <w:t xml:space="preserve"> – s vysokou jistotou u nezhoubných onemocnění dýchacích cest a rakoviny plic a se střední jistotou u ischemické choroby srdeční,</w:t>
      </w:r>
    </w:p>
    <w:p w14:paraId="623E029F" w14:textId="77777777" w:rsidR="00482903" w:rsidRPr="008C1ACA" w:rsidRDefault="00482903" w:rsidP="008503CD">
      <w:pPr>
        <w:pStyle w:val="Seznamsodrkami"/>
        <w:numPr>
          <w:ilvl w:val="0"/>
          <w:numId w:val="58"/>
        </w:numPr>
        <w:tabs>
          <w:tab w:val="clear" w:pos="851"/>
          <w:tab w:val="left" w:pos="284"/>
        </w:tabs>
        <w:suppressAutoHyphens/>
        <w:spacing w:line="264" w:lineRule="auto"/>
      </w:pPr>
      <w:r w:rsidRPr="008C1ACA">
        <w:t>krátkodobé koncentrace PM</w:t>
      </w:r>
      <w:r w:rsidRPr="008C1ACA">
        <w:rPr>
          <w:vertAlign w:val="subscript"/>
        </w:rPr>
        <w:t>10</w:t>
      </w:r>
      <w:r w:rsidRPr="008C1ACA">
        <w:t xml:space="preserve"> a PM</w:t>
      </w:r>
      <w:r w:rsidRPr="008C1ACA">
        <w:rPr>
          <w:vertAlign w:val="subscript"/>
        </w:rPr>
        <w:t>2,5</w:t>
      </w:r>
      <w:r w:rsidRPr="008C1ACA">
        <w:t xml:space="preserve"> – s vysokou jistotou u kardiovaskulárních onemocnění a se střední jistotou u cerebrovaskulárních chorob a nezhoubných onemocnění dýchacích cest.</w:t>
      </w:r>
    </w:p>
    <w:p w14:paraId="7FF77E00" w14:textId="77777777" w:rsidR="00482903" w:rsidRPr="008C1ACA" w:rsidRDefault="00482903" w:rsidP="00482903">
      <w:pPr>
        <w:suppressAutoHyphens/>
      </w:pPr>
      <w:r w:rsidRPr="008C1ACA">
        <w:t>Vliv dlouhodobých koncentrací suspendovaných částic na výskyt kardiovaskulárních chorob je obecně konzistentnější u frakce PM</w:t>
      </w:r>
      <w:r w:rsidRPr="008C1ACA">
        <w:rPr>
          <w:vertAlign w:val="subscript"/>
        </w:rPr>
        <w:t>2,5</w:t>
      </w:r>
      <w:r w:rsidRPr="008C1ACA">
        <w:t xml:space="preserve"> než u PM</w:t>
      </w:r>
      <w:r w:rsidRPr="008C1ACA">
        <w:rPr>
          <w:vertAlign w:val="subscript"/>
        </w:rPr>
        <w:t>10</w:t>
      </w:r>
      <w:r w:rsidRPr="008C1ACA">
        <w:t>. Podobně bylo u částic PM</w:t>
      </w:r>
      <w:r w:rsidRPr="008C1ACA">
        <w:rPr>
          <w:vertAlign w:val="subscript"/>
        </w:rPr>
        <w:t>2,5</w:t>
      </w:r>
      <w:r w:rsidRPr="008C1ACA">
        <w:t>, ale nikoli u PM</w:t>
      </w:r>
      <w:r w:rsidRPr="008C1ACA">
        <w:rPr>
          <w:vertAlign w:val="subscript"/>
        </w:rPr>
        <w:t>10</w:t>
      </w:r>
      <w:r w:rsidRPr="008C1ACA">
        <w:t>, nalezeno signifikantně zvýšené riziko mrtvice. Další poznatky ukazují na kauzální vztah expozice znečištění částicemi PM</w:t>
      </w:r>
      <w:r w:rsidRPr="008C1ACA">
        <w:rPr>
          <w:vertAlign w:val="subscript"/>
        </w:rPr>
        <w:t>2,5</w:t>
      </w:r>
      <w:r w:rsidRPr="008C1ACA">
        <w:t xml:space="preserve"> a akutní infekce dolních cest dýchacích, chronické obstrukční plicní nemoci, diabetu II. typu a novorozenecké úmrtnosti z důvodu nízké porodní hmotnosti a předčasného porodu. Důkladně zkoumán byl také vztah mezi suspendovanými částicemi a výskytem rakoviny plic, přičemž bylo konstatováno, že riziko úmrtí na tento druh rakoviny bylo signifikantně spojeno se znečištěním částicemi PM</w:t>
      </w:r>
      <w:r w:rsidRPr="008C1ACA">
        <w:rPr>
          <w:vertAlign w:val="subscript"/>
        </w:rPr>
        <w:t>2,5</w:t>
      </w:r>
      <w:r w:rsidRPr="008C1ACA">
        <w:t xml:space="preserve"> i PM</w:t>
      </w:r>
      <w:r w:rsidRPr="008C1ACA">
        <w:rPr>
          <w:vertAlign w:val="subscript"/>
        </w:rPr>
        <w:t>10</w:t>
      </w:r>
      <w:r w:rsidRPr="008C1ACA">
        <w:t xml:space="preserve"> [16]. V roce 2015 byly suspendované částice vyhodnoceny Mezinárodní agenturou WHO pro výzkum rakoviny IARC jako prokázané lidské karcinogeny. </w:t>
      </w:r>
    </w:p>
    <w:p w14:paraId="54A9C9F3" w14:textId="77777777" w:rsidR="00482903" w:rsidRPr="008C1ACA" w:rsidRDefault="00482903" w:rsidP="00482903">
      <w:pPr>
        <w:suppressAutoHyphens/>
      </w:pPr>
      <w:r w:rsidRPr="008C1ACA">
        <w:t>Pro krátkodobou expozici uvádí WHO vzestup celkové mortality o 0,65 % při zvýšení 24hodinové koncentrace PM</w:t>
      </w:r>
      <w:r w:rsidRPr="008C1ACA">
        <w:rPr>
          <w:vertAlign w:val="subscript"/>
        </w:rPr>
        <w:t>2,5</w:t>
      </w:r>
      <w:r w:rsidRPr="008C1ACA">
        <w:t xml:space="preserve"> o 10 µg.m</w:t>
      </w:r>
      <w:r w:rsidRPr="008C1ACA">
        <w:rPr>
          <w:vertAlign w:val="superscript"/>
        </w:rPr>
        <w:t>-3</w:t>
      </w:r>
      <w:r w:rsidRPr="008C1ACA">
        <w:t>. Pro chronickou expozici se uvádí nárůst mortality o 8 % při zvýšení průměrných ročních koncentrací PM</w:t>
      </w:r>
      <w:r w:rsidRPr="008C1ACA">
        <w:rPr>
          <w:vertAlign w:val="subscript"/>
        </w:rPr>
        <w:t>2,5</w:t>
      </w:r>
      <w:r w:rsidRPr="008C1ACA">
        <w:t xml:space="preserve"> o 10 µg.m</w:t>
      </w:r>
      <w:r w:rsidRPr="008C1ACA">
        <w:rPr>
          <w:vertAlign w:val="superscript"/>
        </w:rPr>
        <w:t>-3</w:t>
      </w:r>
      <w:r w:rsidRPr="008C1ACA">
        <w:t>; pro PM</w:t>
      </w:r>
      <w:r w:rsidRPr="008C1ACA">
        <w:rPr>
          <w:vertAlign w:val="subscript"/>
        </w:rPr>
        <w:t>10</w:t>
      </w:r>
      <w:r w:rsidRPr="008C1ACA">
        <w:t xml:space="preserve"> pak o 4 % při zvýšení průměrných ročních koncentrací PM</w:t>
      </w:r>
      <w:r w:rsidRPr="008C1ACA">
        <w:rPr>
          <w:vertAlign w:val="subscript"/>
        </w:rPr>
        <w:t>10</w:t>
      </w:r>
      <w:r w:rsidRPr="008C1ACA">
        <w:t xml:space="preserve"> o 10 µg.m</w:t>
      </w:r>
      <w:r w:rsidRPr="008C1ACA">
        <w:rPr>
          <w:vertAlign w:val="superscript"/>
        </w:rPr>
        <w:t>-3</w:t>
      </w:r>
      <w:r w:rsidRPr="008C1ACA">
        <w:t>.</w:t>
      </w:r>
    </w:p>
    <w:p w14:paraId="10B5442D" w14:textId="77777777" w:rsidR="00482903" w:rsidRPr="008C1ACA" w:rsidRDefault="00482903" w:rsidP="00482903">
      <w:pPr>
        <w:suppressAutoHyphens/>
      </w:pPr>
      <w:r w:rsidRPr="008C1ACA">
        <w:t>V posledních několika dekádách došlo v rozvinutých zemích k snížení úrovně imisní zátěže suspendovanými částicemi, díky čemuž bylo možné podrobněji prozkoumat účinky na zdraví i při nižších úrovních jejich koncentrací. V případě průměrných ročních koncentrací částic PM</w:t>
      </w:r>
      <w:r w:rsidRPr="008C1ACA">
        <w:rPr>
          <w:vertAlign w:val="subscript"/>
        </w:rPr>
        <w:t>2,5</w:t>
      </w:r>
      <w:r w:rsidRPr="008C1ACA">
        <w:t xml:space="preserve"> byla prokázána souvislost mezi expozicí a úmrtností i pod úrovní 10 µg.m</w:t>
      </w:r>
      <w:r w:rsidRPr="008C1ACA">
        <w:rPr>
          <w:vertAlign w:val="superscript"/>
        </w:rPr>
        <w:t>-</w:t>
      </w:r>
      <w:smartTag w:uri="urn:schemas-microsoft-com:office:smarttags" w:element="metricconverter">
        <w:smartTagPr>
          <w:attr w:name="ProductID" w:val="3, a"/>
        </w:smartTagPr>
        <w:r w:rsidRPr="008C1ACA">
          <w:rPr>
            <w:vertAlign w:val="superscript"/>
          </w:rPr>
          <w:t>3</w:t>
        </w:r>
        <w:r w:rsidRPr="008C1ACA">
          <w:t>, a</w:t>
        </w:r>
      </w:smartTag>
      <w:r w:rsidRPr="008C1ACA">
        <w:t xml:space="preserve"> to až k velmi nízkým hodnotám expozice, navíc se u nižších hodnot expozice prokázal strmější (supralineární) růst rizika. Negativní vliv na zdraví byl pozorován již v nejnižších percentilech naměřených hodnot. Z tohoto důvodu WHO zvolila výchozí hladinu pro určení směrných hodnot na úrovni 5. percentilu hodnot naměřených dle použitých podkladových studií, který u PM</w:t>
      </w:r>
      <w:r w:rsidRPr="008C1ACA">
        <w:rPr>
          <w:vertAlign w:val="subscript"/>
        </w:rPr>
        <w:t>2,5</w:t>
      </w:r>
      <w:r w:rsidRPr="008C1ACA">
        <w:t xml:space="preserve"> činí 4,2 – 4,9 µg.m</w:t>
      </w:r>
      <w:r w:rsidRPr="008C1ACA">
        <w:rPr>
          <w:vertAlign w:val="superscript"/>
        </w:rPr>
        <w:t>-3</w:t>
      </w:r>
      <w:r w:rsidRPr="008C1ACA">
        <w:t>, v případě PM</w:t>
      </w:r>
      <w:r w:rsidRPr="008C1ACA">
        <w:rPr>
          <w:vertAlign w:val="subscript"/>
        </w:rPr>
        <w:t>10</w:t>
      </w:r>
      <w:r w:rsidRPr="008C1ACA">
        <w:t xml:space="preserve"> pak 15,1 µg.m</w:t>
      </w:r>
      <w:r w:rsidRPr="008C1ACA">
        <w:rPr>
          <w:vertAlign w:val="superscript"/>
        </w:rPr>
        <w:t>-3</w:t>
      </w:r>
      <w:r w:rsidRPr="008C1ACA">
        <w:t>. Směrné hodnoty pro krátkodobé (24hodinové) koncentrace byly kromě údajů o prokázaných zdravotních účincích stanoveny též na základě vztahu mezi 24hodinovými koncentracemi a jejich ročními průměry.</w:t>
      </w:r>
    </w:p>
    <w:p w14:paraId="15051E1C" w14:textId="77777777" w:rsidR="00482903" w:rsidRPr="008C1ACA" w:rsidRDefault="00482903" w:rsidP="00482903">
      <w:pPr>
        <w:suppressAutoHyphens/>
      </w:pPr>
      <w:r w:rsidRPr="008C1ACA">
        <w:t>Ve výsledku uvádí WHO [16] následující směrné hodnoty pro suspendované částice:</w:t>
      </w:r>
    </w:p>
    <w:p w14:paraId="0060CEA6" w14:textId="77777777" w:rsidR="00482903" w:rsidRPr="008C1ACA" w:rsidRDefault="00482903" w:rsidP="008503CD">
      <w:pPr>
        <w:pStyle w:val="Seznamsodrkami"/>
        <w:numPr>
          <w:ilvl w:val="0"/>
          <w:numId w:val="58"/>
        </w:numPr>
        <w:tabs>
          <w:tab w:val="clear" w:pos="851"/>
          <w:tab w:val="left" w:pos="284"/>
        </w:tabs>
        <w:spacing w:line="264" w:lineRule="auto"/>
      </w:pPr>
      <w:r w:rsidRPr="008C1ACA">
        <w:t>částice PM</w:t>
      </w:r>
      <w:r w:rsidRPr="008C1ACA">
        <w:rPr>
          <w:vertAlign w:val="subscript"/>
        </w:rPr>
        <w:t>2,5</w:t>
      </w:r>
      <w:r w:rsidRPr="008C1ACA">
        <w:t xml:space="preserve"> – 5 µg.m</w:t>
      </w:r>
      <w:r w:rsidRPr="008C1ACA">
        <w:rPr>
          <w:vertAlign w:val="superscript"/>
        </w:rPr>
        <w:t>-3</w:t>
      </w:r>
      <w:r w:rsidRPr="008C1ACA">
        <w:t xml:space="preserve"> pro průměrné roční koncentrace a 15 µg.m</w:t>
      </w:r>
      <w:r w:rsidRPr="008C1ACA">
        <w:rPr>
          <w:vertAlign w:val="superscript"/>
        </w:rPr>
        <w:t>-3</w:t>
      </w:r>
      <w:r w:rsidRPr="008C1ACA">
        <w:t xml:space="preserve"> pro 24hodinové koncentrace</w:t>
      </w:r>
    </w:p>
    <w:p w14:paraId="1CE46BCE" w14:textId="77777777" w:rsidR="00482903" w:rsidRPr="008C1ACA" w:rsidRDefault="00482903" w:rsidP="008503CD">
      <w:pPr>
        <w:pStyle w:val="Seznamsodrkami"/>
        <w:numPr>
          <w:ilvl w:val="0"/>
          <w:numId w:val="58"/>
        </w:numPr>
        <w:tabs>
          <w:tab w:val="clear" w:pos="851"/>
          <w:tab w:val="left" w:pos="284"/>
        </w:tabs>
        <w:spacing w:line="264" w:lineRule="auto"/>
      </w:pPr>
      <w:r w:rsidRPr="008C1ACA">
        <w:t>částice PM</w:t>
      </w:r>
      <w:r w:rsidRPr="008C1ACA">
        <w:rPr>
          <w:vertAlign w:val="subscript"/>
        </w:rPr>
        <w:t>10</w:t>
      </w:r>
      <w:r w:rsidRPr="008C1ACA">
        <w:t xml:space="preserve"> – 15 µg.m</w:t>
      </w:r>
      <w:r w:rsidRPr="008C1ACA">
        <w:rPr>
          <w:vertAlign w:val="superscript"/>
        </w:rPr>
        <w:t>-3</w:t>
      </w:r>
      <w:r w:rsidRPr="008C1ACA">
        <w:t xml:space="preserve"> pro průměrné roční koncentrace a 45 µg.m</w:t>
      </w:r>
      <w:r w:rsidRPr="008C1ACA">
        <w:rPr>
          <w:vertAlign w:val="superscript"/>
        </w:rPr>
        <w:t>-3</w:t>
      </w:r>
      <w:r w:rsidRPr="008C1ACA">
        <w:t xml:space="preserve"> pro 24hodinové koncentrace</w:t>
      </w:r>
    </w:p>
    <w:p w14:paraId="02088BD8" w14:textId="77777777" w:rsidR="00482903" w:rsidRPr="008C1ACA" w:rsidRDefault="00482903" w:rsidP="00482903">
      <w:pPr>
        <w:ind w:firstLine="708"/>
      </w:pPr>
      <w:r w:rsidRPr="008C1ACA">
        <w:t>WHO dále stanoví pro každou z výše uvedených veličin čtyři přechodné cíle, přičemž dosud platné směrné hodnoty dle [15] – tzn. 10 resp. 20 µg.m</w:t>
      </w:r>
      <w:r w:rsidRPr="008C1ACA">
        <w:rPr>
          <w:vertAlign w:val="superscript"/>
        </w:rPr>
        <w:t>-3</w:t>
      </w:r>
      <w:r w:rsidRPr="008C1ACA">
        <w:t xml:space="preserve"> pro roční koncentrace PM</w:t>
      </w:r>
      <w:r w:rsidRPr="008C1ACA">
        <w:rPr>
          <w:vertAlign w:val="subscript"/>
        </w:rPr>
        <w:t>2,5</w:t>
      </w:r>
      <w:r w:rsidRPr="008C1ACA">
        <w:t>, resp. PM</w:t>
      </w:r>
      <w:r w:rsidRPr="008C1ACA">
        <w:rPr>
          <w:vertAlign w:val="subscript"/>
        </w:rPr>
        <w:t>10</w:t>
      </w:r>
      <w:r w:rsidRPr="008C1ACA">
        <w:t xml:space="preserve"> a 25 resp. 50 µg.m</w:t>
      </w:r>
      <w:r w:rsidRPr="008C1ACA">
        <w:rPr>
          <w:vertAlign w:val="superscript"/>
        </w:rPr>
        <w:t>-3</w:t>
      </w:r>
      <w:r w:rsidRPr="008C1ACA">
        <w:t xml:space="preserve"> pro 24hodinové hodnoty – aktuálně odpovídají 4. přechodnému cíli. </w:t>
      </w:r>
    </w:p>
    <w:p w14:paraId="1CE97C57" w14:textId="17D66FD6" w:rsidR="00482903" w:rsidRPr="008C1ACA" w:rsidRDefault="00482903" w:rsidP="00482903">
      <w:pPr>
        <w:ind w:firstLine="708"/>
      </w:pPr>
      <w:r w:rsidRPr="008C1ACA">
        <w:t>Imisní limity jsou v ČR stanoveny pro suspendované částice PM</w:t>
      </w:r>
      <w:r w:rsidRPr="008C1ACA">
        <w:rPr>
          <w:vertAlign w:val="subscript"/>
        </w:rPr>
        <w:t>10</w:t>
      </w:r>
      <w:r w:rsidRPr="008C1ACA">
        <w:t xml:space="preserve"> ve výši 40 µg.m</w:t>
      </w:r>
      <w:r w:rsidRPr="008C1ACA">
        <w:rPr>
          <w:vertAlign w:val="superscript"/>
        </w:rPr>
        <w:t>-3</w:t>
      </w:r>
      <w:r w:rsidRPr="008C1ACA">
        <w:t xml:space="preserve"> pro průměrné roční koncentrace a 50 µg.m</w:t>
      </w:r>
      <w:r w:rsidRPr="008C1ACA">
        <w:rPr>
          <w:vertAlign w:val="superscript"/>
        </w:rPr>
        <w:t>-3</w:t>
      </w:r>
      <w:r w:rsidRPr="008C1ACA">
        <w:t xml:space="preserve"> pro 24hodinové hodnoty (s tolerovaným počtem 35 překročení v roce). Pro částice PM</w:t>
      </w:r>
      <w:r w:rsidRPr="008C1ACA">
        <w:rPr>
          <w:vertAlign w:val="subscript"/>
        </w:rPr>
        <w:t>2,5</w:t>
      </w:r>
      <w:r w:rsidRPr="008C1ACA">
        <w:t xml:space="preserve"> je stanoven pouze limit pro průměrné roční koncentrace, a to ve výši 20 µg.m</w:t>
      </w:r>
      <w:r w:rsidR="00831146">
        <w:rPr>
          <w:vertAlign w:val="superscript"/>
        </w:rPr>
        <w:t>-</w:t>
      </w:r>
      <w:r w:rsidRPr="008C1ACA">
        <w:rPr>
          <w:vertAlign w:val="superscript"/>
        </w:rPr>
        <w:t>3</w:t>
      </w:r>
      <w:r w:rsidRPr="008C1ACA">
        <w:t>.</w:t>
      </w:r>
    </w:p>
    <w:p w14:paraId="4453E927" w14:textId="41272910" w:rsidR="00482903" w:rsidRPr="008C1ACA" w:rsidRDefault="00482903" w:rsidP="00482903">
      <w:pPr>
        <w:ind w:firstLine="708"/>
      </w:pPr>
      <w:r w:rsidRPr="008C1ACA">
        <w:t>V předkládaném hodnocení jsou pro kvantifikaci rizika z exp</w:t>
      </w:r>
      <w:r w:rsidR="00DD6F2D" w:rsidRPr="008C1ACA">
        <w:t>ozice suspendovaným částicím (a </w:t>
      </w:r>
      <w:r w:rsidRPr="008C1ACA">
        <w:t xml:space="preserve">obdobně i oxidu dusičitému, viz dále) použity funkce koncentrace – účinek, publikované Světovou zdravotnickou organizací v rámci projektu </w:t>
      </w:r>
      <w:r w:rsidRPr="008C1ACA">
        <w:rPr>
          <w:i/>
        </w:rPr>
        <w:t xml:space="preserve">Health risks of air pollution in Europe </w:t>
      </w:r>
      <w:r w:rsidRPr="008C1ACA">
        <w:t xml:space="preserve">(HRAPIE) [17]. Jedná se o vztahy odvozené na základě analýzy výsledků mnoha epidemiologických studií a dat o zdravotních ukazatelích u populace zemí EU. Jednotlivé faktory koncentrace a účinku jsou formulovány prostřednictvím relativního rizika (RR), které vyjadřuje rozdíl v pravděpodobnosti výskytu daného účinku v populaci exponované určité úrovni koncentrace znečišťující látky vůči populaci neexponované. Vztah mezi koncentrací a pravděpodobností výskytu účinku (rizikem) je lineární. Pro vlastní charakterizaci rizika exponované populace se pak používá výpočet metodou atributivní frakce, popsaný v kap. 4.2. </w:t>
      </w:r>
    </w:p>
    <w:p w14:paraId="62245BF3" w14:textId="77777777" w:rsidR="00482903" w:rsidRPr="008C1ACA" w:rsidRDefault="00482903" w:rsidP="00482903">
      <w:pPr>
        <w:ind w:firstLine="708"/>
      </w:pPr>
      <w:r w:rsidRPr="008C1ACA">
        <w:t>Doporučené vztahy jsou rozděleny do dvou skupin:</w:t>
      </w:r>
    </w:p>
    <w:p w14:paraId="27E870DD" w14:textId="77777777" w:rsidR="00482903" w:rsidRPr="008C1ACA" w:rsidRDefault="00482903" w:rsidP="008503CD">
      <w:pPr>
        <w:pStyle w:val="Seznamsodrkami"/>
        <w:numPr>
          <w:ilvl w:val="0"/>
          <w:numId w:val="58"/>
        </w:numPr>
        <w:tabs>
          <w:tab w:val="clear" w:pos="851"/>
          <w:tab w:val="left" w:pos="284"/>
        </w:tabs>
        <w:suppressAutoHyphens/>
        <w:spacing w:line="264" w:lineRule="auto"/>
      </w:pPr>
      <w:r w:rsidRPr="008C1ACA">
        <w:t>skupina A – k dispozici jsou dostatečné údaje pro spolehlivou kvantifikaci účinků</w:t>
      </w:r>
    </w:p>
    <w:p w14:paraId="1B3EA43B" w14:textId="77777777" w:rsidR="00482903" w:rsidRPr="008C1ACA" w:rsidRDefault="00482903" w:rsidP="008503CD">
      <w:pPr>
        <w:pStyle w:val="Seznamsodrkami"/>
        <w:numPr>
          <w:ilvl w:val="0"/>
          <w:numId w:val="58"/>
        </w:numPr>
        <w:tabs>
          <w:tab w:val="clear" w:pos="851"/>
          <w:tab w:val="left" w:pos="284"/>
        </w:tabs>
        <w:suppressAutoHyphens/>
        <w:spacing w:line="264" w:lineRule="auto"/>
      </w:pPr>
      <w:r w:rsidRPr="008C1ACA">
        <w:t>skupina B – údaje s vyšší mírou nejistoty ohledně přesnosti údajů použitých pro kvantifikaci účinků</w:t>
      </w:r>
    </w:p>
    <w:p w14:paraId="4D2F2C05" w14:textId="37B2C576" w:rsidR="00482903" w:rsidRPr="008C1ACA" w:rsidRDefault="00482903" w:rsidP="00482903">
      <w:pPr>
        <w:ind w:firstLine="708"/>
      </w:pPr>
      <w:r w:rsidRPr="008C1ACA">
        <w:t xml:space="preserve">V některých případech jsou dále kromě „základních“ výpočetních vztahů uvedeny i vztahy alternativní, použitelné v určitých situacích (např. není-li dostatek </w:t>
      </w:r>
      <w:r w:rsidR="008C1ACA">
        <w:t>dat pro provedení výpočtu podle </w:t>
      </w:r>
      <w:r w:rsidRPr="008C1ACA">
        <w:t>vztahu předchozího). Tabulka 15 shrnuje přehled hodnot relativního rizika, použitých v této studii, jedná se ve všech případech o „základní“ hodnoty RR. Uveden je vždy interval spolehlivosti (v závorce) a střední hodnota relativního rizika.</w:t>
      </w:r>
    </w:p>
    <w:p w14:paraId="25B8ABB0" w14:textId="77777777" w:rsidR="00482903" w:rsidRPr="008C1ACA" w:rsidRDefault="00482903" w:rsidP="00482903">
      <w:pPr>
        <w:keepNext/>
        <w:keepLines/>
        <w:spacing w:before="240"/>
        <w:jc w:val="left"/>
        <w:rPr>
          <w:b/>
          <w:bCs/>
          <w:sz w:val="24"/>
        </w:rPr>
      </w:pPr>
      <w:r w:rsidRPr="008C1ACA">
        <w:rPr>
          <w:b/>
          <w:bCs/>
          <w:sz w:val="24"/>
        </w:rPr>
        <w:t>Tab. 15. Faktory koncentrace – účinek – suspendované částice [17]</w:t>
      </w:r>
    </w:p>
    <w:tbl>
      <w:tblPr>
        <w:tblW w:w="9072"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2609"/>
        <w:gridCol w:w="1360"/>
        <w:gridCol w:w="921"/>
        <w:gridCol w:w="2339"/>
      </w:tblGrid>
      <w:tr w:rsidR="00482903" w:rsidRPr="008C1ACA" w14:paraId="4E8ED310" w14:textId="77777777" w:rsidTr="00A15AC5">
        <w:trPr>
          <w:jc w:val="center"/>
        </w:trPr>
        <w:tc>
          <w:tcPr>
            <w:tcW w:w="1843" w:type="dxa"/>
            <w:tcBorders>
              <w:bottom w:val="single" w:sz="12" w:space="0" w:color="auto"/>
            </w:tcBorders>
            <w:shd w:val="clear" w:color="auto" w:fill="auto"/>
            <w:noWrap/>
            <w:vAlign w:val="center"/>
          </w:tcPr>
          <w:p w14:paraId="389F39AF" w14:textId="77777777" w:rsidR="00482903" w:rsidRPr="008C1ACA" w:rsidRDefault="00482903" w:rsidP="00A15AC5">
            <w:pPr>
              <w:keepNext/>
              <w:keepLines/>
              <w:suppressAutoHyphens/>
              <w:spacing w:after="60"/>
              <w:jc w:val="left"/>
              <w:rPr>
                <w:b/>
                <w:sz w:val="20"/>
              </w:rPr>
            </w:pPr>
            <w:r w:rsidRPr="008C1ACA">
              <w:rPr>
                <w:b/>
                <w:sz w:val="20"/>
              </w:rPr>
              <w:t>Imisní veličina</w:t>
            </w:r>
          </w:p>
        </w:tc>
        <w:tc>
          <w:tcPr>
            <w:tcW w:w="2609" w:type="dxa"/>
            <w:tcBorders>
              <w:bottom w:val="single" w:sz="12" w:space="0" w:color="auto"/>
            </w:tcBorders>
            <w:shd w:val="clear" w:color="auto" w:fill="auto"/>
            <w:noWrap/>
            <w:vAlign w:val="center"/>
          </w:tcPr>
          <w:p w14:paraId="4F74B1A2" w14:textId="77777777" w:rsidR="00482903" w:rsidRPr="008C1ACA" w:rsidRDefault="00482903" w:rsidP="00A15AC5">
            <w:pPr>
              <w:keepNext/>
              <w:keepLines/>
              <w:suppressAutoHyphens/>
              <w:spacing w:after="60"/>
              <w:jc w:val="left"/>
              <w:rPr>
                <w:b/>
                <w:sz w:val="20"/>
              </w:rPr>
            </w:pPr>
            <w:r w:rsidRPr="008C1ACA">
              <w:rPr>
                <w:b/>
                <w:sz w:val="20"/>
              </w:rPr>
              <w:t>Zdravotní účinek</w:t>
            </w:r>
          </w:p>
        </w:tc>
        <w:tc>
          <w:tcPr>
            <w:tcW w:w="1360" w:type="dxa"/>
            <w:tcBorders>
              <w:bottom w:val="single" w:sz="12" w:space="0" w:color="auto"/>
            </w:tcBorders>
            <w:shd w:val="clear" w:color="auto" w:fill="auto"/>
            <w:noWrap/>
            <w:vAlign w:val="center"/>
          </w:tcPr>
          <w:p w14:paraId="4ACF837F" w14:textId="77777777" w:rsidR="00482903" w:rsidRPr="008C1ACA" w:rsidRDefault="00482903" w:rsidP="00A15AC5">
            <w:pPr>
              <w:keepNext/>
              <w:keepLines/>
              <w:suppressAutoHyphens/>
              <w:spacing w:after="60"/>
              <w:jc w:val="left"/>
              <w:rPr>
                <w:b/>
                <w:sz w:val="20"/>
              </w:rPr>
            </w:pPr>
            <w:r w:rsidRPr="008C1ACA">
              <w:rPr>
                <w:b/>
                <w:sz w:val="20"/>
              </w:rPr>
              <w:t>Segment populace</w:t>
            </w:r>
          </w:p>
        </w:tc>
        <w:tc>
          <w:tcPr>
            <w:tcW w:w="921" w:type="dxa"/>
            <w:tcBorders>
              <w:bottom w:val="single" w:sz="12" w:space="0" w:color="auto"/>
            </w:tcBorders>
            <w:shd w:val="clear" w:color="auto" w:fill="auto"/>
            <w:noWrap/>
            <w:vAlign w:val="center"/>
          </w:tcPr>
          <w:p w14:paraId="15F46B57" w14:textId="77777777" w:rsidR="00482903" w:rsidRPr="008C1ACA" w:rsidRDefault="00482903" w:rsidP="00A15AC5">
            <w:pPr>
              <w:keepNext/>
              <w:keepLines/>
              <w:suppressAutoHyphens/>
              <w:spacing w:after="60"/>
              <w:jc w:val="left"/>
              <w:rPr>
                <w:b/>
                <w:sz w:val="20"/>
              </w:rPr>
            </w:pPr>
            <w:r w:rsidRPr="008C1ACA">
              <w:rPr>
                <w:b/>
                <w:sz w:val="20"/>
              </w:rPr>
              <w:t>Skupina</w:t>
            </w:r>
          </w:p>
        </w:tc>
        <w:tc>
          <w:tcPr>
            <w:tcW w:w="2339" w:type="dxa"/>
            <w:tcBorders>
              <w:bottom w:val="single" w:sz="12" w:space="0" w:color="auto"/>
            </w:tcBorders>
            <w:shd w:val="clear" w:color="auto" w:fill="auto"/>
            <w:noWrap/>
            <w:vAlign w:val="center"/>
          </w:tcPr>
          <w:p w14:paraId="5CC6B807" w14:textId="77777777" w:rsidR="00482903" w:rsidRPr="008C1ACA" w:rsidRDefault="00482903" w:rsidP="00A15AC5">
            <w:pPr>
              <w:keepNext/>
              <w:keepLines/>
              <w:suppressAutoHyphens/>
              <w:spacing w:after="60"/>
              <w:jc w:val="center"/>
              <w:rPr>
                <w:b/>
                <w:sz w:val="20"/>
              </w:rPr>
            </w:pPr>
            <w:r w:rsidRPr="008C1ACA">
              <w:rPr>
                <w:b/>
                <w:sz w:val="20"/>
              </w:rPr>
              <w:t xml:space="preserve">RR při zvýšení </w:t>
            </w:r>
            <w:r w:rsidRPr="008C1ACA">
              <w:rPr>
                <w:b/>
                <w:sz w:val="20"/>
              </w:rPr>
              <w:br/>
              <w:t>koncentrace o 10 µg.m</w:t>
            </w:r>
            <w:r w:rsidRPr="008C1ACA">
              <w:rPr>
                <w:b/>
                <w:sz w:val="20"/>
                <w:vertAlign w:val="superscript"/>
              </w:rPr>
              <w:t>-3</w:t>
            </w:r>
          </w:p>
        </w:tc>
      </w:tr>
      <w:tr w:rsidR="00482903" w:rsidRPr="008C1ACA" w14:paraId="05BF4A52" w14:textId="77777777" w:rsidTr="00A15AC5">
        <w:trPr>
          <w:jc w:val="center"/>
        </w:trPr>
        <w:tc>
          <w:tcPr>
            <w:tcW w:w="1843" w:type="dxa"/>
            <w:tcBorders>
              <w:top w:val="single" w:sz="12" w:space="0" w:color="auto"/>
              <w:bottom w:val="single" w:sz="4" w:space="0" w:color="auto"/>
            </w:tcBorders>
            <w:shd w:val="clear" w:color="auto" w:fill="auto"/>
            <w:noWrap/>
            <w:vAlign w:val="center"/>
          </w:tcPr>
          <w:p w14:paraId="5843E394" w14:textId="77777777" w:rsidR="00482903" w:rsidRPr="008C1ACA" w:rsidRDefault="00482903" w:rsidP="00A15AC5">
            <w:pPr>
              <w:keepNext/>
              <w:keepLines/>
              <w:suppressAutoHyphens/>
              <w:spacing w:before="0"/>
              <w:jc w:val="left"/>
              <w:rPr>
                <w:sz w:val="20"/>
              </w:rPr>
            </w:pPr>
            <w:r w:rsidRPr="008C1ACA">
              <w:rPr>
                <w:sz w:val="20"/>
              </w:rPr>
              <w:t>PM</w:t>
            </w:r>
            <w:r w:rsidRPr="008C1ACA">
              <w:rPr>
                <w:sz w:val="20"/>
                <w:vertAlign w:val="subscript"/>
              </w:rPr>
              <w:t>2,5</w:t>
            </w:r>
            <w:r w:rsidRPr="008C1ACA">
              <w:rPr>
                <w:sz w:val="20"/>
              </w:rPr>
              <w:t xml:space="preserve"> roční průměr</w:t>
            </w:r>
          </w:p>
        </w:tc>
        <w:tc>
          <w:tcPr>
            <w:tcW w:w="2609" w:type="dxa"/>
            <w:tcBorders>
              <w:top w:val="single" w:sz="12" w:space="0" w:color="auto"/>
              <w:bottom w:val="single" w:sz="4" w:space="0" w:color="auto"/>
            </w:tcBorders>
            <w:shd w:val="clear" w:color="auto" w:fill="auto"/>
            <w:noWrap/>
            <w:vAlign w:val="center"/>
          </w:tcPr>
          <w:p w14:paraId="3F7E8BA4" w14:textId="77777777" w:rsidR="00482903" w:rsidRPr="008C1ACA" w:rsidRDefault="00482903" w:rsidP="00A15AC5">
            <w:pPr>
              <w:keepNext/>
              <w:keepLines/>
              <w:suppressAutoHyphens/>
              <w:spacing w:before="0"/>
              <w:jc w:val="left"/>
              <w:rPr>
                <w:sz w:val="20"/>
              </w:rPr>
            </w:pPr>
            <w:r w:rsidRPr="008C1ACA">
              <w:rPr>
                <w:sz w:val="20"/>
              </w:rPr>
              <w:t xml:space="preserve">úmrtnost u dospělých </w:t>
            </w:r>
          </w:p>
        </w:tc>
        <w:tc>
          <w:tcPr>
            <w:tcW w:w="1360" w:type="dxa"/>
            <w:tcBorders>
              <w:top w:val="single" w:sz="12" w:space="0" w:color="auto"/>
              <w:bottom w:val="single" w:sz="4" w:space="0" w:color="auto"/>
            </w:tcBorders>
            <w:shd w:val="clear" w:color="auto" w:fill="auto"/>
            <w:noWrap/>
            <w:vAlign w:val="center"/>
          </w:tcPr>
          <w:p w14:paraId="74BFFB7A" w14:textId="77777777" w:rsidR="00482903" w:rsidRPr="008C1ACA" w:rsidRDefault="00482903" w:rsidP="00A15AC5">
            <w:pPr>
              <w:keepNext/>
              <w:keepLines/>
              <w:suppressAutoHyphens/>
              <w:spacing w:before="0"/>
              <w:jc w:val="left"/>
              <w:rPr>
                <w:sz w:val="20"/>
              </w:rPr>
            </w:pPr>
            <w:r w:rsidRPr="008C1ACA">
              <w:rPr>
                <w:sz w:val="20"/>
              </w:rPr>
              <w:t>&gt; 30 let</w:t>
            </w:r>
          </w:p>
        </w:tc>
        <w:tc>
          <w:tcPr>
            <w:tcW w:w="921" w:type="dxa"/>
            <w:tcBorders>
              <w:top w:val="single" w:sz="12" w:space="0" w:color="auto"/>
              <w:bottom w:val="single" w:sz="4" w:space="0" w:color="auto"/>
            </w:tcBorders>
            <w:shd w:val="clear" w:color="auto" w:fill="auto"/>
            <w:noWrap/>
            <w:vAlign w:val="center"/>
          </w:tcPr>
          <w:p w14:paraId="041F5C8D" w14:textId="77777777" w:rsidR="00482903" w:rsidRPr="008C1ACA" w:rsidRDefault="00482903" w:rsidP="00A15AC5">
            <w:pPr>
              <w:keepNext/>
              <w:keepLines/>
              <w:suppressAutoHyphens/>
              <w:spacing w:before="0"/>
              <w:jc w:val="center"/>
              <w:rPr>
                <w:sz w:val="20"/>
              </w:rPr>
            </w:pPr>
            <w:r w:rsidRPr="008C1ACA">
              <w:rPr>
                <w:sz w:val="20"/>
              </w:rPr>
              <w:t>A</w:t>
            </w:r>
          </w:p>
        </w:tc>
        <w:tc>
          <w:tcPr>
            <w:tcW w:w="2339" w:type="dxa"/>
            <w:tcBorders>
              <w:top w:val="single" w:sz="12" w:space="0" w:color="auto"/>
              <w:bottom w:val="single" w:sz="4" w:space="0" w:color="auto"/>
            </w:tcBorders>
            <w:shd w:val="clear" w:color="auto" w:fill="auto"/>
            <w:noWrap/>
            <w:vAlign w:val="center"/>
          </w:tcPr>
          <w:p w14:paraId="422E4FFC" w14:textId="77777777" w:rsidR="00482903" w:rsidRPr="008C1ACA" w:rsidRDefault="00482903" w:rsidP="00A15AC5">
            <w:pPr>
              <w:keepNext/>
              <w:keepLines/>
              <w:suppressAutoHyphens/>
              <w:spacing w:before="0"/>
              <w:jc w:val="left"/>
              <w:rPr>
                <w:sz w:val="20"/>
              </w:rPr>
            </w:pPr>
            <w:r w:rsidRPr="008C1ACA">
              <w:rPr>
                <w:sz w:val="20"/>
              </w:rPr>
              <w:t>1,062 (1,040 – 1,083)</w:t>
            </w:r>
          </w:p>
        </w:tc>
      </w:tr>
      <w:tr w:rsidR="00482903" w:rsidRPr="008C1ACA" w14:paraId="62B08567" w14:textId="77777777" w:rsidTr="00A15AC5">
        <w:trPr>
          <w:jc w:val="center"/>
        </w:trPr>
        <w:tc>
          <w:tcPr>
            <w:tcW w:w="1843" w:type="dxa"/>
            <w:tcBorders>
              <w:top w:val="single" w:sz="4" w:space="0" w:color="auto"/>
            </w:tcBorders>
            <w:shd w:val="clear" w:color="auto" w:fill="auto"/>
            <w:noWrap/>
            <w:vAlign w:val="center"/>
          </w:tcPr>
          <w:p w14:paraId="1692E21D" w14:textId="77777777" w:rsidR="00482903" w:rsidRPr="008C1ACA" w:rsidRDefault="00482903" w:rsidP="00A15AC5">
            <w:pPr>
              <w:keepNext/>
              <w:keepLines/>
              <w:suppressAutoHyphens/>
              <w:spacing w:before="0"/>
              <w:jc w:val="left"/>
              <w:rPr>
                <w:sz w:val="20"/>
              </w:rPr>
            </w:pPr>
            <w:r w:rsidRPr="008C1ACA">
              <w:rPr>
                <w:sz w:val="20"/>
              </w:rPr>
              <w:t>PM</w:t>
            </w:r>
            <w:r w:rsidRPr="008C1ACA">
              <w:rPr>
                <w:sz w:val="20"/>
                <w:vertAlign w:val="subscript"/>
              </w:rPr>
              <w:t>10</w:t>
            </w:r>
            <w:r w:rsidRPr="008C1ACA">
              <w:rPr>
                <w:sz w:val="20"/>
              </w:rPr>
              <w:t xml:space="preserve"> roční průměr</w:t>
            </w:r>
          </w:p>
        </w:tc>
        <w:tc>
          <w:tcPr>
            <w:tcW w:w="2609" w:type="dxa"/>
            <w:tcBorders>
              <w:top w:val="single" w:sz="4" w:space="0" w:color="auto"/>
            </w:tcBorders>
            <w:shd w:val="clear" w:color="auto" w:fill="auto"/>
            <w:noWrap/>
            <w:vAlign w:val="center"/>
          </w:tcPr>
          <w:p w14:paraId="1BF94077" w14:textId="77777777" w:rsidR="00482903" w:rsidRPr="008C1ACA" w:rsidRDefault="00482903" w:rsidP="00A15AC5">
            <w:pPr>
              <w:keepNext/>
              <w:keepLines/>
              <w:suppressAutoHyphens/>
              <w:spacing w:before="0"/>
              <w:jc w:val="left"/>
              <w:rPr>
                <w:sz w:val="20"/>
              </w:rPr>
            </w:pPr>
            <w:r w:rsidRPr="008C1ACA">
              <w:rPr>
                <w:sz w:val="20"/>
              </w:rPr>
              <w:t xml:space="preserve">kojenecká úmrtnost </w:t>
            </w:r>
          </w:p>
        </w:tc>
        <w:tc>
          <w:tcPr>
            <w:tcW w:w="1360" w:type="dxa"/>
            <w:tcBorders>
              <w:top w:val="single" w:sz="4" w:space="0" w:color="auto"/>
            </w:tcBorders>
            <w:shd w:val="clear" w:color="auto" w:fill="auto"/>
            <w:noWrap/>
            <w:vAlign w:val="center"/>
          </w:tcPr>
          <w:p w14:paraId="442AC51C" w14:textId="77777777" w:rsidR="00482903" w:rsidRPr="008C1ACA" w:rsidRDefault="00482903" w:rsidP="00A15AC5">
            <w:pPr>
              <w:keepNext/>
              <w:keepLines/>
              <w:suppressAutoHyphens/>
              <w:spacing w:before="0"/>
              <w:jc w:val="left"/>
              <w:rPr>
                <w:sz w:val="20"/>
              </w:rPr>
            </w:pPr>
            <w:r w:rsidRPr="008C1ACA">
              <w:rPr>
                <w:sz w:val="20"/>
              </w:rPr>
              <w:t>0-1 rok</w:t>
            </w:r>
          </w:p>
        </w:tc>
        <w:tc>
          <w:tcPr>
            <w:tcW w:w="921" w:type="dxa"/>
            <w:tcBorders>
              <w:top w:val="single" w:sz="4" w:space="0" w:color="auto"/>
            </w:tcBorders>
            <w:shd w:val="clear" w:color="auto" w:fill="auto"/>
            <w:noWrap/>
            <w:vAlign w:val="center"/>
          </w:tcPr>
          <w:p w14:paraId="37D89FA2" w14:textId="77777777" w:rsidR="00482903" w:rsidRPr="008C1ACA" w:rsidRDefault="00482903" w:rsidP="00A15AC5">
            <w:pPr>
              <w:keepNext/>
              <w:keepLines/>
              <w:suppressAutoHyphens/>
              <w:spacing w:before="0"/>
              <w:jc w:val="center"/>
              <w:rPr>
                <w:sz w:val="20"/>
              </w:rPr>
            </w:pPr>
            <w:r w:rsidRPr="008C1ACA">
              <w:rPr>
                <w:sz w:val="20"/>
              </w:rPr>
              <w:t>B</w:t>
            </w:r>
          </w:p>
        </w:tc>
        <w:tc>
          <w:tcPr>
            <w:tcW w:w="2339" w:type="dxa"/>
            <w:tcBorders>
              <w:top w:val="single" w:sz="4" w:space="0" w:color="auto"/>
            </w:tcBorders>
            <w:shd w:val="clear" w:color="auto" w:fill="auto"/>
            <w:noWrap/>
            <w:vAlign w:val="center"/>
          </w:tcPr>
          <w:p w14:paraId="0C70E93D" w14:textId="77777777" w:rsidR="00482903" w:rsidRPr="008C1ACA" w:rsidRDefault="00482903" w:rsidP="00A15AC5">
            <w:pPr>
              <w:keepNext/>
              <w:keepLines/>
              <w:suppressAutoHyphens/>
              <w:spacing w:before="0"/>
              <w:jc w:val="left"/>
              <w:rPr>
                <w:sz w:val="20"/>
              </w:rPr>
            </w:pPr>
            <w:r w:rsidRPr="008C1ACA">
              <w:rPr>
                <w:sz w:val="20"/>
              </w:rPr>
              <w:t>1,04 (1,02 – 1,07)</w:t>
            </w:r>
          </w:p>
        </w:tc>
      </w:tr>
      <w:tr w:rsidR="00482903" w:rsidRPr="008C1ACA" w14:paraId="197E763D" w14:textId="77777777" w:rsidTr="00A15AC5">
        <w:trPr>
          <w:jc w:val="center"/>
        </w:trPr>
        <w:tc>
          <w:tcPr>
            <w:tcW w:w="1843" w:type="dxa"/>
            <w:shd w:val="clear" w:color="auto" w:fill="auto"/>
            <w:noWrap/>
            <w:vAlign w:val="center"/>
          </w:tcPr>
          <w:p w14:paraId="28FA9BC2" w14:textId="77777777" w:rsidR="00482903" w:rsidRPr="008C1ACA" w:rsidRDefault="00482903" w:rsidP="00A15AC5">
            <w:pPr>
              <w:keepNext/>
              <w:keepLines/>
              <w:suppressAutoHyphens/>
              <w:spacing w:before="0"/>
              <w:jc w:val="left"/>
              <w:rPr>
                <w:sz w:val="20"/>
              </w:rPr>
            </w:pPr>
            <w:r w:rsidRPr="008C1ACA">
              <w:rPr>
                <w:sz w:val="20"/>
              </w:rPr>
              <w:t>PM</w:t>
            </w:r>
            <w:r w:rsidRPr="008C1ACA">
              <w:rPr>
                <w:sz w:val="20"/>
                <w:vertAlign w:val="subscript"/>
              </w:rPr>
              <w:t>10</w:t>
            </w:r>
            <w:r w:rsidRPr="008C1ACA">
              <w:rPr>
                <w:sz w:val="20"/>
              </w:rPr>
              <w:t xml:space="preserve"> roční průměr</w:t>
            </w:r>
          </w:p>
        </w:tc>
        <w:tc>
          <w:tcPr>
            <w:tcW w:w="2609" w:type="dxa"/>
            <w:shd w:val="clear" w:color="auto" w:fill="auto"/>
            <w:noWrap/>
            <w:vAlign w:val="center"/>
          </w:tcPr>
          <w:p w14:paraId="31362510" w14:textId="77777777" w:rsidR="00482903" w:rsidRPr="008C1ACA" w:rsidRDefault="00482903" w:rsidP="00A15AC5">
            <w:pPr>
              <w:keepNext/>
              <w:keepLines/>
              <w:suppressAutoHyphens/>
              <w:spacing w:before="0"/>
              <w:jc w:val="left"/>
              <w:rPr>
                <w:sz w:val="20"/>
              </w:rPr>
            </w:pPr>
            <w:r w:rsidRPr="008C1ACA">
              <w:rPr>
                <w:sz w:val="20"/>
              </w:rPr>
              <w:t>prevalence bronchitidy u dětí</w:t>
            </w:r>
          </w:p>
        </w:tc>
        <w:tc>
          <w:tcPr>
            <w:tcW w:w="1360" w:type="dxa"/>
            <w:shd w:val="clear" w:color="auto" w:fill="auto"/>
            <w:noWrap/>
            <w:vAlign w:val="center"/>
          </w:tcPr>
          <w:p w14:paraId="0538AA83" w14:textId="77777777" w:rsidR="00482903" w:rsidRPr="008C1ACA" w:rsidRDefault="00482903" w:rsidP="00A15AC5">
            <w:pPr>
              <w:keepNext/>
              <w:keepLines/>
              <w:suppressAutoHyphens/>
              <w:spacing w:before="0"/>
              <w:jc w:val="left"/>
              <w:rPr>
                <w:sz w:val="20"/>
              </w:rPr>
            </w:pPr>
            <w:r w:rsidRPr="008C1ACA">
              <w:rPr>
                <w:sz w:val="20"/>
              </w:rPr>
              <w:t>6-12 let</w:t>
            </w:r>
          </w:p>
        </w:tc>
        <w:tc>
          <w:tcPr>
            <w:tcW w:w="921" w:type="dxa"/>
            <w:shd w:val="clear" w:color="auto" w:fill="auto"/>
            <w:noWrap/>
            <w:vAlign w:val="center"/>
          </w:tcPr>
          <w:p w14:paraId="69F212F1" w14:textId="77777777" w:rsidR="00482903" w:rsidRPr="008C1ACA" w:rsidRDefault="00482903" w:rsidP="00A15AC5">
            <w:pPr>
              <w:keepNext/>
              <w:keepLines/>
              <w:suppressAutoHyphens/>
              <w:spacing w:before="0"/>
              <w:jc w:val="center"/>
              <w:rPr>
                <w:sz w:val="20"/>
              </w:rPr>
            </w:pPr>
            <w:r w:rsidRPr="008C1ACA">
              <w:rPr>
                <w:sz w:val="20"/>
              </w:rPr>
              <w:t>B</w:t>
            </w:r>
          </w:p>
        </w:tc>
        <w:tc>
          <w:tcPr>
            <w:tcW w:w="2339" w:type="dxa"/>
            <w:shd w:val="clear" w:color="auto" w:fill="auto"/>
            <w:noWrap/>
            <w:vAlign w:val="center"/>
          </w:tcPr>
          <w:p w14:paraId="06CD9FF7" w14:textId="77777777" w:rsidR="00482903" w:rsidRPr="008C1ACA" w:rsidRDefault="00482903" w:rsidP="00A15AC5">
            <w:pPr>
              <w:keepNext/>
              <w:keepLines/>
              <w:suppressAutoHyphens/>
              <w:spacing w:before="0"/>
              <w:jc w:val="left"/>
              <w:rPr>
                <w:sz w:val="20"/>
              </w:rPr>
            </w:pPr>
            <w:r w:rsidRPr="008C1ACA">
              <w:rPr>
                <w:sz w:val="20"/>
              </w:rPr>
              <w:t>1,08 (0,98 – 1,19)</w:t>
            </w:r>
          </w:p>
        </w:tc>
      </w:tr>
      <w:tr w:rsidR="00482903" w:rsidRPr="008C1ACA" w14:paraId="2AB53F3D" w14:textId="77777777" w:rsidTr="00A15AC5">
        <w:trPr>
          <w:jc w:val="center"/>
        </w:trPr>
        <w:tc>
          <w:tcPr>
            <w:tcW w:w="1843" w:type="dxa"/>
            <w:shd w:val="clear" w:color="auto" w:fill="auto"/>
            <w:noWrap/>
            <w:vAlign w:val="center"/>
          </w:tcPr>
          <w:p w14:paraId="238ABBC8" w14:textId="77777777" w:rsidR="00482903" w:rsidRPr="008C1ACA" w:rsidRDefault="00482903" w:rsidP="00A15AC5">
            <w:pPr>
              <w:keepNext/>
              <w:keepLines/>
              <w:suppressAutoHyphens/>
              <w:spacing w:before="0"/>
              <w:jc w:val="left"/>
              <w:rPr>
                <w:sz w:val="20"/>
              </w:rPr>
            </w:pPr>
            <w:r w:rsidRPr="008C1ACA">
              <w:rPr>
                <w:sz w:val="20"/>
              </w:rPr>
              <w:t>PM</w:t>
            </w:r>
            <w:r w:rsidRPr="008C1ACA">
              <w:rPr>
                <w:sz w:val="20"/>
                <w:vertAlign w:val="subscript"/>
              </w:rPr>
              <w:t>10</w:t>
            </w:r>
            <w:r w:rsidRPr="008C1ACA">
              <w:rPr>
                <w:sz w:val="20"/>
              </w:rPr>
              <w:t xml:space="preserve"> roční průměr</w:t>
            </w:r>
          </w:p>
        </w:tc>
        <w:tc>
          <w:tcPr>
            <w:tcW w:w="2609" w:type="dxa"/>
            <w:shd w:val="clear" w:color="auto" w:fill="auto"/>
            <w:noWrap/>
            <w:vAlign w:val="center"/>
          </w:tcPr>
          <w:p w14:paraId="1C52B549" w14:textId="77777777" w:rsidR="00482903" w:rsidRPr="008C1ACA" w:rsidRDefault="00482903" w:rsidP="00A15AC5">
            <w:pPr>
              <w:keepNext/>
              <w:keepLines/>
              <w:suppressAutoHyphens/>
              <w:spacing w:before="0"/>
              <w:jc w:val="left"/>
              <w:rPr>
                <w:sz w:val="20"/>
              </w:rPr>
            </w:pPr>
            <w:r w:rsidRPr="008C1ACA">
              <w:rPr>
                <w:sz w:val="20"/>
              </w:rPr>
              <w:t xml:space="preserve">incidence chronické bronchitidy u dospělých </w:t>
            </w:r>
          </w:p>
        </w:tc>
        <w:tc>
          <w:tcPr>
            <w:tcW w:w="1360" w:type="dxa"/>
            <w:shd w:val="clear" w:color="auto" w:fill="auto"/>
            <w:noWrap/>
            <w:vAlign w:val="center"/>
          </w:tcPr>
          <w:p w14:paraId="2C016BE4" w14:textId="77777777" w:rsidR="00482903" w:rsidRPr="008C1ACA" w:rsidRDefault="00482903" w:rsidP="00A15AC5">
            <w:pPr>
              <w:keepNext/>
              <w:keepLines/>
              <w:suppressAutoHyphens/>
              <w:spacing w:before="0"/>
              <w:jc w:val="left"/>
              <w:rPr>
                <w:sz w:val="20"/>
              </w:rPr>
            </w:pPr>
            <w:r w:rsidRPr="008C1ACA">
              <w:rPr>
                <w:sz w:val="20"/>
              </w:rPr>
              <w:t>&gt; 18 let</w:t>
            </w:r>
          </w:p>
        </w:tc>
        <w:tc>
          <w:tcPr>
            <w:tcW w:w="921" w:type="dxa"/>
            <w:shd w:val="clear" w:color="auto" w:fill="auto"/>
            <w:noWrap/>
            <w:vAlign w:val="center"/>
          </w:tcPr>
          <w:p w14:paraId="4D94D069" w14:textId="77777777" w:rsidR="00482903" w:rsidRPr="008C1ACA" w:rsidRDefault="00482903" w:rsidP="00A15AC5">
            <w:pPr>
              <w:keepNext/>
              <w:keepLines/>
              <w:suppressAutoHyphens/>
              <w:spacing w:before="0"/>
              <w:jc w:val="center"/>
              <w:rPr>
                <w:sz w:val="20"/>
              </w:rPr>
            </w:pPr>
            <w:r w:rsidRPr="008C1ACA">
              <w:rPr>
                <w:sz w:val="20"/>
              </w:rPr>
              <w:t>B</w:t>
            </w:r>
          </w:p>
        </w:tc>
        <w:tc>
          <w:tcPr>
            <w:tcW w:w="2339" w:type="dxa"/>
            <w:shd w:val="clear" w:color="auto" w:fill="auto"/>
            <w:noWrap/>
            <w:vAlign w:val="center"/>
          </w:tcPr>
          <w:p w14:paraId="610C2A07" w14:textId="77777777" w:rsidR="00482903" w:rsidRPr="008C1ACA" w:rsidRDefault="00482903" w:rsidP="00A15AC5">
            <w:pPr>
              <w:keepNext/>
              <w:keepLines/>
              <w:suppressAutoHyphens/>
              <w:spacing w:before="0"/>
              <w:jc w:val="left"/>
              <w:rPr>
                <w:sz w:val="20"/>
              </w:rPr>
            </w:pPr>
            <w:r w:rsidRPr="008C1ACA">
              <w:rPr>
                <w:sz w:val="20"/>
              </w:rPr>
              <w:t>1,117 (1,040 – 1,189)</w:t>
            </w:r>
          </w:p>
        </w:tc>
      </w:tr>
      <w:tr w:rsidR="00482903" w:rsidRPr="008C1ACA" w14:paraId="3EF69FEE" w14:textId="77777777" w:rsidTr="00A15AC5">
        <w:trPr>
          <w:jc w:val="center"/>
        </w:trPr>
        <w:tc>
          <w:tcPr>
            <w:tcW w:w="1843" w:type="dxa"/>
            <w:shd w:val="clear" w:color="auto" w:fill="auto"/>
            <w:noWrap/>
            <w:vAlign w:val="center"/>
          </w:tcPr>
          <w:p w14:paraId="0647C1D5" w14:textId="77777777" w:rsidR="00482903" w:rsidRPr="008C1ACA" w:rsidRDefault="00482903" w:rsidP="00A15AC5">
            <w:pPr>
              <w:keepNext/>
              <w:keepLines/>
              <w:suppressAutoHyphens/>
              <w:spacing w:before="0"/>
              <w:jc w:val="left"/>
              <w:rPr>
                <w:sz w:val="20"/>
              </w:rPr>
            </w:pPr>
            <w:r w:rsidRPr="008C1ACA">
              <w:rPr>
                <w:sz w:val="20"/>
              </w:rPr>
              <w:t>PM</w:t>
            </w:r>
            <w:r w:rsidRPr="008C1ACA">
              <w:rPr>
                <w:sz w:val="20"/>
                <w:vertAlign w:val="subscript"/>
              </w:rPr>
              <w:t>2,5</w:t>
            </w:r>
            <w:r w:rsidRPr="008C1ACA">
              <w:rPr>
                <w:sz w:val="20"/>
              </w:rPr>
              <w:t xml:space="preserve"> denní průměr</w:t>
            </w:r>
          </w:p>
        </w:tc>
        <w:tc>
          <w:tcPr>
            <w:tcW w:w="2609" w:type="dxa"/>
            <w:shd w:val="clear" w:color="auto" w:fill="auto"/>
            <w:noWrap/>
            <w:vAlign w:val="center"/>
          </w:tcPr>
          <w:p w14:paraId="09E3C47A" w14:textId="77777777" w:rsidR="00482903" w:rsidRPr="008C1ACA" w:rsidRDefault="00482903" w:rsidP="00A15AC5">
            <w:pPr>
              <w:keepNext/>
              <w:keepLines/>
              <w:suppressAutoHyphens/>
              <w:spacing w:before="0"/>
              <w:jc w:val="left"/>
              <w:rPr>
                <w:sz w:val="20"/>
              </w:rPr>
            </w:pPr>
            <w:r w:rsidRPr="008C1ACA">
              <w:rPr>
                <w:sz w:val="20"/>
              </w:rPr>
              <w:t xml:space="preserve">hospitalizace s kardiovaskulárními chorobami </w:t>
            </w:r>
          </w:p>
        </w:tc>
        <w:tc>
          <w:tcPr>
            <w:tcW w:w="1360" w:type="dxa"/>
            <w:shd w:val="clear" w:color="auto" w:fill="auto"/>
            <w:noWrap/>
            <w:vAlign w:val="center"/>
          </w:tcPr>
          <w:p w14:paraId="01F5235D" w14:textId="77777777" w:rsidR="00482903" w:rsidRPr="008C1ACA" w:rsidRDefault="00482903" w:rsidP="00A15AC5">
            <w:pPr>
              <w:keepNext/>
              <w:keepLines/>
              <w:suppressAutoHyphens/>
              <w:spacing w:before="0"/>
              <w:jc w:val="left"/>
              <w:rPr>
                <w:sz w:val="20"/>
              </w:rPr>
            </w:pPr>
            <w:r w:rsidRPr="008C1ACA">
              <w:rPr>
                <w:sz w:val="20"/>
              </w:rPr>
              <w:t>všichni</w:t>
            </w:r>
          </w:p>
        </w:tc>
        <w:tc>
          <w:tcPr>
            <w:tcW w:w="921" w:type="dxa"/>
            <w:shd w:val="clear" w:color="auto" w:fill="auto"/>
            <w:noWrap/>
            <w:vAlign w:val="center"/>
          </w:tcPr>
          <w:p w14:paraId="345A4C40" w14:textId="77777777" w:rsidR="00482903" w:rsidRPr="008C1ACA" w:rsidRDefault="00482903" w:rsidP="00A15AC5">
            <w:pPr>
              <w:keepNext/>
              <w:keepLines/>
              <w:suppressAutoHyphens/>
              <w:spacing w:before="0"/>
              <w:jc w:val="center"/>
              <w:rPr>
                <w:sz w:val="20"/>
              </w:rPr>
            </w:pPr>
            <w:r w:rsidRPr="008C1ACA">
              <w:rPr>
                <w:sz w:val="20"/>
              </w:rPr>
              <w:t>A</w:t>
            </w:r>
          </w:p>
        </w:tc>
        <w:tc>
          <w:tcPr>
            <w:tcW w:w="2339" w:type="dxa"/>
            <w:shd w:val="clear" w:color="auto" w:fill="auto"/>
            <w:noWrap/>
            <w:vAlign w:val="center"/>
          </w:tcPr>
          <w:p w14:paraId="072C0634" w14:textId="77777777" w:rsidR="00482903" w:rsidRPr="008C1ACA" w:rsidRDefault="00482903" w:rsidP="00A15AC5">
            <w:pPr>
              <w:keepNext/>
              <w:keepLines/>
              <w:suppressAutoHyphens/>
              <w:spacing w:before="0"/>
              <w:jc w:val="left"/>
              <w:rPr>
                <w:sz w:val="20"/>
              </w:rPr>
            </w:pPr>
            <w:r w:rsidRPr="008C1ACA">
              <w:rPr>
                <w:sz w:val="20"/>
              </w:rPr>
              <w:t>1,0091 (1,0017 – 1,0166)</w:t>
            </w:r>
          </w:p>
        </w:tc>
      </w:tr>
      <w:tr w:rsidR="00482903" w:rsidRPr="008C1ACA" w14:paraId="6357A3C9" w14:textId="77777777" w:rsidTr="00A15AC5">
        <w:trPr>
          <w:jc w:val="center"/>
        </w:trPr>
        <w:tc>
          <w:tcPr>
            <w:tcW w:w="1843" w:type="dxa"/>
            <w:shd w:val="clear" w:color="auto" w:fill="auto"/>
            <w:noWrap/>
            <w:vAlign w:val="center"/>
          </w:tcPr>
          <w:p w14:paraId="1662394B" w14:textId="77777777" w:rsidR="00482903" w:rsidRPr="008C1ACA" w:rsidRDefault="00482903" w:rsidP="00A15AC5">
            <w:pPr>
              <w:suppressAutoHyphens/>
              <w:spacing w:before="0"/>
              <w:jc w:val="left"/>
              <w:rPr>
                <w:sz w:val="20"/>
              </w:rPr>
            </w:pPr>
            <w:r w:rsidRPr="008C1ACA">
              <w:rPr>
                <w:sz w:val="20"/>
              </w:rPr>
              <w:t>PM</w:t>
            </w:r>
            <w:r w:rsidRPr="008C1ACA">
              <w:rPr>
                <w:sz w:val="20"/>
                <w:vertAlign w:val="subscript"/>
              </w:rPr>
              <w:t>2,5</w:t>
            </w:r>
            <w:r w:rsidRPr="008C1ACA">
              <w:rPr>
                <w:sz w:val="20"/>
              </w:rPr>
              <w:t xml:space="preserve"> denní průměr</w:t>
            </w:r>
          </w:p>
        </w:tc>
        <w:tc>
          <w:tcPr>
            <w:tcW w:w="2609" w:type="dxa"/>
            <w:shd w:val="clear" w:color="auto" w:fill="auto"/>
            <w:noWrap/>
            <w:vAlign w:val="center"/>
          </w:tcPr>
          <w:p w14:paraId="513C9ED4" w14:textId="77777777" w:rsidR="00482903" w:rsidRPr="008C1ACA" w:rsidRDefault="00482903" w:rsidP="00A15AC5">
            <w:pPr>
              <w:suppressAutoHyphens/>
              <w:spacing w:before="0"/>
              <w:jc w:val="left"/>
              <w:rPr>
                <w:sz w:val="20"/>
              </w:rPr>
            </w:pPr>
            <w:r w:rsidRPr="008C1ACA">
              <w:rPr>
                <w:sz w:val="20"/>
              </w:rPr>
              <w:t>hospitalizace s respiračními chorobami</w:t>
            </w:r>
          </w:p>
        </w:tc>
        <w:tc>
          <w:tcPr>
            <w:tcW w:w="1360" w:type="dxa"/>
            <w:shd w:val="clear" w:color="auto" w:fill="auto"/>
            <w:noWrap/>
            <w:vAlign w:val="center"/>
          </w:tcPr>
          <w:p w14:paraId="1DA607C7" w14:textId="77777777" w:rsidR="00482903" w:rsidRPr="008C1ACA" w:rsidRDefault="00482903" w:rsidP="00A15AC5">
            <w:pPr>
              <w:suppressAutoHyphens/>
              <w:spacing w:before="0"/>
              <w:jc w:val="left"/>
              <w:rPr>
                <w:sz w:val="20"/>
              </w:rPr>
            </w:pPr>
            <w:r w:rsidRPr="008C1ACA">
              <w:rPr>
                <w:sz w:val="20"/>
              </w:rPr>
              <w:t>všichni</w:t>
            </w:r>
          </w:p>
        </w:tc>
        <w:tc>
          <w:tcPr>
            <w:tcW w:w="921" w:type="dxa"/>
            <w:shd w:val="clear" w:color="auto" w:fill="auto"/>
            <w:noWrap/>
            <w:vAlign w:val="center"/>
          </w:tcPr>
          <w:p w14:paraId="05853231" w14:textId="77777777" w:rsidR="00482903" w:rsidRPr="008C1ACA" w:rsidRDefault="00482903" w:rsidP="00A15AC5">
            <w:pPr>
              <w:suppressAutoHyphens/>
              <w:spacing w:before="0"/>
              <w:jc w:val="center"/>
              <w:rPr>
                <w:sz w:val="20"/>
              </w:rPr>
            </w:pPr>
            <w:r w:rsidRPr="008C1ACA">
              <w:rPr>
                <w:sz w:val="20"/>
              </w:rPr>
              <w:t>A</w:t>
            </w:r>
          </w:p>
        </w:tc>
        <w:tc>
          <w:tcPr>
            <w:tcW w:w="2339" w:type="dxa"/>
            <w:shd w:val="clear" w:color="auto" w:fill="auto"/>
            <w:noWrap/>
            <w:vAlign w:val="center"/>
          </w:tcPr>
          <w:p w14:paraId="61E32D8F" w14:textId="77777777" w:rsidR="00482903" w:rsidRPr="008C1ACA" w:rsidRDefault="00482903" w:rsidP="00A15AC5">
            <w:pPr>
              <w:suppressAutoHyphens/>
              <w:spacing w:before="0"/>
              <w:jc w:val="left"/>
              <w:rPr>
                <w:sz w:val="20"/>
              </w:rPr>
            </w:pPr>
            <w:r w:rsidRPr="008C1ACA">
              <w:rPr>
                <w:sz w:val="20"/>
              </w:rPr>
              <w:t>1,019 (0,9982 – 1,0402)</w:t>
            </w:r>
          </w:p>
        </w:tc>
      </w:tr>
      <w:tr w:rsidR="00482903" w:rsidRPr="008C1ACA" w14:paraId="4E35E24D" w14:textId="77777777" w:rsidTr="00A15AC5">
        <w:trPr>
          <w:jc w:val="center"/>
        </w:trPr>
        <w:tc>
          <w:tcPr>
            <w:tcW w:w="1843" w:type="dxa"/>
            <w:shd w:val="clear" w:color="auto" w:fill="auto"/>
            <w:noWrap/>
            <w:vAlign w:val="center"/>
          </w:tcPr>
          <w:p w14:paraId="343331E2" w14:textId="77777777" w:rsidR="00482903" w:rsidRPr="008C1ACA" w:rsidRDefault="00482903" w:rsidP="00A15AC5">
            <w:pPr>
              <w:suppressAutoHyphens/>
              <w:spacing w:before="0"/>
              <w:jc w:val="left"/>
              <w:rPr>
                <w:sz w:val="20"/>
              </w:rPr>
            </w:pPr>
            <w:r w:rsidRPr="008C1ACA">
              <w:rPr>
                <w:sz w:val="20"/>
              </w:rPr>
              <w:t>PM</w:t>
            </w:r>
            <w:r w:rsidRPr="008C1ACA">
              <w:rPr>
                <w:sz w:val="20"/>
                <w:vertAlign w:val="subscript"/>
              </w:rPr>
              <w:t>2,5</w:t>
            </w:r>
            <w:r w:rsidRPr="008C1ACA">
              <w:rPr>
                <w:sz w:val="20"/>
              </w:rPr>
              <w:t xml:space="preserve"> roční průměr</w:t>
            </w:r>
            <w:r w:rsidRPr="008C1ACA">
              <w:rPr>
                <w:sz w:val="20"/>
                <w:vertAlign w:val="superscript"/>
              </w:rPr>
              <w:t>*</w:t>
            </w:r>
          </w:p>
        </w:tc>
        <w:tc>
          <w:tcPr>
            <w:tcW w:w="2609" w:type="dxa"/>
            <w:shd w:val="clear" w:color="auto" w:fill="auto"/>
            <w:noWrap/>
            <w:vAlign w:val="center"/>
          </w:tcPr>
          <w:p w14:paraId="2B0D791B" w14:textId="77777777" w:rsidR="00482903" w:rsidRPr="008C1ACA" w:rsidRDefault="00482903" w:rsidP="00A15AC5">
            <w:pPr>
              <w:suppressAutoHyphens/>
              <w:spacing w:before="0"/>
              <w:jc w:val="left"/>
              <w:rPr>
                <w:sz w:val="20"/>
              </w:rPr>
            </w:pPr>
            <w:r w:rsidRPr="008C1ACA">
              <w:rPr>
                <w:sz w:val="20"/>
              </w:rPr>
              <w:t>dny s omezenou aktivitou</w:t>
            </w:r>
            <w:r w:rsidRPr="008C1ACA">
              <w:rPr>
                <w:sz w:val="20"/>
                <w:vertAlign w:val="superscript"/>
              </w:rPr>
              <w:t>**</w:t>
            </w:r>
          </w:p>
        </w:tc>
        <w:tc>
          <w:tcPr>
            <w:tcW w:w="1360" w:type="dxa"/>
            <w:shd w:val="clear" w:color="auto" w:fill="auto"/>
            <w:noWrap/>
            <w:vAlign w:val="center"/>
          </w:tcPr>
          <w:p w14:paraId="3EEBB7A8" w14:textId="77777777" w:rsidR="00482903" w:rsidRPr="008C1ACA" w:rsidRDefault="00482903" w:rsidP="00A15AC5">
            <w:pPr>
              <w:suppressAutoHyphens/>
              <w:spacing w:before="0"/>
              <w:jc w:val="left"/>
              <w:rPr>
                <w:sz w:val="20"/>
              </w:rPr>
            </w:pPr>
            <w:r w:rsidRPr="008C1ACA">
              <w:rPr>
                <w:sz w:val="20"/>
              </w:rPr>
              <w:t>všichni</w:t>
            </w:r>
          </w:p>
        </w:tc>
        <w:tc>
          <w:tcPr>
            <w:tcW w:w="921" w:type="dxa"/>
            <w:shd w:val="clear" w:color="auto" w:fill="auto"/>
            <w:noWrap/>
            <w:vAlign w:val="center"/>
          </w:tcPr>
          <w:p w14:paraId="73F1805E" w14:textId="77777777" w:rsidR="00482903" w:rsidRPr="008C1ACA" w:rsidRDefault="00482903" w:rsidP="00A15AC5">
            <w:pPr>
              <w:suppressAutoHyphens/>
              <w:spacing w:before="0"/>
              <w:jc w:val="center"/>
              <w:rPr>
                <w:sz w:val="20"/>
              </w:rPr>
            </w:pPr>
            <w:r w:rsidRPr="008C1ACA">
              <w:rPr>
                <w:sz w:val="20"/>
              </w:rPr>
              <w:t>B</w:t>
            </w:r>
          </w:p>
        </w:tc>
        <w:tc>
          <w:tcPr>
            <w:tcW w:w="2339" w:type="dxa"/>
            <w:shd w:val="clear" w:color="auto" w:fill="auto"/>
            <w:noWrap/>
            <w:vAlign w:val="center"/>
          </w:tcPr>
          <w:p w14:paraId="12D69C46" w14:textId="77777777" w:rsidR="00482903" w:rsidRPr="008C1ACA" w:rsidRDefault="00482903" w:rsidP="00A15AC5">
            <w:pPr>
              <w:suppressAutoHyphens/>
              <w:spacing w:before="0"/>
              <w:jc w:val="left"/>
              <w:rPr>
                <w:sz w:val="20"/>
              </w:rPr>
            </w:pPr>
            <w:r w:rsidRPr="008C1ACA">
              <w:rPr>
                <w:sz w:val="20"/>
              </w:rPr>
              <w:t>1,047 (1,042 – 1,053)</w:t>
            </w:r>
          </w:p>
        </w:tc>
      </w:tr>
      <w:tr w:rsidR="00482903" w:rsidRPr="008C1ACA" w14:paraId="54F02606" w14:textId="77777777" w:rsidTr="00A15AC5">
        <w:trPr>
          <w:jc w:val="center"/>
        </w:trPr>
        <w:tc>
          <w:tcPr>
            <w:tcW w:w="1843" w:type="dxa"/>
            <w:shd w:val="clear" w:color="auto" w:fill="auto"/>
            <w:noWrap/>
            <w:vAlign w:val="center"/>
          </w:tcPr>
          <w:p w14:paraId="043778A5" w14:textId="77777777" w:rsidR="00482903" w:rsidRPr="008C1ACA" w:rsidRDefault="00482903" w:rsidP="00A15AC5">
            <w:pPr>
              <w:suppressAutoHyphens/>
              <w:spacing w:before="0"/>
              <w:jc w:val="left"/>
              <w:rPr>
                <w:sz w:val="20"/>
              </w:rPr>
            </w:pPr>
            <w:r w:rsidRPr="008C1ACA">
              <w:rPr>
                <w:sz w:val="20"/>
              </w:rPr>
              <w:t>PM</w:t>
            </w:r>
            <w:r w:rsidRPr="008C1ACA">
              <w:rPr>
                <w:sz w:val="20"/>
                <w:vertAlign w:val="subscript"/>
              </w:rPr>
              <w:t>2,5</w:t>
            </w:r>
            <w:r w:rsidRPr="008C1ACA">
              <w:rPr>
                <w:sz w:val="20"/>
              </w:rPr>
              <w:t xml:space="preserve"> roční průměr</w:t>
            </w:r>
            <w:r w:rsidRPr="008C1ACA">
              <w:rPr>
                <w:sz w:val="20"/>
                <w:vertAlign w:val="superscript"/>
              </w:rPr>
              <w:t>*</w:t>
            </w:r>
          </w:p>
        </w:tc>
        <w:tc>
          <w:tcPr>
            <w:tcW w:w="2609" w:type="dxa"/>
            <w:shd w:val="clear" w:color="auto" w:fill="auto"/>
            <w:noWrap/>
            <w:vAlign w:val="center"/>
          </w:tcPr>
          <w:p w14:paraId="5F1C0F28" w14:textId="77777777" w:rsidR="00482903" w:rsidRPr="008C1ACA" w:rsidRDefault="00482903" w:rsidP="00A15AC5">
            <w:pPr>
              <w:suppressAutoHyphens/>
              <w:spacing w:before="0"/>
              <w:jc w:val="left"/>
              <w:rPr>
                <w:sz w:val="20"/>
              </w:rPr>
            </w:pPr>
            <w:r w:rsidRPr="008C1ACA">
              <w:rPr>
                <w:sz w:val="20"/>
              </w:rPr>
              <w:t>dny pracovní neschopnosti</w:t>
            </w:r>
          </w:p>
        </w:tc>
        <w:tc>
          <w:tcPr>
            <w:tcW w:w="1360" w:type="dxa"/>
            <w:shd w:val="clear" w:color="auto" w:fill="auto"/>
            <w:noWrap/>
            <w:vAlign w:val="center"/>
          </w:tcPr>
          <w:p w14:paraId="527E5ABB" w14:textId="77777777" w:rsidR="00482903" w:rsidRPr="008C1ACA" w:rsidRDefault="00482903" w:rsidP="00A15AC5">
            <w:pPr>
              <w:suppressAutoHyphens/>
              <w:spacing w:before="0"/>
              <w:jc w:val="left"/>
              <w:rPr>
                <w:sz w:val="20"/>
              </w:rPr>
            </w:pPr>
            <w:r w:rsidRPr="008C1ACA">
              <w:rPr>
                <w:sz w:val="20"/>
              </w:rPr>
              <w:t>20-65 let (zaměstnaní)</w:t>
            </w:r>
          </w:p>
        </w:tc>
        <w:tc>
          <w:tcPr>
            <w:tcW w:w="921" w:type="dxa"/>
            <w:shd w:val="clear" w:color="auto" w:fill="auto"/>
            <w:noWrap/>
            <w:vAlign w:val="center"/>
          </w:tcPr>
          <w:p w14:paraId="546B92AC" w14:textId="77777777" w:rsidR="00482903" w:rsidRPr="008C1ACA" w:rsidRDefault="00482903" w:rsidP="00A15AC5">
            <w:pPr>
              <w:suppressAutoHyphens/>
              <w:spacing w:before="0"/>
              <w:jc w:val="center"/>
              <w:rPr>
                <w:sz w:val="20"/>
              </w:rPr>
            </w:pPr>
            <w:r w:rsidRPr="008C1ACA">
              <w:rPr>
                <w:sz w:val="20"/>
              </w:rPr>
              <w:t>B</w:t>
            </w:r>
          </w:p>
        </w:tc>
        <w:tc>
          <w:tcPr>
            <w:tcW w:w="2339" w:type="dxa"/>
            <w:shd w:val="clear" w:color="auto" w:fill="auto"/>
            <w:noWrap/>
            <w:vAlign w:val="center"/>
          </w:tcPr>
          <w:p w14:paraId="3DE6A90D" w14:textId="77777777" w:rsidR="00482903" w:rsidRPr="008C1ACA" w:rsidRDefault="00482903" w:rsidP="00A15AC5">
            <w:pPr>
              <w:suppressAutoHyphens/>
              <w:spacing w:before="0"/>
              <w:jc w:val="left"/>
              <w:rPr>
                <w:sz w:val="20"/>
              </w:rPr>
            </w:pPr>
            <w:r w:rsidRPr="008C1ACA">
              <w:rPr>
                <w:sz w:val="20"/>
              </w:rPr>
              <w:t>1,046 (1,039 – 1,053)</w:t>
            </w:r>
          </w:p>
        </w:tc>
      </w:tr>
      <w:tr w:rsidR="00482903" w:rsidRPr="008C1ACA" w14:paraId="14E14786" w14:textId="77777777" w:rsidTr="00A15AC5">
        <w:trPr>
          <w:jc w:val="center"/>
        </w:trPr>
        <w:tc>
          <w:tcPr>
            <w:tcW w:w="1843" w:type="dxa"/>
            <w:shd w:val="clear" w:color="auto" w:fill="auto"/>
            <w:noWrap/>
            <w:vAlign w:val="center"/>
          </w:tcPr>
          <w:p w14:paraId="1BEF86E7" w14:textId="77777777" w:rsidR="00482903" w:rsidRPr="008C1ACA" w:rsidRDefault="00482903" w:rsidP="00A15AC5">
            <w:pPr>
              <w:suppressAutoHyphens/>
              <w:spacing w:before="0"/>
              <w:jc w:val="left"/>
              <w:rPr>
                <w:sz w:val="20"/>
              </w:rPr>
            </w:pPr>
            <w:r w:rsidRPr="008C1ACA">
              <w:rPr>
                <w:sz w:val="20"/>
              </w:rPr>
              <w:t>PM</w:t>
            </w:r>
            <w:r w:rsidRPr="008C1ACA">
              <w:rPr>
                <w:sz w:val="20"/>
                <w:vertAlign w:val="subscript"/>
              </w:rPr>
              <w:t>2,5</w:t>
            </w:r>
            <w:r w:rsidRPr="008C1ACA">
              <w:rPr>
                <w:sz w:val="20"/>
              </w:rPr>
              <w:t xml:space="preserve"> denní průměr</w:t>
            </w:r>
          </w:p>
        </w:tc>
        <w:tc>
          <w:tcPr>
            <w:tcW w:w="2609" w:type="dxa"/>
            <w:shd w:val="clear" w:color="auto" w:fill="auto"/>
            <w:noWrap/>
            <w:vAlign w:val="center"/>
          </w:tcPr>
          <w:p w14:paraId="4F1713C6" w14:textId="77777777" w:rsidR="00482903" w:rsidRPr="008C1ACA" w:rsidRDefault="00482903" w:rsidP="00A15AC5">
            <w:pPr>
              <w:suppressAutoHyphens/>
              <w:spacing w:before="0"/>
              <w:jc w:val="left"/>
              <w:rPr>
                <w:sz w:val="20"/>
              </w:rPr>
            </w:pPr>
            <w:r w:rsidRPr="008C1ACA">
              <w:rPr>
                <w:sz w:val="20"/>
              </w:rPr>
              <w:t>příznaky astmatu u astmatických dětí</w:t>
            </w:r>
          </w:p>
        </w:tc>
        <w:tc>
          <w:tcPr>
            <w:tcW w:w="1360" w:type="dxa"/>
            <w:shd w:val="clear" w:color="auto" w:fill="auto"/>
            <w:noWrap/>
            <w:vAlign w:val="center"/>
          </w:tcPr>
          <w:p w14:paraId="435E7430" w14:textId="77777777" w:rsidR="00482903" w:rsidRPr="008C1ACA" w:rsidRDefault="00482903" w:rsidP="00A15AC5">
            <w:pPr>
              <w:suppressAutoHyphens/>
              <w:spacing w:before="0"/>
              <w:jc w:val="left"/>
              <w:rPr>
                <w:sz w:val="20"/>
              </w:rPr>
            </w:pPr>
            <w:r w:rsidRPr="008C1ACA">
              <w:rPr>
                <w:sz w:val="20"/>
              </w:rPr>
              <w:t>5-19 let</w:t>
            </w:r>
          </w:p>
        </w:tc>
        <w:tc>
          <w:tcPr>
            <w:tcW w:w="921" w:type="dxa"/>
            <w:shd w:val="clear" w:color="auto" w:fill="auto"/>
            <w:noWrap/>
            <w:vAlign w:val="center"/>
          </w:tcPr>
          <w:p w14:paraId="199C2670" w14:textId="77777777" w:rsidR="00482903" w:rsidRPr="008C1ACA" w:rsidRDefault="00482903" w:rsidP="00A15AC5">
            <w:pPr>
              <w:suppressAutoHyphens/>
              <w:spacing w:before="0"/>
              <w:jc w:val="center"/>
              <w:rPr>
                <w:sz w:val="20"/>
              </w:rPr>
            </w:pPr>
            <w:r w:rsidRPr="008C1ACA">
              <w:rPr>
                <w:sz w:val="20"/>
              </w:rPr>
              <w:t>B</w:t>
            </w:r>
          </w:p>
        </w:tc>
        <w:tc>
          <w:tcPr>
            <w:tcW w:w="2339" w:type="dxa"/>
            <w:shd w:val="clear" w:color="auto" w:fill="auto"/>
            <w:noWrap/>
            <w:vAlign w:val="center"/>
          </w:tcPr>
          <w:p w14:paraId="167B57BA" w14:textId="77777777" w:rsidR="00482903" w:rsidRPr="008C1ACA" w:rsidRDefault="00482903" w:rsidP="00A15AC5">
            <w:pPr>
              <w:suppressAutoHyphens/>
              <w:spacing w:before="0"/>
              <w:jc w:val="left"/>
              <w:rPr>
                <w:sz w:val="20"/>
              </w:rPr>
            </w:pPr>
            <w:r w:rsidRPr="008C1ACA">
              <w:rPr>
                <w:sz w:val="20"/>
              </w:rPr>
              <w:t>1,028 (1,006 – 1,051)</w:t>
            </w:r>
          </w:p>
        </w:tc>
      </w:tr>
    </w:tbl>
    <w:p w14:paraId="2181A810" w14:textId="77777777" w:rsidR="00482903" w:rsidRPr="008C1ACA" w:rsidRDefault="00482903" w:rsidP="00482903">
      <w:pPr>
        <w:spacing w:before="0"/>
        <w:rPr>
          <w:sz w:val="20"/>
        </w:rPr>
      </w:pPr>
      <w:r w:rsidRPr="008C1ACA">
        <w:rPr>
          <w:sz w:val="20"/>
          <w:vertAlign w:val="superscript"/>
        </w:rPr>
        <w:t>*</w:t>
      </w:r>
      <w:r w:rsidRPr="008C1ACA">
        <w:rPr>
          <w:sz w:val="20"/>
        </w:rPr>
        <w:t>) 2týdenní průměr přepočtený na roční průměr</w:t>
      </w:r>
    </w:p>
    <w:p w14:paraId="06193320" w14:textId="77777777" w:rsidR="00482903" w:rsidRPr="008C1ACA" w:rsidRDefault="00482903" w:rsidP="00482903">
      <w:pPr>
        <w:spacing w:before="0"/>
        <w:rPr>
          <w:sz w:val="20"/>
        </w:rPr>
      </w:pPr>
      <w:r w:rsidRPr="008C1ACA">
        <w:rPr>
          <w:sz w:val="20"/>
          <w:vertAlign w:val="superscript"/>
        </w:rPr>
        <w:t>**</w:t>
      </w:r>
      <w:r w:rsidRPr="008C1ACA">
        <w:rPr>
          <w:sz w:val="20"/>
        </w:rPr>
        <w:t>) nutno odečíst dny hospitalizace s kardiovaskulárními a respiračními chorobami a dny pracovní neschopnosti</w:t>
      </w:r>
    </w:p>
    <w:p w14:paraId="0FCB06C7" w14:textId="77777777" w:rsidR="00482903" w:rsidRPr="008C1ACA" w:rsidRDefault="00482903" w:rsidP="00831146">
      <w:pPr>
        <w:pStyle w:val="Normln2"/>
      </w:pPr>
    </w:p>
    <w:p w14:paraId="7ACFC3F3" w14:textId="77777777" w:rsidR="00482903" w:rsidRPr="008C1ACA" w:rsidRDefault="00482903" w:rsidP="00482903">
      <w:pPr>
        <w:rPr>
          <w:b/>
        </w:rPr>
      </w:pPr>
      <w:bookmarkStart w:id="283" w:name="_Toc206912493"/>
      <w:bookmarkStart w:id="284" w:name="_Toc272838616"/>
      <w:bookmarkStart w:id="285" w:name="_Toc59530267"/>
      <w:r w:rsidRPr="008C1ACA">
        <w:rPr>
          <w:b/>
        </w:rPr>
        <w:t>Oxid dusičitý</w:t>
      </w:r>
      <w:bookmarkEnd w:id="283"/>
      <w:bookmarkEnd w:id="284"/>
      <w:bookmarkEnd w:id="285"/>
    </w:p>
    <w:p w14:paraId="0F9D424F" w14:textId="1540FFA1" w:rsidR="00482903" w:rsidRPr="008C1ACA" w:rsidRDefault="00482903" w:rsidP="00482903">
      <w:bookmarkStart w:id="286" w:name="_Toc59530268"/>
      <w:r w:rsidRPr="008C1ACA">
        <w:t>Oxid dusičitý (NO</w:t>
      </w:r>
      <w:r w:rsidRPr="008C1ACA">
        <w:rPr>
          <w:vertAlign w:val="subscript"/>
        </w:rPr>
        <w:t>2</w:t>
      </w:r>
      <w:r w:rsidRPr="008C1ACA">
        <w:t>) patří mezi nejčastěji sledované škodliviny při hodnocen</w:t>
      </w:r>
      <w:r w:rsidR="00DD6F2D" w:rsidRPr="008C1ACA">
        <w:t>í vlivů spalovacích zdrojů (tj. </w:t>
      </w:r>
      <w:r w:rsidRPr="008C1ACA">
        <w:t>zejména automobilové dopravy a vytápění budov) na kvalitu ovzduší a zdraví obyvatel. Ze zdrojů je emitován převážně oxid dusnatý (NO), který se ve vzduchu postupně oxiduje na NO</w:t>
      </w:r>
      <w:r w:rsidRPr="008C1ACA">
        <w:rPr>
          <w:vertAlign w:val="subscript"/>
        </w:rPr>
        <w:t>2</w:t>
      </w:r>
      <w:r w:rsidRPr="008C1ACA">
        <w:t>, v malé míře je emitován přímo NO</w:t>
      </w:r>
      <w:r w:rsidRPr="008C1ACA">
        <w:rPr>
          <w:vertAlign w:val="subscript"/>
        </w:rPr>
        <w:t>2</w:t>
      </w:r>
      <w:r w:rsidRPr="008C1ACA">
        <w:t>.</w:t>
      </w:r>
    </w:p>
    <w:p w14:paraId="1F057C16" w14:textId="601246A7" w:rsidR="00482903" w:rsidRPr="008C1ACA" w:rsidRDefault="00482903" w:rsidP="00482903">
      <w:r w:rsidRPr="008C1ACA">
        <w:t>Při vstupu oxidu dusičitého do dýchacích cest je nejcitlivější oblastí průdušnice s průduškami a dále plicní sklípky (alveoly), kde dochází k náhradě alveolárního epitelu I. typu buňkami odolnějšími proti</w:t>
      </w:r>
      <w:r w:rsidR="00DD6F2D" w:rsidRPr="008C1ACA">
        <w:t> </w:t>
      </w:r>
      <w:r w:rsidRPr="008C1ACA">
        <w:t>okysličování, které s narůstající koncentrací NO</w:t>
      </w:r>
      <w:r w:rsidRPr="008C1ACA">
        <w:rPr>
          <w:vertAlign w:val="subscript"/>
        </w:rPr>
        <w:t>2</w:t>
      </w:r>
      <w:r w:rsidRPr="008C1ACA">
        <w:t xml:space="preserve"> postupně navíc hypertrofují. To vede ke snížení odolnosti plicní tkáně vůči infekcím.</w:t>
      </w:r>
    </w:p>
    <w:p w14:paraId="307611FD" w14:textId="77777777" w:rsidR="00482903" w:rsidRPr="008C1ACA" w:rsidRDefault="00482903" w:rsidP="00482903">
      <w:pPr>
        <w:suppressAutoHyphens/>
      </w:pPr>
      <w:r w:rsidRPr="008C1ACA">
        <w:t>Expozice oxidu dusičitému podle WHO [16] zvyšuje riziko mortality na následující diagnózy:</w:t>
      </w:r>
    </w:p>
    <w:p w14:paraId="3C9CE104" w14:textId="77777777" w:rsidR="00482903" w:rsidRPr="008C1ACA" w:rsidRDefault="00482903" w:rsidP="008503CD">
      <w:pPr>
        <w:pStyle w:val="Seznamsodrkami"/>
        <w:numPr>
          <w:ilvl w:val="0"/>
          <w:numId w:val="58"/>
        </w:numPr>
        <w:tabs>
          <w:tab w:val="clear" w:pos="851"/>
          <w:tab w:val="left" w:pos="284"/>
        </w:tabs>
        <w:suppressAutoHyphens/>
        <w:spacing w:line="264" w:lineRule="auto"/>
      </w:pPr>
      <w:r w:rsidRPr="008C1ACA">
        <w:t>dlouhodobé koncentrace NO</w:t>
      </w:r>
      <w:r w:rsidRPr="008C1ACA">
        <w:rPr>
          <w:vertAlign w:val="subscript"/>
        </w:rPr>
        <w:t>2</w:t>
      </w:r>
      <w:r w:rsidRPr="008C1ACA">
        <w:t xml:space="preserve"> – s vysokou jistotou u chronické obstrukční plicní nemoci, střední jistotou u nezhoubných onemocnění dýchacích cest a akutní infekce dolních cest dýchacích; včetně úmrtnosti dětí,</w:t>
      </w:r>
    </w:p>
    <w:p w14:paraId="69712294" w14:textId="77777777" w:rsidR="00482903" w:rsidRPr="008C1ACA" w:rsidRDefault="00482903" w:rsidP="008503CD">
      <w:pPr>
        <w:pStyle w:val="Seznamsodrkami"/>
        <w:numPr>
          <w:ilvl w:val="0"/>
          <w:numId w:val="58"/>
        </w:numPr>
        <w:tabs>
          <w:tab w:val="clear" w:pos="851"/>
          <w:tab w:val="left" w:pos="284"/>
        </w:tabs>
        <w:spacing w:line="264" w:lineRule="auto"/>
      </w:pPr>
      <w:r w:rsidRPr="008C1ACA">
        <w:t>krátkodobé (24-hodinové) koncentrace NO</w:t>
      </w:r>
      <w:r w:rsidRPr="008C1ACA">
        <w:rPr>
          <w:vertAlign w:val="subscript"/>
        </w:rPr>
        <w:t>2</w:t>
      </w:r>
      <w:r w:rsidRPr="008C1ACA">
        <w:t xml:space="preserve"> – s vysokou jistotou u celkové mortality bez rozlišení příčin (vyjma úrazů) a rovněž u hospitalizací z důvodu astmatu.</w:t>
      </w:r>
    </w:p>
    <w:p w14:paraId="34487696" w14:textId="77777777" w:rsidR="00482903" w:rsidRPr="008C1ACA" w:rsidRDefault="00482903" w:rsidP="00482903">
      <w:r w:rsidRPr="008C1ACA">
        <w:t>V metaanalýze provedené WHO [16] byl nalezen vztah mezi dlouhodobou expozicí NO</w:t>
      </w:r>
      <w:r w:rsidRPr="008C1ACA">
        <w:rPr>
          <w:vertAlign w:val="subscript"/>
        </w:rPr>
        <w:t>2</w:t>
      </w:r>
      <w:r w:rsidRPr="008C1ACA">
        <w:t xml:space="preserve"> a celkovou mortalitou (vyjma úrazů) i mortalitou podle různých příčin, a to již od nejnižších hodnot, přičemž u nižších koncentrací byly indikovány náznaky strmějšího růstu rizika. Obdobně jako v případě suspendovaných částic byla proto stanovena výchozí hladina pro určení směrné hodnoty na úrovni 5. percentilu hodnot naměřených dle použitých podkladových studií, jejichž průměr činí 8,8 µg.m</w:t>
      </w:r>
      <w:r w:rsidRPr="008C1ACA">
        <w:rPr>
          <w:vertAlign w:val="superscript"/>
        </w:rPr>
        <w:t>-3</w:t>
      </w:r>
      <w:r w:rsidRPr="008C1ACA">
        <w:t>. Na základě výsledků této analýzy pak byla stanovena směrná hodnota ve výši 10 µg.m</w:t>
      </w:r>
      <w:r w:rsidRPr="008C1ACA">
        <w:rPr>
          <w:vertAlign w:val="superscript"/>
        </w:rPr>
        <w:t>-3</w:t>
      </w:r>
      <w:r w:rsidRPr="008C1ACA">
        <w:t xml:space="preserve">. </w:t>
      </w:r>
    </w:p>
    <w:p w14:paraId="5AFA24C5" w14:textId="77777777" w:rsidR="00482903" w:rsidRPr="008C1ACA" w:rsidRDefault="00482903" w:rsidP="00482903">
      <w:r w:rsidRPr="008C1ACA">
        <w:t>Doposud platná směrná hodnota 40 µg.m</w:t>
      </w:r>
      <w:r w:rsidRPr="008C1ACA">
        <w:rPr>
          <w:vertAlign w:val="superscript"/>
        </w:rPr>
        <w:t>-3</w:t>
      </w:r>
      <w:r w:rsidRPr="008C1ACA">
        <w:t xml:space="preserve"> dle [15] se stala prvním přechodným cílem a k překlenutí rozdílu mezi touto a směrnou hodnotou byly stanoveny ještě další dva cílové mezikroky na úrovních </w:t>
      </w:r>
      <w:smartTag w:uri="urn:schemas-microsoft-com:office:smarttags" w:element="metricconverter">
        <w:smartTagPr>
          <w:attr w:name="ProductID" w:val="30 a"/>
        </w:smartTagPr>
        <w:r w:rsidRPr="008C1ACA">
          <w:t>30 a</w:t>
        </w:r>
      </w:smartTag>
      <w:r w:rsidRPr="008C1ACA">
        <w:t xml:space="preserve"> 20 µg.m</w:t>
      </w:r>
      <w:r w:rsidRPr="008C1ACA">
        <w:rPr>
          <w:vertAlign w:val="superscript"/>
        </w:rPr>
        <w:t>-3</w:t>
      </w:r>
      <w:r w:rsidRPr="008C1ACA">
        <w:t>. Imisní limit platný v ČR je stanoven ve výši 40 µg.m</w:t>
      </w:r>
      <w:r w:rsidRPr="008C1ACA">
        <w:rPr>
          <w:vertAlign w:val="superscript"/>
        </w:rPr>
        <w:t>-3</w:t>
      </w:r>
      <w:r w:rsidRPr="008C1ACA">
        <w:t>.</w:t>
      </w:r>
    </w:p>
    <w:p w14:paraId="49616FF5" w14:textId="6CE0E505" w:rsidR="00482903" w:rsidRPr="008C1ACA" w:rsidRDefault="00482903" w:rsidP="00482903">
      <w:r w:rsidRPr="008C1ACA">
        <w:t>Co se týče krátkodobých expozic NO</w:t>
      </w:r>
      <w:r w:rsidRPr="008C1ACA">
        <w:rPr>
          <w:vertAlign w:val="subscript"/>
        </w:rPr>
        <w:t>2</w:t>
      </w:r>
      <w:r w:rsidRPr="008C1ACA">
        <w:t xml:space="preserve">, pro hodinové koncentrace WHO uvádí, že zůstává v platnosti doporučení dle předchozí směrnice [15], která uvádí směrnou koncentraci ve výši 200 </w:t>
      </w:r>
      <w:r w:rsidRPr="008C1ACA">
        <w:rPr>
          <w:rFonts w:ascii="Symbol" w:hAnsi="Symbol"/>
        </w:rPr>
        <w:t></w:t>
      </w:r>
      <w:r w:rsidRPr="008C1ACA">
        <w:t>g.m</w:t>
      </w:r>
      <w:r w:rsidRPr="008C1ACA">
        <w:rPr>
          <w:vertAlign w:val="superscript"/>
        </w:rPr>
        <w:t>-3</w:t>
      </w:r>
      <w:r w:rsidRPr="008C1ACA">
        <w:t>. Pod touto úrovní nebyly prokázány žádné účinky krátkodobých expozic NO</w:t>
      </w:r>
      <w:r w:rsidRPr="008C1ACA">
        <w:rPr>
          <w:vertAlign w:val="subscript"/>
        </w:rPr>
        <w:t>2</w:t>
      </w:r>
      <w:r w:rsidRPr="008C1ACA">
        <w:t>, většina studií pak poukazuje na vznik zdravotního efektu až při hodnotách nad 500 µg.m</w:t>
      </w:r>
      <w:r w:rsidRPr="008C1ACA">
        <w:rPr>
          <w:vertAlign w:val="superscript"/>
        </w:rPr>
        <w:t>-3</w:t>
      </w:r>
      <w:r w:rsidRPr="008C1ACA">
        <w:t>. Naopa</w:t>
      </w:r>
      <w:r w:rsidR="00DD6F2D" w:rsidRPr="008C1ACA">
        <w:t>k při vyšších koncentracích lze </w:t>
      </w:r>
      <w:r w:rsidRPr="008C1ACA">
        <w:t>účinky považovat za prokázané. Česká legislativa stanovuje imisní limit pro hodinové koncentrace NO</w:t>
      </w:r>
      <w:r w:rsidRPr="008C1ACA">
        <w:rPr>
          <w:vertAlign w:val="subscript"/>
        </w:rPr>
        <w:t>2</w:t>
      </w:r>
      <w:r w:rsidRPr="008C1ACA">
        <w:t xml:space="preserve"> na úrovni 200 µg.m</w:t>
      </w:r>
      <w:r w:rsidRPr="008C1ACA">
        <w:rPr>
          <w:vertAlign w:val="superscript"/>
        </w:rPr>
        <w:t>-3</w:t>
      </w:r>
      <w:r w:rsidRPr="008C1ACA">
        <w:t>.</w:t>
      </w:r>
    </w:p>
    <w:p w14:paraId="3A10F467" w14:textId="77777777" w:rsidR="00482903" w:rsidRPr="008C1ACA" w:rsidRDefault="00482903" w:rsidP="00482903">
      <w:r w:rsidRPr="008C1ACA">
        <w:t>Aktuální směrnice [16] se pak podrobně věnuje problematice 24hodinových koncentrací NO</w:t>
      </w:r>
      <w:r w:rsidRPr="008C1ACA">
        <w:rPr>
          <w:vertAlign w:val="subscript"/>
        </w:rPr>
        <w:t>2</w:t>
      </w:r>
      <w:r w:rsidRPr="008C1ACA">
        <w:t>, kde opět shledává dostatečně prokázaným vztah vůči celkové mortalitě i při velmi nízkých hodnotách expozice. Směrná hodnota pro 24-hodinové koncentrace NO</w:t>
      </w:r>
      <w:r w:rsidRPr="008C1ACA">
        <w:rPr>
          <w:vertAlign w:val="subscript"/>
        </w:rPr>
        <w:t>2</w:t>
      </w:r>
      <w:r w:rsidRPr="008C1ACA">
        <w:t xml:space="preserve"> pak byla obdobně jako v případě suspendovaných částic odvozena s přihlédnutím k vztahu mezi 24-hodinovými a ročními hodnotami, a to ve výši 25 µg.m</w:t>
      </w:r>
      <w:r w:rsidRPr="008C1ACA">
        <w:rPr>
          <w:vertAlign w:val="superscript"/>
        </w:rPr>
        <w:t>-3</w:t>
      </w:r>
      <w:r w:rsidRPr="008C1ACA">
        <w:t xml:space="preserve">. </w:t>
      </w:r>
    </w:p>
    <w:p w14:paraId="377CEA8F" w14:textId="77777777" w:rsidR="00482903" w:rsidRPr="008C1ACA" w:rsidRDefault="00482903" w:rsidP="00482903">
      <w:r w:rsidRPr="008C1ACA">
        <w:t>Projekt HRAPIE [17] dále uvádí následující hodnoty relativního rizika pro jednotlivé účinky dlouhodobé expozice NO</w:t>
      </w:r>
      <w:r w:rsidRPr="008C1ACA">
        <w:rPr>
          <w:vertAlign w:val="subscript"/>
        </w:rPr>
        <w:t>2</w:t>
      </w:r>
      <w:r w:rsidRPr="008C1ACA">
        <w:t>. Charakteristika hodnot a použitého zdroje dat je uvedena v předchozí kapitole.</w:t>
      </w:r>
    </w:p>
    <w:p w14:paraId="4E3F534E" w14:textId="77777777" w:rsidR="00482903" w:rsidRPr="008C1ACA" w:rsidRDefault="00482903" w:rsidP="00482903">
      <w:pPr>
        <w:spacing w:before="240"/>
        <w:jc w:val="left"/>
        <w:rPr>
          <w:sz w:val="20"/>
        </w:rPr>
      </w:pPr>
      <w:r w:rsidRPr="008C1ACA">
        <w:rPr>
          <w:b/>
          <w:bCs/>
          <w:sz w:val="24"/>
        </w:rPr>
        <w:t>Tab. 16. Faktory koncentrace – účinek – oxid dusičitý [17]</w:t>
      </w:r>
    </w:p>
    <w:tbl>
      <w:tblPr>
        <w:tblW w:w="9072"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2"/>
        <w:gridCol w:w="2268"/>
        <w:gridCol w:w="992"/>
        <w:gridCol w:w="992"/>
        <w:gridCol w:w="2268"/>
      </w:tblGrid>
      <w:tr w:rsidR="00482903" w:rsidRPr="008C1ACA" w14:paraId="1932B097" w14:textId="77777777" w:rsidTr="00A15AC5">
        <w:trPr>
          <w:jc w:val="center"/>
        </w:trPr>
        <w:tc>
          <w:tcPr>
            <w:tcW w:w="2552" w:type="dxa"/>
            <w:tcBorders>
              <w:bottom w:val="single" w:sz="12" w:space="0" w:color="auto"/>
            </w:tcBorders>
            <w:shd w:val="clear" w:color="auto" w:fill="auto"/>
            <w:noWrap/>
            <w:vAlign w:val="center"/>
          </w:tcPr>
          <w:p w14:paraId="6E6BABA1" w14:textId="77777777" w:rsidR="00482903" w:rsidRPr="008C1ACA" w:rsidRDefault="00482903" w:rsidP="00A15AC5">
            <w:pPr>
              <w:suppressAutoHyphens/>
              <w:spacing w:after="60"/>
              <w:jc w:val="left"/>
              <w:rPr>
                <w:b/>
                <w:sz w:val="20"/>
              </w:rPr>
            </w:pPr>
            <w:r w:rsidRPr="008C1ACA">
              <w:rPr>
                <w:b/>
                <w:sz w:val="20"/>
              </w:rPr>
              <w:t>Imisní veličina</w:t>
            </w:r>
          </w:p>
        </w:tc>
        <w:tc>
          <w:tcPr>
            <w:tcW w:w="2268" w:type="dxa"/>
            <w:tcBorders>
              <w:bottom w:val="single" w:sz="12" w:space="0" w:color="auto"/>
            </w:tcBorders>
            <w:shd w:val="clear" w:color="auto" w:fill="auto"/>
            <w:noWrap/>
            <w:vAlign w:val="center"/>
          </w:tcPr>
          <w:p w14:paraId="33A42697" w14:textId="77777777" w:rsidR="00482903" w:rsidRPr="008C1ACA" w:rsidRDefault="00482903" w:rsidP="00A15AC5">
            <w:pPr>
              <w:suppressAutoHyphens/>
              <w:spacing w:after="60"/>
              <w:jc w:val="left"/>
              <w:rPr>
                <w:b/>
                <w:sz w:val="20"/>
              </w:rPr>
            </w:pPr>
            <w:r w:rsidRPr="008C1ACA">
              <w:rPr>
                <w:b/>
                <w:sz w:val="20"/>
              </w:rPr>
              <w:t>Zdravotní účinek</w:t>
            </w:r>
          </w:p>
        </w:tc>
        <w:tc>
          <w:tcPr>
            <w:tcW w:w="992" w:type="dxa"/>
            <w:tcBorders>
              <w:bottom w:val="single" w:sz="12" w:space="0" w:color="auto"/>
            </w:tcBorders>
            <w:shd w:val="clear" w:color="auto" w:fill="auto"/>
            <w:noWrap/>
            <w:vAlign w:val="center"/>
          </w:tcPr>
          <w:p w14:paraId="3B69464C" w14:textId="77777777" w:rsidR="00482903" w:rsidRPr="008C1ACA" w:rsidRDefault="00482903" w:rsidP="00A15AC5">
            <w:pPr>
              <w:suppressAutoHyphens/>
              <w:spacing w:after="60"/>
              <w:jc w:val="left"/>
              <w:rPr>
                <w:b/>
                <w:sz w:val="20"/>
              </w:rPr>
            </w:pPr>
            <w:r w:rsidRPr="008C1ACA">
              <w:rPr>
                <w:b/>
                <w:sz w:val="20"/>
              </w:rPr>
              <w:t>Segment populace</w:t>
            </w:r>
          </w:p>
        </w:tc>
        <w:tc>
          <w:tcPr>
            <w:tcW w:w="992" w:type="dxa"/>
            <w:tcBorders>
              <w:bottom w:val="single" w:sz="12" w:space="0" w:color="auto"/>
            </w:tcBorders>
            <w:shd w:val="clear" w:color="auto" w:fill="auto"/>
            <w:noWrap/>
            <w:vAlign w:val="center"/>
          </w:tcPr>
          <w:p w14:paraId="50BAAA79" w14:textId="77777777" w:rsidR="00482903" w:rsidRPr="008C1ACA" w:rsidRDefault="00482903" w:rsidP="00A15AC5">
            <w:pPr>
              <w:suppressAutoHyphens/>
              <w:spacing w:after="60"/>
              <w:jc w:val="left"/>
              <w:rPr>
                <w:b/>
                <w:sz w:val="20"/>
              </w:rPr>
            </w:pPr>
            <w:r w:rsidRPr="008C1ACA">
              <w:rPr>
                <w:b/>
                <w:sz w:val="20"/>
              </w:rPr>
              <w:t>Skupina</w:t>
            </w:r>
          </w:p>
        </w:tc>
        <w:tc>
          <w:tcPr>
            <w:tcW w:w="2268" w:type="dxa"/>
            <w:tcBorders>
              <w:bottom w:val="single" w:sz="12" w:space="0" w:color="auto"/>
            </w:tcBorders>
            <w:shd w:val="clear" w:color="auto" w:fill="auto"/>
            <w:noWrap/>
            <w:vAlign w:val="center"/>
          </w:tcPr>
          <w:p w14:paraId="242ACE22" w14:textId="77777777" w:rsidR="00482903" w:rsidRPr="008C1ACA" w:rsidRDefault="00482903" w:rsidP="00A15AC5">
            <w:pPr>
              <w:suppressAutoHyphens/>
              <w:spacing w:after="60"/>
              <w:jc w:val="left"/>
              <w:rPr>
                <w:b/>
                <w:sz w:val="20"/>
              </w:rPr>
            </w:pPr>
            <w:r w:rsidRPr="008C1ACA">
              <w:rPr>
                <w:b/>
                <w:sz w:val="20"/>
              </w:rPr>
              <w:t xml:space="preserve">RR při zvýšení </w:t>
            </w:r>
            <w:r w:rsidRPr="008C1ACA">
              <w:rPr>
                <w:b/>
                <w:sz w:val="20"/>
              </w:rPr>
              <w:br/>
              <w:t>koncentrace o 10 µg.m</w:t>
            </w:r>
            <w:r w:rsidRPr="008C1ACA">
              <w:rPr>
                <w:b/>
                <w:sz w:val="20"/>
                <w:vertAlign w:val="superscript"/>
              </w:rPr>
              <w:t>-3</w:t>
            </w:r>
          </w:p>
        </w:tc>
      </w:tr>
      <w:tr w:rsidR="00482903" w:rsidRPr="008C1ACA" w14:paraId="7F5CF460" w14:textId="77777777" w:rsidTr="00A15AC5">
        <w:trPr>
          <w:jc w:val="center"/>
        </w:trPr>
        <w:tc>
          <w:tcPr>
            <w:tcW w:w="2552" w:type="dxa"/>
            <w:tcBorders>
              <w:top w:val="single" w:sz="12" w:space="0" w:color="auto"/>
              <w:bottom w:val="single" w:sz="4" w:space="0" w:color="auto"/>
            </w:tcBorders>
            <w:shd w:val="clear" w:color="auto" w:fill="auto"/>
            <w:noWrap/>
            <w:vAlign w:val="center"/>
          </w:tcPr>
          <w:p w14:paraId="48AD5A36" w14:textId="77777777" w:rsidR="00482903" w:rsidRPr="008C1ACA" w:rsidRDefault="00482903" w:rsidP="00A15AC5">
            <w:pPr>
              <w:suppressAutoHyphens/>
              <w:spacing w:before="0"/>
              <w:jc w:val="left"/>
              <w:rPr>
                <w:sz w:val="20"/>
              </w:rPr>
            </w:pPr>
            <w:r w:rsidRPr="008C1ACA">
              <w:rPr>
                <w:sz w:val="20"/>
              </w:rPr>
              <w:t>NO</w:t>
            </w:r>
            <w:r w:rsidRPr="008C1ACA">
              <w:rPr>
                <w:sz w:val="20"/>
                <w:vertAlign w:val="subscript"/>
              </w:rPr>
              <w:t>2</w:t>
            </w:r>
            <w:r w:rsidRPr="008C1ACA">
              <w:rPr>
                <w:sz w:val="20"/>
              </w:rPr>
              <w:t xml:space="preserve"> roční průměr </w:t>
            </w:r>
            <w:r w:rsidRPr="008C1ACA">
              <w:rPr>
                <w:sz w:val="20"/>
              </w:rPr>
              <w:br/>
              <w:t>(nad 20 µg.m</w:t>
            </w:r>
            <w:r w:rsidRPr="008C1ACA">
              <w:rPr>
                <w:sz w:val="20"/>
                <w:vertAlign w:val="superscript"/>
              </w:rPr>
              <w:t>-3</w:t>
            </w:r>
            <w:r w:rsidRPr="008C1ACA">
              <w:rPr>
                <w:sz w:val="20"/>
              </w:rPr>
              <w:t>)</w:t>
            </w:r>
          </w:p>
        </w:tc>
        <w:tc>
          <w:tcPr>
            <w:tcW w:w="2268" w:type="dxa"/>
            <w:tcBorders>
              <w:top w:val="single" w:sz="12" w:space="0" w:color="auto"/>
              <w:bottom w:val="single" w:sz="4" w:space="0" w:color="auto"/>
            </w:tcBorders>
            <w:shd w:val="clear" w:color="auto" w:fill="auto"/>
            <w:noWrap/>
            <w:vAlign w:val="center"/>
          </w:tcPr>
          <w:p w14:paraId="3D6A9CCA" w14:textId="77777777" w:rsidR="00482903" w:rsidRPr="008C1ACA" w:rsidRDefault="00482903" w:rsidP="00A15AC5">
            <w:pPr>
              <w:suppressAutoHyphens/>
              <w:spacing w:before="0"/>
              <w:jc w:val="left"/>
              <w:rPr>
                <w:sz w:val="20"/>
              </w:rPr>
            </w:pPr>
            <w:r w:rsidRPr="008C1ACA">
              <w:rPr>
                <w:sz w:val="20"/>
              </w:rPr>
              <w:t xml:space="preserve">úmrtnost u dospělých </w:t>
            </w:r>
          </w:p>
        </w:tc>
        <w:tc>
          <w:tcPr>
            <w:tcW w:w="992" w:type="dxa"/>
            <w:tcBorders>
              <w:top w:val="single" w:sz="12" w:space="0" w:color="auto"/>
              <w:bottom w:val="single" w:sz="4" w:space="0" w:color="auto"/>
            </w:tcBorders>
            <w:shd w:val="clear" w:color="auto" w:fill="auto"/>
            <w:noWrap/>
            <w:vAlign w:val="center"/>
          </w:tcPr>
          <w:p w14:paraId="3E0DBCB0" w14:textId="77777777" w:rsidR="00482903" w:rsidRPr="008C1ACA" w:rsidRDefault="00482903" w:rsidP="00A15AC5">
            <w:pPr>
              <w:suppressAutoHyphens/>
              <w:spacing w:before="0"/>
              <w:jc w:val="left"/>
              <w:rPr>
                <w:sz w:val="20"/>
              </w:rPr>
            </w:pPr>
            <w:r w:rsidRPr="008C1ACA">
              <w:rPr>
                <w:sz w:val="20"/>
              </w:rPr>
              <w:t>&gt; 30 let</w:t>
            </w:r>
          </w:p>
        </w:tc>
        <w:tc>
          <w:tcPr>
            <w:tcW w:w="992" w:type="dxa"/>
            <w:tcBorders>
              <w:top w:val="single" w:sz="12" w:space="0" w:color="auto"/>
              <w:bottom w:val="single" w:sz="4" w:space="0" w:color="auto"/>
            </w:tcBorders>
            <w:shd w:val="clear" w:color="auto" w:fill="auto"/>
            <w:noWrap/>
            <w:vAlign w:val="center"/>
          </w:tcPr>
          <w:p w14:paraId="300C7478" w14:textId="77777777" w:rsidR="00482903" w:rsidRPr="008C1ACA" w:rsidRDefault="00482903" w:rsidP="00A15AC5">
            <w:pPr>
              <w:suppressAutoHyphens/>
              <w:spacing w:before="0"/>
              <w:jc w:val="center"/>
              <w:rPr>
                <w:sz w:val="20"/>
              </w:rPr>
            </w:pPr>
            <w:r w:rsidRPr="008C1ACA">
              <w:rPr>
                <w:sz w:val="20"/>
              </w:rPr>
              <w:t>B</w:t>
            </w:r>
          </w:p>
        </w:tc>
        <w:tc>
          <w:tcPr>
            <w:tcW w:w="2268" w:type="dxa"/>
            <w:tcBorders>
              <w:top w:val="single" w:sz="12" w:space="0" w:color="auto"/>
              <w:bottom w:val="single" w:sz="4" w:space="0" w:color="auto"/>
            </w:tcBorders>
            <w:shd w:val="clear" w:color="auto" w:fill="auto"/>
            <w:noWrap/>
            <w:vAlign w:val="center"/>
          </w:tcPr>
          <w:p w14:paraId="68DCF2D6" w14:textId="77777777" w:rsidR="00482903" w:rsidRPr="008C1ACA" w:rsidRDefault="00482903" w:rsidP="00A15AC5">
            <w:pPr>
              <w:suppressAutoHyphens/>
              <w:spacing w:before="0"/>
              <w:jc w:val="left"/>
              <w:rPr>
                <w:sz w:val="20"/>
              </w:rPr>
            </w:pPr>
            <w:r w:rsidRPr="008C1ACA">
              <w:rPr>
                <w:sz w:val="20"/>
              </w:rPr>
              <w:t xml:space="preserve">1,055 </w:t>
            </w:r>
            <w:r w:rsidRPr="008C1ACA">
              <w:rPr>
                <w:sz w:val="20"/>
              </w:rPr>
              <w:br/>
              <w:t>(1,031 – 1,080)</w:t>
            </w:r>
          </w:p>
        </w:tc>
      </w:tr>
      <w:tr w:rsidR="00482903" w:rsidRPr="008C1ACA" w14:paraId="5CC74ACC" w14:textId="77777777" w:rsidTr="00A15AC5">
        <w:trPr>
          <w:jc w:val="center"/>
        </w:trPr>
        <w:tc>
          <w:tcPr>
            <w:tcW w:w="2552" w:type="dxa"/>
            <w:shd w:val="clear" w:color="auto" w:fill="auto"/>
            <w:noWrap/>
            <w:vAlign w:val="center"/>
          </w:tcPr>
          <w:p w14:paraId="2C17F1A6" w14:textId="77777777" w:rsidR="00482903" w:rsidRPr="008C1ACA" w:rsidRDefault="00482903" w:rsidP="00A15AC5">
            <w:pPr>
              <w:suppressAutoHyphens/>
              <w:spacing w:before="0"/>
              <w:jc w:val="left"/>
              <w:rPr>
                <w:sz w:val="20"/>
              </w:rPr>
            </w:pPr>
            <w:r w:rsidRPr="008C1ACA">
              <w:rPr>
                <w:sz w:val="20"/>
              </w:rPr>
              <w:t>NO</w:t>
            </w:r>
            <w:r w:rsidRPr="008C1ACA">
              <w:rPr>
                <w:sz w:val="20"/>
                <w:vertAlign w:val="subscript"/>
              </w:rPr>
              <w:t>2</w:t>
            </w:r>
            <w:r w:rsidRPr="008C1ACA">
              <w:rPr>
                <w:sz w:val="20"/>
              </w:rPr>
              <w:t xml:space="preserve"> roční průměr</w:t>
            </w:r>
          </w:p>
        </w:tc>
        <w:tc>
          <w:tcPr>
            <w:tcW w:w="2268" w:type="dxa"/>
            <w:shd w:val="clear" w:color="auto" w:fill="auto"/>
            <w:noWrap/>
            <w:vAlign w:val="center"/>
          </w:tcPr>
          <w:p w14:paraId="2D9E4100" w14:textId="77777777" w:rsidR="00482903" w:rsidRPr="008C1ACA" w:rsidRDefault="00482903" w:rsidP="00A15AC5">
            <w:pPr>
              <w:suppressAutoHyphens/>
              <w:spacing w:before="0"/>
              <w:jc w:val="left"/>
              <w:rPr>
                <w:sz w:val="20"/>
              </w:rPr>
            </w:pPr>
            <w:r w:rsidRPr="008C1ACA">
              <w:rPr>
                <w:sz w:val="20"/>
              </w:rPr>
              <w:t>prevalence bronchitidy u astmatických dětí</w:t>
            </w:r>
          </w:p>
        </w:tc>
        <w:tc>
          <w:tcPr>
            <w:tcW w:w="992" w:type="dxa"/>
            <w:shd w:val="clear" w:color="auto" w:fill="auto"/>
            <w:noWrap/>
            <w:vAlign w:val="center"/>
          </w:tcPr>
          <w:p w14:paraId="2B3072B8" w14:textId="77777777" w:rsidR="00482903" w:rsidRPr="008C1ACA" w:rsidRDefault="00482903" w:rsidP="00A15AC5">
            <w:pPr>
              <w:suppressAutoHyphens/>
              <w:spacing w:before="0"/>
              <w:jc w:val="left"/>
              <w:rPr>
                <w:sz w:val="20"/>
              </w:rPr>
            </w:pPr>
            <w:r w:rsidRPr="008C1ACA">
              <w:rPr>
                <w:sz w:val="20"/>
              </w:rPr>
              <w:t xml:space="preserve"> 5-14</w:t>
            </w:r>
          </w:p>
        </w:tc>
        <w:tc>
          <w:tcPr>
            <w:tcW w:w="992" w:type="dxa"/>
            <w:shd w:val="clear" w:color="auto" w:fill="auto"/>
            <w:noWrap/>
            <w:vAlign w:val="center"/>
          </w:tcPr>
          <w:p w14:paraId="7CADCEE3" w14:textId="77777777" w:rsidR="00482903" w:rsidRPr="008C1ACA" w:rsidRDefault="00482903" w:rsidP="00A15AC5">
            <w:pPr>
              <w:suppressAutoHyphens/>
              <w:spacing w:before="0"/>
              <w:jc w:val="center"/>
              <w:rPr>
                <w:sz w:val="20"/>
              </w:rPr>
            </w:pPr>
            <w:r w:rsidRPr="008C1ACA">
              <w:rPr>
                <w:sz w:val="20"/>
              </w:rPr>
              <w:t>B</w:t>
            </w:r>
          </w:p>
        </w:tc>
        <w:tc>
          <w:tcPr>
            <w:tcW w:w="2268" w:type="dxa"/>
            <w:shd w:val="clear" w:color="auto" w:fill="auto"/>
            <w:noWrap/>
            <w:vAlign w:val="center"/>
          </w:tcPr>
          <w:p w14:paraId="32E6D6B2" w14:textId="77777777" w:rsidR="00482903" w:rsidRPr="008C1ACA" w:rsidRDefault="00482903" w:rsidP="00A15AC5">
            <w:pPr>
              <w:suppressAutoHyphens/>
              <w:spacing w:before="0"/>
              <w:jc w:val="left"/>
              <w:rPr>
                <w:sz w:val="20"/>
              </w:rPr>
            </w:pPr>
            <w:r w:rsidRPr="008C1ACA">
              <w:rPr>
                <w:sz w:val="20"/>
              </w:rPr>
              <w:t xml:space="preserve">1,21 </w:t>
            </w:r>
            <w:r w:rsidRPr="008C1ACA">
              <w:rPr>
                <w:sz w:val="20"/>
              </w:rPr>
              <w:br/>
              <w:t>(0,99 – 1,06)</w:t>
            </w:r>
          </w:p>
        </w:tc>
      </w:tr>
      <w:tr w:rsidR="00482903" w:rsidRPr="008C1ACA" w14:paraId="68C875B0" w14:textId="77777777" w:rsidTr="00A15AC5">
        <w:trPr>
          <w:jc w:val="center"/>
        </w:trPr>
        <w:tc>
          <w:tcPr>
            <w:tcW w:w="2552" w:type="dxa"/>
            <w:shd w:val="clear" w:color="auto" w:fill="auto"/>
            <w:noWrap/>
            <w:vAlign w:val="center"/>
          </w:tcPr>
          <w:p w14:paraId="648D4FAB" w14:textId="77777777" w:rsidR="00482903" w:rsidRPr="008C1ACA" w:rsidRDefault="00482903" w:rsidP="00A15AC5">
            <w:pPr>
              <w:suppressAutoHyphens/>
              <w:spacing w:before="0"/>
              <w:jc w:val="left"/>
              <w:rPr>
                <w:sz w:val="20"/>
              </w:rPr>
            </w:pPr>
            <w:r w:rsidRPr="008C1ACA">
              <w:rPr>
                <w:sz w:val="20"/>
              </w:rPr>
              <w:t>NO</w:t>
            </w:r>
            <w:r w:rsidRPr="008C1ACA">
              <w:rPr>
                <w:sz w:val="20"/>
                <w:vertAlign w:val="subscript"/>
              </w:rPr>
              <w:t>2</w:t>
            </w:r>
            <w:r w:rsidRPr="008C1ACA">
              <w:rPr>
                <w:sz w:val="20"/>
              </w:rPr>
              <w:t xml:space="preserve"> 24hod průměr</w:t>
            </w:r>
          </w:p>
        </w:tc>
        <w:tc>
          <w:tcPr>
            <w:tcW w:w="2268" w:type="dxa"/>
            <w:shd w:val="clear" w:color="auto" w:fill="auto"/>
            <w:noWrap/>
            <w:vAlign w:val="center"/>
          </w:tcPr>
          <w:p w14:paraId="1C3651FA" w14:textId="77777777" w:rsidR="00482903" w:rsidRPr="008C1ACA" w:rsidRDefault="00482903" w:rsidP="00A15AC5">
            <w:pPr>
              <w:suppressAutoHyphens/>
              <w:spacing w:before="0"/>
              <w:jc w:val="left"/>
              <w:rPr>
                <w:sz w:val="20"/>
              </w:rPr>
            </w:pPr>
            <w:r w:rsidRPr="008C1ACA">
              <w:rPr>
                <w:sz w:val="20"/>
              </w:rPr>
              <w:t xml:space="preserve">hospitalizace </w:t>
            </w:r>
            <w:r w:rsidRPr="008C1ACA">
              <w:rPr>
                <w:sz w:val="20"/>
              </w:rPr>
              <w:br/>
              <w:t>s respiračními chorobami</w:t>
            </w:r>
          </w:p>
        </w:tc>
        <w:tc>
          <w:tcPr>
            <w:tcW w:w="992" w:type="dxa"/>
            <w:shd w:val="clear" w:color="auto" w:fill="auto"/>
            <w:noWrap/>
            <w:vAlign w:val="center"/>
          </w:tcPr>
          <w:p w14:paraId="6AF3AB26" w14:textId="77777777" w:rsidR="00482903" w:rsidRPr="008C1ACA" w:rsidRDefault="00482903" w:rsidP="00A15AC5">
            <w:pPr>
              <w:suppressAutoHyphens/>
              <w:spacing w:before="0"/>
              <w:jc w:val="left"/>
              <w:rPr>
                <w:sz w:val="20"/>
              </w:rPr>
            </w:pPr>
            <w:r w:rsidRPr="008C1ACA">
              <w:rPr>
                <w:sz w:val="20"/>
              </w:rPr>
              <w:t>všichni</w:t>
            </w:r>
          </w:p>
        </w:tc>
        <w:tc>
          <w:tcPr>
            <w:tcW w:w="992" w:type="dxa"/>
            <w:shd w:val="clear" w:color="auto" w:fill="auto"/>
            <w:noWrap/>
            <w:vAlign w:val="center"/>
          </w:tcPr>
          <w:p w14:paraId="20F9CE03" w14:textId="77777777" w:rsidR="00482903" w:rsidRPr="008C1ACA" w:rsidRDefault="00482903" w:rsidP="00A15AC5">
            <w:pPr>
              <w:suppressAutoHyphens/>
              <w:spacing w:before="0"/>
              <w:jc w:val="center"/>
              <w:rPr>
                <w:sz w:val="20"/>
              </w:rPr>
            </w:pPr>
            <w:r w:rsidRPr="008C1ACA">
              <w:rPr>
                <w:sz w:val="20"/>
              </w:rPr>
              <w:t>A</w:t>
            </w:r>
          </w:p>
        </w:tc>
        <w:tc>
          <w:tcPr>
            <w:tcW w:w="2268" w:type="dxa"/>
            <w:shd w:val="clear" w:color="auto" w:fill="auto"/>
            <w:noWrap/>
            <w:vAlign w:val="center"/>
          </w:tcPr>
          <w:p w14:paraId="2A6110A6" w14:textId="77777777" w:rsidR="00482903" w:rsidRPr="008C1ACA" w:rsidRDefault="00482903" w:rsidP="00A15AC5">
            <w:pPr>
              <w:suppressAutoHyphens/>
              <w:spacing w:before="0"/>
              <w:jc w:val="left"/>
              <w:rPr>
                <w:sz w:val="20"/>
              </w:rPr>
            </w:pPr>
            <w:r w:rsidRPr="008C1ACA">
              <w:rPr>
                <w:sz w:val="20"/>
              </w:rPr>
              <w:t xml:space="preserve">1,018 </w:t>
            </w:r>
            <w:r w:rsidRPr="008C1ACA">
              <w:rPr>
                <w:sz w:val="20"/>
              </w:rPr>
              <w:br/>
              <w:t>(1,0115 – 1,0245)</w:t>
            </w:r>
          </w:p>
        </w:tc>
      </w:tr>
    </w:tbl>
    <w:p w14:paraId="6D57C26B" w14:textId="77777777" w:rsidR="00482903" w:rsidRPr="008C1ACA" w:rsidRDefault="00482903" w:rsidP="00831146">
      <w:pPr>
        <w:pStyle w:val="Normln2"/>
      </w:pPr>
    </w:p>
    <w:p w14:paraId="5ACA68C6" w14:textId="77777777" w:rsidR="00482903" w:rsidRPr="008C1ACA" w:rsidRDefault="00482903" w:rsidP="00482903">
      <w:pPr>
        <w:rPr>
          <w:b/>
        </w:rPr>
      </w:pPr>
      <w:r w:rsidRPr="008C1ACA">
        <w:rPr>
          <w:b/>
        </w:rPr>
        <w:t>Benzen</w:t>
      </w:r>
      <w:bookmarkEnd w:id="286"/>
    </w:p>
    <w:p w14:paraId="22224EF8" w14:textId="77898AEE" w:rsidR="00482903" w:rsidRPr="008C1ACA" w:rsidRDefault="00482903" w:rsidP="00482903">
      <w:r w:rsidRPr="008C1ACA">
        <w:t xml:space="preserve">Benzen se do ovzduší dostává v emisích z automobilové dopravy jednak jako produkt spalování a jednak jako součást nespálených podílů paliva (v automobilovém benzínu </w:t>
      </w:r>
      <w:r w:rsidR="00DD6F2D" w:rsidRPr="008C1ACA">
        <w:t>se vyskytuje v množství cca 0,5 – </w:t>
      </w:r>
      <w:r w:rsidRPr="008C1ACA">
        <w:t xml:space="preserve">2 %, u motorové nafty je podíl nevýznamný). Ovzduší je hlavním zdrojem expozice člověka benzenem. Je však nutno počítat s výraznými individuálními rozdíly vlivem kouření, které může znamenat několikanásobné zvýšení expozice. </w:t>
      </w:r>
    </w:p>
    <w:p w14:paraId="193C4E2C" w14:textId="77777777" w:rsidR="00482903" w:rsidRPr="008C1ACA" w:rsidRDefault="00482903" w:rsidP="00482903">
      <w:r w:rsidRPr="008C1ACA">
        <w:t>Ve vysokých koncentracích (které se však nevyskytují ve vnějším ovzduší) má benzen akutní účinky dráždivé a neurotoxické. V nízkých dávkách (které se mohou v ovzduší vyskytovat) pak při dlouhodobém působení utlumuje tvorbu krvinek a předpokládá se i jeho vliv na iniciaci leukémie. Z tohoto důvodu řadí US EPA i IARC benzen mezi prokázané lidské karcinogeny. Světová zdravotnická organizace uvádí pro benzen hodnotu jednotkového rakovinového rizika UCR = 6×10</w:t>
      </w:r>
      <w:r w:rsidRPr="008C1ACA">
        <w:rPr>
          <w:vertAlign w:val="superscript"/>
        </w:rPr>
        <w:noBreakHyphen/>
        <w:t>6 </w:t>
      </w:r>
      <w:r w:rsidRPr="008C1ACA">
        <w:t>(</w:t>
      </w:r>
      <w:r w:rsidRPr="008C1ACA">
        <w:sym w:font="Symbol" w:char="F06D"/>
      </w:r>
      <w:r w:rsidRPr="008C1ACA">
        <w:t>g.m</w:t>
      </w:r>
      <w:r w:rsidRPr="008C1ACA">
        <w:rPr>
          <w:vertAlign w:val="superscript"/>
        </w:rPr>
        <w:t>-3</w:t>
      </w:r>
      <w:r w:rsidRPr="008C1ACA">
        <w:t>)</w:t>
      </w:r>
      <w:r w:rsidRPr="008C1ACA">
        <w:rPr>
          <w:vertAlign w:val="superscript"/>
        </w:rPr>
        <w:t>-1</w:t>
      </w:r>
      <w:r w:rsidRPr="008C1ACA">
        <w:t>. Jednoduchou extrapolací pak lze stanovit míru karcinogenního rizika v závislosti na koncentraci této látky ve volném ovzduší:</w:t>
      </w:r>
    </w:p>
    <w:tbl>
      <w:tblPr>
        <w:tblW w:w="0" w:type="auto"/>
        <w:jc w:val="center"/>
        <w:tblLayout w:type="fixed"/>
        <w:tblCellMar>
          <w:left w:w="70" w:type="dxa"/>
          <w:right w:w="70" w:type="dxa"/>
        </w:tblCellMar>
        <w:tblLook w:val="0000" w:firstRow="0" w:lastRow="0" w:firstColumn="0" w:lastColumn="0" w:noHBand="0" w:noVBand="0"/>
      </w:tblPr>
      <w:tblGrid>
        <w:gridCol w:w="4253"/>
        <w:gridCol w:w="4253"/>
      </w:tblGrid>
      <w:tr w:rsidR="00482903" w:rsidRPr="008C1ACA" w14:paraId="48CD856F" w14:textId="77777777" w:rsidTr="00A15AC5">
        <w:trPr>
          <w:cantSplit/>
          <w:jc w:val="center"/>
        </w:trPr>
        <w:tc>
          <w:tcPr>
            <w:tcW w:w="4253" w:type="dxa"/>
            <w:vAlign w:val="center"/>
          </w:tcPr>
          <w:p w14:paraId="398FABCD" w14:textId="77777777" w:rsidR="00482903" w:rsidRPr="008C1ACA" w:rsidRDefault="00482903" w:rsidP="00A15AC5">
            <w:pPr>
              <w:keepNext/>
              <w:keepLines/>
              <w:suppressAutoHyphens/>
              <w:jc w:val="center"/>
              <w:rPr>
                <w:bCs/>
                <w:sz w:val="20"/>
                <w:szCs w:val="20"/>
              </w:rPr>
            </w:pPr>
            <w:r w:rsidRPr="008C1ACA">
              <w:rPr>
                <w:bCs/>
                <w:sz w:val="20"/>
                <w:szCs w:val="20"/>
              </w:rPr>
              <w:t>Pravděpodobnost výskytu leukémie</w:t>
            </w:r>
          </w:p>
        </w:tc>
        <w:tc>
          <w:tcPr>
            <w:tcW w:w="4253" w:type="dxa"/>
            <w:vAlign w:val="center"/>
          </w:tcPr>
          <w:p w14:paraId="57BEABB1" w14:textId="77777777" w:rsidR="00482903" w:rsidRPr="008C1ACA" w:rsidRDefault="00482903" w:rsidP="00A15AC5">
            <w:pPr>
              <w:keepNext/>
              <w:keepLines/>
              <w:suppressAutoHyphens/>
              <w:jc w:val="center"/>
              <w:rPr>
                <w:bCs/>
                <w:sz w:val="20"/>
                <w:szCs w:val="20"/>
              </w:rPr>
            </w:pPr>
            <w:r w:rsidRPr="008C1ACA">
              <w:rPr>
                <w:bCs/>
                <w:sz w:val="20"/>
                <w:szCs w:val="20"/>
              </w:rPr>
              <w:t>Koncentrace</w:t>
            </w:r>
          </w:p>
        </w:tc>
      </w:tr>
      <w:tr w:rsidR="00482903" w:rsidRPr="008C1ACA" w14:paraId="5D3B2856" w14:textId="77777777" w:rsidTr="00A15AC5">
        <w:trPr>
          <w:jc w:val="center"/>
        </w:trPr>
        <w:tc>
          <w:tcPr>
            <w:tcW w:w="4253" w:type="dxa"/>
            <w:vAlign w:val="center"/>
          </w:tcPr>
          <w:p w14:paraId="0F84CEE4" w14:textId="77777777" w:rsidR="00482903" w:rsidRPr="008C1ACA" w:rsidRDefault="00482903" w:rsidP="00A15AC5">
            <w:pPr>
              <w:keepNext/>
              <w:keepLines/>
              <w:suppressAutoHyphens/>
              <w:jc w:val="center"/>
              <w:rPr>
                <w:sz w:val="20"/>
                <w:szCs w:val="20"/>
              </w:rPr>
            </w:pPr>
            <w:r w:rsidRPr="008C1ACA">
              <w:rPr>
                <w:sz w:val="20"/>
                <w:szCs w:val="20"/>
              </w:rPr>
              <w:t>10</w:t>
            </w:r>
            <w:r w:rsidRPr="008C1ACA">
              <w:rPr>
                <w:sz w:val="20"/>
                <w:szCs w:val="20"/>
                <w:vertAlign w:val="superscript"/>
              </w:rPr>
              <w:t>-5</w:t>
            </w:r>
            <w:r w:rsidRPr="008C1ACA">
              <w:rPr>
                <w:sz w:val="20"/>
                <w:szCs w:val="20"/>
              </w:rPr>
              <w:t xml:space="preserve"> (1 v 100 000)</w:t>
            </w:r>
          </w:p>
        </w:tc>
        <w:tc>
          <w:tcPr>
            <w:tcW w:w="4253" w:type="dxa"/>
            <w:vAlign w:val="center"/>
          </w:tcPr>
          <w:p w14:paraId="7501B2F4" w14:textId="77777777" w:rsidR="00482903" w:rsidRPr="008C1ACA" w:rsidRDefault="00482903" w:rsidP="00A15AC5">
            <w:pPr>
              <w:keepNext/>
              <w:keepLines/>
              <w:suppressAutoHyphens/>
              <w:jc w:val="center"/>
              <w:rPr>
                <w:sz w:val="20"/>
                <w:szCs w:val="20"/>
              </w:rPr>
            </w:pPr>
            <w:r w:rsidRPr="008C1ACA">
              <w:rPr>
                <w:sz w:val="20"/>
                <w:szCs w:val="20"/>
              </w:rPr>
              <w:t>1,6 µg.m</w:t>
            </w:r>
            <w:r w:rsidRPr="008C1ACA">
              <w:rPr>
                <w:sz w:val="20"/>
                <w:szCs w:val="20"/>
                <w:vertAlign w:val="superscript"/>
              </w:rPr>
              <w:t>-3</w:t>
            </w:r>
          </w:p>
        </w:tc>
      </w:tr>
      <w:tr w:rsidR="00482903" w:rsidRPr="008C1ACA" w14:paraId="5FB4BFBC" w14:textId="77777777" w:rsidTr="00A15AC5">
        <w:trPr>
          <w:jc w:val="center"/>
        </w:trPr>
        <w:tc>
          <w:tcPr>
            <w:tcW w:w="4253" w:type="dxa"/>
            <w:vAlign w:val="center"/>
          </w:tcPr>
          <w:p w14:paraId="41874216" w14:textId="77777777" w:rsidR="00482903" w:rsidRPr="008C1ACA" w:rsidRDefault="00482903" w:rsidP="00A15AC5">
            <w:pPr>
              <w:keepNext/>
              <w:keepLines/>
              <w:suppressAutoHyphens/>
              <w:jc w:val="center"/>
              <w:rPr>
                <w:sz w:val="20"/>
                <w:szCs w:val="20"/>
              </w:rPr>
            </w:pPr>
            <w:r w:rsidRPr="008C1ACA">
              <w:rPr>
                <w:sz w:val="20"/>
                <w:szCs w:val="20"/>
              </w:rPr>
              <w:t>10</w:t>
            </w:r>
            <w:r w:rsidRPr="008C1ACA">
              <w:rPr>
                <w:sz w:val="20"/>
                <w:szCs w:val="20"/>
                <w:vertAlign w:val="superscript"/>
              </w:rPr>
              <w:t>-6</w:t>
            </w:r>
            <w:r w:rsidRPr="008C1ACA">
              <w:rPr>
                <w:sz w:val="20"/>
                <w:szCs w:val="20"/>
              </w:rPr>
              <w:t xml:space="preserve"> (1 v 1 000 000)</w:t>
            </w:r>
          </w:p>
        </w:tc>
        <w:tc>
          <w:tcPr>
            <w:tcW w:w="4253" w:type="dxa"/>
            <w:vAlign w:val="center"/>
          </w:tcPr>
          <w:p w14:paraId="7CFF0D78" w14:textId="77777777" w:rsidR="00482903" w:rsidRPr="008C1ACA" w:rsidRDefault="00482903" w:rsidP="00A15AC5">
            <w:pPr>
              <w:keepNext/>
              <w:keepLines/>
              <w:suppressAutoHyphens/>
              <w:jc w:val="center"/>
              <w:rPr>
                <w:sz w:val="20"/>
                <w:szCs w:val="20"/>
              </w:rPr>
            </w:pPr>
            <w:r w:rsidRPr="008C1ACA">
              <w:rPr>
                <w:sz w:val="20"/>
                <w:szCs w:val="20"/>
              </w:rPr>
              <w:t>0,16 µg.m</w:t>
            </w:r>
            <w:r w:rsidRPr="008C1ACA">
              <w:rPr>
                <w:sz w:val="20"/>
                <w:szCs w:val="20"/>
                <w:vertAlign w:val="superscript"/>
              </w:rPr>
              <w:t>-3</w:t>
            </w:r>
          </w:p>
        </w:tc>
      </w:tr>
    </w:tbl>
    <w:p w14:paraId="342C74FA" w14:textId="77777777" w:rsidR="00482903" w:rsidRPr="008C1ACA" w:rsidRDefault="00482903" w:rsidP="00482903">
      <w:r w:rsidRPr="008C1ACA">
        <w:t>Imisní limit je stanoven ve výši 5 µg.m</w:t>
      </w:r>
      <w:r w:rsidRPr="008C1ACA">
        <w:rPr>
          <w:vertAlign w:val="superscript"/>
        </w:rPr>
        <w:t>-3</w:t>
      </w:r>
      <w:r w:rsidRPr="008C1ACA">
        <w:t xml:space="preserve">, což odpovídá hodnotě karcinogenního rizika při celoživotní expozici na úrovni 3 </w:t>
      </w:r>
      <w:r w:rsidRPr="008C1ACA">
        <w:rPr>
          <w:rFonts w:hint="eastAsia"/>
        </w:rPr>
        <w:t>×</w:t>
      </w:r>
      <w:r w:rsidRPr="008C1ACA">
        <w:t xml:space="preserve"> </w:t>
      </w:r>
      <w:r w:rsidRPr="008C1ACA">
        <w:rPr>
          <w:rFonts w:hint="eastAsia"/>
        </w:rPr>
        <w:t>10</w:t>
      </w:r>
      <w:r w:rsidRPr="008C1ACA">
        <w:rPr>
          <w:rFonts w:hint="eastAsia"/>
          <w:vertAlign w:val="superscript"/>
        </w:rPr>
        <w:t>-</w:t>
      </w:r>
      <w:r w:rsidRPr="008C1ACA">
        <w:rPr>
          <w:vertAlign w:val="superscript"/>
        </w:rPr>
        <w:t>5</w:t>
      </w:r>
      <w:r w:rsidRPr="008C1ACA">
        <w:t>.</w:t>
      </w:r>
    </w:p>
    <w:p w14:paraId="45E44B14" w14:textId="77777777" w:rsidR="00482903" w:rsidRPr="008C1ACA" w:rsidRDefault="00482903" w:rsidP="00482903">
      <w:pPr>
        <w:rPr>
          <w:b/>
        </w:rPr>
      </w:pPr>
      <w:bookmarkStart w:id="287" w:name="_Toc59530269"/>
      <w:r w:rsidRPr="008C1ACA">
        <w:rPr>
          <w:b/>
        </w:rPr>
        <w:t>Benzo[a]pyren</w:t>
      </w:r>
      <w:bookmarkEnd w:id="287"/>
    </w:p>
    <w:p w14:paraId="62212152" w14:textId="0CEEC3FF" w:rsidR="00482903" w:rsidRPr="008C1ACA" w:rsidRDefault="00482903" w:rsidP="00482903">
      <w:r w:rsidRPr="008C1ACA">
        <w:t>Skupina polyaromatických uhlovodíků (PAH) zahrnuje několik set sloučenin, které vznikají zejména při nedokonalém spalování organického materiálu. Hlavními účinky na zdraví lidí jsou mutagenita a karcinogenita, naopak systémově toxické účinky jsou pravděpodobně malé (testováno na zvířatech). U řady PAH s vyšším bodem varu se považují za prokázané vlivy muta</w:t>
      </w:r>
      <w:r w:rsidR="00DD6F2D" w:rsidRPr="008C1ACA">
        <w:t>genita a karcinogenita, přičemž </w:t>
      </w:r>
      <w:r w:rsidRPr="008C1ACA">
        <w:t xml:space="preserve">benzo[a]pyren je jednou ze sloučenin, u kterých byla zjištěna nejsilnější karcinogenita. </w:t>
      </w:r>
    </w:p>
    <w:p w14:paraId="2C082593" w14:textId="3EE1BC8B" w:rsidR="00482903" w:rsidRPr="008C1ACA" w:rsidRDefault="00482903" w:rsidP="00482903">
      <w:r w:rsidRPr="008C1ACA">
        <w:rPr>
          <w:b/>
        </w:rPr>
        <w:t>Benzo[a]pyren</w:t>
      </w:r>
      <w:r w:rsidRPr="008C1ACA">
        <w:t xml:space="preserve"> je podle IARC řazen do skupiny 1 jako prokázaný lidský karcinogen. Vzhledem k jeho karcinogenitě nelze stanovit žádnou bezpečnou hranici. WHO [15] stanovuje směrnou hodnotu jednotkového karcinogenního rizika pro benzo[a]pyren ve výši 8,7 × 10</w:t>
      </w:r>
      <w:r w:rsidRPr="008C1ACA">
        <w:rPr>
          <w:vertAlign w:val="superscript"/>
        </w:rPr>
        <w:t>-2</w:t>
      </w:r>
      <w:r w:rsidRPr="008C1ACA">
        <w:t xml:space="preserve"> (</w:t>
      </w:r>
      <w:r w:rsidRPr="008C1ACA">
        <w:rPr>
          <w:rFonts w:ascii="Symbol" w:hAnsi="Symbol"/>
        </w:rPr>
        <w:t></w:t>
      </w:r>
      <w:r w:rsidRPr="008C1ACA">
        <w:t>g.m</w:t>
      </w:r>
      <w:r w:rsidRPr="008C1ACA">
        <w:rPr>
          <w:vertAlign w:val="superscript"/>
        </w:rPr>
        <w:t>-3</w:t>
      </w:r>
      <w:r w:rsidRPr="008C1ACA">
        <w:t>)</w:t>
      </w:r>
      <w:r w:rsidRPr="008C1ACA">
        <w:rPr>
          <w:vertAlign w:val="superscript"/>
        </w:rPr>
        <w:t>-1</w:t>
      </w:r>
      <w:r w:rsidRPr="008C1ACA">
        <w:t>.</w:t>
      </w:r>
    </w:p>
    <w:p w14:paraId="53935511" w14:textId="77777777" w:rsidR="00482903" w:rsidRPr="008C1ACA" w:rsidRDefault="00482903" w:rsidP="008503CD">
      <w:pPr>
        <w:pStyle w:val="Nadpis3"/>
        <w:keepNext/>
        <w:numPr>
          <w:ilvl w:val="2"/>
          <w:numId w:val="56"/>
        </w:numPr>
        <w:spacing w:before="120" w:after="0" w:line="288" w:lineRule="auto"/>
      </w:pPr>
      <w:bookmarkStart w:id="288" w:name="_Toc59530270"/>
      <w:r w:rsidRPr="008C1ACA">
        <w:t>Vyhodnocení expozice a charakterizace rizika</w:t>
      </w:r>
      <w:bookmarkEnd w:id="288"/>
    </w:p>
    <w:p w14:paraId="56335420" w14:textId="2D2C8CCD" w:rsidR="00482903" w:rsidRPr="008C1ACA" w:rsidRDefault="00482903" w:rsidP="00482903">
      <w:bookmarkStart w:id="289" w:name="_Toc100660701"/>
      <w:bookmarkStart w:id="290" w:name="_Toc102376328"/>
      <w:r w:rsidRPr="008C1ACA">
        <w:t>V následujícím textu je provedena kvantifikace očekávaných dopadů těchto změn na zdraví ovlivněné populace. V případě hodnocení vlivů expozice suspendovaným částicím a oxidu dusičitému na základě hodnot relativního rizika dle projektu HRAPIE [17] je vyhodnocení v souladu s AN 17/15 [13] provedeno metodou výpočtu atributivní frakce, jejímž výstupem je počet osob</w:t>
      </w:r>
      <w:r w:rsidR="00DD6F2D" w:rsidRPr="008C1ACA">
        <w:t xml:space="preserve"> dotčených příslušným účinkem u </w:t>
      </w:r>
      <w:r w:rsidRPr="008C1ACA">
        <w:t xml:space="preserve">exponované populace. Popis výpočtu uvádí např. metodika COŽP UK pro vyhodnocení celospolečenských dopadů znečištěného ovzduší [18]. Počet osob, dotčených daným účinkem, je pro látky s bezprahovým účinkem dán vztahem: </w:t>
      </w:r>
    </w:p>
    <w:p w14:paraId="0A2F3F7F" w14:textId="77777777" w:rsidR="00482903" w:rsidRPr="008C1ACA" w:rsidRDefault="00482903" w:rsidP="00482903">
      <w:pPr>
        <w:jc w:val="center"/>
      </w:pPr>
      <w:r w:rsidRPr="008C1ACA">
        <w:t>IMP = EXP × AGF × RGF × BGR × [1 + C × (RR – 1)/10)],</w:t>
      </w:r>
    </w:p>
    <w:p w14:paraId="51A3A5E1" w14:textId="77777777" w:rsidR="00482903" w:rsidRPr="008C1ACA" w:rsidRDefault="00482903" w:rsidP="00482903">
      <w:r w:rsidRPr="008C1ACA">
        <w:t xml:space="preserve">kde </w:t>
      </w:r>
    </w:p>
    <w:p w14:paraId="0E1F922A"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IMP je četnost výskytu výsledného dopadu, vyjádřená v jednotkách dle podkladové tabulky RR (např. počet osob dotčených daným účinkem, počet případů bronchitidy, počet hospitalizací, počet dnů s omezenou aktivitou, dnů pracovní neschopnosti apod.)</w:t>
      </w:r>
    </w:p>
    <w:p w14:paraId="6C371E89"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C je koncentrace znečišťující látky v µg.m</w:t>
      </w:r>
      <w:r w:rsidRPr="008C1ACA">
        <w:rPr>
          <w:vertAlign w:val="superscript"/>
        </w:rPr>
        <w:t>-3</w:t>
      </w:r>
    </w:p>
    <w:p w14:paraId="199B6056"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EXP je exponovaná populace (počet osob)</w:t>
      </w:r>
    </w:p>
    <w:p w14:paraId="78CB92BD"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AGF je podíl věkové skupiny, které se účinek týká, v rámci celé populace</w:t>
      </w:r>
    </w:p>
    <w:p w14:paraId="34C95226"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RGF je podíl případné rizikové skupiny, které se účinek týká (je-li uvažována), jako jsou např. astmatici, v rámci příslušné věkové skupiny obyvatel</w:t>
      </w:r>
    </w:p>
    <w:p w14:paraId="2A614E74"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BGR je četnost výskytu výsledného dopadu v pozaďové (neexponované) populaci</w:t>
      </w:r>
    </w:p>
    <w:p w14:paraId="720B7907"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RR je relativní riziko při zvýšení koncentrace o 10 µg.m</w:t>
      </w:r>
      <w:r w:rsidRPr="008C1ACA">
        <w:rPr>
          <w:vertAlign w:val="superscript"/>
        </w:rPr>
        <w:t>-3</w:t>
      </w:r>
    </w:p>
    <w:p w14:paraId="3D2EE6EC" w14:textId="58E5AAA8" w:rsidR="00482903" w:rsidRPr="008C1ACA" w:rsidRDefault="00482903" w:rsidP="00482903">
      <w:r w:rsidRPr="008C1ACA">
        <w:t>U prahového účinku (NO</w:t>
      </w:r>
      <w:r w:rsidRPr="008C1ACA">
        <w:rPr>
          <w:vertAlign w:val="subscript"/>
        </w:rPr>
        <w:t>2</w:t>
      </w:r>
      <w:r w:rsidRPr="008C1ACA">
        <w:t xml:space="preserve"> – úmrtnost u dospělých) je výpočet obdobný s tím, že efekt je uvažován až od hodnoty 20 µg.m</w:t>
      </w:r>
      <w:r w:rsidRPr="008C1ACA">
        <w:rPr>
          <w:vertAlign w:val="superscript"/>
        </w:rPr>
        <w:t>-3</w:t>
      </w:r>
      <w:r w:rsidRPr="008C1ACA">
        <w:t xml:space="preserve">. Dále, jak je z tabulek 15 a 16 patrné, v některých případech je vstupní hodnotou pro výpočet denní (tj. nikoli roční) průměr koncentrací. V těchto případech je v předložené studii počítáno s průměrnou roční koncentrací, která je z principu průměrem denních hodnot s tím, že tam kde je to relevantní, je příslušná hodnota BGR sumarizována za celý rok. Stejně tak tam, kde je dle projektu HRAPIE uvažována 2týdenní hodnota přepočtená na roční průměr, je zde počítáno přímo s ročním průměrem. Hodnoty AGF (podíly jednotlivých věkových skupin populace) </w:t>
      </w:r>
      <w:r w:rsidR="00DD6F2D" w:rsidRPr="008C1ACA">
        <w:t>byly převzaty dle údajů ČSÚ pro </w:t>
      </w:r>
      <w:r w:rsidRPr="008C1ACA">
        <w:t xml:space="preserve">hl. m. Prahu. Hodnoty RGF a BGR byly uvažovány dle projektu HRAPIE. </w:t>
      </w:r>
    </w:p>
    <w:p w14:paraId="4B5DBC6F" w14:textId="77777777" w:rsidR="00482903" w:rsidRPr="008C1ACA" w:rsidRDefault="00482903" w:rsidP="00482903">
      <w:r w:rsidRPr="008C1ACA">
        <w:t xml:space="preserve">V případě benzenu a benzo[a]pyrenu je vyhodnocení provedeno obdobně s tím rozdílem, že hodnoty AGF, RGF a BGR jsou rovny jedné (efekt se týká vždy celé dotčené populace) a výsledný dopad je kvantifikován ve formě počtu obyvatel na 1 nový případ vzniku daného účinku. </w:t>
      </w:r>
    </w:p>
    <w:bookmarkEnd w:id="289"/>
    <w:bookmarkEnd w:id="290"/>
    <w:p w14:paraId="7770BDA1" w14:textId="77777777" w:rsidR="00482903" w:rsidRPr="008C1ACA" w:rsidRDefault="00482903" w:rsidP="00482903">
      <w:pPr>
        <w:rPr>
          <w:b/>
        </w:rPr>
      </w:pPr>
      <w:r w:rsidRPr="008C1ACA">
        <w:rPr>
          <w:b/>
        </w:rPr>
        <w:t>Suspendované částice</w:t>
      </w:r>
    </w:p>
    <w:p w14:paraId="3B27B6BC" w14:textId="77777777" w:rsidR="00482903" w:rsidRPr="008C1ACA" w:rsidRDefault="00482903" w:rsidP="00482903">
      <w:pPr>
        <w:keepNext/>
      </w:pPr>
      <w:r w:rsidRPr="008C1ACA">
        <w:t>Výskyt zvýšených koncentrací suspendovaných částic v ovzduší je obecně spojován s výskytem respiračních chorob, rakoviny plic, kardiovaskulárních chorob a u frakce PM</w:t>
      </w:r>
      <w:r w:rsidRPr="008C1ACA">
        <w:rPr>
          <w:vertAlign w:val="subscript"/>
        </w:rPr>
        <w:t>2,5</w:t>
      </w:r>
      <w:r w:rsidRPr="008C1ACA">
        <w:t xml:space="preserve"> také mrtvice.</w:t>
      </w:r>
    </w:p>
    <w:p w14:paraId="7D9A1DD7" w14:textId="77777777" w:rsidR="00482903" w:rsidRPr="008C1ACA" w:rsidRDefault="00482903" w:rsidP="00482903">
      <w:r w:rsidRPr="008C1ACA">
        <w:t>Pro chronickou expozici uvádí WHO [16] směrnou hodnotu průměrné roční koncentrace PM</w:t>
      </w:r>
      <w:r w:rsidRPr="008C1ACA">
        <w:rPr>
          <w:vertAlign w:val="subscript"/>
        </w:rPr>
        <w:t>10</w:t>
      </w:r>
      <w:r w:rsidRPr="008C1ACA">
        <w:t xml:space="preserve"> ve výši 15 µg.m</w:t>
      </w:r>
      <w:r w:rsidRPr="008C1ACA">
        <w:rPr>
          <w:vertAlign w:val="superscript"/>
        </w:rPr>
        <w:t>-</w:t>
      </w:r>
      <w:smartTag w:uri="urn:schemas-microsoft-com:office:smarttags" w:element="metricconverter">
        <w:smartTagPr>
          <w:attr w:name="ProductID" w:val="3 a"/>
        </w:smartTagPr>
        <w:r w:rsidRPr="008C1ACA">
          <w:rPr>
            <w:vertAlign w:val="superscript"/>
          </w:rPr>
          <w:t>3</w:t>
        </w:r>
        <w:r w:rsidRPr="008C1ACA">
          <w:t xml:space="preserve"> a</w:t>
        </w:r>
      </w:smartTag>
      <w:r w:rsidRPr="008C1ACA">
        <w:t xml:space="preserve"> částic PM</w:t>
      </w:r>
      <w:r w:rsidRPr="008C1ACA">
        <w:rPr>
          <w:vertAlign w:val="subscript"/>
        </w:rPr>
        <w:t>2,5</w:t>
      </w:r>
      <w:r w:rsidRPr="008C1ACA">
        <w:t xml:space="preserve"> ve výši 5 µg.m</w:t>
      </w:r>
      <w:r w:rsidRPr="008C1ACA">
        <w:rPr>
          <w:vertAlign w:val="superscript"/>
        </w:rPr>
        <w:t>-3</w:t>
      </w:r>
      <w:r w:rsidRPr="008C1ACA">
        <w:t>. Koncentrace částic PM</w:t>
      </w:r>
      <w:r w:rsidRPr="008C1ACA">
        <w:rPr>
          <w:vertAlign w:val="subscript"/>
        </w:rPr>
        <w:t>10</w:t>
      </w:r>
      <w:r w:rsidRPr="008C1ACA">
        <w:t xml:space="preserve"> v hodnocené lokalitě ve výchozím stavu činí 21,1 µg.m</w:t>
      </w:r>
      <w:r w:rsidRPr="008C1ACA">
        <w:rPr>
          <w:vertAlign w:val="superscript"/>
        </w:rPr>
        <w:t>-3</w:t>
      </w:r>
      <w:r w:rsidRPr="008C1ACA">
        <w:t>, v případě frakce PM</w:t>
      </w:r>
      <w:r w:rsidRPr="008C1ACA">
        <w:rPr>
          <w:vertAlign w:val="subscript"/>
        </w:rPr>
        <w:t>2,5</w:t>
      </w:r>
      <w:r w:rsidRPr="008C1ACA">
        <w:t xml:space="preserve"> pak 15,3 µg.m</w:t>
      </w:r>
      <w:r w:rsidRPr="008C1ACA">
        <w:rPr>
          <w:vertAlign w:val="superscript"/>
        </w:rPr>
        <w:t>-3</w:t>
      </w:r>
      <w:r w:rsidRPr="008C1ACA">
        <w:t>. Jak je tedy zřejmé z provedeného vyhodnocení, v celém výpočtovém území je možné již ve výchozím stavu očekávat koncentrace nad hranicí směrných hodnot WHO, což ovšem vzhledem k jejich úrovni platí pro naprostou většinu území ČR.</w:t>
      </w:r>
    </w:p>
    <w:p w14:paraId="1C77AF41" w14:textId="77777777" w:rsidR="00482903" w:rsidRPr="008C1ACA" w:rsidRDefault="00482903" w:rsidP="00482903">
      <w:pPr>
        <w:keepNext/>
        <w:keepLines/>
        <w:rPr>
          <w:vertAlign w:val="subscript"/>
        </w:rPr>
      </w:pPr>
      <w:r w:rsidRPr="008C1ACA">
        <w:t>Nejvyšší nárůst koncentrací vlivem hodnocené změny ÚP v okolní obytné zástavbě byl vypočten na úrovni do 0,132 µg.m</w:t>
      </w:r>
      <w:r w:rsidRPr="008C1ACA">
        <w:rPr>
          <w:vertAlign w:val="superscript"/>
        </w:rPr>
        <w:noBreakHyphen/>
        <w:t>3</w:t>
      </w:r>
      <w:r w:rsidRPr="008C1ACA">
        <w:t xml:space="preserve"> pro suspendované částice frakce PM</w:t>
      </w:r>
      <w:r w:rsidRPr="008C1ACA">
        <w:rPr>
          <w:vertAlign w:val="subscript"/>
        </w:rPr>
        <w:t>10</w:t>
      </w:r>
      <w:r w:rsidRPr="008C1ACA">
        <w:t xml:space="preserve"> a do 0,034 µg.m</w:t>
      </w:r>
      <w:r w:rsidRPr="008C1ACA">
        <w:rPr>
          <w:vertAlign w:val="superscript"/>
        </w:rPr>
        <w:noBreakHyphen/>
        <w:t>3</w:t>
      </w:r>
      <w:r w:rsidRPr="008C1ACA">
        <w:t xml:space="preserve"> pro frakci PM</w:t>
      </w:r>
      <w:r w:rsidRPr="008C1ACA">
        <w:rPr>
          <w:vertAlign w:val="subscript"/>
        </w:rPr>
        <w:t>2,5</w:t>
      </w:r>
    </w:p>
    <w:p w14:paraId="368B04B0" w14:textId="78A21EFC" w:rsidR="00482903" w:rsidRPr="008C1ACA" w:rsidRDefault="00482903" w:rsidP="00482903">
      <w:r w:rsidRPr="008C1ACA">
        <w:t>V následující tabulce je provedeno porovnání četnosti výskytu zdravotních účinků, definovaných projektem HRAPIE [17], pro hodnoty nárůstů imisních příspěvků dle tabul</w:t>
      </w:r>
      <w:r w:rsidR="00DD6F2D" w:rsidRPr="008C1ACA">
        <w:t>ky 13 a počtu obyvatel dle tab. </w:t>
      </w:r>
      <w:r w:rsidRPr="008C1ACA">
        <w:t xml:space="preserve">14. </w:t>
      </w:r>
    </w:p>
    <w:p w14:paraId="0E3FB6FF" w14:textId="77777777" w:rsidR="00482903" w:rsidRPr="008C1ACA" w:rsidRDefault="00482903" w:rsidP="00482903">
      <w:pPr>
        <w:keepNext/>
        <w:spacing w:before="240"/>
        <w:jc w:val="left"/>
        <w:rPr>
          <w:sz w:val="20"/>
        </w:rPr>
      </w:pPr>
      <w:r w:rsidRPr="008C1ACA">
        <w:rPr>
          <w:b/>
          <w:bCs/>
          <w:sz w:val="24"/>
        </w:rPr>
        <w:t>Tab. 17. Vyhodnocení změn v míře zdravotního rizika – vliv expozice PM</w:t>
      </w:r>
      <w:r w:rsidRPr="008C1ACA">
        <w:rPr>
          <w:b/>
          <w:bCs/>
          <w:sz w:val="24"/>
          <w:vertAlign w:val="subscript"/>
        </w:rPr>
        <w:t>10</w:t>
      </w:r>
      <w:r w:rsidRPr="008C1ACA">
        <w:rPr>
          <w:b/>
          <w:bCs/>
          <w:sz w:val="24"/>
        </w:rPr>
        <w:t xml:space="preserve"> a PM</w:t>
      </w:r>
      <w:r w:rsidRPr="008C1ACA">
        <w:rPr>
          <w:b/>
          <w:bCs/>
          <w:sz w:val="24"/>
          <w:vertAlign w:val="subscript"/>
        </w:rPr>
        <w:t>2,5</w:t>
      </w:r>
    </w:p>
    <w:tbl>
      <w:tblPr>
        <w:tblW w:w="9072" w:type="dxa"/>
        <w:tblInd w:w="55"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86"/>
        <w:gridCol w:w="2886"/>
      </w:tblGrid>
      <w:tr w:rsidR="00482903" w:rsidRPr="008C1ACA" w14:paraId="01DEA16E" w14:textId="77777777" w:rsidTr="00A15AC5">
        <w:trPr>
          <w:trHeight w:val="270"/>
        </w:trPr>
        <w:tc>
          <w:tcPr>
            <w:tcW w:w="6186" w:type="dxa"/>
            <w:shd w:val="clear" w:color="auto" w:fill="auto"/>
            <w:noWrap/>
            <w:vAlign w:val="bottom"/>
          </w:tcPr>
          <w:p w14:paraId="3D5C0D0F" w14:textId="77777777" w:rsidR="00482903" w:rsidRPr="008C1ACA" w:rsidRDefault="00482903" w:rsidP="00A15AC5">
            <w:pPr>
              <w:keepNext/>
              <w:spacing w:before="40" w:after="40"/>
              <w:jc w:val="left"/>
              <w:rPr>
                <w:sz w:val="18"/>
                <w:szCs w:val="18"/>
              </w:rPr>
            </w:pPr>
            <w:r w:rsidRPr="008C1ACA">
              <w:rPr>
                <w:sz w:val="18"/>
                <w:szCs w:val="18"/>
              </w:rPr>
              <w:t>Hospitalizace s respiračními chorobami</w:t>
            </w:r>
          </w:p>
        </w:tc>
        <w:tc>
          <w:tcPr>
            <w:tcW w:w="2886" w:type="dxa"/>
            <w:vAlign w:val="bottom"/>
          </w:tcPr>
          <w:p w14:paraId="0F6DC9AD" w14:textId="77777777" w:rsidR="00482903" w:rsidRPr="008C1ACA" w:rsidRDefault="00482903" w:rsidP="00A15AC5">
            <w:pPr>
              <w:keepNext/>
              <w:spacing w:before="40" w:after="40"/>
              <w:ind w:right="560"/>
              <w:jc w:val="right"/>
              <w:rPr>
                <w:sz w:val="18"/>
                <w:szCs w:val="18"/>
              </w:rPr>
            </w:pPr>
            <w:r w:rsidRPr="008C1ACA">
              <w:rPr>
                <w:sz w:val="18"/>
                <w:szCs w:val="18"/>
              </w:rPr>
              <w:t>0,00155</w:t>
            </w:r>
          </w:p>
        </w:tc>
      </w:tr>
      <w:tr w:rsidR="00482903" w:rsidRPr="008C1ACA" w14:paraId="4C981AAE" w14:textId="77777777" w:rsidTr="00A15AC5">
        <w:trPr>
          <w:trHeight w:val="270"/>
        </w:trPr>
        <w:tc>
          <w:tcPr>
            <w:tcW w:w="6186" w:type="dxa"/>
            <w:shd w:val="clear" w:color="auto" w:fill="auto"/>
            <w:noWrap/>
            <w:vAlign w:val="bottom"/>
          </w:tcPr>
          <w:p w14:paraId="54E3B98C" w14:textId="77777777" w:rsidR="00482903" w:rsidRPr="008C1ACA" w:rsidRDefault="00482903" w:rsidP="00A15AC5">
            <w:pPr>
              <w:keepNext/>
              <w:spacing w:before="40" w:after="40"/>
              <w:jc w:val="left"/>
              <w:rPr>
                <w:sz w:val="18"/>
                <w:szCs w:val="18"/>
              </w:rPr>
            </w:pPr>
            <w:r w:rsidRPr="008C1ACA">
              <w:rPr>
                <w:sz w:val="18"/>
                <w:szCs w:val="18"/>
              </w:rPr>
              <w:t>Hospitalizace s kardiovaskulárními chorobami</w:t>
            </w:r>
          </w:p>
        </w:tc>
        <w:tc>
          <w:tcPr>
            <w:tcW w:w="2886" w:type="dxa"/>
            <w:vAlign w:val="bottom"/>
          </w:tcPr>
          <w:p w14:paraId="3F521FBB" w14:textId="77777777" w:rsidR="00482903" w:rsidRPr="008C1ACA" w:rsidRDefault="00482903" w:rsidP="00A15AC5">
            <w:pPr>
              <w:keepNext/>
              <w:spacing w:before="40" w:after="40"/>
              <w:ind w:right="560"/>
              <w:jc w:val="right"/>
              <w:rPr>
                <w:sz w:val="18"/>
                <w:szCs w:val="18"/>
              </w:rPr>
            </w:pPr>
            <w:r w:rsidRPr="008C1ACA">
              <w:rPr>
                <w:sz w:val="18"/>
                <w:szCs w:val="18"/>
              </w:rPr>
              <w:t>0,00223</w:t>
            </w:r>
          </w:p>
        </w:tc>
      </w:tr>
      <w:tr w:rsidR="00482903" w:rsidRPr="008C1ACA" w14:paraId="3D50C392" w14:textId="77777777" w:rsidTr="00A15AC5">
        <w:trPr>
          <w:trHeight w:val="270"/>
        </w:trPr>
        <w:tc>
          <w:tcPr>
            <w:tcW w:w="6186" w:type="dxa"/>
            <w:shd w:val="clear" w:color="auto" w:fill="auto"/>
            <w:noWrap/>
            <w:vAlign w:val="bottom"/>
          </w:tcPr>
          <w:p w14:paraId="02446593" w14:textId="77777777" w:rsidR="00482903" w:rsidRPr="008C1ACA" w:rsidRDefault="00482903" w:rsidP="00A15AC5">
            <w:pPr>
              <w:keepNext/>
              <w:spacing w:before="40" w:after="40"/>
              <w:jc w:val="left"/>
              <w:rPr>
                <w:sz w:val="18"/>
                <w:szCs w:val="18"/>
              </w:rPr>
            </w:pPr>
            <w:r w:rsidRPr="008C1ACA">
              <w:rPr>
                <w:sz w:val="18"/>
                <w:szCs w:val="18"/>
              </w:rPr>
              <w:t>Úmrtnost u dospělých &gt; 30 let (počet osob)</w:t>
            </w:r>
          </w:p>
        </w:tc>
        <w:tc>
          <w:tcPr>
            <w:tcW w:w="2886" w:type="dxa"/>
            <w:vAlign w:val="bottom"/>
          </w:tcPr>
          <w:p w14:paraId="14F95C25" w14:textId="77777777" w:rsidR="00482903" w:rsidRPr="008C1ACA" w:rsidRDefault="00482903" w:rsidP="00A15AC5">
            <w:pPr>
              <w:keepNext/>
              <w:spacing w:before="40" w:after="40"/>
              <w:ind w:right="560"/>
              <w:jc w:val="right"/>
              <w:rPr>
                <w:sz w:val="18"/>
                <w:szCs w:val="18"/>
              </w:rPr>
            </w:pPr>
            <w:r w:rsidRPr="008C1ACA">
              <w:rPr>
                <w:sz w:val="18"/>
                <w:szCs w:val="18"/>
              </w:rPr>
              <w:t>0,00340</w:t>
            </w:r>
          </w:p>
        </w:tc>
      </w:tr>
      <w:tr w:rsidR="00482903" w:rsidRPr="008C1ACA" w14:paraId="6D7D3955" w14:textId="77777777" w:rsidTr="00A15AC5">
        <w:trPr>
          <w:trHeight w:val="270"/>
        </w:trPr>
        <w:tc>
          <w:tcPr>
            <w:tcW w:w="6186" w:type="dxa"/>
            <w:shd w:val="clear" w:color="auto" w:fill="auto"/>
            <w:noWrap/>
            <w:vAlign w:val="bottom"/>
          </w:tcPr>
          <w:p w14:paraId="5E6B977F" w14:textId="77777777" w:rsidR="00482903" w:rsidRPr="008C1ACA" w:rsidRDefault="00482903" w:rsidP="00A15AC5">
            <w:pPr>
              <w:keepNext/>
              <w:spacing w:before="40" w:after="40"/>
              <w:jc w:val="left"/>
              <w:rPr>
                <w:sz w:val="18"/>
                <w:szCs w:val="18"/>
              </w:rPr>
            </w:pPr>
            <w:r w:rsidRPr="008C1ACA">
              <w:rPr>
                <w:sz w:val="18"/>
                <w:szCs w:val="18"/>
              </w:rPr>
              <w:t>Incidence chronické bronchitidy u dospělých (&gt; 18 let)</w:t>
            </w:r>
          </w:p>
        </w:tc>
        <w:tc>
          <w:tcPr>
            <w:tcW w:w="2886" w:type="dxa"/>
            <w:vAlign w:val="bottom"/>
          </w:tcPr>
          <w:p w14:paraId="609FCCB6" w14:textId="77777777" w:rsidR="00482903" w:rsidRPr="008C1ACA" w:rsidRDefault="00482903" w:rsidP="00A15AC5">
            <w:pPr>
              <w:keepNext/>
              <w:spacing w:before="40" w:after="40"/>
              <w:ind w:right="560"/>
              <w:jc w:val="right"/>
              <w:rPr>
                <w:sz w:val="18"/>
                <w:szCs w:val="18"/>
              </w:rPr>
            </w:pPr>
            <w:r w:rsidRPr="008C1ACA">
              <w:rPr>
                <w:sz w:val="18"/>
                <w:szCs w:val="18"/>
              </w:rPr>
              <w:t>0,00943</w:t>
            </w:r>
          </w:p>
        </w:tc>
      </w:tr>
      <w:tr w:rsidR="00482903" w:rsidRPr="008C1ACA" w14:paraId="43F9B83C" w14:textId="77777777" w:rsidTr="00A15AC5">
        <w:trPr>
          <w:trHeight w:val="270"/>
        </w:trPr>
        <w:tc>
          <w:tcPr>
            <w:tcW w:w="6186" w:type="dxa"/>
            <w:shd w:val="clear" w:color="auto" w:fill="auto"/>
            <w:noWrap/>
            <w:vAlign w:val="bottom"/>
          </w:tcPr>
          <w:p w14:paraId="780D5C33" w14:textId="77777777" w:rsidR="00482903" w:rsidRPr="008C1ACA" w:rsidRDefault="00482903" w:rsidP="00A15AC5">
            <w:pPr>
              <w:keepNext/>
              <w:spacing w:before="40" w:after="40"/>
              <w:jc w:val="left"/>
              <w:rPr>
                <w:sz w:val="18"/>
                <w:szCs w:val="18"/>
              </w:rPr>
            </w:pPr>
            <w:r w:rsidRPr="008C1ACA">
              <w:rPr>
                <w:sz w:val="18"/>
                <w:szCs w:val="18"/>
              </w:rPr>
              <w:t>Prevalence bronchitidy u dětí 6-12 let</w:t>
            </w:r>
          </w:p>
        </w:tc>
        <w:tc>
          <w:tcPr>
            <w:tcW w:w="2886" w:type="dxa"/>
            <w:vAlign w:val="bottom"/>
          </w:tcPr>
          <w:p w14:paraId="33970724" w14:textId="77777777" w:rsidR="00482903" w:rsidRPr="008C1ACA" w:rsidRDefault="00482903" w:rsidP="00A15AC5">
            <w:pPr>
              <w:keepNext/>
              <w:spacing w:before="40" w:after="40"/>
              <w:ind w:right="560"/>
              <w:jc w:val="right"/>
              <w:rPr>
                <w:sz w:val="18"/>
                <w:szCs w:val="18"/>
              </w:rPr>
            </w:pPr>
            <w:r w:rsidRPr="008C1ACA">
              <w:rPr>
                <w:sz w:val="18"/>
                <w:szCs w:val="18"/>
              </w:rPr>
              <w:t>0,02741</w:t>
            </w:r>
          </w:p>
        </w:tc>
      </w:tr>
      <w:tr w:rsidR="00482903" w:rsidRPr="008C1ACA" w14:paraId="3624D557" w14:textId="77777777" w:rsidTr="00A15AC5">
        <w:trPr>
          <w:trHeight w:val="270"/>
        </w:trPr>
        <w:tc>
          <w:tcPr>
            <w:tcW w:w="6186" w:type="dxa"/>
            <w:shd w:val="clear" w:color="auto" w:fill="auto"/>
            <w:noWrap/>
            <w:vAlign w:val="bottom"/>
          </w:tcPr>
          <w:p w14:paraId="5E1DAC90" w14:textId="77777777" w:rsidR="00482903" w:rsidRPr="008C1ACA" w:rsidRDefault="00482903" w:rsidP="00A15AC5">
            <w:pPr>
              <w:keepNext/>
              <w:spacing w:before="40" w:after="40"/>
              <w:jc w:val="left"/>
              <w:rPr>
                <w:sz w:val="18"/>
                <w:szCs w:val="18"/>
              </w:rPr>
            </w:pPr>
            <w:r w:rsidRPr="008C1ACA">
              <w:rPr>
                <w:sz w:val="18"/>
                <w:szCs w:val="18"/>
              </w:rPr>
              <w:t>Příznaky astmatu u astmatických dětí</w:t>
            </w:r>
          </w:p>
        </w:tc>
        <w:tc>
          <w:tcPr>
            <w:tcW w:w="2886" w:type="dxa"/>
            <w:vAlign w:val="bottom"/>
          </w:tcPr>
          <w:p w14:paraId="3371F731" w14:textId="77777777" w:rsidR="00482903" w:rsidRPr="008C1ACA" w:rsidRDefault="00482903" w:rsidP="00A15AC5">
            <w:pPr>
              <w:keepNext/>
              <w:spacing w:before="40" w:after="40"/>
              <w:ind w:right="560"/>
              <w:jc w:val="right"/>
              <w:rPr>
                <w:sz w:val="18"/>
                <w:szCs w:val="18"/>
              </w:rPr>
            </w:pPr>
            <w:r w:rsidRPr="008C1ACA">
              <w:rPr>
                <w:sz w:val="18"/>
                <w:szCs w:val="18"/>
              </w:rPr>
              <w:t>0,05396</w:t>
            </w:r>
          </w:p>
        </w:tc>
      </w:tr>
      <w:tr w:rsidR="00482903" w:rsidRPr="008C1ACA" w14:paraId="773C8BBD" w14:textId="77777777" w:rsidTr="00A15AC5">
        <w:trPr>
          <w:trHeight w:val="270"/>
        </w:trPr>
        <w:tc>
          <w:tcPr>
            <w:tcW w:w="6186" w:type="dxa"/>
            <w:shd w:val="clear" w:color="auto" w:fill="auto"/>
            <w:noWrap/>
            <w:vAlign w:val="bottom"/>
          </w:tcPr>
          <w:p w14:paraId="3E192979" w14:textId="4D2D9568" w:rsidR="00482903" w:rsidRPr="008C1ACA" w:rsidRDefault="00482903" w:rsidP="00A15AC5">
            <w:pPr>
              <w:keepNext/>
              <w:spacing w:before="40" w:after="40"/>
              <w:jc w:val="left"/>
              <w:rPr>
                <w:sz w:val="18"/>
                <w:szCs w:val="18"/>
              </w:rPr>
            </w:pPr>
            <w:r w:rsidRPr="008C1ACA">
              <w:rPr>
                <w:noProof/>
                <w:sz w:val="18"/>
                <w:szCs w:val="18"/>
              </w:rPr>
              <mc:AlternateContent>
                <mc:Choice Requires="wps">
                  <w:drawing>
                    <wp:anchor distT="0" distB="0" distL="114300" distR="114300" simplePos="0" relativeHeight="251659264" behindDoc="0" locked="0" layoutInCell="1" allowOverlap="1" wp14:anchorId="7251C684" wp14:editId="62E6D95C">
                      <wp:simplePos x="0" y="0"/>
                      <wp:positionH relativeFrom="column">
                        <wp:posOffset>0</wp:posOffset>
                      </wp:positionH>
                      <wp:positionV relativeFrom="paragraph">
                        <wp:posOffset>0</wp:posOffset>
                      </wp:positionV>
                      <wp:extent cx="1524000" cy="171450"/>
                      <wp:effectExtent l="0" t="0" r="0" b="0"/>
                      <wp:wrapNone/>
                      <wp:docPr id="31" name="Obdélník 3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noChangeShapeType="1"/>
                            </wps:cNvSpPr>
                            <wps:spPr bwMode="auto">
                              <a:xfrm>
                                <a:off x="0" y="0"/>
                                <a:ext cx="1524000" cy="171450"/>
                              </a:xfrm>
                              <a:prstGeom prst="rect">
                                <a:avLst/>
                              </a:prstGeom>
                              <a:noFill/>
                              <a:ln>
                                <a:noFill/>
                              </a:ln>
                              <a:extLst>
                                <a:ext uri="{91240B29-F687-4F45-9708-019B960494DF}">
                                  <a14:hiddenLine xmlns:a14="http://schemas.microsoft.com/office/drawing/2010/main" w="9525">
                                    <a:no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A12272" id="Obdélník 31" o:spid="_x0000_s1026" style="position:absolute;margin-left:0;margin-top:0;width:120pt;height:13.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" filled="f" stroked="f">
                      <o:lock v:ext="edit" rotation="t" shapetype="t"/>
                    </v:rect>
                  </w:pict>
                </mc:Fallback>
              </mc:AlternateContent>
            </w:r>
            <w:r w:rsidRPr="008C1ACA">
              <w:rPr>
                <w:sz w:val="18"/>
                <w:szCs w:val="18"/>
              </w:rPr>
              <w:t>Kojenecká úmrtnost (do 1 roku)</w:t>
            </w:r>
          </w:p>
        </w:tc>
        <w:tc>
          <w:tcPr>
            <w:tcW w:w="2886" w:type="dxa"/>
            <w:vAlign w:val="bottom"/>
          </w:tcPr>
          <w:p w14:paraId="6658C9A4" w14:textId="77777777" w:rsidR="00482903" w:rsidRPr="008C1ACA" w:rsidRDefault="00482903" w:rsidP="00A15AC5">
            <w:pPr>
              <w:keepNext/>
              <w:spacing w:before="40" w:after="40"/>
              <w:ind w:right="560"/>
              <w:jc w:val="right"/>
              <w:rPr>
                <w:sz w:val="18"/>
                <w:szCs w:val="18"/>
              </w:rPr>
            </w:pPr>
            <w:r w:rsidRPr="008C1ACA">
              <w:rPr>
                <w:sz w:val="18"/>
                <w:szCs w:val="18"/>
              </w:rPr>
              <w:t>0,00002</w:t>
            </w:r>
          </w:p>
        </w:tc>
      </w:tr>
      <w:tr w:rsidR="00482903" w:rsidRPr="008C1ACA" w14:paraId="10B1F43A" w14:textId="77777777" w:rsidTr="00A15AC5">
        <w:trPr>
          <w:trHeight w:val="270"/>
        </w:trPr>
        <w:tc>
          <w:tcPr>
            <w:tcW w:w="6186" w:type="dxa"/>
            <w:shd w:val="clear" w:color="auto" w:fill="auto"/>
            <w:noWrap/>
            <w:vAlign w:val="bottom"/>
          </w:tcPr>
          <w:p w14:paraId="68C9D8D4" w14:textId="77777777" w:rsidR="00482903" w:rsidRPr="008C1ACA" w:rsidRDefault="00482903" w:rsidP="00A15AC5">
            <w:pPr>
              <w:keepNext/>
              <w:spacing w:before="40" w:after="40"/>
              <w:jc w:val="left"/>
              <w:rPr>
                <w:sz w:val="18"/>
                <w:szCs w:val="18"/>
              </w:rPr>
            </w:pPr>
            <w:r w:rsidRPr="008C1ACA">
              <w:rPr>
                <w:sz w:val="18"/>
                <w:szCs w:val="18"/>
              </w:rPr>
              <w:t>Dny s omezenou aktivitou</w:t>
            </w:r>
          </w:p>
        </w:tc>
        <w:tc>
          <w:tcPr>
            <w:tcW w:w="2886" w:type="dxa"/>
            <w:vAlign w:val="bottom"/>
          </w:tcPr>
          <w:p w14:paraId="229030EF" w14:textId="77777777" w:rsidR="00482903" w:rsidRPr="008C1ACA" w:rsidRDefault="00482903" w:rsidP="00A15AC5">
            <w:pPr>
              <w:keepNext/>
              <w:spacing w:before="40" w:after="40"/>
              <w:ind w:right="560"/>
              <w:jc w:val="right"/>
              <w:rPr>
                <w:sz w:val="18"/>
                <w:szCs w:val="18"/>
              </w:rPr>
            </w:pPr>
            <w:r w:rsidRPr="008C1ACA">
              <w:rPr>
                <w:sz w:val="18"/>
                <w:szCs w:val="18"/>
              </w:rPr>
              <w:t>4,38224</w:t>
            </w:r>
          </w:p>
        </w:tc>
      </w:tr>
      <w:tr w:rsidR="00482903" w:rsidRPr="008C1ACA" w14:paraId="24ADD8E7" w14:textId="77777777" w:rsidTr="00A15AC5">
        <w:trPr>
          <w:trHeight w:val="270"/>
        </w:trPr>
        <w:tc>
          <w:tcPr>
            <w:tcW w:w="6186" w:type="dxa"/>
            <w:shd w:val="clear" w:color="auto" w:fill="auto"/>
            <w:noWrap/>
            <w:vAlign w:val="bottom"/>
          </w:tcPr>
          <w:p w14:paraId="15F31FC7" w14:textId="77777777" w:rsidR="00482903" w:rsidRPr="008C1ACA" w:rsidRDefault="00482903" w:rsidP="00A15AC5">
            <w:pPr>
              <w:keepNext/>
              <w:spacing w:before="40" w:after="40"/>
              <w:jc w:val="left"/>
              <w:rPr>
                <w:sz w:val="18"/>
                <w:szCs w:val="18"/>
              </w:rPr>
            </w:pPr>
            <w:r w:rsidRPr="008C1ACA">
              <w:rPr>
                <w:sz w:val="18"/>
                <w:szCs w:val="18"/>
              </w:rPr>
              <w:t>Dny pracovní neschopnosti</w:t>
            </w:r>
          </w:p>
        </w:tc>
        <w:tc>
          <w:tcPr>
            <w:tcW w:w="2886" w:type="dxa"/>
            <w:vAlign w:val="bottom"/>
          </w:tcPr>
          <w:p w14:paraId="2B16CC71" w14:textId="77777777" w:rsidR="00482903" w:rsidRPr="008C1ACA" w:rsidRDefault="00482903" w:rsidP="00A15AC5">
            <w:pPr>
              <w:keepNext/>
              <w:spacing w:before="40" w:after="40"/>
              <w:ind w:right="560"/>
              <w:jc w:val="right"/>
              <w:rPr>
                <w:sz w:val="18"/>
                <w:szCs w:val="18"/>
              </w:rPr>
            </w:pPr>
            <w:r w:rsidRPr="008C1ACA">
              <w:rPr>
                <w:sz w:val="18"/>
                <w:szCs w:val="18"/>
              </w:rPr>
              <w:t>1,38045</w:t>
            </w:r>
          </w:p>
        </w:tc>
      </w:tr>
    </w:tbl>
    <w:p w14:paraId="3C66E531" w14:textId="77777777" w:rsidR="00482903" w:rsidRPr="008C1ACA" w:rsidRDefault="00482903" w:rsidP="00831146">
      <w:pPr>
        <w:pStyle w:val="Normln2"/>
      </w:pPr>
    </w:p>
    <w:p w14:paraId="52736962" w14:textId="7B973E69" w:rsidR="00482903" w:rsidRPr="008C1ACA" w:rsidRDefault="00482903" w:rsidP="00482903">
      <w:r w:rsidRPr="008C1ACA">
        <w:t xml:space="preserve">Jak vyplývá z uvedené tabulky, pohybují se změny v míře zdravotního rizika vyjádřené jako kojenecká úmrtnost na úrovni dvou stotisícin nového případu v celé dotčené </w:t>
      </w:r>
      <w:r w:rsidR="00DD6F2D" w:rsidRPr="008C1ACA">
        <w:t>populaci. V případě úmrtnosti u </w:t>
      </w:r>
      <w:r w:rsidRPr="008C1ACA">
        <w:t>dospělých nad 30 let se změna pohybuje na úrovni tří tisícin nového případu. Ačkoliv se ukazuje, že využití plochy způsobí nárůst zdravotního rizika, jedná se o hodnoty pouze statistické, a to výrazně pod hranicí nového případu.</w:t>
      </w:r>
    </w:p>
    <w:p w14:paraId="309EB39D" w14:textId="3AF8DE4B" w:rsidR="00482903" w:rsidRPr="008C1ACA" w:rsidRDefault="00482903" w:rsidP="00482903">
      <w:r w:rsidRPr="008C1ACA">
        <w:t>I další hodnocené ukazatele jsou pod statistickou hranicí jednoho n</w:t>
      </w:r>
      <w:r w:rsidR="00DD6F2D" w:rsidRPr="008C1ACA">
        <w:t>ového případu, s výjimkou dnů s </w:t>
      </w:r>
      <w:r w:rsidRPr="008C1ACA">
        <w:t>omezenou aktivitou a dnů pracovní neschopnosti, kde byl vypočten nárůst na úrovni 4 dnů a 1 dne ročně, ovšem v součtu za celou populaci, čítající 3 300 osob. Současně platí, že se jedná o stanovení účinku na základě vztahů zařazených projektem HRAPIE do skupiny B, tzn. o vztahy s vyšší nejistotou výpočtu.</w:t>
      </w:r>
    </w:p>
    <w:p w14:paraId="535D4DCC" w14:textId="77777777" w:rsidR="00482903" w:rsidRPr="008C1ACA" w:rsidRDefault="00482903" w:rsidP="00482903">
      <w:r w:rsidRPr="008C1ACA">
        <w:t>Lze tudíž konstatovat, že změny v úrovni zdravotního rizika vlivem posuzované změny (a podílu úpravy) budou i v nejvíce dotčené obytné zástavbě nevýznamné ve smyslu ohrožení zdraví a budou převáženy jinými faktory, jako jsou životní styl nebo expozice dalším zdrojům znečišťování.</w:t>
      </w:r>
    </w:p>
    <w:p w14:paraId="384389CD" w14:textId="77777777" w:rsidR="00482903" w:rsidRPr="008C1ACA" w:rsidRDefault="00482903" w:rsidP="00482903">
      <w:pPr>
        <w:rPr>
          <w:b/>
        </w:rPr>
      </w:pPr>
      <w:r w:rsidRPr="008C1ACA">
        <w:rPr>
          <w:b/>
        </w:rPr>
        <w:t>Oxid dusičitý</w:t>
      </w:r>
    </w:p>
    <w:p w14:paraId="120A3C6A" w14:textId="77777777" w:rsidR="00482903" w:rsidRPr="008C1ACA" w:rsidRDefault="00482903" w:rsidP="00482903">
      <w:pPr>
        <w:keepLines/>
      </w:pPr>
      <w:r w:rsidRPr="008C1ACA">
        <w:t xml:space="preserve">Z </w:t>
      </w:r>
      <w:r w:rsidRPr="008C1ACA">
        <w:rPr>
          <w:bCs/>
        </w:rPr>
        <w:t xml:space="preserve">chronických účinků </w:t>
      </w:r>
      <w:r w:rsidRPr="008C1ACA">
        <w:t>NO</w:t>
      </w:r>
      <w:r w:rsidRPr="008C1ACA">
        <w:rPr>
          <w:vertAlign w:val="subscript"/>
        </w:rPr>
        <w:t>2</w:t>
      </w:r>
      <w:r w:rsidRPr="008C1ACA">
        <w:t xml:space="preserve"> jsou nejčastěji popisovány strukturální plicní změny a zvýšení vnímavosti vůči bakteriím a virovým infekcím. </w:t>
      </w:r>
    </w:p>
    <w:p w14:paraId="2DBC782A" w14:textId="7874BA03" w:rsidR="00482903" w:rsidRPr="008C1ACA" w:rsidRDefault="00482903" w:rsidP="00482903">
      <w:pPr>
        <w:keepLines/>
      </w:pPr>
      <w:r w:rsidRPr="008C1ACA">
        <w:t>Pro chronickou expozici uvádí WHO [16] směrnou hodnotu průměrné roční koncentrace oxidu dusičitého ve výši 10 µg.m</w:t>
      </w:r>
      <w:r w:rsidRPr="008C1ACA">
        <w:rPr>
          <w:vertAlign w:val="superscript"/>
        </w:rPr>
        <w:t>-3</w:t>
      </w:r>
      <w:r w:rsidRPr="008C1ACA">
        <w:t>. Koncentrace NO</w:t>
      </w:r>
      <w:r w:rsidRPr="008C1ACA">
        <w:rPr>
          <w:vertAlign w:val="subscript"/>
        </w:rPr>
        <w:t>2</w:t>
      </w:r>
      <w:r w:rsidRPr="008C1ACA">
        <w:t xml:space="preserve"> v hodnocené lokalitě bude ve výchozím stavu dosahovat 23 </w:t>
      </w:r>
      <w:r w:rsidR="00DD6F2D" w:rsidRPr="008C1ACA">
        <w:t> </w:t>
      </w:r>
      <w:r w:rsidRPr="008C1ACA">
        <w:t>µg.m</w:t>
      </w:r>
      <w:r w:rsidRPr="008C1ACA">
        <w:rPr>
          <w:vertAlign w:val="superscript"/>
        </w:rPr>
        <w:t>-3</w:t>
      </w:r>
      <w:r w:rsidRPr="008C1ACA">
        <w:t>. Obdobně jako v případě suspendovaných částic je možné již ve výchozím stavu očekávat koncentrace nad hranicí směrné hodnoty WHO, což ovšem opět platí pro naprostou většinu území ČR.</w:t>
      </w:r>
    </w:p>
    <w:p w14:paraId="325AABF0" w14:textId="3E1A2496" w:rsidR="00482903" w:rsidRPr="008C1ACA" w:rsidRDefault="00482903" w:rsidP="00482903">
      <w:r w:rsidRPr="008C1ACA">
        <w:t>Nárůst koncentrací vlivem hodnocené změny bude činit nejvýše 0,04 µg.m</w:t>
      </w:r>
      <w:r w:rsidRPr="008C1ACA">
        <w:rPr>
          <w:vertAlign w:val="superscript"/>
        </w:rPr>
        <w:t>-3</w:t>
      </w:r>
      <w:r w:rsidRPr="008C1ACA">
        <w:t xml:space="preserve">. </w:t>
      </w:r>
      <w:bookmarkStart w:id="291" w:name="OLE_LINK1"/>
      <w:r w:rsidRPr="008C1ACA">
        <w:t>V následující tabulce je provedeno porovnání četnosti výskytu zdravotních účinků, definovaných projektem HRAPIE [17</w:t>
      </w:r>
      <w:r w:rsidR="00DD6F2D" w:rsidRPr="008C1ACA">
        <w:t>], pro </w:t>
      </w:r>
      <w:r w:rsidRPr="008C1ACA">
        <w:t xml:space="preserve">hodnoty nárůstu imisních příspěvků dle tab. 13 a počty obyvatel dle tab. 14. </w:t>
      </w:r>
      <w:bookmarkEnd w:id="291"/>
    </w:p>
    <w:p w14:paraId="5B82F75E" w14:textId="77777777" w:rsidR="00482903" w:rsidRPr="008C1ACA" w:rsidRDefault="00482903" w:rsidP="00482903">
      <w:pPr>
        <w:spacing w:before="240"/>
        <w:jc w:val="left"/>
        <w:rPr>
          <w:sz w:val="20"/>
        </w:rPr>
      </w:pPr>
      <w:r w:rsidRPr="008C1ACA">
        <w:rPr>
          <w:b/>
          <w:bCs/>
          <w:sz w:val="24"/>
        </w:rPr>
        <w:t>Tab. 18. Vyhodnocení změn v míře zdravotního rizika – vliv expozice NO</w:t>
      </w:r>
      <w:r w:rsidRPr="008C1ACA">
        <w:rPr>
          <w:b/>
          <w:bCs/>
          <w:sz w:val="24"/>
          <w:vertAlign w:val="subscript"/>
        </w:rPr>
        <w:t>2</w:t>
      </w:r>
    </w:p>
    <w:tbl>
      <w:tblPr>
        <w:tblW w:w="5000" w:type="pc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774"/>
        <w:gridCol w:w="3250"/>
      </w:tblGrid>
      <w:tr w:rsidR="00482903" w:rsidRPr="008C1ACA" w14:paraId="583D179B" w14:textId="77777777" w:rsidTr="00831146">
        <w:trPr>
          <w:trHeight w:val="270"/>
        </w:trPr>
        <w:tc>
          <w:tcPr>
            <w:tcW w:w="3199" w:type="pct"/>
            <w:vAlign w:val="center"/>
          </w:tcPr>
          <w:p w14:paraId="4A58C18A" w14:textId="77777777" w:rsidR="00482903" w:rsidRPr="008C1ACA" w:rsidRDefault="00482903" w:rsidP="00A15AC5">
            <w:pPr>
              <w:keepNext/>
              <w:spacing w:before="40" w:after="40"/>
              <w:jc w:val="left"/>
              <w:rPr>
                <w:sz w:val="18"/>
                <w:szCs w:val="18"/>
              </w:rPr>
            </w:pPr>
            <w:r w:rsidRPr="008C1ACA">
              <w:rPr>
                <w:sz w:val="18"/>
                <w:szCs w:val="18"/>
              </w:rPr>
              <w:t>Hospitalizace s respiračními chorobami</w:t>
            </w:r>
          </w:p>
        </w:tc>
        <w:tc>
          <w:tcPr>
            <w:tcW w:w="1801" w:type="pct"/>
            <w:vAlign w:val="bottom"/>
          </w:tcPr>
          <w:p w14:paraId="4A05B6A8" w14:textId="77777777" w:rsidR="00482903" w:rsidRPr="008C1ACA" w:rsidRDefault="00482903" w:rsidP="00A15AC5">
            <w:pPr>
              <w:keepNext/>
              <w:spacing w:before="40" w:after="40"/>
              <w:ind w:right="560"/>
              <w:jc w:val="right"/>
              <w:rPr>
                <w:sz w:val="18"/>
                <w:szCs w:val="18"/>
              </w:rPr>
            </w:pPr>
            <w:r w:rsidRPr="008C1ACA">
              <w:rPr>
                <w:sz w:val="18"/>
                <w:szCs w:val="18"/>
              </w:rPr>
              <w:t>0,0021</w:t>
            </w:r>
          </w:p>
        </w:tc>
      </w:tr>
      <w:tr w:rsidR="00482903" w:rsidRPr="008C1ACA" w14:paraId="6436B810" w14:textId="77777777" w:rsidTr="00831146">
        <w:trPr>
          <w:trHeight w:val="270"/>
        </w:trPr>
        <w:tc>
          <w:tcPr>
            <w:tcW w:w="3199" w:type="pct"/>
            <w:vAlign w:val="center"/>
          </w:tcPr>
          <w:p w14:paraId="3ABF8793" w14:textId="77777777" w:rsidR="00482903" w:rsidRPr="008C1ACA" w:rsidRDefault="00482903" w:rsidP="00A15AC5">
            <w:pPr>
              <w:keepNext/>
              <w:spacing w:before="40" w:after="40"/>
              <w:jc w:val="left"/>
              <w:rPr>
                <w:sz w:val="18"/>
                <w:szCs w:val="18"/>
              </w:rPr>
            </w:pPr>
            <w:r w:rsidRPr="008C1ACA">
              <w:rPr>
                <w:sz w:val="18"/>
                <w:szCs w:val="18"/>
              </w:rPr>
              <w:t>Úmrtnost u dospělých &gt; 30 let</w:t>
            </w:r>
          </w:p>
        </w:tc>
        <w:tc>
          <w:tcPr>
            <w:tcW w:w="1801" w:type="pct"/>
            <w:vAlign w:val="bottom"/>
          </w:tcPr>
          <w:p w14:paraId="60C0EC51" w14:textId="77777777" w:rsidR="00482903" w:rsidRPr="008C1ACA" w:rsidRDefault="00482903" w:rsidP="00A15AC5">
            <w:pPr>
              <w:keepNext/>
              <w:spacing w:before="40" w:after="40"/>
              <w:ind w:right="560"/>
              <w:jc w:val="right"/>
              <w:rPr>
                <w:sz w:val="18"/>
                <w:szCs w:val="18"/>
              </w:rPr>
            </w:pPr>
            <w:r w:rsidRPr="008C1ACA">
              <w:rPr>
                <w:sz w:val="18"/>
                <w:szCs w:val="18"/>
              </w:rPr>
              <w:t>0,0044</w:t>
            </w:r>
          </w:p>
        </w:tc>
      </w:tr>
      <w:tr w:rsidR="00482903" w:rsidRPr="008C1ACA" w14:paraId="3A42F6AF" w14:textId="77777777" w:rsidTr="00831146">
        <w:trPr>
          <w:trHeight w:val="270"/>
        </w:trPr>
        <w:tc>
          <w:tcPr>
            <w:tcW w:w="3199" w:type="pct"/>
            <w:vAlign w:val="center"/>
          </w:tcPr>
          <w:p w14:paraId="22403972" w14:textId="77777777" w:rsidR="00482903" w:rsidRPr="008C1ACA" w:rsidRDefault="00482903" w:rsidP="00A15AC5">
            <w:pPr>
              <w:keepNext/>
              <w:spacing w:before="40" w:after="40"/>
              <w:jc w:val="left"/>
              <w:rPr>
                <w:sz w:val="18"/>
                <w:szCs w:val="18"/>
              </w:rPr>
            </w:pPr>
            <w:r w:rsidRPr="008C1ACA">
              <w:rPr>
                <w:sz w:val="18"/>
                <w:szCs w:val="18"/>
              </w:rPr>
              <w:t>Prevalence bronchitidy u dětí 5-14</w:t>
            </w:r>
          </w:p>
        </w:tc>
        <w:tc>
          <w:tcPr>
            <w:tcW w:w="1801" w:type="pct"/>
            <w:vAlign w:val="bottom"/>
          </w:tcPr>
          <w:p w14:paraId="14E89904" w14:textId="77777777" w:rsidR="00482903" w:rsidRPr="008C1ACA" w:rsidRDefault="00482903" w:rsidP="00A15AC5">
            <w:pPr>
              <w:keepNext/>
              <w:spacing w:before="40" w:after="40"/>
              <w:ind w:right="560"/>
              <w:jc w:val="right"/>
              <w:rPr>
                <w:sz w:val="18"/>
                <w:szCs w:val="18"/>
              </w:rPr>
            </w:pPr>
            <w:r w:rsidRPr="008C1ACA">
              <w:rPr>
                <w:sz w:val="18"/>
                <w:szCs w:val="18"/>
              </w:rPr>
              <w:t>0,0030</w:t>
            </w:r>
          </w:p>
        </w:tc>
      </w:tr>
    </w:tbl>
    <w:p w14:paraId="35FE754F" w14:textId="77777777" w:rsidR="00482903" w:rsidRPr="008C1ACA" w:rsidRDefault="00482903" w:rsidP="00831146">
      <w:pPr>
        <w:pStyle w:val="Normln2"/>
      </w:pPr>
    </w:p>
    <w:p w14:paraId="7DE73A74" w14:textId="77777777" w:rsidR="00482903" w:rsidRPr="008C1ACA" w:rsidRDefault="00482903" w:rsidP="00482903">
      <w:r w:rsidRPr="008C1ACA">
        <w:t>Jak je zřejmé z uvedené tabulky, u míry zdravotního rizika vyjádřené jako úmrtnost u dospělých, hospitalizace s respiračními chorobami i prevalence bronchitidy u dětí byly vypočteny změny vlivem hodnocené změny ÚP vždy v řádu tisícin nového případu. Hodnocená změna se tedy nijak pozorovatelně neprojeví v míře zdravotního rizika v zájmovém území.</w:t>
      </w:r>
    </w:p>
    <w:p w14:paraId="4A9E8D4A" w14:textId="77777777" w:rsidR="00482903" w:rsidRPr="008C1ACA" w:rsidRDefault="00482903" w:rsidP="008503CD">
      <w:pPr>
        <w:pStyle w:val="Nadpis3"/>
        <w:keepNext/>
        <w:numPr>
          <w:ilvl w:val="2"/>
          <w:numId w:val="56"/>
        </w:numPr>
        <w:tabs>
          <w:tab w:val="clear" w:pos="851"/>
        </w:tabs>
        <w:spacing w:before="120" w:after="0" w:line="288" w:lineRule="auto"/>
        <w:ind w:hanging="850"/>
      </w:pPr>
      <w:r w:rsidRPr="008C1ACA">
        <w:t>Benzen</w:t>
      </w:r>
    </w:p>
    <w:p w14:paraId="3F9F2B4C" w14:textId="77777777" w:rsidR="00482903" w:rsidRPr="008C1ACA" w:rsidRDefault="00482903" w:rsidP="00482903">
      <w:pPr>
        <w:ind w:firstLine="708"/>
      </w:pPr>
      <w:r w:rsidRPr="008C1ACA">
        <w:t>Benzen je prokázaný humánní karcinogen. V rámci tohoto vyhodnocení byla použita hodnota jednotkového rizika stanovená WHO ve výši 6 × 10</w:t>
      </w:r>
      <w:r w:rsidRPr="008C1ACA">
        <w:rPr>
          <w:vertAlign w:val="superscript"/>
        </w:rPr>
        <w:t>-6</w:t>
      </w:r>
      <w:r w:rsidRPr="008C1ACA">
        <w:t xml:space="preserve"> (</w:t>
      </w:r>
      <w:r w:rsidRPr="008C1ACA">
        <w:sym w:font="Symbol" w:char="F06D"/>
      </w:r>
      <w:r w:rsidRPr="008C1ACA">
        <w:t>g.m</w:t>
      </w:r>
      <w:r w:rsidRPr="008C1ACA">
        <w:rPr>
          <w:vertAlign w:val="superscript"/>
        </w:rPr>
        <w:t>-3</w:t>
      </w:r>
      <w:r w:rsidRPr="008C1ACA">
        <w:t>)</w:t>
      </w:r>
      <w:r w:rsidRPr="008C1ACA">
        <w:rPr>
          <w:vertAlign w:val="superscript"/>
        </w:rPr>
        <w:t>-1</w:t>
      </w:r>
      <w:r w:rsidRPr="008C1ACA">
        <w:t xml:space="preserve">. Tato hodnota znamená, že koncentrace benzenu 1 </w:t>
      </w:r>
      <w:r w:rsidRPr="008C1ACA">
        <w:rPr>
          <w:rFonts w:ascii="Symbol" w:hAnsi="Symbol"/>
        </w:rPr>
        <w:t></w:t>
      </w:r>
      <w:r w:rsidRPr="008C1ACA">
        <w:t>g.m</w:t>
      </w:r>
      <w:r w:rsidRPr="008C1ACA">
        <w:rPr>
          <w:vertAlign w:val="superscript"/>
        </w:rPr>
        <w:t>-3</w:t>
      </w:r>
      <w:r w:rsidRPr="008C1ACA">
        <w:t xml:space="preserve"> zvyšuje (při celoživotní expozici – po dobu 70 let) riziko incidence leukémie o 6 případů na 1 milion osob. Neexistuje tedy bezpečná mez. Evropská a česká legislativa tyto skutečnosti respektuje s tím, že pro účely ochrany zdraví obyvatel musela být přijata určitá dlouhodobá (roční) limitní hodnota, která by v podstatě vyjádřila ještě přijatelnou (referenční) mez karcinogenního rizika. Dle dostupných podkladů a v souladu s informacemi Státního zdravotního ústavu je doporučeno uvažovat nejvyšší přijatelné hodnoty v řádu 10</w:t>
      </w:r>
      <w:r w:rsidRPr="008C1ACA">
        <w:rPr>
          <w:vertAlign w:val="superscript"/>
        </w:rPr>
        <w:t>-6</w:t>
      </w:r>
      <w:r w:rsidRPr="008C1ACA">
        <w:t xml:space="preserve">. </w:t>
      </w:r>
    </w:p>
    <w:p w14:paraId="584CCD29" w14:textId="5D97706E" w:rsidR="00482903" w:rsidRPr="008C1ACA" w:rsidRDefault="00482903" w:rsidP="00482903">
      <w:r w:rsidRPr="008C1ACA">
        <w:t>Současné hodnoty průměrných ročních koncentrací benzenu v řešené lokalitě dosahují 1,2 µg.m</w:t>
      </w:r>
      <w:r w:rsidRPr="008C1ACA">
        <w:rPr>
          <w:vertAlign w:val="superscript"/>
        </w:rPr>
        <w:t>-3</w:t>
      </w:r>
      <w:r w:rsidR="00DD6F2D" w:rsidRPr="008C1ACA">
        <w:t>. Této </w:t>
      </w:r>
      <w:r w:rsidRPr="008C1ACA">
        <w:t>hodnotě odpovídá míra karcinogenního rizika 7,2 × 10</w:t>
      </w:r>
      <w:r w:rsidRPr="008C1ACA">
        <w:rPr>
          <w:vertAlign w:val="superscript"/>
        </w:rPr>
        <w:t>-6</w:t>
      </w:r>
      <w:r w:rsidRPr="008C1ACA">
        <w:t>. Jedná se tedy o hodnoty na hranici přijatelné míry rizika.</w:t>
      </w:r>
    </w:p>
    <w:p w14:paraId="156793D6" w14:textId="32B1A5DA" w:rsidR="00482903" w:rsidRPr="008C1ACA" w:rsidRDefault="00482903" w:rsidP="00482903">
      <w:r w:rsidRPr="008C1ACA">
        <w:t>Vlivem hodnocené změny byl vypočten nejvyšší nárůst imisní zátěže do 0,002 µg.m</w:t>
      </w:r>
      <w:r w:rsidRPr="008C1ACA">
        <w:rPr>
          <w:vertAlign w:val="superscript"/>
        </w:rPr>
        <w:t>-3</w:t>
      </w:r>
      <w:r w:rsidRPr="008C1ACA">
        <w:t xml:space="preserve">. Vypočtený nárůst rizika výskytu zdravotních účinků z chronické expozice benzenu pak činí nejvýše 1,2 × </w:t>
      </w:r>
      <w:r w:rsidRPr="008C1ACA">
        <w:rPr>
          <w:rFonts w:hint="eastAsia"/>
        </w:rPr>
        <w:t>10</w:t>
      </w:r>
      <w:r w:rsidRPr="008C1ACA">
        <w:rPr>
          <w:rFonts w:hint="eastAsia"/>
          <w:vertAlign w:val="superscript"/>
        </w:rPr>
        <w:t>-</w:t>
      </w:r>
      <w:r w:rsidRPr="008C1ACA">
        <w:rPr>
          <w:vertAlign w:val="superscript"/>
        </w:rPr>
        <w:t>8</w:t>
      </w:r>
      <w:r w:rsidR="00DD6F2D" w:rsidRPr="008C1ACA">
        <w:t xml:space="preserve"> (1 případ na </w:t>
      </w:r>
      <w:r w:rsidRPr="008C1ACA">
        <w:t>83 milionů obyvatel). Vzhledem k počtu zasažených obyvatel (3 300 osob) lze konstatovat, že vypočtené změny zdravotních rizik ve smyslu ohrožení zdraví jsou zcela nevýznamné.</w:t>
      </w:r>
    </w:p>
    <w:p w14:paraId="11E0787C" w14:textId="77777777" w:rsidR="00482903" w:rsidRPr="008C1ACA" w:rsidRDefault="00482903" w:rsidP="008503CD">
      <w:pPr>
        <w:pStyle w:val="Nadpis3"/>
        <w:keepNext/>
        <w:numPr>
          <w:ilvl w:val="2"/>
          <w:numId w:val="56"/>
        </w:numPr>
        <w:tabs>
          <w:tab w:val="clear" w:pos="851"/>
        </w:tabs>
        <w:spacing w:before="120" w:after="0" w:line="288" w:lineRule="auto"/>
        <w:ind w:hanging="850"/>
      </w:pPr>
      <w:r w:rsidRPr="008C1ACA">
        <w:t xml:space="preserve">Benzo[a]pyren </w:t>
      </w:r>
    </w:p>
    <w:p w14:paraId="6B7AEE4F" w14:textId="64CFF3F5" w:rsidR="00482903" w:rsidRPr="008C1ACA" w:rsidRDefault="00482903" w:rsidP="00482903">
      <w:r w:rsidRPr="008C1ACA">
        <w:t>Pro vyhodnocení rizika z expozice B[a]P byla použita hodnota jednot</w:t>
      </w:r>
      <w:r w:rsidR="00DD6F2D" w:rsidRPr="008C1ACA">
        <w:t>kového rizika stanovená WHO pro </w:t>
      </w:r>
      <w:r w:rsidRPr="008C1ACA">
        <w:t>celoživotní expozici ve výši 87 × 10</w:t>
      </w:r>
      <w:r w:rsidRPr="008C1ACA">
        <w:rPr>
          <w:vertAlign w:val="superscript"/>
        </w:rPr>
        <w:t>-6</w:t>
      </w:r>
      <w:r w:rsidRPr="008C1ACA">
        <w:t xml:space="preserve"> (ng.m</w:t>
      </w:r>
      <w:r w:rsidRPr="008C1ACA">
        <w:rPr>
          <w:vertAlign w:val="superscript"/>
        </w:rPr>
        <w:t>-3</w:t>
      </w:r>
      <w:r w:rsidRPr="008C1ACA">
        <w:t>)</w:t>
      </w:r>
      <w:r w:rsidRPr="008C1ACA">
        <w:rPr>
          <w:vertAlign w:val="superscript"/>
        </w:rPr>
        <w:t>-1</w:t>
      </w:r>
      <w:r w:rsidRPr="008C1ACA">
        <w:t>. Tato hodnota znamená, že koncentrace benzo[a]pyrenu v 1 ng.m</w:t>
      </w:r>
      <w:r w:rsidRPr="008C1ACA">
        <w:rPr>
          <w:vertAlign w:val="superscript"/>
        </w:rPr>
        <w:t>-3</w:t>
      </w:r>
      <w:r w:rsidRPr="008C1ACA">
        <w:t xml:space="preserve"> zvyšuje (při celoživotní expozici – po dobu 70 let) riziko výskytu rakoviny o 87 případů na milion osob. Nejvyšší přijatelné riziko je opět uvažováno v řádu 10</w:t>
      </w:r>
      <w:r w:rsidRPr="008C1ACA">
        <w:rPr>
          <w:vertAlign w:val="superscript"/>
        </w:rPr>
        <w:t>-6</w:t>
      </w:r>
      <w:r w:rsidRPr="008C1ACA">
        <w:t>.</w:t>
      </w:r>
    </w:p>
    <w:p w14:paraId="66152E8E" w14:textId="07F73FAD" w:rsidR="00482903" w:rsidRPr="008C1ACA" w:rsidRDefault="00482903" w:rsidP="00482903">
      <w:r w:rsidRPr="008C1ACA">
        <w:t>Současné hodnoty průměrných ročních koncentrací benzo[a]pyre</w:t>
      </w:r>
      <w:r w:rsidR="00DD6F2D" w:rsidRPr="008C1ACA">
        <w:t>nu v řešeném území dosahují 0,8 </w:t>
      </w:r>
      <w:r w:rsidRPr="008C1ACA">
        <w:t>µg.m</w:t>
      </w:r>
      <w:r w:rsidRPr="008C1ACA">
        <w:rPr>
          <w:vertAlign w:val="superscript"/>
        </w:rPr>
        <w:t>-3</w:t>
      </w:r>
      <w:r w:rsidRPr="008C1ACA">
        <w:t>. To již odpovídá hodnotám nad hranicí přijatelného rizika. Úr</w:t>
      </w:r>
      <w:r w:rsidR="00DD6F2D" w:rsidRPr="008C1ACA">
        <w:t>oveň přijatelného rizika v řádu </w:t>
      </w:r>
      <w:r w:rsidRPr="008C1ACA">
        <w:t>10</w:t>
      </w:r>
      <w:r w:rsidRPr="008C1ACA">
        <w:rPr>
          <w:vertAlign w:val="superscript"/>
        </w:rPr>
        <w:t>-6</w:t>
      </w:r>
      <w:r w:rsidRPr="008C1ACA">
        <w:t xml:space="preserve"> by byla dosažena již při koncentraci na úrovni 0,1 ng.m</w:t>
      </w:r>
      <w:r w:rsidRPr="008C1ACA">
        <w:rPr>
          <w:vertAlign w:val="superscript"/>
        </w:rPr>
        <w:t>-3</w:t>
      </w:r>
      <w:r w:rsidRPr="008C1ACA">
        <w:t xml:space="preserve"> nebo nižší, což je hodnota překročená na všech měřicích stanicích v ČR.</w:t>
      </w:r>
    </w:p>
    <w:p w14:paraId="55A7E01E" w14:textId="68547495" w:rsidR="00482903" w:rsidRPr="008C1ACA" w:rsidRDefault="00482903" w:rsidP="00482903">
      <w:r w:rsidRPr="008C1ACA">
        <w:t>Vlivem hodnocené změny ÚP byl vypočten nejvyšší nárůst imisní zátěž</w:t>
      </w:r>
      <w:r w:rsidR="00DD6F2D" w:rsidRPr="008C1ACA">
        <w:t>e v prostoru obytné zástavby do </w:t>
      </w:r>
      <w:r w:rsidRPr="008C1ACA">
        <w:t>0,0013 ng.m</w:t>
      </w:r>
      <w:r w:rsidRPr="008C1ACA">
        <w:rPr>
          <w:vertAlign w:val="superscript"/>
        </w:rPr>
        <w:t>-3</w:t>
      </w:r>
      <w:r w:rsidRPr="008C1ACA">
        <w:t>. Tomuto nárůstu odpovídá zvýšení karcinogenního rizika 1,13 × 10</w:t>
      </w:r>
      <w:r w:rsidRPr="008C1ACA">
        <w:rPr>
          <w:vertAlign w:val="superscript"/>
        </w:rPr>
        <w:t>-7</w:t>
      </w:r>
      <w:r w:rsidRPr="008C1ACA">
        <w:t>, což činí jeden případ na více než 8,8 mil. obyvatel. Vzhledem k velikosti dotčené populace se z hlediska vlivů na lidské zdraví jedná o hodnoty zcela nevýznamné.</w:t>
      </w:r>
    </w:p>
    <w:p w14:paraId="244DB345" w14:textId="77777777" w:rsidR="00482903" w:rsidRPr="008C1ACA" w:rsidRDefault="00482903" w:rsidP="00482903">
      <w:pPr>
        <w:rPr>
          <w:highlight w:val="yellow"/>
        </w:rPr>
      </w:pPr>
    </w:p>
    <w:p w14:paraId="53E325C6" w14:textId="77777777" w:rsidR="00482903" w:rsidRPr="008C1ACA" w:rsidRDefault="00482903" w:rsidP="00EB4FF4">
      <w:pPr>
        <w:pStyle w:val="Nadpis2"/>
        <w:numPr>
          <w:ilvl w:val="1"/>
          <w:numId w:val="56"/>
        </w:numPr>
        <w:tabs>
          <w:tab w:val="clear" w:pos="851"/>
        </w:tabs>
        <w:spacing w:before="120" w:after="0" w:line="264" w:lineRule="auto"/>
      </w:pPr>
      <w:bookmarkStart w:id="292" w:name="_Toc115173710"/>
      <w:bookmarkStart w:id="293" w:name="_Toc119425810"/>
      <w:bookmarkStart w:id="294" w:name="_Toc119976468"/>
      <w:bookmarkStart w:id="295" w:name="_Toc120441237"/>
      <w:bookmarkStart w:id="296" w:name="_Toc126793005"/>
      <w:r w:rsidRPr="008C1ACA">
        <w:t>Vlivy hluku na zdraví obyvatel</w:t>
      </w:r>
      <w:bookmarkEnd w:id="292"/>
      <w:bookmarkEnd w:id="293"/>
      <w:bookmarkEnd w:id="294"/>
      <w:bookmarkEnd w:id="295"/>
      <w:bookmarkEnd w:id="296"/>
      <w:r w:rsidRPr="008C1ACA">
        <w:t xml:space="preserve"> </w:t>
      </w:r>
    </w:p>
    <w:p w14:paraId="4C2CF040" w14:textId="77777777" w:rsidR="00482903" w:rsidRPr="008C1ACA" w:rsidRDefault="00482903" w:rsidP="00EB4FF4">
      <w:pPr>
        <w:pStyle w:val="Nadpis3"/>
        <w:numPr>
          <w:ilvl w:val="2"/>
          <w:numId w:val="56"/>
        </w:numPr>
        <w:spacing w:before="120" w:after="0" w:line="288" w:lineRule="auto"/>
      </w:pPr>
      <w:r w:rsidRPr="008C1ACA">
        <w:t>Identifikace nebezpečnosti a vztahů dávka – účinek</w:t>
      </w:r>
    </w:p>
    <w:p w14:paraId="7309A07D" w14:textId="77777777" w:rsidR="00482903" w:rsidRPr="008C1ACA" w:rsidRDefault="00482903" w:rsidP="00482903">
      <w:pPr>
        <w:shd w:val="clear" w:color="auto" w:fill="FFFFFF"/>
        <w:rPr>
          <w:spacing w:val="-1"/>
        </w:rPr>
      </w:pPr>
      <w:r w:rsidRPr="008C1ACA">
        <w:rPr>
          <w:spacing w:val="4"/>
        </w:rPr>
        <w:t xml:space="preserve">Nepříznivé účinky hluku na lidské zdraví jsou obecně definovány jako morfologické nebo </w:t>
      </w:r>
      <w:r w:rsidRPr="008C1ACA">
        <w:rPr>
          <w:spacing w:val="6"/>
        </w:rPr>
        <w:t xml:space="preserve">funkční změny organismu, které vedou ke zhoršení jeho funkcí, ke snížení kompenzační </w:t>
      </w:r>
      <w:r w:rsidRPr="008C1ACA">
        <w:t xml:space="preserve">kapacity vůči stresu nebo zvýšení vnímavosti k jiným nepříznivým vlivům prostředí. </w:t>
      </w:r>
      <w:r w:rsidRPr="008C1ACA">
        <w:rPr>
          <w:spacing w:val="5"/>
        </w:rPr>
        <w:t xml:space="preserve">Účinky hluku na lidské zdraví je možné s určitým zjednodušením </w:t>
      </w:r>
      <w:r w:rsidRPr="008C1ACA">
        <w:rPr>
          <w:spacing w:val="2"/>
        </w:rPr>
        <w:t xml:space="preserve">rozdělit na účinky specifické, projevující se </w:t>
      </w:r>
      <w:r w:rsidRPr="008C1ACA">
        <w:rPr>
          <w:spacing w:val="3"/>
        </w:rPr>
        <w:t xml:space="preserve">poruchami činnosti sluchového aparátu a na účinky nespecifické (mimosluchové), kdy </w:t>
      </w:r>
      <w:r w:rsidRPr="008C1ACA">
        <w:rPr>
          <w:spacing w:val="-1"/>
        </w:rPr>
        <w:t>dochází k ovlivnění funkcí různých systémů organismu.</w:t>
      </w:r>
    </w:p>
    <w:p w14:paraId="535EC210" w14:textId="77777777" w:rsidR="00482903" w:rsidRPr="008C1ACA" w:rsidRDefault="00482903" w:rsidP="00482903">
      <w:pPr>
        <w:shd w:val="clear" w:color="auto" w:fill="FFFFFF"/>
        <w:rPr>
          <w:spacing w:val="-1"/>
        </w:rPr>
      </w:pPr>
      <w:r w:rsidRPr="008C1ACA">
        <w:rPr>
          <w:spacing w:val="-1"/>
        </w:rPr>
        <w:t>Při běžné expozici hluku z dopravy se projevují zejména systémové (nespecifické) účinky, u nichž dochází k ovlivnění funkcí různých systémů organismu, často se na nich podílí stresová reakce a ovlivnění spánku a vyšších nervových funkcí. Chronický stres způsobený hlukem může přispět ke spuštění nebo urychlení průběhu u chorob s multifaktoriálními příčinami. Za dostatečně prokázané závažné účinky hluku jsou podle aktuální směrnice WHO [19] považovány obtěžování, rušení spánku, kardiovaskulární onemocnění, zhoršení kognitivních funkcí a poškození sluchového aparátu. V následujícím přehledu je uvedena stručná charakteristika těchto účinků dle SZÚ [20]:</w:t>
      </w:r>
    </w:p>
    <w:p w14:paraId="7547B3F4" w14:textId="0D9A836A"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rPr>
          <w:b/>
        </w:rPr>
        <w:t>Obtěžování hlukem</w:t>
      </w:r>
      <w:r w:rsidRPr="008C1ACA">
        <w:t xml:space="preserve"> je nejobecnější reakcí lidí na hlukovou zátěž. Jako obtěžování je označován psychický stav vznikající při mimovolném vnímání vlivů, ke kterým </w:t>
      </w:r>
      <w:r w:rsidR="00DD6F2D" w:rsidRPr="008C1ACA">
        <w:t>má jedinec zamítavý postoj a na </w:t>
      </w:r>
      <w:r w:rsidRPr="008C1ACA">
        <w:t>které reaguje pocity odporu, podrážděností a v některých případech až psychosomatickými poruchami; pro zjednodušení se jako obtěžování označují i ostatní negativní emoce v souvislosti z</w:t>
      </w:r>
      <w:r w:rsidR="00DD6F2D" w:rsidRPr="008C1ACA">
        <w:t xml:space="preserve"> s </w:t>
      </w:r>
      <w:r w:rsidRPr="008C1ACA">
        <w:t>hlukem (zlost, nespokojenost, úzkost, rozrušenost). Obtěžování je významně ovlivněno individuálními vlastnostmi příjemce; z hlediska jednotlivce je tak považováno za faktor s bezprahovým působením, což znamená, že citlivou osobu mohou obtěžovat i nejtišší zvuky.</w:t>
      </w:r>
    </w:p>
    <w:p w14:paraId="5ACF972B" w14:textId="1AA58C75" w:rsidR="00482903" w:rsidRPr="008C1ACA" w:rsidRDefault="00482903" w:rsidP="008503CD">
      <w:pPr>
        <w:pStyle w:val="Seznamsodrkami"/>
        <w:numPr>
          <w:ilvl w:val="0"/>
          <w:numId w:val="58"/>
        </w:numPr>
        <w:tabs>
          <w:tab w:val="clear" w:pos="720"/>
          <w:tab w:val="clear" w:pos="851"/>
          <w:tab w:val="num" w:pos="360"/>
        </w:tabs>
        <w:spacing w:line="264" w:lineRule="auto"/>
        <w:ind w:left="360"/>
        <w:rPr>
          <w:szCs w:val="24"/>
        </w:rPr>
      </w:pPr>
      <w:r w:rsidRPr="008C1ACA">
        <w:rPr>
          <w:b/>
          <w:szCs w:val="24"/>
        </w:rPr>
        <w:t>Nepříznivé ovlivnění spánku</w:t>
      </w:r>
      <w:r w:rsidRPr="008C1ACA">
        <w:rPr>
          <w:szCs w:val="24"/>
        </w:rPr>
        <w:t xml:space="preserve"> vlivem hluku se prokazatelně projevuje změnami fyziologických reakcí (změny tepové frekvence, známky probuzení na EEG, změny v trvání stádií spánku, zvýšená pohyblivost ve spánku, obtížné usínání, probouzení, zkrácení spánkového času), dostatečné důkazy existují rovněž pro subjektivně vnímanou poruchu spánku, environmentální nespavost a zvýšené užívání léků na spaní. Zdravotní následky rušení spánku nočním hlukem zahrnují změny v hladinách stresových hormonů, kardiovaskulární onemocnění, psychické poruchy, obezitu, zkrácení očekávané délky života, zvýšený výskyt pracovních úrazů a psychologick</w:t>
      </w:r>
      <w:r w:rsidR="00DD6F2D" w:rsidRPr="008C1ACA">
        <w:rPr>
          <w:szCs w:val="24"/>
        </w:rPr>
        <w:t>o-sociální důsledky (ospalost a </w:t>
      </w:r>
      <w:r w:rsidRPr="008C1ACA">
        <w:rPr>
          <w:szCs w:val="24"/>
        </w:rPr>
        <w:t>únava, rozmrzelost, snížená výkonnost, zhoršení poznávacích schopností, narušení sociálních kontaktů).</w:t>
      </w:r>
    </w:p>
    <w:p w14:paraId="68E72C74"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rPr>
          <w:b/>
        </w:rPr>
        <w:t>Ovlivnění kardiovaskulárního systému</w:t>
      </w:r>
      <w:r w:rsidRPr="008C1ACA">
        <w:t xml:space="preserve"> působením hluku bylo prokázáno v řadě epidemiologických studií. Uznávaným mechanizmem je zde stresová reakce organismu, kdy zvukový signál je podvědomě hodnocen jako alarmující a dochází ke stresové reakci spojené s aktivací autonomního nervového systému a s uvolněním stresových hormonů, což vede k přechodnému zvýšení krevního tlaku, tepu a vasokonstrikci. Po dlouhodobé expozici se pak u citlivých jedinců mohou vyvinout trvalé účinky, jako je hypertenze a ischemická choroba srdeční. Dalšími možnými mechanismy působení hluku na kardiovaskulární systém jsou úbytek hořčíku (který je následkem opakovaných nervových vzruchů vyplavován z organismu) nebo dlouhodobý nedostatek spánku a jeho důsledky. Podle aktuálních dat WHO se za prokázané považuje zvýšení rizika ischemické choroby srdeční vlivem hluku ze silniční dopravy, naopak v případě dříve popisovaného rizika hypertenze je nyní kvalita důkazů považována za nízkou, v případě mrtvice jsou výsledky rozporuplné. </w:t>
      </w:r>
    </w:p>
    <w:p w14:paraId="07A14432" w14:textId="44DBFB90" w:rsidR="00482903" w:rsidRPr="008C1ACA" w:rsidRDefault="00482903" w:rsidP="008503CD">
      <w:pPr>
        <w:pStyle w:val="Seznamsodrkami"/>
        <w:numPr>
          <w:ilvl w:val="0"/>
          <w:numId w:val="58"/>
        </w:numPr>
        <w:tabs>
          <w:tab w:val="clear" w:pos="720"/>
          <w:tab w:val="clear" w:pos="851"/>
          <w:tab w:val="num" w:pos="360"/>
        </w:tabs>
        <w:spacing w:line="264" w:lineRule="auto"/>
        <w:ind w:left="360"/>
        <w:rPr>
          <w:spacing w:val="-1"/>
        </w:rPr>
      </w:pPr>
      <w:r w:rsidRPr="008C1ACA">
        <w:rPr>
          <w:b/>
        </w:rPr>
        <w:t>Zhoršení kognitivních schopností</w:t>
      </w:r>
      <w:r w:rsidRPr="008C1ACA">
        <w:t xml:space="preserve"> vlivem hluku zahrnuje poruchy porozumění řeči, porucha pozornosti a snížení kapacity pracovní paměti. Důsledkem je zhoršení vý</w:t>
      </w:r>
      <w:r w:rsidR="00DD6F2D" w:rsidRPr="008C1ACA">
        <w:t>konnosti, zhoršení výsledků při </w:t>
      </w:r>
      <w:r w:rsidRPr="008C1ACA">
        <w:t>plnění úkolů, chyby při práci, popřípadě vznik nehod a úrazů. Hluk také může závažným způsobem narušit komunikaci řečí, popřípadě překrývat jiné informačně důležité signály. Zhoršení komunikace řečí má řadu prokázaných nepříznivých důsledků v oblasti chování a vztahů, vede k podrážděnosti, nejistotě, poklesu pracovní výkonnosti a pocitům nespokojenosti. P</w:t>
      </w:r>
      <w:r w:rsidRPr="008C1ACA">
        <w:rPr>
          <w:spacing w:val="-1"/>
        </w:rPr>
        <w:t xml:space="preserve">ři terénních výzkumech byl potvrzen vztah mezi hlukem z letecké dopravy a zhoršením schopnosti čtení, porozumění řeči a výkonnosti v testech u školních dětí, v případě hluku ze silniční a železniční dopravy jsou výsledky nekonzistentní a kvalita důkazů je nedostatečná. </w:t>
      </w:r>
    </w:p>
    <w:p w14:paraId="50C1F4C6" w14:textId="0C20AB9B" w:rsidR="00482903" w:rsidRPr="008C1ACA" w:rsidRDefault="00482903" w:rsidP="008503CD">
      <w:pPr>
        <w:pStyle w:val="Seznamsodrkami"/>
        <w:numPr>
          <w:ilvl w:val="0"/>
          <w:numId w:val="58"/>
        </w:numPr>
        <w:tabs>
          <w:tab w:val="clear" w:pos="720"/>
          <w:tab w:val="clear" w:pos="851"/>
          <w:tab w:val="num" w:pos="360"/>
        </w:tabs>
        <w:spacing w:line="264" w:lineRule="auto"/>
        <w:ind w:left="360"/>
        <w:rPr>
          <w:spacing w:val="-1"/>
        </w:rPr>
      </w:pPr>
      <w:r w:rsidRPr="008C1ACA">
        <w:rPr>
          <w:b/>
          <w:spacing w:val="-1"/>
        </w:rPr>
        <w:t>Poškození sluchového aparátu</w:t>
      </w:r>
      <w:r w:rsidRPr="008C1ACA">
        <w:rPr>
          <w:spacing w:val="-1"/>
        </w:rPr>
        <w:t xml:space="preserve"> v zásadě zahrnuje dva mechanismy. Extrémně vysoké hladiny akustického tlaku mohou vyvolat akustické trauma, jehož podstatou je poranění bubínku, sluchových kůstek nebo blanitého labyrintu a následkem je pak trvalé poško</w:t>
      </w:r>
      <w:r w:rsidR="00DD6F2D" w:rsidRPr="008C1ACA">
        <w:rPr>
          <w:spacing w:val="-1"/>
        </w:rPr>
        <w:t>zení sluchu. Při dlouhodobém až </w:t>
      </w:r>
      <w:r w:rsidRPr="008C1ACA">
        <w:rPr>
          <w:spacing w:val="-1"/>
        </w:rPr>
        <w:t>celoživotním působení hluku na sluchový aparát dochází k poškození sluchu, jehož podstatou jsou zprvu přechodné a posléze trvalé funkční a morfologické změny smyslových a nervových buněk Cortiho orgánu vnitřního ucha. Tyto poruchy se zpočátku projevují dočasným zvýšením sluchového prahu, při dalším působení hluku dochází po určité latenci k trvalému poškození sluchu. Poškození sluchu je dostatečně prokázáno u pracovní expozice hluku v závislos</w:t>
      </w:r>
      <w:r w:rsidR="008C1ACA">
        <w:rPr>
          <w:spacing w:val="-1"/>
        </w:rPr>
        <w:t>ti na výši ekvivalentní hladiny </w:t>
      </w:r>
      <w:r w:rsidRPr="008C1ACA">
        <w:rPr>
          <w:spacing w:val="-1"/>
        </w:rPr>
        <w:t>akustického tlaku a trvání let expozice, existuje však i u hluku v m</w:t>
      </w:r>
      <w:r w:rsidR="00DD6F2D" w:rsidRPr="008C1ACA">
        <w:rPr>
          <w:spacing w:val="-1"/>
        </w:rPr>
        <w:t>imopracovním prostředí, např. v </w:t>
      </w:r>
      <w:r w:rsidRPr="008C1ACA">
        <w:rPr>
          <w:spacing w:val="-1"/>
        </w:rPr>
        <w:t>souvislosti s hlukem z volnočasových aktivit. Ztráta sluchu je pak obvykle výsledek kombinované expozice hluku z různých zdrojů, tj. z pracovního a životního prostředí a z volnočasových aktivit.</w:t>
      </w:r>
    </w:p>
    <w:p w14:paraId="3BD83C20" w14:textId="77777777" w:rsidR="00482903" w:rsidRPr="008C1ACA" w:rsidRDefault="00482903" w:rsidP="00482903">
      <w:pPr>
        <w:shd w:val="clear" w:color="auto" w:fill="FFFFFF"/>
        <w:rPr>
          <w:spacing w:val="-1"/>
        </w:rPr>
      </w:pPr>
      <w:r w:rsidRPr="008C1ACA">
        <w:rPr>
          <w:spacing w:val="-1"/>
        </w:rPr>
        <w:t xml:space="preserve">Za účinky s nižší kvalitou důkazů (či s nejistou existencí vztahu k hlukové expozici) jsou považovány zvýšení rizika vzniku diabetu, obezity, vlivy na těhotenství a vývoj plodu a na mentální zdraví [19]. </w:t>
      </w:r>
    </w:p>
    <w:p w14:paraId="71877C8D" w14:textId="4E682534" w:rsidR="00482903" w:rsidRPr="008C1ACA" w:rsidRDefault="00482903" w:rsidP="00482903">
      <w:pPr>
        <w:rPr>
          <w:spacing w:val="-1"/>
        </w:rPr>
      </w:pPr>
      <w:r w:rsidRPr="008C1ACA">
        <w:rPr>
          <w:spacing w:val="-1"/>
        </w:rPr>
        <w:t>Působení hluku je považováno za bezprahové (tj. nelze stanovit bezpečnou mez, pod níž se již účinek nevyskytuje), v praxi se však pracuje s určitými mezními hodnotami, n</w:t>
      </w:r>
      <w:r w:rsidR="00DD6F2D" w:rsidRPr="008C1ACA">
        <w:rPr>
          <w:spacing w:val="-1"/>
        </w:rPr>
        <w:t>ad nimiž je závislost účinku na </w:t>
      </w:r>
      <w:r w:rsidRPr="008C1ACA">
        <w:rPr>
          <w:spacing w:val="-1"/>
        </w:rPr>
        <w:t>hlukové expozici považována za významnou. WHO [19] uvádí následující doporučené expoziční hodnoty pro hluk ze silniční dopravy:</w:t>
      </w:r>
    </w:p>
    <w:p w14:paraId="75C220C2"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rPr>
          <w:spacing w:val="-1"/>
        </w:rPr>
      </w:pPr>
      <w:r w:rsidRPr="008C1ACA">
        <w:rPr>
          <w:spacing w:val="-1"/>
        </w:rPr>
        <w:t>průměrná hodnota, vyjádřená hlukovým ukazatelem den-večer-noc (L</w:t>
      </w:r>
      <w:r w:rsidRPr="008C1ACA">
        <w:rPr>
          <w:spacing w:val="-1"/>
          <w:vertAlign w:val="subscript"/>
        </w:rPr>
        <w:t>dvn</w:t>
      </w:r>
      <w:r w:rsidRPr="008C1ACA">
        <w:rPr>
          <w:spacing w:val="-1"/>
        </w:rPr>
        <w:t>) – 53 dB</w:t>
      </w:r>
    </w:p>
    <w:p w14:paraId="336FB647"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rPr>
          <w:spacing w:val="-1"/>
        </w:rPr>
      </w:pPr>
      <w:r w:rsidRPr="008C1ACA">
        <w:rPr>
          <w:spacing w:val="-1"/>
        </w:rPr>
        <w:t>noční hluk (L</w:t>
      </w:r>
      <w:r w:rsidRPr="008C1ACA">
        <w:rPr>
          <w:spacing w:val="-1"/>
          <w:vertAlign w:val="subscript"/>
        </w:rPr>
        <w:t>n</w:t>
      </w:r>
      <w:r w:rsidRPr="008C1ACA">
        <w:rPr>
          <w:spacing w:val="-1"/>
        </w:rPr>
        <w:t>) - 45 dB</w:t>
      </w:r>
    </w:p>
    <w:p w14:paraId="5FB088C0" w14:textId="77777777" w:rsidR="00482903" w:rsidRPr="008C1ACA" w:rsidRDefault="00482903" w:rsidP="00482903">
      <w:pPr>
        <w:rPr>
          <w:szCs w:val="26"/>
        </w:rPr>
      </w:pPr>
      <w:r w:rsidRPr="008C1ACA">
        <w:t xml:space="preserve">Pro kvantitativní vyhodnocení vlivů hluku ze silniční dopravy v řešeném území byly použity postupy, stanovené autorizačním návodem SZÚ [13] a </w:t>
      </w:r>
      <w:r w:rsidRPr="008C1ACA">
        <w:rPr>
          <w:szCs w:val="26"/>
        </w:rPr>
        <w:t>vycházející z Annex III Směrnice komise (EU) 2020/367. Hodnocení je provedeno pro následující účinky hluku:</w:t>
      </w:r>
    </w:p>
    <w:p w14:paraId="127B081E"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 xml:space="preserve">vysoké obtěžování </w:t>
      </w:r>
    </w:p>
    <w:p w14:paraId="14F31CA0"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 xml:space="preserve">vysoké rušení spánku </w:t>
      </w:r>
    </w:p>
    <w:p w14:paraId="4D9DE2AB" w14:textId="77777777" w:rsidR="00482903" w:rsidRPr="008C1ACA" w:rsidRDefault="00482903" w:rsidP="008503CD">
      <w:pPr>
        <w:pStyle w:val="Seznamsodrkami"/>
        <w:numPr>
          <w:ilvl w:val="0"/>
          <w:numId w:val="58"/>
        </w:numPr>
        <w:tabs>
          <w:tab w:val="clear" w:pos="720"/>
          <w:tab w:val="clear" w:pos="851"/>
          <w:tab w:val="num" w:pos="360"/>
        </w:tabs>
        <w:spacing w:line="264" w:lineRule="auto"/>
        <w:ind w:left="360"/>
      </w:pPr>
      <w:r w:rsidRPr="008C1ACA">
        <w:t xml:space="preserve">ischemickou chorobu srdeční (ICHS) </w:t>
      </w:r>
    </w:p>
    <w:p w14:paraId="3D0D8AF8" w14:textId="77777777" w:rsidR="00482903" w:rsidRPr="008C1ACA" w:rsidRDefault="00482903" w:rsidP="00482903">
      <w:r w:rsidRPr="008C1ACA">
        <w:t>Pro vysoké obtěžování a vysoké rušení spánku je stanoveno tzv. absolutní riziko, které je vyjádřeno jako podíl osob s daným účinkem v rámci celkového počtu exponovaných obyvatel v daném výpočtovém bodě či pásmu hlukové zátěže. Výpočtové rovnice jsou následující:</w:t>
      </w:r>
    </w:p>
    <w:p w14:paraId="4B99258F" w14:textId="77777777" w:rsidR="00482903" w:rsidRPr="008C1ACA" w:rsidRDefault="00482903" w:rsidP="00831146">
      <w:pPr>
        <w:keepNext/>
      </w:pPr>
      <w:r w:rsidRPr="008C1ACA">
        <w:t>AR</w:t>
      </w:r>
      <w:r w:rsidRPr="008C1ACA">
        <w:rPr>
          <w:vertAlign w:val="subscript"/>
        </w:rPr>
        <w:t>HA,silnice</w:t>
      </w:r>
      <w:r w:rsidRPr="008C1ACA">
        <w:t xml:space="preserve"> = (78,927 – 3,1162 × L</w:t>
      </w:r>
      <w:r w:rsidRPr="008C1ACA">
        <w:rPr>
          <w:vertAlign w:val="subscript"/>
        </w:rPr>
        <w:t>dvn</w:t>
      </w:r>
      <w:r w:rsidRPr="008C1ACA">
        <w:t xml:space="preserve"> + 0,0342 × L</w:t>
      </w:r>
      <w:r w:rsidRPr="008C1ACA">
        <w:rPr>
          <w:vertAlign w:val="subscript"/>
        </w:rPr>
        <w:t>dvn</w:t>
      </w:r>
      <w:r w:rsidRPr="008C1ACA">
        <w:rPr>
          <w:vertAlign w:val="superscript"/>
        </w:rPr>
        <w:t>2</w:t>
      </w:r>
      <w:r w:rsidRPr="008C1ACA">
        <w:t>) / 100</w:t>
      </w:r>
    </w:p>
    <w:p w14:paraId="4D42B424" w14:textId="77777777" w:rsidR="00482903" w:rsidRPr="008C1ACA" w:rsidRDefault="00482903" w:rsidP="00482903">
      <w:r w:rsidRPr="008C1ACA">
        <w:t>AR</w:t>
      </w:r>
      <w:r w:rsidRPr="008C1ACA">
        <w:rPr>
          <w:vertAlign w:val="subscript"/>
        </w:rPr>
        <w:t>HSD, silnice</w:t>
      </w:r>
      <w:r w:rsidRPr="008C1ACA">
        <w:t xml:space="preserve"> = (19,4321 – 0,9336 × L</w:t>
      </w:r>
      <w:r w:rsidRPr="008C1ACA">
        <w:rPr>
          <w:vertAlign w:val="subscript"/>
        </w:rPr>
        <w:t>dvn</w:t>
      </w:r>
      <w:r w:rsidRPr="008C1ACA">
        <w:t xml:space="preserve"> + 0,0126 × L</w:t>
      </w:r>
      <w:r w:rsidRPr="008C1ACA">
        <w:rPr>
          <w:vertAlign w:val="subscript"/>
        </w:rPr>
        <w:t>dvn</w:t>
      </w:r>
      <w:r w:rsidRPr="008C1ACA">
        <w:rPr>
          <w:vertAlign w:val="superscript"/>
        </w:rPr>
        <w:t>2</w:t>
      </w:r>
      <w:r w:rsidRPr="008C1ACA">
        <w:t>) / 100</w:t>
      </w:r>
    </w:p>
    <w:p w14:paraId="1305B713" w14:textId="77777777" w:rsidR="00482903" w:rsidRPr="008C1ACA" w:rsidRDefault="00482903" w:rsidP="00482903">
      <w:r w:rsidRPr="008C1ACA">
        <w:t>kde:</w:t>
      </w:r>
    </w:p>
    <w:p w14:paraId="5D4D2041" w14:textId="77777777" w:rsidR="00482903" w:rsidRPr="008C1ACA" w:rsidRDefault="00482903" w:rsidP="00482903">
      <w:r w:rsidRPr="008C1ACA">
        <w:t>AR</w:t>
      </w:r>
      <w:r w:rsidRPr="008C1ACA">
        <w:rPr>
          <w:vertAlign w:val="subscript"/>
        </w:rPr>
        <w:t>HA, silnice</w:t>
      </w:r>
      <w:r w:rsidRPr="008C1ACA">
        <w:t xml:space="preserve"> = absolutní riziko pro vysoké obtěžování hlukem ze silniční dopravy</w:t>
      </w:r>
    </w:p>
    <w:p w14:paraId="72DB3AF9" w14:textId="77777777" w:rsidR="00482903" w:rsidRPr="008C1ACA" w:rsidRDefault="00482903" w:rsidP="00482903">
      <w:r w:rsidRPr="008C1ACA">
        <w:t>AR</w:t>
      </w:r>
      <w:r w:rsidRPr="008C1ACA">
        <w:rPr>
          <w:vertAlign w:val="subscript"/>
        </w:rPr>
        <w:t>HSD, silnice</w:t>
      </w:r>
      <w:r w:rsidRPr="008C1ACA">
        <w:t xml:space="preserve"> = absolutní riziko pro vysoké rušení spánku hlukem ze silniční dopravy</w:t>
      </w:r>
    </w:p>
    <w:p w14:paraId="5F7248BC" w14:textId="77777777" w:rsidR="00482903" w:rsidRPr="008C1ACA" w:rsidRDefault="00482903" w:rsidP="00482903">
      <w:r w:rsidRPr="008C1ACA">
        <w:t>L</w:t>
      </w:r>
      <w:r w:rsidRPr="008C1ACA">
        <w:rPr>
          <w:vertAlign w:val="subscript"/>
        </w:rPr>
        <w:t>dvn</w:t>
      </w:r>
      <w:r w:rsidRPr="008C1ACA">
        <w:t xml:space="preserve"> = hlukový ukazatel den-večer-noc</w:t>
      </w:r>
    </w:p>
    <w:p w14:paraId="3E5D2BE3" w14:textId="77777777" w:rsidR="00482903" w:rsidRPr="008C1ACA" w:rsidRDefault="00482903" w:rsidP="00482903">
      <w:r w:rsidRPr="008C1ACA">
        <w:t>L</w:t>
      </w:r>
      <w:r w:rsidRPr="008C1ACA">
        <w:rPr>
          <w:vertAlign w:val="subscript"/>
        </w:rPr>
        <w:t>n</w:t>
      </w:r>
      <w:r w:rsidRPr="008C1ACA">
        <w:t xml:space="preserve"> = hluk v noční době</w:t>
      </w:r>
    </w:p>
    <w:p w14:paraId="17698A45" w14:textId="3E8E3A93" w:rsidR="00482903" w:rsidRPr="008C1ACA" w:rsidRDefault="00482903" w:rsidP="00482903">
      <w:r w:rsidRPr="008C1ACA">
        <w:t>Pro stanovení hlukového ukazatele L</w:t>
      </w:r>
      <w:r w:rsidRPr="008C1ACA">
        <w:rPr>
          <w:vertAlign w:val="subscript"/>
        </w:rPr>
        <w:t>dvn</w:t>
      </w:r>
      <w:r w:rsidRPr="008C1ACA">
        <w:t xml:space="preserve"> byl použit postup dle SZÚ [22</w:t>
      </w:r>
      <w:r w:rsidR="00DD6F2D" w:rsidRPr="008C1ACA">
        <w:t>]. Kvantifikace je provedena v </w:t>
      </w:r>
      <w:r w:rsidRPr="008C1ACA">
        <w:t>souladu s metodickými postupy pro L</w:t>
      </w:r>
      <w:r w:rsidRPr="008C1ACA">
        <w:rPr>
          <w:vertAlign w:val="subscript"/>
        </w:rPr>
        <w:t>dvn</w:t>
      </w:r>
      <w:r w:rsidRPr="008C1ACA">
        <w:t xml:space="preserve"> &gt; 45 dB a L</w:t>
      </w:r>
      <w:r w:rsidRPr="008C1ACA">
        <w:rPr>
          <w:vertAlign w:val="subscript"/>
        </w:rPr>
        <w:t>n</w:t>
      </w:r>
      <w:r w:rsidRPr="008C1ACA">
        <w:t xml:space="preserve"> &gt; 40 dB. Ve vlastní</w:t>
      </w:r>
      <w:r w:rsidR="00DD6F2D" w:rsidRPr="008C1ACA">
        <w:t>m kvantitativním vyhodnocení je </w:t>
      </w:r>
      <w:r w:rsidRPr="008C1ACA">
        <w:t>pak pro přehlednost uveden přepočet na celou dotčenou populaci.</w:t>
      </w:r>
    </w:p>
    <w:p w14:paraId="46EA34A2" w14:textId="0B861EF9" w:rsidR="00482903" w:rsidRPr="008C1ACA" w:rsidRDefault="00482903" w:rsidP="00482903">
      <w:r w:rsidRPr="008C1ACA">
        <w:t>Riziko vzniku ischemické choroby srdeční (ICHS) ve vztahu k hluku se kvantitativně vyjadřuje jako relativní riziko vztahující riziko v populaci exponované hluku k riziku v populaci hluku neexpono</w:t>
      </w:r>
      <w:r w:rsidR="00DD6F2D" w:rsidRPr="008C1ACA">
        <w:t>vané. Pro </w:t>
      </w:r>
      <w:r w:rsidRPr="008C1ACA">
        <w:t>kvantifikaci je pak použit postup, založený na určení tzv. populační atributivní frakce, která se může skládat z exponovaných i neexponovaných osob, popřípadě mohou být exponované osoby vystaveny rizikovému faktoru v různé míře. Jednotlivým segmentům populace (vyjádřeným jako podíl z celkového počtu obyvatel řešeného území) je přiřazena expozice hluku ze silniční dopravy (L</w:t>
      </w:r>
      <w:r w:rsidRPr="008C1ACA">
        <w:rPr>
          <w:vertAlign w:val="subscript"/>
        </w:rPr>
        <w:t>dvn</w:t>
      </w:r>
      <w:r w:rsidR="00DD6F2D" w:rsidRPr="008C1ACA">
        <w:t>). Následně je pro </w:t>
      </w:r>
      <w:r w:rsidRPr="008C1ACA">
        <w:t>každý segment určeno relativní riziko vzniku ICHS podle rovnic:</w:t>
      </w:r>
    </w:p>
    <w:p w14:paraId="21F21434" w14:textId="77777777" w:rsidR="00482903" w:rsidRPr="008C1ACA" w:rsidRDefault="00482903" w:rsidP="00482903">
      <w:pPr>
        <w:keepNext/>
        <w:rPr>
          <w:sz w:val="20"/>
          <w:szCs w:val="20"/>
        </w:rPr>
      </w:pPr>
      <w:r w:rsidRPr="008C1ACA">
        <w:rPr>
          <w:sz w:val="20"/>
          <w:szCs w:val="20"/>
        </w:rPr>
        <w:t>RR</w:t>
      </w:r>
      <w:r w:rsidRPr="008C1ACA">
        <w:rPr>
          <w:sz w:val="20"/>
          <w:szCs w:val="20"/>
          <w:vertAlign w:val="subscript"/>
        </w:rPr>
        <w:t xml:space="preserve">ICHS, silnice </w:t>
      </w:r>
      <w:r w:rsidRPr="008C1ACA">
        <w:rPr>
          <w:sz w:val="20"/>
          <w:szCs w:val="20"/>
        </w:rPr>
        <w:t>= 1,007733Ldvn-53 ... pro L</w:t>
      </w:r>
      <w:r w:rsidRPr="008C1ACA">
        <w:rPr>
          <w:sz w:val="20"/>
          <w:szCs w:val="20"/>
          <w:vertAlign w:val="subscript"/>
        </w:rPr>
        <w:t>dvn</w:t>
      </w:r>
      <w:r w:rsidRPr="008C1ACA">
        <w:rPr>
          <w:sz w:val="20"/>
          <w:szCs w:val="20"/>
        </w:rPr>
        <w:t xml:space="preserve"> &gt; 53 dB</w:t>
      </w:r>
    </w:p>
    <w:p w14:paraId="5EFDD133" w14:textId="77777777" w:rsidR="00482903" w:rsidRPr="008C1ACA" w:rsidRDefault="00482903" w:rsidP="00482903">
      <w:pPr>
        <w:tabs>
          <w:tab w:val="left" w:pos="3906"/>
        </w:tabs>
        <w:rPr>
          <w:sz w:val="20"/>
          <w:szCs w:val="20"/>
        </w:rPr>
      </w:pPr>
      <w:r w:rsidRPr="008C1ACA">
        <w:rPr>
          <w:sz w:val="20"/>
          <w:szCs w:val="20"/>
        </w:rPr>
        <w:t>RR</w:t>
      </w:r>
      <w:r w:rsidRPr="008C1ACA">
        <w:rPr>
          <w:sz w:val="20"/>
          <w:szCs w:val="20"/>
          <w:vertAlign w:val="subscript"/>
        </w:rPr>
        <w:t>ICHS, silnice</w:t>
      </w:r>
      <w:r w:rsidRPr="008C1ACA">
        <w:rPr>
          <w:sz w:val="20"/>
          <w:szCs w:val="20"/>
        </w:rPr>
        <w:t xml:space="preserve"> = 1</w:t>
      </w:r>
      <w:r w:rsidRPr="008C1ACA">
        <w:rPr>
          <w:sz w:val="20"/>
          <w:szCs w:val="20"/>
        </w:rPr>
        <w:tab/>
        <w:t>... pro L</w:t>
      </w:r>
      <w:r w:rsidRPr="008C1ACA">
        <w:rPr>
          <w:sz w:val="20"/>
          <w:szCs w:val="20"/>
          <w:vertAlign w:val="subscript"/>
        </w:rPr>
        <w:t>dvn</w:t>
      </w:r>
      <w:r w:rsidRPr="008C1ACA">
        <w:rPr>
          <w:sz w:val="20"/>
          <w:szCs w:val="20"/>
        </w:rPr>
        <w:t xml:space="preserve"> ≤ 53 dB</w:t>
      </w:r>
    </w:p>
    <w:p w14:paraId="4A4F8837" w14:textId="77777777" w:rsidR="00482903" w:rsidRPr="008C1ACA" w:rsidRDefault="00482903" w:rsidP="00482903">
      <w:pPr>
        <w:rPr>
          <w:sz w:val="20"/>
          <w:szCs w:val="20"/>
        </w:rPr>
      </w:pPr>
      <w:r w:rsidRPr="008C1ACA">
        <w:rPr>
          <w:sz w:val="20"/>
          <w:szCs w:val="20"/>
        </w:rPr>
        <w:t>kde:</w:t>
      </w:r>
    </w:p>
    <w:p w14:paraId="68297507" w14:textId="77777777" w:rsidR="00482903" w:rsidRPr="008C1ACA" w:rsidRDefault="00482903" w:rsidP="00482903">
      <w:pPr>
        <w:rPr>
          <w:sz w:val="20"/>
          <w:szCs w:val="20"/>
        </w:rPr>
      </w:pPr>
      <w:r w:rsidRPr="008C1ACA">
        <w:rPr>
          <w:sz w:val="20"/>
          <w:szCs w:val="20"/>
        </w:rPr>
        <w:t>RR</w:t>
      </w:r>
      <w:r w:rsidRPr="008C1ACA">
        <w:rPr>
          <w:sz w:val="20"/>
          <w:szCs w:val="20"/>
          <w:vertAlign w:val="subscript"/>
        </w:rPr>
        <w:t>ICHS, silnice</w:t>
      </w:r>
      <w:r w:rsidRPr="008C1ACA">
        <w:rPr>
          <w:sz w:val="20"/>
          <w:szCs w:val="20"/>
        </w:rPr>
        <w:t xml:space="preserve"> = relativní riziko vzniku ICHS v populaci exponované hluku o dané L</w:t>
      </w:r>
      <w:r w:rsidRPr="008C1ACA">
        <w:rPr>
          <w:sz w:val="20"/>
          <w:szCs w:val="20"/>
          <w:vertAlign w:val="subscript"/>
        </w:rPr>
        <w:t>dvn</w:t>
      </w:r>
    </w:p>
    <w:p w14:paraId="197B7F96" w14:textId="77777777" w:rsidR="00482903" w:rsidRPr="008C1ACA" w:rsidRDefault="00482903" w:rsidP="00482903">
      <w:r w:rsidRPr="008C1ACA">
        <w:t>Současně je pro každý segment populace určen podíl obyvatel v rámci řešeného území. Absolutní roční počet případů ICHS, odhadovaný jako následek hluku ze silniční dopravy v řešeném území je pak určen podle vzorce:</w:t>
      </w:r>
    </w:p>
    <w:p w14:paraId="31DA6281" w14:textId="77777777" w:rsidR="00482903" w:rsidRPr="008C1ACA" w:rsidRDefault="00482903" w:rsidP="00482903">
      <w:r w:rsidRPr="008C1ACA">
        <w:t>N = Σ</w:t>
      </w:r>
      <w:r w:rsidRPr="008C1ACA">
        <w:rPr>
          <w:vertAlign w:val="subscript"/>
        </w:rPr>
        <w:t>j</w:t>
      </w:r>
      <w:r w:rsidRPr="008C1ACA">
        <w:t>(p</w:t>
      </w:r>
      <w:r w:rsidRPr="008C1ACA">
        <w:rPr>
          <w:vertAlign w:val="subscript"/>
        </w:rPr>
        <w:t>j</w:t>
      </w:r>
      <w:r w:rsidRPr="008C1ACA">
        <w:t xml:space="preserve"> × (RR</w:t>
      </w:r>
      <w:r w:rsidRPr="008C1ACA">
        <w:rPr>
          <w:vertAlign w:val="subscript"/>
        </w:rPr>
        <w:t>j</w:t>
      </w:r>
      <w:r w:rsidRPr="008C1ACA">
        <w:t xml:space="preserve"> – 1)) / (Σ</w:t>
      </w:r>
      <w:r w:rsidRPr="008C1ACA">
        <w:rPr>
          <w:vertAlign w:val="subscript"/>
        </w:rPr>
        <w:t>j</w:t>
      </w:r>
      <w:r w:rsidRPr="008C1ACA">
        <w:t xml:space="preserve"> (p</w:t>
      </w:r>
      <w:r w:rsidRPr="008C1ACA">
        <w:rPr>
          <w:vertAlign w:val="subscript"/>
        </w:rPr>
        <w:t>j</w:t>
      </w:r>
      <w:r w:rsidRPr="008C1ACA">
        <w:t xml:space="preserve"> × (RR</w:t>
      </w:r>
      <w:r w:rsidRPr="008C1ACA">
        <w:rPr>
          <w:vertAlign w:val="subscript"/>
        </w:rPr>
        <w:t>j</w:t>
      </w:r>
      <w:r w:rsidRPr="008C1ACA">
        <w:t xml:space="preserve"> – 1)) + 1) × I × P</w:t>
      </w:r>
    </w:p>
    <w:p w14:paraId="2201AD81" w14:textId="77777777" w:rsidR="00482903" w:rsidRPr="008C1ACA" w:rsidRDefault="00482903" w:rsidP="00482903">
      <w:r w:rsidRPr="008C1ACA">
        <w:t>kde:</w:t>
      </w:r>
    </w:p>
    <w:p w14:paraId="356A0202" w14:textId="77777777" w:rsidR="00482903" w:rsidRPr="008C1ACA" w:rsidRDefault="00482903" w:rsidP="00482903">
      <w:r w:rsidRPr="008C1ACA">
        <w:t>p</w:t>
      </w:r>
      <w:r w:rsidRPr="008C1ACA">
        <w:rPr>
          <w:vertAlign w:val="subscript"/>
        </w:rPr>
        <w:t>j</w:t>
      </w:r>
      <w:r w:rsidRPr="008C1ACA">
        <w:t xml:space="preserve"> = podíl populace v daném segmentu</w:t>
      </w:r>
    </w:p>
    <w:p w14:paraId="3EDBDFE4" w14:textId="77777777" w:rsidR="00482903" w:rsidRPr="008C1ACA" w:rsidRDefault="00482903" w:rsidP="00482903">
      <w:r w:rsidRPr="008C1ACA">
        <w:t>RR</w:t>
      </w:r>
      <w:r w:rsidRPr="008C1ACA">
        <w:rPr>
          <w:vertAlign w:val="subscript"/>
        </w:rPr>
        <w:t>j</w:t>
      </w:r>
      <w:r w:rsidRPr="008C1ACA">
        <w:t xml:space="preserve"> = relativní riziko vzniku ICHS v rámci daného segmentu populace</w:t>
      </w:r>
    </w:p>
    <w:p w14:paraId="14290D84" w14:textId="35F486EC" w:rsidR="00482903" w:rsidRPr="008C1ACA" w:rsidRDefault="00482903" w:rsidP="00482903">
      <w:r w:rsidRPr="008C1ACA">
        <w:t>I = incidence ICHS v neovlivněné populaci, uvažována je hodno</w:t>
      </w:r>
      <w:r w:rsidR="008C1ACA" w:rsidRPr="008C1ACA">
        <w:t>ta 9,275 na 1000 osob a rok dle </w:t>
      </w:r>
      <w:r w:rsidRPr="008C1ACA">
        <w:t>autorizačního návodu [13]</w:t>
      </w:r>
    </w:p>
    <w:p w14:paraId="05F832B6" w14:textId="77777777" w:rsidR="00482903" w:rsidRPr="008C1ACA" w:rsidRDefault="00482903" w:rsidP="00482903">
      <w:r w:rsidRPr="008C1ACA">
        <w:t>P = počet obyvatel v řešeném území</w:t>
      </w:r>
    </w:p>
    <w:p w14:paraId="202969C2" w14:textId="77777777" w:rsidR="00482903" w:rsidRPr="008C1ACA" w:rsidRDefault="00482903" w:rsidP="008503CD">
      <w:pPr>
        <w:pStyle w:val="Nadpis3"/>
        <w:keepNext/>
        <w:numPr>
          <w:ilvl w:val="2"/>
          <w:numId w:val="56"/>
        </w:numPr>
        <w:spacing w:before="120" w:after="0" w:line="288" w:lineRule="auto"/>
      </w:pPr>
      <w:r w:rsidRPr="008C1ACA">
        <w:t>Vyhodnocení expozice a charakterizace rizika</w:t>
      </w:r>
    </w:p>
    <w:p w14:paraId="6FCAFD15" w14:textId="77777777" w:rsidR="00482903" w:rsidRPr="008C1ACA" w:rsidRDefault="00482903" w:rsidP="00482903">
      <w:pPr>
        <w:rPr>
          <w:spacing w:val="-2"/>
        </w:rPr>
      </w:pPr>
      <w:r w:rsidRPr="008C1ACA">
        <w:t xml:space="preserve">Na základě výsledků akustického posouzení (kap. 3) byly kvantifikovány míra </w:t>
      </w:r>
      <w:r w:rsidRPr="008C1ACA">
        <w:rPr>
          <w:spacing w:val="-2"/>
        </w:rPr>
        <w:t>obtěžování hlukem, rušení spánku a výskytu infarktu myokardu. Do hodnocení byly v souladu s akustickým posouzením zahrnuty body 1 – 6, u ostatních bodů se změna hlukové zátěže nepředpokládá. Uvedené body reprezentují celkem cca 2 500 obyvatel.</w:t>
      </w:r>
    </w:p>
    <w:p w14:paraId="595C0504" w14:textId="7AA2E578" w:rsidR="00482903" w:rsidRPr="008C1ACA" w:rsidRDefault="00482903" w:rsidP="00482903">
      <w:r w:rsidRPr="008C1ACA">
        <w:t>Výpočet je sice zatížen poměrně významnou nejistotou, neboť nezohledňuje různou neprůzvučnost obvodového pláště budov, výskyt osob v místě bydliště a odlišnou vníma</w:t>
      </w:r>
      <w:r w:rsidR="008C1ACA" w:rsidRPr="008C1ACA">
        <w:t>vost jedinců vůči hluku, přesto </w:t>
      </w:r>
      <w:r w:rsidRPr="008C1ACA">
        <w:t>jej lze považovat za dostačující k vyhodnocení vlivů posuzované změny ÚP.</w:t>
      </w:r>
    </w:p>
    <w:p w14:paraId="3A3943FE" w14:textId="77777777" w:rsidR="00482903" w:rsidRPr="008C1ACA" w:rsidRDefault="00482903" w:rsidP="00482903">
      <w:r w:rsidRPr="008C1ACA">
        <w:t>Z výsledků provedených modelových výpočtů je patrné, že v části obytné zástavby, orientované směrem k hlavním komunikacím, dosahuje hluková zátěž nad úroveň doporučených hodnot podle směrnice WHO. Počet obyvatel, žijících v takto exponovaných lokalitách, se pohybuje v řádu stovek.</w:t>
      </w:r>
    </w:p>
    <w:p w14:paraId="41F2436F" w14:textId="006226E8" w:rsidR="00482903" w:rsidRPr="008C1ACA" w:rsidRDefault="00482903" w:rsidP="00482903">
      <w:r w:rsidRPr="008C1ACA">
        <w:t xml:space="preserve">Na základě výsledků modelových výpočtů byla kvantifikována míra </w:t>
      </w:r>
      <w:r w:rsidRPr="008C1ACA">
        <w:rPr>
          <w:spacing w:val="-2"/>
        </w:rPr>
        <w:t>obt</w:t>
      </w:r>
      <w:r w:rsidR="008C1ACA" w:rsidRPr="008C1ACA">
        <w:rPr>
          <w:spacing w:val="-2"/>
        </w:rPr>
        <w:t>ěžování hlukem, rušení spánku a </w:t>
      </w:r>
      <w:r w:rsidRPr="008C1ACA">
        <w:rPr>
          <w:spacing w:val="-2"/>
        </w:rPr>
        <w:t xml:space="preserve">nárůst výskytu ISCHS v rámci stávající zástavby, reprezentované výpočtovými body dle tab. 6. Výpočet </w:t>
      </w:r>
      <w:r w:rsidRPr="008C1ACA">
        <w:t>je sice zatížen poměrně významnou nejistotou, neboť nezohledňuje různou neprůzvučnost obvodového pláště budov, výskyt osob v místě bydliště a odlišnou vnímavost jedinců vůči hluku, přesto jej lze považovat za dostačující k vyhodnocení vlivu hodnocené změny ÚP. Počet obyvatel, reprezentovaných jednotlivými výpočtovými body, je uveden v tabulce 14.</w:t>
      </w:r>
    </w:p>
    <w:p w14:paraId="0611E334" w14:textId="77777777" w:rsidR="00482903" w:rsidRPr="008C1ACA" w:rsidRDefault="00482903" w:rsidP="00482903">
      <w:pPr>
        <w:keepNext/>
        <w:keepLines/>
        <w:spacing w:before="240"/>
        <w:jc w:val="left"/>
        <w:rPr>
          <w:b/>
          <w:sz w:val="24"/>
        </w:rPr>
      </w:pPr>
      <w:r w:rsidRPr="008C1ACA">
        <w:rPr>
          <w:b/>
          <w:sz w:val="24"/>
        </w:rPr>
        <w:t>Tab. 19. Celkové hodnoty míry silného obtěžování, silného rušení při spánku a výskytu ICHS</w:t>
      </w:r>
    </w:p>
    <w:tbl>
      <w:tblPr>
        <w:tblW w:w="926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2315"/>
        <w:gridCol w:w="2315"/>
        <w:gridCol w:w="2316"/>
        <w:gridCol w:w="2316"/>
      </w:tblGrid>
      <w:tr w:rsidR="00482903" w:rsidRPr="008C1ACA" w14:paraId="373DA2C2" w14:textId="77777777" w:rsidTr="00A15AC5">
        <w:trPr>
          <w:trHeight w:val="35"/>
          <w:tblHeader/>
        </w:trPr>
        <w:tc>
          <w:tcPr>
            <w:tcW w:w="1250" w:type="pct"/>
            <w:tcBorders>
              <w:top w:val="single" w:sz="18" w:space="0" w:color="auto"/>
              <w:bottom w:val="single" w:sz="12" w:space="0" w:color="auto"/>
            </w:tcBorders>
            <w:shd w:val="clear" w:color="auto" w:fill="auto"/>
            <w:vAlign w:val="center"/>
          </w:tcPr>
          <w:p w14:paraId="7745E840" w14:textId="77777777" w:rsidR="00482903" w:rsidRPr="008C1ACA" w:rsidRDefault="00482903" w:rsidP="00A15AC5">
            <w:pPr>
              <w:keepNext/>
              <w:keepLines/>
              <w:spacing w:before="40" w:after="40"/>
              <w:jc w:val="center"/>
              <w:rPr>
                <w:b/>
                <w:sz w:val="20"/>
              </w:rPr>
            </w:pPr>
            <w:r w:rsidRPr="008C1ACA">
              <w:rPr>
                <w:b/>
                <w:sz w:val="20"/>
              </w:rPr>
              <w:t>Stav</w:t>
            </w:r>
          </w:p>
        </w:tc>
        <w:tc>
          <w:tcPr>
            <w:tcW w:w="1250" w:type="pct"/>
            <w:tcBorders>
              <w:top w:val="single" w:sz="18" w:space="0" w:color="auto"/>
              <w:bottom w:val="single" w:sz="12" w:space="0" w:color="auto"/>
            </w:tcBorders>
            <w:shd w:val="clear" w:color="auto" w:fill="auto"/>
            <w:vAlign w:val="center"/>
          </w:tcPr>
          <w:p w14:paraId="4FEBDF74" w14:textId="77777777" w:rsidR="00482903" w:rsidRPr="008C1ACA" w:rsidRDefault="00482903" w:rsidP="00A15AC5">
            <w:pPr>
              <w:keepNext/>
              <w:keepLines/>
              <w:spacing w:before="40" w:after="40"/>
              <w:jc w:val="center"/>
              <w:rPr>
                <w:sz w:val="20"/>
              </w:rPr>
            </w:pPr>
            <w:r w:rsidRPr="008C1ACA">
              <w:rPr>
                <w:b/>
                <w:sz w:val="20"/>
              </w:rPr>
              <w:t>Silné obtěžování</w:t>
            </w:r>
          </w:p>
        </w:tc>
        <w:tc>
          <w:tcPr>
            <w:tcW w:w="1250" w:type="pct"/>
            <w:tcBorders>
              <w:top w:val="single" w:sz="18" w:space="0" w:color="auto"/>
              <w:bottom w:val="single" w:sz="12" w:space="0" w:color="auto"/>
            </w:tcBorders>
            <w:shd w:val="clear" w:color="auto" w:fill="auto"/>
            <w:vAlign w:val="center"/>
          </w:tcPr>
          <w:p w14:paraId="26E836E4" w14:textId="77777777" w:rsidR="00482903" w:rsidRPr="008C1ACA" w:rsidRDefault="00482903" w:rsidP="00A15AC5">
            <w:pPr>
              <w:keepNext/>
              <w:keepLines/>
              <w:spacing w:before="40" w:after="40"/>
              <w:jc w:val="center"/>
              <w:rPr>
                <w:sz w:val="20"/>
              </w:rPr>
            </w:pPr>
            <w:r w:rsidRPr="008C1ACA">
              <w:rPr>
                <w:b/>
                <w:sz w:val="20"/>
              </w:rPr>
              <w:t>Silné rušení spánku</w:t>
            </w:r>
          </w:p>
        </w:tc>
        <w:tc>
          <w:tcPr>
            <w:tcW w:w="1250" w:type="pct"/>
            <w:tcBorders>
              <w:top w:val="single" w:sz="18" w:space="0" w:color="auto"/>
              <w:bottom w:val="single" w:sz="12" w:space="0" w:color="auto"/>
            </w:tcBorders>
            <w:shd w:val="clear" w:color="auto" w:fill="auto"/>
            <w:vAlign w:val="center"/>
          </w:tcPr>
          <w:p w14:paraId="358E82D3" w14:textId="77777777" w:rsidR="00482903" w:rsidRPr="008C1ACA" w:rsidRDefault="00482903" w:rsidP="00A15AC5">
            <w:pPr>
              <w:keepNext/>
              <w:keepLines/>
              <w:spacing w:before="40" w:after="40"/>
              <w:jc w:val="center"/>
              <w:rPr>
                <w:sz w:val="20"/>
              </w:rPr>
            </w:pPr>
            <w:r w:rsidRPr="008C1ACA">
              <w:rPr>
                <w:b/>
                <w:sz w:val="20"/>
              </w:rPr>
              <w:t>Výskyt ISCHS</w:t>
            </w:r>
          </w:p>
        </w:tc>
      </w:tr>
      <w:tr w:rsidR="00482903" w:rsidRPr="008C1ACA" w14:paraId="3C55991E" w14:textId="77777777" w:rsidTr="00A15AC5">
        <w:tc>
          <w:tcPr>
            <w:tcW w:w="1250" w:type="pct"/>
            <w:tcBorders>
              <w:top w:val="single" w:sz="12" w:space="0" w:color="auto"/>
              <w:bottom w:val="single" w:sz="4" w:space="0" w:color="auto"/>
            </w:tcBorders>
            <w:shd w:val="clear" w:color="auto" w:fill="auto"/>
            <w:vAlign w:val="center"/>
          </w:tcPr>
          <w:p w14:paraId="5299B89A" w14:textId="77777777" w:rsidR="00482903" w:rsidRPr="008C1ACA" w:rsidRDefault="00482903" w:rsidP="00A15AC5">
            <w:pPr>
              <w:keepNext/>
              <w:keepLines/>
              <w:spacing w:before="40" w:after="40"/>
              <w:jc w:val="center"/>
              <w:rPr>
                <w:sz w:val="20"/>
              </w:rPr>
            </w:pPr>
            <w:r w:rsidRPr="008C1ACA">
              <w:rPr>
                <w:sz w:val="20"/>
              </w:rPr>
              <w:t>Beze změny ÚP</w:t>
            </w:r>
          </w:p>
        </w:tc>
        <w:tc>
          <w:tcPr>
            <w:tcW w:w="1250" w:type="pct"/>
            <w:tcBorders>
              <w:top w:val="single" w:sz="12" w:space="0" w:color="auto"/>
              <w:bottom w:val="single" w:sz="4" w:space="0" w:color="auto"/>
            </w:tcBorders>
            <w:shd w:val="clear" w:color="auto" w:fill="auto"/>
            <w:vAlign w:val="bottom"/>
          </w:tcPr>
          <w:p w14:paraId="6E4BDAC3" w14:textId="77777777" w:rsidR="00482903" w:rsidRPr="008C1ACA" w:rsidRDefault="00482903" w:rsidP="00A15AC5">
            <w:pPr>
              <w:keepNext/>
              <w:keepLines/>
              <w:spacing w:before="40" w:after="40"/>
              <w:jc w:val="center"/>
              <w:rPr>
                <w:sz w:val="20"/>
              </w:rPr>
            </w:pPr>
            <w:r w:rsidRPr="008C1ACA">
              <w:rPr>
                <w:sz w:val="20"/>
              </w:rPr>
              <w:t>450</w:t>
            </w:r>
          </w:p>
        </w:tc>
        <w:tc>
          <w:tcPr>
            <w:tcW w:w="1250" w:type="pct"/>
            <w:tcBorders>
              <w:top w:val="single" w:sz="12" w:space="0" w:color="auto"/>
              <w:bottom w:val="single" w:sz="4" w:space="0" w:color="auto"/>
            </w:tcBorders>
            <w:shd w:val="clear" w:color="auto" w:fill="auto"/>
            <w:vAlign w:val="bottom"/>
          </w:tcPr>
          <w:p w14:paraId="6F145D7A" w14:textId="77777777" w:rsidR="00482903" w:rsidRPr="008C1ACA" w:rsidRDefault="00482903" w:rsidP="00A15AC5">
            <w:pPr>
              <w:keepNext/>
              <w:keepLines/>
              <w:spacing w:before="40" w:after="40"/>
              <w:jc w:val="center"/>
              <w:rPr>
                <w:sz w:val="20"/>
              </w:rPr>
            </w:pPr>
            <w:r w:rsidRPr="008C1ACA">
              <w:rPr>
                <w:sz w:val="20"/>
              </w:rPr>
              <w:t>134</w:t>
            </w:r>
          </w:p>
        </w:tc>
        <w:tc>
          <w:tcPr>
            <w:tcW w:w="1250" w:type="pct"/>
            <w:tcBorders>
              <w:top w:val="single" w:sz="12" w:space="0" w:color="auto"/>
              <w:bottom w:val="single" w:sz="4" w:space="0" w:color="auto"/>
            </w:tcBorders>
            <w:shd w:val="clear" w:color="auto" w:fill="auto"/>
            <w:vAlign w:val="bottom"/>
          </w:tcPr>
          <w:p w14:paraId="7B530E39" w14:textId="77777777" w:rsidR="00482903" w:rsidRPr="008C1ACA" w:rsidRDefault="00482903" w:rsidP="00A15AC5">
            <w:pPr>
              <w:keepNext/>
              <w:keepLines/>
              <w:spacing w:before="40" w:after="40"/>
              <w:jc w:val="center"/>
              <w:rPr>
                <w:sz w:val="20"/>
              </w:rPr>
            </w:pPr>
            <w:r w:rsidRPr="008C1ACA">
              <w:rPr>
                <w:sz w:val="20"/>
              </w:rPr>
              <w:t>1,6261</w:t>
            </w:r>
          </w:p>
        </w:tc>
      </w:tr>
      <w:tr w:rsidR="00482903" w:rsidRPr="008C1ACA" w14:paraId="3F40B1D0" w14:textId="77777777" w:rsidTr="00A15AC5">
        <w:tc>
          <w:tcPr>
            <w:tcW w:w="1250" w:type="pct"/>
            <w:tcBorders>
              <w:top w:val="single" w:sz="4" w:space="0" w:color="auto"/>
            </w:tcBorders>
            <w:shd w:val="clear" w:color="auto" w:fill="auto"/>
            <w:vAlign w:val="center"/>
          </w:tcPr>
          <w:p w14:paraId="3ADFE9D8" w14:textId="77777777" w:rsidR="00482903" w:rsidRPr="008C1ACA" w:rsidRDefault="00482903" w:rsidP="00A15AC5">
            <w:pPr>
              <w:keepNext/>
              <w:spacing w:before="40" w:after="40"/>
              <w:jc w:val="center"/>
              <w:rPr>
                <w:sz w:val="20"/>
              </w:rPr>
            </w:pPr>
            <w:r w:rsidRPr="008C1ACA">
              <w:rPr>
                <w:sz w:val="20"/>
              </w:rPr>
              <w:t>Změna Z 3093/10</w:t>
            </w:r>
          </w:p>
        </w:tc>
        <w:tc>
          <w:tcPr>
            <w:tcW w:w="1250" w:type="pct"/>
            <w:tcBorders>
              <w:top w:val="single" w:sz="4" w:space="0" w:color="auto"/>
            </w:tcBorders>
            <w:shd w:val="clear" w:color="auto" w:fill="auto"/>
            <w:vAlign w:val="bottom"/>
          </w:tcPr>
          <w:p w14:paraId="3B1AC40F" w14:textId="77777777" w:rsidR="00482903" w:rsidRPr="008C1ACA" w:rsidRDefault="00482903" w:rsidP="00A15AC5">
            <w:pPr>
              <w:keepNext/>
              <w:keepLines/>
              <w:spacing w:before="40" w:after="40"/>
              <w:jc w:val="center"/>
              <w:rPr>
                <w:sz w:val="20"/>
              </w:rPr>
            </w:pPr>
            <w:r w:rsidRPr="008C1ACA">
              <w:rPr>
                <w:sz w:val="20"/>
              </w:rPr>
              <w:t>450</w:t>
            </w:r>
          </w:p>
        </w:tc>
        <w:tc>
          <w:tcPr>
            <w:tcW w:w="1250" w:type="pct"/>
            <w:tcBorders>
              <w:top w:val="single" w:sz="4" w:space="0" w:color="auto"/>
            </w:tcBorders>
            <w:shd w:val="clear" w:color="auto" w:fill="auto"/>
            <w:vAlign w:val="bottom"/>
          </w:tcPr>
          <w:p w14:paraId="0CE03CF5" w14:textId="77777777" w:rsidR="00482903" w:rsidRPr="008C1ACA" w:rsidRDefault="00482903" w:rsidP="00A15AC5">
            <w:pPr>
              <w:keepNext/>
              <w:keepLines/>
              <w:spacing w:before="40" w:after="40"/>
              <w:jc w:val="center"/>
              <w:rPr>
                <w:sz w:val="20"/>
              </w:rPr>
            </w:pPr>
            <w:r w:rsidRPr="008C1ACA">
              <w:rPr>
                <w:sz w:val="20"/>
              </w:rPr>
              <w:t>134</w:t>
            </w:r>
          </w:p>
        </w:tc>
        <w:tc>
          <w:tcPr>
            <w:tcW w:w="1250" w:type="pct"/>
            <w:tcBorders>
              <w:top w:val="single" w:sz="4" w:space="0" w:color="auto"/>
            </w:tcBorders>
            <w:shd w:val="clear" w:color="auto" w:fill="auto"/>
            <w:vAlign w:val="bottom"/>
          </w:tcPr>
          <w:p w14:paraId="118F3DC0" w14:textId="77777777" w:rsidR="00482903" w:rsidRPr="008C1ACA" w:rsidRDefault="00482903" w:rsidP="00A15AC5">
            <w:pPr>
              <w:keepNext/>
              <w:keepLines/>
              <w:spacing w:before="40" w:after="40"/>
              <w:jc w:val="center"/>
              <w:rPr>
                <w:sz w:val="20"/>
              </w:rPr>
            </w:pPr>
            <w:r w:rsidRPr="008C1ACA">
              <w:rPr>
                <w:sz w:val="20"/>
              </w:rPr>
              <w:t>1,6284</w:t>
            </w:r>
          </w:p>
        </w:tc>
      </w:tr>
      <w:tr w:rsidR="00482903" w:rsidRPr="008C1ACA" w14:paraId="33D7193E" w14:textId="77777777" w:rsidTr="00A15AC5">
        <w:tc>
          <w:tcPr>
            <w:tcW w:w="1250" w:type="pct"/>
            <w:tcBorders>
              <w:bottom w:val="single" w:sz="18" w:space="0" w:color="auto"/>
            </w:tcBorders>
            <w:shd w:val="clear" w:color="auto" w:fill="auto"/>
            <w:vAlign w:val="center"/>
          </w:tcPr>
          <w:p w14:paraId="2FF241D8" w14:textId="77777777" w:rsidR="00482903" w:rsidRPr="008C1ACA" w:rsidRDefault="00482903" w:rsidP="00A15AC5">
            <w:pPr>
              <w:keepNext/>
              <w:spacing w:before="40" w:after="40"/>
              <w:jc w:val="center"/>
              <w:rPr>
                <w:sz w:val="20"/>
              </w:rPr>
            </w:pPr>
            <w:r w:rsidRPr="008C1ACA">
              <w:rPr>
                <w:sz w:val="20"/>
              </w:rPr>
              <w:t>Rozdíl</w:t>
            </w:r>
          </w:p>
        </w:tc>
        <w:tc>
          <w:tcPr>
            <w:tcW w:w="1250" w:type="pct"/>
            <w:tcBorders>
              <w:bottom w:val="single" w:sz="18" w:space="0" w:color="auto"/>
            </w:tcBorders>
            <w:shd w:val="clear" w:color="auto" w:fill="auto"/>
            <w:vAlign w:val="bottom"/>
          </w:tcPr>
          <w:p w14:paraId="7BD4C7AB" w14:textId="77777777" w:rsidR="00482903" w:rsidRPr="008C1ACA" w:rsidRDefault="00482903" w:rsidP="00A15AC5">
            <w:pPr>
              <w:keepNext/>
              <w:keepLines/>
              <w:spacing w:before="40" w:after="40"/>
              <w:jc w:val="center"/>
              <w:rPr>
                <w:sz w:val="20"/>
              </w:rPr>
            </w:pPr>
            <w:r w:rsidRPr="008C1ACA">
              <w:rPr>
                <w:sz w:val="20"/>
              </w:rPr>
              <w:t>0</w:t>
            </w:r>
          </w:p>
        </w:tc>
        <w:tc>
          <w:tcPr>
            <w:tcW w:w="1250" w:type="pct"/>
            <w:tcBorders>
              <w:bottom w:val="single" w:sz="18" w:space="0" w:color="auto"/>
            </w:tcBorders>
            <w:shd w:val="clear" w:color="auto" w:fill="auto"/>
            <w:vAlign w:val="bottom"/>
          </w:tcPr>
          <w:p w14:paraId="2CFCE0E9" w14:textId="77777777" w:rsidR="00482903" w:rsidRPr="008C1ACA" w:rsidRDefault="00482903" w:rsidP="00A15AC5">
            <w:pPr>
              <w:keepNext/>
              <w:keepLines/>
              <w:spacing w:before="40" w:after="40"/>
              <w:jc w:val="center"/>
              <w:rPr>
                <w:sz w:val="20"/>
              </w:rPr>
            </w:pPr>
            <w:r w:rsidRPr="008C1ACA">
              <w:rPr>
                <w:sz w:val="20"/>
              </w:rPr>
              <w:t>0</w:t>
            </w:r>
          </w:p>
        </w:tc>
        <w:tc>
          <w:tcPr>
            <w:tcW w:w="1250" w:type="pct"/>
            <w:tcBorders>
              <w:bottom w:val="single" w:sz="18" w:space="0" w:color="auto"/>
            </w:tcBorders>
            <w:shd w:val="clear" w:color="auto" w:fill="auto"/>
            <w:vAlign w:val="bottom"/>
          </w:tcPr>
          <w:p w14:paraId="7C4D12CC" w14:textId="77777777" w:rsidR="00482903" w:rsidRPr="008C1ACA" w:rsidRDefault="00482903" w:rsidP="00A15AC5">
            <w:pPr>
              <w:keepNext/>
              <w:keepLines/>
              <w:spacing w:before="40" w:after="40"/>
              <w:jc w:val="center"/>
              <w:rPr>
                <w:sz w:val="20"/>
              </w:rPr>
            </w:pPr>
            <w:r w:rsidRPr="008C1ACA">
              <w:rPr>
                <w:sz w:val="20"/>
              </w:rPr>
              <w:t>0,0023</w:t>
            </w:r>
          </w:p>
        </w:tc>
      </w:tr>
    </w:tbl>
    <w:p w14:paraId="5DF0202F" w14:textId="77777777" w:rsidR="00482903" w:rsidRPr="008C1ACA" w:rsidRDefault="00482903" w:rsidP="00482903"/>
    <w:p w14:paraId="600FA1E9" w14:textId="77777777" w:rsidR="00482903" w:rsidRPr="008C1ACA" w:rsidRDefault="00482903" w:rsidP="00482903">
      <w:r w:rsidRPr="008C1ACA">
        <w:t>Dle provedeného hodnocení nedojde vlivem naplnění hodnocené změny ÚP k nárůstu počtu silně obtěžovaných a při spánku silně rušených obyvatel. Změna míry kardiovaskulárního rizika se pohybuje na úrovni dvou tisícin nového případu.</w:t>
      </w:r>
    </w:p>
    <w:p w14:paraId="52C344A1" w14:textId="1E2642EA" w:rsidR="00482903" w:rsidRPr="008C1ACA" w:rsidRDefault="00482903" w:rsidP="00482903">
      <w:r w:rsidRPr="008C1ACA">
        <w:t>Z provedeného vyhodnocení tedy vyplývá, že v dotčené populaci není třeba očekávat vlivem posuzované změny nárůst zdravotního rizika, který by byl významný ve smys</w:t>
      </w:r>
      <w:r w:rsidR="008C1ACA" w:rsidRPr="008C1ACA">
        <w:t>lu ohrožení zdraví, ani změny v </w:t>
      </w:r>
      <w:r w:rsidRPr="008C1ACA">
        <w:t xml:space="preserve">míře silného obtěžování a rušení. </w:t>
      </w:r>
    </w:p>
    <w:p w14:paraId="282CBE4A" w14:textId="77777777" w:rsidR="00482903" w:rsidRPr="008C1ACA" w:rsidRDefault="00482903" w:rsidP="00482903"/>
    <w:p w14:paraId="578CE2A4" w14:textId="77777777" w:rsidR="00482903" w:rsidRPr="008C1ACA" w:rsidRDefault="00482903" w:rsidP="008503CD">
      <w:pPr>
        <w:pStyle w:val="Nadpis2"/>
        <w:keepNext/>
        <w:numPr>
          <w:ilvl w:val="1"/>
          <w:numId w:val="56"/>
        </w:numPr>
        <w:tabs>
          <w:tab w:val="clear" w:pos="851"/>
        </w:tabs>
        <w:spacing w:before="120" w:after="0" w:line="264" w:lineRule="auto"/>
      </w:pPr>
      <w:bookmarkStart w:id="297" w:name="_Toc115173711"/>
      <w:bookmarkStart w:id="298" w:name="_Toc119425811"/>
      <w:bookmarkStart w:id="299" w:name="_Toc119976469"/>
      <w:bookmarkStart w:id="300" w:name="_Toc120441238"/>
      <w:bookmarkStart w:id="301" w:name="_Toc126793006"/>
      <w:r w:rsidRPr="008C1ACA">
        <w:t>Návrh opatření</w:t>
      </w:r>
      <w:bookmarkEnd w:id="297"/>
      <w:bookmarkEnd w:id="298"/>
      <w:bookmarkEnd w:id="299"/>
      <w:bookmarkEnd w:id="300"/>
      <w:bookmarkEnd w:id="301"/>
    </w:p>
    <w:p w14:paraId="52DF8B8A" w14:textId="77777777" w:rsidR="00482903" w:rsidRPr="008C1ACA" w:rsidRDefault="00482903" w:rsidP="00482903">
      <w:r w:rsidRPr="008C1ACA">
        <w:t>Pro danou změnu nejsou navrhovaná další opatření nad rámec těch, která jsou uvedena v kapitole 3.6.</w:t>
      </w:r>
    </w:p>
    <w:p w14:paraId="64F8FE6E" w14:textId="77777777" w:rsidR="00482903" w:rsidRPr="008C1ACA" w:rsidRDefault="00482903" w:rsidP="00482903"/>
    <w:p w14:paraId="3F459EDF" w14:textId="77777777" w:rsidR="00482903" w:rsidRPr="008C1ACA" w:rsidRDefault="00482903" w:rsidP="008503CD">
      <w:pPr>
        <w:pStyle w:val="Nadpis2"/>
        <w:keepNext/>
        <w:keepLines/>
        <w:numPr>
          <w:ilvl w:val="1"/>
          <w:numId w:val="56"/>
        </w:numPr>
        <w:tabs>
          <w:tab w:val="clear" w:pos="851"/>
        </w:tabs>
        <w:spacing w:before="120" w:after="0" w:line="264" w:lineRule="auto"/>
      </w:pPr>
      <w:bookmarkStart w:id="302" w:name="_Toc115173712"/>
      <w:bookmarkStart w:id="303" w:name="_Toc119425812"/>
      <w:bookmarkStart w:id="304" w:name="_Toc119976470"/>
      <w:bookmarkStart w:id="305" w:name="_Toc120441239"/>
      <w:bookmarkStart w:id="306" w:name="_Toc126793007"/>
      <w:r w:rsidRPr="008C1ACA">
        <w:t>Závěrečné zhodnocení</w:t>
      </w:r>
      <w:bookmarkEnd w:id="302"/>
      <w:bookmarkEnd w:id="303"/>
      <w:bookmarkEnd w:id="304"/>
      <w:bookmarkEnd w:id="305"/>
      <w:bookmarkEnd w:id="306"/>
    </w:p>
    <w:p w14:paraId="6CECB3D7" w14:textId="77777777" w:rsidR="00482903" w:rsidRPr="008C1ACA" w:rsidRDefault="00482903" w:rsidP="00482903">
      <w:r w:rsidRPr="008C1ACA">
        <w:t>Vlivem hodnocené změny ÚP lze očekávat velmi mírné zvýšení míry zdravotního rizika, není třeba očekávat nárůst míry rizika významného ve smyslu ohrožení zdraví, a to ani ze zhoršené kvality ovzduší, ani ze zhoršené akustické situace. U vlivů znečištění ovzduší se změny účinků pohybují řádově pod hranicí nového případu, s výjimkou dnů s omezenou aktivitou a dnů s pracovní neschopností, kde byl v rámci celé populace vypočten nárůst nejvýše na úrovni několika málo dnů ročně.</w:t>
      </w:r>
    </w:p>
    <w:p w14:paraId="4FBC2F59" w14:textId="77777777" w:rsidR="00482903" w:rsidRPr="008C1ACA" w:rsidRDefault="00482903" w:rsidP="00482903">
      <w:r w:rsidRPr="008C1ACA">
        <w:t>Obdobně je tomu i v případě vlivů hluku, kde nebyl zjištěn nárůst počtu silně obtěžovaných a při spánku silně rušených obyvatel a změna míry kardiovaskulárního rizika se pohybuje v řádu tisícin nového případu.</w:t>
      </w:r>
    </w:p>
    <w:p w14:paraId="01714712" w14:textId="77777777" w:rsidR="00482903" w:rsidRPr="008C1ACA" w:rsidRDefault="00482903" w:rsidP="00482903">
      <w:pPr>
        <w:rPr>
          <w:highlight w:val="yellow"/>
        </w:rPr>
      </w:pPr>
    </w:p>
    <w:p w14:paraId="71C039EE" w14:textId="77777777" w:rsidR="00482903" w:rsidRPr="008C1ACA" w:rsidRDefault="00482903" w:rsidP="00831146">
      <w:pPr>
        <w:pStyle w:val="Nadpis2"/>
        <w:keepNext/>
        <w:numPr>
          <w:ilvl w:val="1"/>
          <w:numId w:val="56"/>
        </w:numPr>
        <w:tabs>
          <w:tab w:val="clear" w:pos="851"/>
        </w:tabs>
        <w:spacing w:before="120" w:after="0" w:line="264" w:lineRule="auto"/>
      </w:pPr>
      <w:bookmarkStart w:id="307" w:name="_Toc119425813"/>
      <w:bookmarkStart w:id="308" w:name="_Toc119976471"/>
      <w:bookmarkStart w:id="309" w:name="_Toc120441240"/>
      <w:bookmarkStart w:id="310" w:name="_Toc126793008"/>
      <w:r w:rsidRPr="008C1ACA">
        <w:t>Nejistoty v hodnocení</w:t>
      </w:r>
      <w:bookmarkEnd w:id="307"/>
      <w:bookmarkEnd w:id="308"/>
      <w:bookmarkEnd w:id="309"/>
      <w:bookmarkEnd w:id="310"/>
    </w:p>
    <w:p w14:paraId="767B48BC" w14:textId="77777777" w:rsidR="00482903" w:rsidRPr="008C1ACA" w:rsidRDefault="00482903" w:rsidP="00482903">
      <w:r w:rsidRPr="008C1ACA">
        <w:t>Při interpretaci výsledků hodnocení vlivů na lidské zdraví je nutno zohlednit nejistoty, kterými je vzhledem k současnému stavu poznání hodnocení zatíženo. Jedná se o nejistoty v následujících oblastech:</w:t>
      </w:r>
    </w:p>
    <w:p w14:paraId="72A2419D" w14:textId="77777777" w:rsidR="00482903" w:rsidRPr="008C1ACA" w:rsidRDefault="00482903" w:rsidP="008503CD">
      <w:pPr>
        <w:pStyle w:val="Seznamsodrkami"/>
        <w:numPr>
          <w:ilvl w:val="0"/>
          <w:numId w:val="60"/>
        </w:numPr>
        <w:tabs>
          <w:tab w:val="clear" w:pos="851"/>
        </w:tabs>
        <w:spacing w:line="264" w:lineRule="auto"/>
      </w:pPr>
      <w:r w:rsidRPr="008C1ACA">
        <w:t>prognóza dopravní zátěže ve výhledovém horizontu</w:t>
      </w:r>
    </w:p>
    <w:p w14:paraId="55BC24D6" w14:textId="77777777" w:rsidR="00482903" w:rsidRPr="008C1ACA" w:rsidRDefault="00482903" w:rsidP="008503CD">
      <w:pPr>
        <w:pStyle w:val="Seznamsodrkami"/>
        <w:numPr>
          <w:ilvl w:val="0"/>
          <w:numId w:val="60"/>
        </w:numPr>
        <w:tabs>
          <w:tab w:val="clear" w:pos="851"/>
        </w:tabs>
        <w:spacing w:line="264" w:lineRule="auto"/>
      </w:pPr>
      <w:r w:rsidRPr="008C1ACA">
        <w:t>stanovení koncentrací znečišťujících látek a akustických veličin modelovými výpočty</w:t>
      </w:r>
    </w:p>
    <w:p w14:paraId="2DDE08E0" w14:textId="1518E73E" w:rsidR="00482903" w:rsidRPr="008C1ACA" w:rsidRDefault="00482903" w:rsidP="008503CD">
      <w:pPr>
        <w:pStyle w:val="Seznamsodrkami"/>
        <w:numPr>
          <w:ilvl w:val="0"/>
          <w:numId w:val="60"/>
        </w:numPr>
        <w:tabs>
          <w:tab w:val="clear" w:pos="851"/>
        </w:tabs>
        <w:spacing w:line="264" w:lineRule="auto"/>
      </w:pPr>
      <w:r w:rsidRPr="008C1ACA">
        <w:t>expoziční scénář pro obyvatelstvo žijící v okolí, pohyb obyvatel mimo b</w:t>
      </w:r>
      <w:r w:rsidR="008C1ACA">
        <w:t>ydliště a jejich výskyt ve </w:t>
      </w:r>
      <w:r w:rsidRPr="008C1ACA">
        <w:t>vnějším prostředí, rozdílná vzduchová neprůzvučnost obvodového pláště budov</w:t>
      </w:r>
    </w:p>
    <w:p w14:paraId="3A0738C4" w14:textId="77777777" w:rsidR="00482903" w:rsidRPr="008C1ACA" w:rsidRDefault="00482903" w:rsidP="008503CD">
      <w:pPr>
        <w:pStyle w:val="Seznamsodrkami"/>
        <w:numPr>
          <w:ilvl w:val="0"/>
          <w:numId w:val="60"/>
        </w:numPr>
        <w:tabs>
          <w:tab w:val="clear" w:pos="851"/>
        </w:tabs>
        <w:spacing w:line="264" w:lineRule="auto"/>
        <w:rPr>
          <w:spacing w:val="-2"/>
        </w:rPr>
      </w:pPr>
      <w:r w:rsidRPr="008C1ACA">
        <w:rPr>
          <w:spacing w:val="-2"/>
        </w:rPr>
        <w:t xml:space="preserve">ovlivnění individuálního rizika profesionální expozicí, životním stylem a migrací, v případě hluku též </w:t>
      </w:r>
      <w:r w:rsidRPr="008C1ACA">
        <w:t>rozdílným stupněm vnímavosti a citlivosti exponovaných osob</w:t>
      </w:r>
    </w:p>
    <w:p w14:paraId="4219844E" w14:textId="77777777" w:rsidR="00482903" w:rsidRPr="008C1ACA" w:rsidRDefault="00482903" w:rsidP="008503CD">
      <w:pPr>
        <w:pStyle w:val="Seznamsodrkami"/>
        <w:numPr>
          <w:ilvl w:val="0"/>
          <w:numId w:val="60"/>
        </w:numPr>
        <w:tabs>
          <w:tab w:val="clear" w:pos="851"/>
        </w:tabs>
        <w:spacing w:line="264" w:lineRule="auto"/>
      </w:pPr>
      <w:r w:rsidRPr="008C1ACA">
        <w:t xml:space="preserve">dostupné informace o vztahu mezi úrovní koncentrací znečišťujících látek či hlukovou expozicí jejich zdravotními účinky. </w:t>
      </w:r>
    </w:p>
    <w:p w14:paraId="67F57AA7" w14:textId="77777777" w:rsidR="00482903" w:rsidRPr="008C1ACA" w:rsidRDefault="00482903" w:rsidP="008503CD">
      <w:pPr>
        <w:pStyle w:val="Seznamsodrkami"/>
        <w:numPr>
          <w:ilvl w:val="0"/>
          <w:numId w:val="60"/>
        </w:numPr>
        <w:tabs>
          <w:tab w:val="clear" w:pos="851"/>
        </w:tabs>
        <w:spacing w:line="264" w:lineRule="auto"/>
      </w:pPr>
      <w:r w:rsidRPr="008C1ACA">
        <w:t>stanovení referenčních koncentrací a směrných hodnot pro znečišťující látky.</w:t>
      </w:r>
    </w:p>
    <w:p w14:paraId="4F6F3C19" w14:textId="6D565D68" w:rsidR="00482903" w:rsidRPr="008C1ACA" w:rsidRDefault="00482903" w:rsidP="00482903">
      <w:r w:rsidRPr="008C1ACA">
        <w:t>Přes uvedené nejistoty lze údaje o zdravotních rizicích považovat za do</w:t>
      </w:r>
      <w:r w:rsidR="008C1ACA" w:rsidRPr="008C1ACA">
        <w:t>statečně spolehlivé ve vztahu k </w:t>
      </w:r>
      <w:r w:rsidRPr="008C1ACA">
        <w:t>celkovým závěrům o vlivu hodnocené změny ÚP na celkovou míru zdravotního rizika.</w:t>
      </w:r>
    </w:p>
    <w:p w14:paraId="79616657" w14:textId="77777777" w:rsidR="00482903" w:rsidRPr="008C1ACA" w:rsidRDefault="00482903" w:rsidP="00482903">
      <w:pPr>
        <w:pStyle w:val="Seznamsodrkami"/>
        <w:numPr>
          <w:ilvl w:val="0"/>
          <w:numId w:val="0"/>
        </w:numPr>
        <w:rPr>
          <w:highlight w:val="yellow"/>
        </w:rPr>
      </w:pPr>
    </w:p>
    <w:p w14:paraId="28A020F3" w14:textId="77777777" w:rsidR="00482903" w:rsidRPr="008C1ACA" w:rsidRDefault="00482903" w:rsidP="00482903">
      <w:pPr>
        <w:pStyle w:val="Seznamsodrkami"/>
        <w:numPr>
          <w:ilvl w:val="0"/>
          <w:numId w:val="0"/>
        </w:numPr>
        <w:rPr>
          <w:highlight w:val="yellow"/>
        </w:rPr>
      </w:pPr>
    </w:p>
    <w:p w14:paraId="221CE22C" w14:textId="77777777" w:rsidR="00482903" w:rsidRDefault="00482903" w:rsidP="008503CD">
      <w:pPr>
        <w:pStyle w:val="Nadpis1"/>
        <w:keepNext/>
        <w:pageBreakBefore/>
        <w:numPr>
          <w:ilvl w:val="0"/>
          <w:numId w:val="56"/>
        </w:numPr>
        <w:tabs>
          <w:tab w:val="clear" w:pos="567"/>
          <w:tab w:val="clear" w:pos="851"/>
        </w:tabs>
        <w:spacing w:before="120" w:after="0" w:line="264" w:lineRule="auto"/>
        <w:ind w:left="426" w:hanging="426"/>
      </w:pPr>
      <w:bookmarkStart w:id="311" w:name="_Toc119976472"/>
      <w:bookmarkStart w:id="312" w:name="_Toc120441241"/>
      <w:bookmarkStart w:id="313" w:name="_Toc126793009"/>
      <w:r w:rsidRPr="008C1ACA">
        <w:t>Závěr</w:t>
      </w:r>
      <w:bookmarkEnd w:id="311"/>
      <w:bookmarkEnd w:id="312"/>
      <w:bookmarkEnd w:id="313"/>
    </w:p>
    <w:p w14:paraId="7ADCE63B" w14:textId="77777777" w:rsidR="00EB4FF4" w:rsidRPr="00EB4FF4" w:rsidRDefault="00EB4FF4" w:rsidP="00EB4FF4">
      <w:pPr>
        <w:rPr>
          <w:lang w:eastAsia="en-US"/>
        </w:rPr>
      </w:pPr>
    </w:p>
    <w:p w14:paraId="491D67EF" w14:textId="1D4822FC" w:rsidR="00482903" w:rsidRPr="008C1ACA" w:rsidRDefault="00482903" w:rsidP="00482903">
      <w:pPr>
        <w:ind w:right="140"/>
      </w:pPr>
      <w:r w:rsidRPr="008C1ACA">
        <w:t>Cílem předložené studie je posoudit vliv změny č. Z 3093/10 ÚP sídelního útvaru hl. m. Prahy na kvalitu ovzduší, akustickou situaci a míru zdravotního rizika z expozice</w:t>
      </w:r>
      <w:r w:rsidR="008C1ACA" w:rsidRPr="008C1ACA">
        <w:t xml:space="preserve"> chemickým látkám v ovzduší a z </w:t>
      </w:r>
      <w:r w:rsidRPr="008C1ACA">
        <w:t>expozice hlukem.</w:t>
      </w:r>
    </w:p>
    <w:p w14:paraId="08290D46" w14:textId="77777777" w:rsidR="00482903" w:rsidRPr="008C1ACA" w:rsidRDefault="00482903" w:rsidP="00482903">
      <w:pPr>
        <w:rPr>
          <w:b/>
        </w:rPr>
      </w:pPr>
      <w:r w:rsidRPr="008C1ACA">
        <w:rPr>
          <w:b/>
        </w:rPr>
        <w:t>Akustická situace</w:t>
      </w:r>
    </w:p>
    <w:p w14:paraId="29EEFAEA" w14:textId="77777777" w:rsidR="00482903" w:rsidRPr="008C1ACA" w:rsidRDefault="00482903" w:rsidP="00482903">
      <w:r w:rsidRPr="008C1ACA">
        <w:t>Ve výchozím stavu lze v řešeném území očekávat plnění hygienických limitů vyjma zástavby podél ulice Lovosické.</w:t>
      </w:r>
    </w:p>
    <w:p w14:paraId="501CBD98" w14:textId="77777777" w:rsidR="00482903" w:rsidRPr="008C1ACA" w:rsidRDefault="00482903" w:rsidP="00482903">
      <w:r w:rsidRPr="008C1ACA">
        <w:t>Vlivem odsouhlasení posuzované změny č. Z 3093/10 dojde v území k pouze minimálnímu navýšení hlukové zátěže, a to do 0,2 dB v denní a do 0,1 dB v noční dobu na hranici chráněného venkovního prostoru Polikliniky Prosek. Hlukové zatížení lokality se zde tak pozorovatelně nezmění. Podél hlavních příjezdových a odjezdových tras byla následně vypočtena nulová změna hlukového zatížení.</w:t>
      </w:r>
    </w:p>
    <w:p w14:paraId="79A26135" w14:textId="77777777" w:rsidR="00482903" w:rsidRPr="008C1ACA" w:rsidRDefault="00482903" w:rsidP="00482903">
      <w:pPr>
        <w:rPr>
          <w:b/>
        </w:rPr>
      </w:pPr>
      <w:r w:rsidRPr="008C1ACA">
        <w:rPr>
          <w:b/>
        </w:rPr>
        <w:t>Kvalita ovzduší</w:t>
      </w:r>
    </w:p>
    <w:p w14:paraId="65782B28" w14:textId="77777777" w:rsidR="00482903" w:rsidRPr="008C1ACA" w:rsidRDefault="00482903" w:rsidP="00482903">
      <w:r w:rsidRPr="008C1ACA">
        <w:t xml:space="preserve">Ve výchozím stavu lze v zájmovém území očekávat plnění imisních limitů pro průměrné roční koncentrace sledovaných látek. </w:t>
      </w:r>
    </w:p>
    <w:p w14:paraId="4E1C95F1" w14:textId="77777777" w:rsidR="00482903" w:rsidRPr="008C1ACA" w:rsidRDefault="00482903" w:rsidP="00482903">
      <w:r w:rsidRPr="008C1ACA">
        <w:t xml:space="preserve">Vlivem realizace změny č. Z 3093/10 nedojde k nárůstu imisní zátěže, která by představovala významnou změnu z hlediska plnění imisních limitů. </w:t>
      </w:r>
    </w:p>
    <w:p w14:paraId="39B1146B" w14:textId="77777777" w:rsidR="00482903" w:rsidRPr="008C1ACA" w:rsidRDefault="00482903" w:rsidP="00482903">
      <w:pPr>
        <w:rPr>
          <w:b/>
        </w:rPr>
      </w:pPr>
      <w:r w:rsidRPr="008C1ACA">
        <w:rPr>
          <w:b/>
        </w:rPr>
        <w:t>Míra zdravotního rizika</w:t>
      </w:r>
    </w:p>
    <w:p w14:paraId="59692CDA" w14:textId="7AE2FB31" w:rsidR="00482903" w:rsidRPr="008C1ACA" w:rsidRDefault="00482903" w:rsidP="00482903">
      <w:r w:rsidRPr="008C1ACA">
        <w:t>Vlivem hodnocené změny ÚP lze očekávat velmi mírné zvýšení míry zdravotního rizika, není třeba očekávat nárůst míry rizika významného ve smyslu ohrožení zdraví, a to ani ze zhoršené kvality ovzduší, ani ze zhoršené akustické situace. U vlivů znečištění ovzduší se z</w:t>
      </w:r>
      <w:r w:rsidR="008C1ACA" w:rsidRPr="008C1ACA">
        <w:t>měny účinků pohybují řádově pod </w:t>
      </w:r>
      <w:r w:rsidRPr="008C1ACA">
        <w:t>hranicí nového případu, s výjimkou dnů s omezenou aktivitou a dnů s</w:t>
      </w:r>
      <w:r w:rsidR="008C1ACA" w:rsidRPr="008C1ACA">
        <w:t> pracovní neschopností, kde byl </w:t>
      </w:r>
      <w:r w:rsidRPr="008C1ACA">
        <w:t>v rámci celé populace vypočten nárůst nejvýše na úrovni několika málo dnů ročně.</w:t>
      </w:r>
    </w:p>
    <w:p w14:paraId="32EA9B2F" w14:textId="77777777" w:rsidR="00482903" w:rsidRPr="008C1ACA" w:rsidRDefault="00482903" w:rsidP="00482903">
      <w:r w:rsidRPr="008C1ACA">
        <w:t>Obdobně je tomu i v případě vlivů hluku, kde nebyl zjištěn nárůst počtu silně obtěžovaných a při spánku silně rušených obyvatel a změna míry kardiovaskulárního rizika se pohybuje v řádu tisícin nového případu.</w:t>
      </w:r>
    </w:p>
    <w:p w14:paraId="6D503ACE" w14:textId="77777777" w:rsidR="00482903" w:rsidRPr="008C1ACA" w:rsidRDefault="00482903" w:rsidP="00482903"/>
    <w:p w14:paraId="39ECDDC8" w14:textId="77777777" w:rsidR="00482903" w:rsidRPr="008C1ACA" w:rsidRDefault="00482903" w:rsidP="00482903">
      <w:r w:rsidRPr="008C1ACA">
        <w:t xml:space="preserve">Souhrnně je tak možné konstatovat, že vliv změny ÚP č. Z 3093/10 lze z hlediska vlivů na kvalitu ovzduší, hluk a veřejné zdraví hodnotit jako akceptovatelný. </w:t>
      </w:r>
    </w:p>
    <w:p w14:paraId="4F051FB1" w14:textId="77777777" w:rsidR="00482903" w:rsidRDefault="00482903" w:rsidP="008503CD">
      <w:pPr>
        <w:pStyle w:val="Nadpis1"/>
        <w:keepNext/>
        <w:pageBreakBefore/>
        <w:numPr>
          <w:ilvl w:val="0"/>
          <w:numId w:val="56"/>
        </w:numPr>
        <w:tabs>
          <w:tab w:val="clear" w:pos="851"/>
        </w:tabs>
        <w:spacing w:before="120" w:line="264" w:lineRule="auto"/>
      </w:pPr>
      <w:bookmarkStart w:id="314" w:name="_Toc353799471"/>
      <w:bookmarkStart w:id="315" w:name="_Toc355682137"/>
      <w:bookmarkStart w:id="316" w:name="_Toc374888077"/>
      <w:bookmarkStart w:id="317" w:name="_Toc401658750"/>
      <w:bookmarkStart w:id="318" w:name="_Toc427274828"/>
      <w:bookmarkStart w:id="319" w:name="_Toc119976473"/>
      <w:bookmarkStart w:id="320" w:name="_Toc120441242"/>
      <w:bookmarkStart w:id="321" w:name="_Toc126793010"/>
      <w:bookmarkEnd w:id="181"/>
      <w:bookmarkEnd w:id="182"/>
      <w:bookmarkEnd w:id="183"/>
      <w:r w:rsidRPr="008C1ACA">
        <w:t>S</w:t>
      </w:r>
      <w:bookmarkEnd w:id="314"/>
      <w:bookmarkEnd w:id="315"/>
      <w:bookmarkEnd w:id="316"/>
      <w:bookmarkEnd w:id="317"/>
      <w:bookmarkEnd w:id="318"/>
      <w:r w:rsidRPr="008C1ACA">
        <w:t>eznam použitých podkladů</w:t>
      </w:r>
      <w:bookmarkEnd w:id="319"/>
      <w:bookmarkEnd w:id="320"/>
      <w:bookmarkEnd w:id="321"/>
    </w:p>
    <w:p w14:paraId="0779662A" w14:textId="77777777" w:rsidR="00EB4FF4" w:rsidRPr="00EB4FF4" w:rsidRDefault="00EB4FF4" w:rsidP="00EB4FF4">
      <w:pPr>
        <w:rPr>
          <w:lang w:eastAsia="en-US"/>
        </w:rPr>
      </w:pPr>
    </w:p>
    <w:p w14:paraId="129DA192"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IPR Praha: Dopravně-inženýrské podklady, Praha, 2022.</w:t>
      </w:r>
    </w:p>
    <w:p w14:paraId="444C1077"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IPR Praha: Výpočtová hluková mapa povrchové dopravy. Celková akustická situace. Stav v roce 2016, Praha, 2017.</w:t>
      </w:r>
    </w:p>
    <w:p w14:paraId="35208870" w14:textId="77777777" w:rsidR="00482903" w:rsidRPr="008C1ACA" w:rsidRDefault="00482903" w:rsidP="008503CD">
      <w:pPr>
        <w:numPr>
          <w:ilvl w:val="0"/>
          <w:numId w:val="59"/>
        </w:numPr>
        <w:tabs>
          <w:tab w:val="clear" w:pos="851"/>
          <w:tab w:val="clear" w:pos="1446"/>
        </w:tabs>
        <w:spacing w:after="0" w:line="264" w:lineRule="auto"/>
        <w:ind w:left="426" w:hanging="284"/>
        <w:rPr>
          <w:sz w:val="24"/>
          <w:szCs w:val="24"/>
        </w:rPr>
      </w:pPr>
      <w:r w:rsidRPr="008C1ACA">
        <w:rPr>
          <w:sz w:val="24"/>
          <w:szCs w:val="24"/>
        </w:rPr>
        <w:t>Liberko M., Polášek J.: Hluk+, verze 14.05. Profi – Výpočet dopravního a průmyslového hluku ve venkovním prostředí.</w:t>
      </w:r>
    </w:p>
    <w:p w14:paraId="3C1EF70C" w14:textId="77777777" w:rsidR="00482903" w:rsidRPr="008C1ACA" w:rsidRDefault="00482903" w:rsidP="008503CD">
      <w:pPr>
        <w:numPr>
          <w:ilvl w:val="0"/>
          <w:numId w:val="59"/>
        </w:numPr>
        <w:tabs>
          <w:tab w:val="clear" w:pos="851"/>
          <w:tab w:val="clear" w:pos="1446"/>
          <w:tab w:val="num" w:pos="426"/>
        </w:tabs>
        <w:spacing w:after="0" w:line="264" w:lineRule="auto"/>
        <w:ind w:left="426" w:hanging="284"/>
        <w:rPr>
          <w:sz w:val="24"/>
          <w:szCs w:val="24"/>
        </w:rPr>
      </w:pPr>
      <w:r w:rsidRPr="008C1ACA">
        <w:rPr>
          <w:sz w:val="24"/>
          <w:szCs w:val="24"/>
        </w:rPr>
        <w:t>Ministerstvo zdravotnictví: Metodický návod pro měření a hodnocení hluku v mimopracovním prostředí, Praha, 2017.</w:t>
      </w:r>
    </w:p>
    <w:p w14:paraId="0AF85058" w14:textId="77777777" w:rsidR="00482903" w:rsidRPr="008C1ACA" w:rsidRDefault="00482903" w:rsidP="008503CD">
      <w:pPr>
        <w:numPr>
          <w:ilvl w:val="0"/>
          <w:numId w:val="59"/>
        </w:numPr>
        <w:tabs>
          <w:tab w:val="clear" w:pos="851"/>
          <w:tab w:val="clear" w:pos="1446"/>
        </w:tabs>
        <w:spacing w:after="0" w:line="264" w:lineRule="auto"/>
        <w:ind w:left="426" w:hanging="284"/>
        <w:rPr>
          <w:sz w:val="24"/>
          <w:szCs w:val="24"/>
        </w:rPr>
      </w:pPr>
      <w:r w:rsidRPr="008C1ACA">
        <w:rPr>
          <w:sz w:val="24"/>
          <w:szCs w:val="24"/>
        </w:rPr>
        <w:t>Liberko M., Ládyš L.: VÝPOČET HLUKU Z AUTOMOBILOVÉ DOPRAVY, manuál 2018 – verze 2020, Praha, 2021.</w:t>
      </w:r>
    </w:p>
    <w:p w14:paraId="732EF04B" w14:textId="77777777" w:rsidR="00482903" w:rsidRPr="008C1ACA" w:rsidRDefault="00482903" w:rsidP="008503CD">
      <w:pPr>
        <w:numPr>
          <w:ilvl w:val="0"/>
          <w:numId w:val="59"/>
        </w:numPr>
        <w:tabs>
          <w:tab w:val="clear" w:pos="851"/>
          <w:tab w:val="clear" w:pos="1446"/>
        </w:tabs>
        <w:spacing w:before="120" w:after="0" w:line="264" w:lineRule="auto"/>
        <w:ind w:left="426" w:hanging="284"/>
        <w:rPr>
          <w:sz w:val="24"/>
          <w:szCs w:val="24"/>
        </w:rPr>
      </w:pPr>
      <w:r w:rsidRPr="008C1ACA">
        <w:rPr>
          <w:sz w:val="24"/>
          <w:szCs w:val="24"/>
        </w:rPr>
        <w:t>Nařízení vlády č. 272/2011 Sb., o ochraně zdraví před nepříznivými účinky hluku a vibrací, ve znění pozdějších předpisů.</w:t>
      </w:r>
    </w:p>
    <w:p w14:paraId="6AC57384"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ATEM: MEFA 13 – program pro výpočet emisních faktorů pro motorová vozidla. http://www.atem.cz/mefa.php</w:t>
      </w:r>
    </w:p>
    <w:p w14:paraId="33ED7BFA"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Karel, J. a kol. (2019): Metodika pro výpočet emisí částic pocházejících z resuspenze ze silniční dopravy – aktualizace 2019. MŽP, Praha</w:t>
      </w:r>
    </w:p>
    <w:p w14:paraId="38B9E463"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 xml:space="preserve">ATEM: Imisní model ATEM. </w:t>
      </w:r>
      <w:hyperlink r:id="rId43" w:history="1">
        <w:r w:rsidRPr="008C1ACA">
          <w:rPr>
            <w:sz w:val="24"/>
            <w:szCs w:val="24"/>
          </w:rPr>
          <w:t>http://www.atem.cz/atem.php</w:t>
        </w:r>
      </w:hyperlink>
    </w:p>
    <w:p w14:paraId="4E7B7724"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Böhm, S., Brechler, J., Píša, V., Pretel, J., (1995): Air Quality in the Capital of Prague (Czech Republic), Proceedings of the 21th CCMS/NATO Technical Meeting On Air Pollution Modelling and its Aplication, Nov.6-10,1995, AMS, Baltimore, MD, USA.</w:t>
      </w:r>
    </w:p>
    <w:p w14:paraId="71967D5C"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Bednář, J., Brechler, J., Bubník, J., Keder, J., Macoun, J., Píša V.: Kompendium ochrany kvality ovzduší. Část 6: Modelování přenosu a rozptylu znečišťujících příměsí v atmosféře. Gaussovské rozptylové modely. Ochrana ovzduší 1/2006.</w:t>
      </w:r>
    </w:p>
    <w:p w14:paraId="35543818"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 xml:space="preserve">ČHMÚ: Mapy pětiletých průměrů imisních koncentrací (2017 – 2021), Česká republika. </w:t>
      </w:r>
      <w:hyperlink r:id="rId44" w:history="1">
        <w:r w:rsidRPr="008C1ACA">
          <w:rPr>
            <w:sz w:val="24"/>
            <w:szCs w:val="24"/>
          </w:rPr>
          <w:t>http://portal.chmi.cz/files/portal/docs/uoco/isko/ozko/ozko_CZ.html</w:t>
        </w:r>
      </w:hyperlink>
    </w:p>
    <w:p w14:paraId="7AF8CC5A"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SZÚ: Autorizační návod AN 17/15: Autorizační návod k hodnocení zdravotního rizika expozice chemickým látkám ve venkovním ovzduší, SZÚ, 2015.</w:t>
      </w:r>
    </w:p>
    <w:p w14:paraId="35C49E85"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SZÚ: Autorizační návod AN 15/04 verze 5: Autorizační návod k hodnocení zdravotního rizika expozice hluku, SZÚ, Praha, 2020.</w:t>
      </w:r>
    </w:p>
    <w:p w14:paraId="530217AD"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Provazník K., Cikrt M., Komárek L. a kol: Manuál prevence v lékařské praxi VIII., Základy hodnocení zdravotních rizik, SZÚ, Praha, 2000</w:t>
      </w:r>
    </w:p>
    <w:p w14:paraId="12532D01"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WHO: Air quality guidelines for particulate matter, ozone, nitrogen dioxide and sulfur dioxide - Global update 2005, WHO, 2006</w:t>
      </w:r>
    </w:p>
    <w:p w14:paraId="1BF23B15"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WHO: WHO global air quality guidelines. Particulate matter (PM2.5 and PM10), ozone, nitrogen dioxide, sulfur dioxide and carbon monoxide. Geneva, WHO, 2021</w:t>
      </w:r>
    </w:p>
    <w:p w14:paraId="36D1658D"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 xml:space="preserve">WHO: Health risks of air pollution in Europe – HRAPIE project. Recommendations for concentration–response functions for cost–benefit analysis of particulate matter, ozone and nitrogen dioxide. WHO – Regional Office for Europe, Copenhagen, Denmark, 2013 </w:t>
      </w:r>
    </w:p>
    <w:p w14:paraId="1A31B2A8"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Melichar, J., Máca, V. a kol.: Výpočetní metodika pro vyhodnocení celospolečenských dopadů znečištěného ovzduší modelem integrovaného hodnocení. Projekt TA02021165 Integrované hodnocení rizik a dopadů na materiály, ekosystémy a zdravotní stav populace v důsledku expozice atmosférickým znečišťujícím látkám. TA ČR, COŽP UK, Praha 2016</w:t>
      </w:r>
    </w:p>
    <w:p w14:paraId="7F9FA81A"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WHO: Environmental Noise Guidelines for the European Region. WHO Regional Office for Europe, Kodań, 2018. http://www.euro.who.int/en/publications/ abstracts/ environmental-noise-guidelines-forthe-european-region-2018</w:t>
      </w:r>
    </w:p>
    <w:p w14:paraId="2B00DBD1"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SZÚ: Zdravotní účinky hluku. http://www.szu.cz/tema/zivotni-prostredi/zdravotni-ucinky-hluku</w:t>
      </w:r>
    </w:p>
    <w:p w14:paraId="5AFDA9D4"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Vandasová, Z., Fialová, A.: Vztahy mezi hlukovými ukazateli Ldvn a Ldn. http://www.szu.cz/tema/zivotni-prostredi/vztahy-mezi-hlukovymi-ukazateli-ldvn-a-ldn</w:t>
      </w:r>
    </w:p>
    <w:p w14:paraId="5069201A" w14:textId="77777777" w:rsidR="00482903" w:rsidRPr="008C1ACA" w:rsidRDefault="00482903" w:rsidP="008503CD">
      <w:pPr>
        <w:numPr>
          <w:ilvl w:val="0"/>
          <w:numId w:val="59"/>
        </w:numPr>
        <w:tabs>
          <w:tab w:val="clear" w:pos="851"/>
          <w:tab w:val="clear" w:pos="1446"/>
          <w:tab w:val="num" w:pos="426"/>
        </w:tabs>
        <w:spacing w:after="0" w:line="264" w:lineRule="auto"/>
        <w:ind w:left="425" w:hanging="283"/>
        <w:rPr>
          <w:sz w:val="24"/>
          <w:szCs w:val="24"/>
        </w:rPr>
      </w:pPr>
      <w:r w:rsidRPr="008C1ACA">
        <w:rPr>
          <w:sz w:val="24"/>
          <w:szCs w:val="24"/>
        </w:rPr>
        <w:t>IPR Praha: Podkladové údaje. Praha, 2022.</w:t>
      </w:r>
    </w:p>
    <w:p w14:paraId="727CAA7B" w14:textId="77777777" w:rsidR="00990312" w:rsidRPr="008C1ACA" w:rsidRDefault="00990312" w:rsidP="00C94CA5"/>
    <w:p w14:paraId="0E5A1810" w14:textId="77777777" w:rsidR="00990312" w:rsidRPr="008C1ACA" w:rsidRDefault="00990312" w:rsidP="00C94CA5">
      <w:pPr>
        <w:sectPr w:rsidR="00990312" w:rsidRPr="008C1ACA" w:rsidSect="00921C81">
          <w:headerReference w:type="even" r:id="rId45"/>
          <w:headerReference w:type="default" r:id="rId46"/>
          <w:footerReference w:type="even" r:id="rId47"/>
          <w:footerReference w:type="default" r:id="rId48"/>
          <w:pgSz w:w="11906" w:h="16838" w:code="9"/>
          <w:pgMar w:top="1418" w:right="1418" w:bottom="1418" w:left="1418" w:header="709" w:footer="709" w:gutter="0"/>
          <w:pgNumType w:start="1"/>
          <w:cols w:space="708"/>
        </w:sectPr>
      </w:pPr>
    </w:p>
    <w:p w14:paraId="51255FAF" w14:textId="7AB62603" w:rsidR="007360D6" w:rsidRPr="008C1ACA" w:rsidRDefault="007360D6" w:rsidP="00632ACC">
      <w:pPr>
        <w:pStyle w:val="Nadpis0"/>
        <w:jc w:val="left"/>
      </w:pPr>
      <w:bookmarkStart w:id="322" w:name="_Toc56005757"/>
      <w:bookmarkStart w:id="323" w:name="_Toc56006419"/>
      <w:bookmarkStart w:id="324" w:name="_Toc126793011"/>
      <w:bookmarkStart w:id="325" w:name="_Toc56002875"/>
      <w:r w:rsidRPr="008C1ACA">
        <w:t>B.</w:t>
      </w:r>
      <w:r w:rsidRPr="008C1ACA">
        <w:tab/>
        <w:t>Vyhodnocení vlivů na ptačí oblasti a evropsky významné lokality</w:t>
      </w:r>
      <w:bookmarkEnd w:id="322"/>
      <w:bookmarkEnd w:id="323"/>
      <w:bookmarkEnd w:id="324"/>
    </w:p>
    <w:p w14:paraId="33F4AD20" w14:textId="77777777" w:rsidR="00A47D17" w:rsidRDefault="00A47D17" w:rsidP="007360D6"/>
    <w:p w14:paraId="57510F21" w14:textId="77777777" w:rsidR="00EB4FF4" w:rsidRPr="008C1ACA" w:rsidRDefault="00EB4FF4" w:rsidP="007360D6"/>
    <w:p w14:paraId="6BB03AF2" w14:textId="66ABC525" w:rsidR="007360D6" w:rsidRPr="008C1ACA" w:rsidRDefault="00A47D17" w:rsidP="007360D6">
      <w:r w:rsidRPr="008C1ACA">
        <w:t>Vyhodnocení nebylo zpracováno.</w:t>
      </w:r>
    </w:p>
    <w:p w14:paraId="217EC8AF" w14:textId="1C5EF590" w:rsidR="007C407A" w:rsidRPr="008C1ACA" w:rsidRDefault="007C407A" w:rsidP="007360D6">
      <w:r w:rsidRPr="008C1ACA">
        <w:t>Dle stanoviska Odboru ochrany prostředí ochrany přírody Magistrátu</w:t>
      </w:r>
      <w:r w:rsidR="008C1ACA" w:rsidRPr="008C1ACA">
        <w:t xml:space="preserve"> hlavního města Prahy dle § 45i </w:t>
      </w:r>
      <w:r w:rsidRPr="008C1ACA">
        <w:t>odst. 1 zákona č. 114/1992 Sb., o ochraně přírody a krajiny, ve</w:t>
      </w:r>
      <w:r w:rsidR="008C1ACA" w:rsidRPr="008C1ACA">
        <w:t xml:space="preserve"> znění pozdějších předpisů, čj. </w:t>
      </w:r>
      <w:r w:rsidR="00482903" w:rsidRPr="008C1ACA">
        <w:t>MHMP </w:t>
      </w:r>
      <w:r w:rsidR="00BA5FFE" w:rsidRPr="008C1ACA">
        <w:t xml:space="preserve">789336/2017 </w:t>
      </w:r>
      <w:r w:rsidRPr="008C1ACA">
        <w:t xml:space="preserve">ze dne 19. </w:t>
      </w:r>
      <w:r w:rsidR="00BA5FFE" w:rsidRPr="008C1ACA">
        <w:t>5</w:t>
      </w:r>
      <w:r w:rsidRPr="008C1ACA">
        <w:t>. 201</w:t>
      </w:r>
      <w:r w:rsidR="00BA5FFE" w:rsidRPr="008C1ACA">
        <w:t>7</w:t>
      </w:r>
      <w:r w:rsidRPr="008C1ACA">
        <w:t xml:space="preserve"> </w:t>
      </w:r>
      <w:r w:rsidRPr="008C1ACA">
        <w:rPr>
          <w:b/>
        </w:rPr>
        <w:t xml:space="preserve">nemůže mít Změna ÚP hl. města Prahy č. </w:t>
      </w:r>
      <w:r w:rsidR="00704C68" w:rsidRPr="008C1ACA">
        <w:rPr>
          <w:b/>
        </w:rPr>
        <w:t>3</w:t>
      </w:r>
      <w:r w:rsidR="00BA5FFE" w:rsidRPr="008C1ACA">
        <w:rPr>
          <w:b/>
        </w:rPr>
        <w:t>093/10</w:t>
      </w:r>
      <w:r w:rsidRPr="008C1ACA">
        <w:rPr>
          <w:b/>
        </w:rPr>
        <w:t xml:space="preserve"> významný vliv na evropsky významné lokality ani ptačí oblasti</w:t>
      </w:r>
      <w:r w:rsidRPr="008C1ACA">
        <w:t>.</w:t>
      </w:r>
    </w:p>
    <w:p w14:paraId="0593CD7F" w14:textId="146C453A" w:rsidR="007360D6" w:rsidRPr="008C1ACA" w:rsidRDefault="007360D6" w:rsidP="007360D6">
      <w:r w:rsidRPr="008C1ACA">
        <w:t>Území, ve kterém je tato změna navržena se nachází v dostatečné vzdálenosti od evropsky významných lokalit (dále jen EVL) na území hlavního města. Ptačí oblast se na území hl. m. Prahy, ani v jeho nejbližším okolí nevyskytuje.</w:t>
      </w:r>
    </w:p>
    <w:p w14:paraId="5CD2A0E5" w14:textId="77777777" w:rsidR="007360D6" w:rsidRPr="008C1ACA" w:rsidRDefault="007360D6" w:rsidP="007360D6"/>
    <w:p w14:paraId="123F2388" w14:textId="77777777" w:rsidR="007360D6" w:rsidRPr="008C1ACA" w:rsidRDefault="007360D6" w:rsidP="007360D6"/>
    <w:p w14:paraId="5BF37C6F" w14:textId="77777777" w:rsidR="007360D6" w:rsidRPr="008C1ACA" w:rsidRDefault="007360D6" w:rsidP="007360D6">
      <w:pPr>
        <w:sectPr w:rsidR="007360D6" w:rsidRPr="008C1ACA" w:rsidSect="00803BEE">
          <w:headerReference w:type="even" r:id="rId49"/>
          <w:headerReference w:type="default" r:id="rId50"/>
          <w:pgSz w:w="11906" w:h="16838" w:code="9"/>
          <w:pgMar w:top="1418" w:right="1418" w:bottom="1418" w:left="1418" w:header="709" w:footer="709" w:gutter="0"/>
          <w:cols w:space="708"/>
        </w:sectPr>
      </w:pPr>
    </w:p>
    <w:p w14:paraId="63C09864" w14:textId="05ADD060" w:rsidR="0050354C" w:rsidRPr="008C1ACA" w:rsidRDefault="0050354C" w:rsidP="0050354C">
      <w:pPr>
        <w:pStyle w:val="Nadpis0"/>
      </w:pPr>
      <w:bookmarkStart w:id="326" w:name="_Toc56005758"/>
      <w:bookmarkStart w:id="327" w:name="_Toc56006420"/>
      <w:bookmarkStart w:id="328" w:name="_Toc126793012"/>
      <w:r w:rsidRPr="008C1ACA">
        <w:t>C.</w:t>
      </w:r>
      <w:r w:rsidRPr="008C1ACA">
        <w:tab/>
        <w:t>Vyhodnoc</w:t>
      </w:r>
      <w:bookmarkStart w:id="329" w:name="_GoBack"/>
      <w:bookmarkEnd w:id="329"/>
      <w:r w:rsidRPr="008C1ACA">
        <w:t>ení vlivů na skutečnosti zjištěné v územně analytických podkladech</w:t>
      </w:r>
      <w:bookmarkEnd w:id="326"/>
      <w:bookmarkEnd w:id="327"/>
      <w:bookmarkEnd w:id="328"/>
    </w:p>
    <w:p w14:paraId="3A86374D" w14:textId="77777777" w:rsidR="007631D4" w:rsidRPr="008C1ACA" w:rsidRDefault="007631D4" w:rsidP="007631D4">
      <w:pPr>
        <w:rPr>
          <w:lang w:eastAsia="en-US"/>
        </w:rPr>
      </w:pPr>
    </w:p>
    <w:p w14:paraId="2869593B" w14:textId="77777777" w:rsidR="0012634F" w:rsidRPr="008C1ACA" w:rsidRDefault="0012634F" w:rsidP="007631D4">
      <w:pPr>
        <w:rPr>
          <w:lang w:eastAsia="en-US"/>
        </w:rPr>
      </w:pPr>
    </w:p>
    <w:p w14:paraId="7456BFC3" w14:textId="65BC8437" w:rsidR="007631D4" w:rsidRPr="008C1ACA" w:rsidRDefault="00B4483C" w:rsidP="007631D4">
      <w:pPr>
        <w:pStyle w:val="Nadpis1"/>
        <w:ind w:left="0" w:firstLine="0"/>
      </w:pPr>
      <w:bookmarkStart w:id="330" w:name="_Toc3500719"/>
      <w:bookmarkStart w:id="331" w:name="_Toc3500999"/>
      <w:bookmarkStart w:id="332" w:name="_Toc3501613"/>
      <w:bookmarkStart w:id="333" w:name="_Toc49256617"/>
      <w:bookmarkStart w:id="334" w:name="_Toc126793013"/>
      <w:r w:rsidRPr="008C1ACA">
        <w:t>1.</w:t>
      </w:r>
      <w:r w:rsidRPr="008C1ACA">
        <w:tab/>
      </w:r>
      <w:r w:rsidR="007631D4" w:rsidRPr="008C1ACA">
        <w:t>Metodický přístup</w:t>
      </w:r>
      <w:bookmarkEnd w:id="330"/>
      <w:bookmarkEnd w:id="331"/>
      <w:bookmarkEnd w:id="332"/>
      <w:bookmarkEnd w:id="333"/>
      <w:bookmarkEnd w:id="334"/>
    </w:p>
    <w:p w14:paraId="4F4E4103" w14:textId="77777777" w:rsidR="00740334" w:rsidRPr="008C1ACA" w:rsidRDefault="00740334" w:rsidP="00740334">
      <w:pPr>
        <w:rPr>
          <w:lang w:eastAsia="en-US"/>
        </w:rPr>
      </w:pPr>
    </w:p>
    <w:p w14:paraId="0766AA80" w14:textId="12ACEA64" w:rsidR="004D1097" w:rsidRPr="008C1ACA" w:rsidRDefault="004D1097" w:rsidP="004D1097">
      <w:r w:rsidRPr="008C1ACA">
        <w:t>Pro vyhodnocení vlivů návrhu změny ÚP hl. m. Prahy č. Z 3093/10</w:t>
      </w:r>
      <w:r w:rsidRPr="008C1ACA">
        <w:rPr>
          <w:rFonts w:ascii="Arial" w:hAnsi="Arial"/>
          <w:b/>
          <w:position w:val="4"/>
          <w:sz w:val="18"/>
          <w:szCs w:val="20"/>
          <w:vertAlign w:val="superscript"/>
        </w:rPr>
        <w:footnoteReference w:id="8"/>
      </w:r>
      <w:r w:rsidRPr="008C1ACA">
        <w:t xml:space="preserve"> na udržitelný rozvoj území, resp. jeho části v rozsahu bodů C až F dle přílohy č. 500/2006 Sb., ve znění pozdějších předpisů, byl aplikován postup vycházející z „</w:t>
      </w:r>
      <w:r w:rsidRPr="008C1ACA">
        <w:rPr>
          <w:i/>
        </w:rPr>
        <w:t>Metodiky vyhodnocení vlivů Politiky územního rozvoje a územně plánovací dokumentace na udržitelný rozvoj území</w:t>
      </w:r>
      <w:r w:rsidRPr="008C1ACA">
        <w:t>“. Tuto metodiku zpracovaly společnosti</w:t>
      </w:r>
      <w:r w:rsidR="008C1ACA" w:rsidRPr="008C1ACA">
        <w:t xml:space="preserve"> PROCES – Centrum pro </w:t>
      </w:r>
      <w:r w:rsidRPr="008C1ACA">
        <w:t>rozvoj obcí a regionů, s.r.o. a Atelier T-plan, s.r.o. pro Ministerstvo pro místní rozvoj ČR v rámci projektu Technologické agentury ČR: Udržitelný rozvoj v územním plánování, číslo projektu TB010MMR028. MMR vydalo k této metodice Osvědčení o uznání Certifikované metodiky výzkumu, vývoje a inovací č. 001/2013.</w:t>
      </w:r>
    </w:p>
    <w:p w14:paraId="08A7AA80" w14:textId="3903BD89" w:rsidR="004D1097" w:rsidRPr="008C1ACA" w:rsidRDefault="004D1097" w:rsidP="004D1097">
      <w:r w:rsidRPr="008C1ACA">
        <w:t>Způsob vyhodnocení vlivů, které je popsáno ve výše zmíněné meto</w:t>
      </w:r>
      <w:r w:rsidR="008C1ACA" w:rsidRPr="008C1ACA">
        <w:t>dice, vychází z předpokladu, že </w:t>
      </w:r>
      <w:r w:rsidRPr="008C1ACA">
        <w:t xml:space="preserve">územně analytické podklady dané územní jednotky (v našem případě hl. m. Prahy) vytvářejí referenční úroveň informací pro zpracování vyhodnocení vlivů daného stupně územně plánovací dokumentace (územní plán) na udržitelný rozvoj území. Cílem vyhodnocení je identifikace a expertní odhad míry významnosti vlivů, které mohou mít, v případě uplatnění této změny, vliv na vybrané skutečnosti a jevy obsažené v územně analytických podkladech a to jak z pozitivního, tak z negativního hlediska. </w:t>
      </w:r>
    </w:p>
    <w:p w14:paraId="2344AB3D" w14:textId="77777777" w:rsidR="004D1097" w:rsidRPr="008C1ACA" w:rsidRDefault="004D1097" w:rsidP="004D1097">
      <w:r w:rsidRPr="008C1ACA">
        <w:t>Pro vyhodnocení vlivů dle části C byly použity skutečnosti prezentované v „Územně analytických podkladech hl. m. Prahy pro kraj 2020“</w:t>
      </w:r>
      <w:r w:rsidRPr="008C1ACA">
        <w:rPr>
          <w:rFonts w:ascii="Arial" w:hAnsi="Arial"/>
          <w:b/>
          <w:position w:val="4"/>
          <w:sz w:val="18"/>
          <w:szCs w:val="20"/>
          <w:vertAlign w:val="superscript"/>
        </w:rPr>
        <w:footnoteReference w:id="9"/>
      </w:r>
      <w:r w:rsidRPr="008C1ACA">
        <w:t xml:space="preserve"> (IPR HMP 2020). Výchozím podkladem vyhodnocení je kapitola „1100 Rozbor udržitelného rozvoje, posouzení stavu a vlivů v území “, která v zájmu komplexního podchycení celé problematiky člení téma udržitelného rozvoje celkem do jedenácti oblastí. Pro každou z těchto oblastí je formulováno několik dílčích cílů (principů) udržitelného rozvoje, jejichž naplňování je v rámci monitoringu rozvoje území a jeho změn v průběhu času sledováno prostřednictvím vybraných indikátorů.</w:t>
      </w:r>
    </w:p>
    <w:p w14:paraId="1E0F830C" w14:textId="77777777" w:rsidR="004D1097" w:rsidRPr="008C1ACA" w:rsidRDefault="004D1097" w:rsidP="004D1097">
      <w:r w:rsidRPr="008C1ACA">
        <w:t>Z těchto 11 oblastí jsou do následného vyhodnocení zahrnuty pouze ty cíle (principy), které je možné ovlivnit v podrobnosti řešení územního plánu, resp. jeho změny. Tyto cíle jsou v následující</w:t>
      </w:r>
      <w:r w:rsidR="009E748D" w:rsidRPr="008C1ACA">
        <w:t xml:space="preserve"> </w:t>
      </w:r>
      <w:r w:rsidR="009E748D" w:rsidRPr="008C1ACA">
        <w:fldChar w:fldCharType="begin"/>
      </w:r>
      <w:r w:rsidR="009E748D" w:rsidRPr="008C1ACA">
        <w:instrText xml:space="preserve"> REF _Ref56012219 \h </w:instrText>
      </w:r>
      <w:r w:rsidR="009E748D" w:rsidRPr="008C1ACA">
        <w:fldChar w:fldCharType="separate"/>
      </w:r>
      <w:r w:rsidR="0061383D">
        <w:rPr>
          <w:b/>
          <w:bCs/>
        </w:rPr>
        <w:t>Chyba! Nenalezen zdroj odkazů.</w:t>
      </w:r>
      <w:r w:rsidR="009E748D" w:rsidRPr="008C1ACA">
        <w:fldChar w:fldCharType="end"/>
      </w:r>
      <w:r w:rsidR="009E748D" w:rsidRPr="008C1ACA">
        <w:t xml:space="preserve"> </w:t>
      </w:r>
      <w:bookmarkStart w:id="335" w:name="_Toc57837157"/>
      <w:bookmarkStart w:id="336" w:name="_Toc57837178"/>
      <w:bookmarkStart w:id="337" w:name="_Toc120441266"/>
      <w:r w:rsidRPr="008C1ACA">
        <w:t>vyznačeny symbolem „</w:t>
      </w:r>
      <w:r w:rsidRPr="008C1ACA">
        <w:sym w:font="Wingdings" w:char="F0FC"/>
      </w:r>
      <w:r w:rsidRPr="008C1ACA">
        <w:t>“ a zelenou barvou příslušné buňky. Oblasti, kde tento vztah nebyl zjištěn, jsou vyznačený symbolem „x“ a hnědou barvou příslušné buňky. Takto vybrané cíle jsou považovány za „skutečnosti“, jejichž ovlivnění posuzovanou změnou ÚP hl. m. Prahy je předmětem vyhodnocení.</w:t>
      </w:r>
    </w:p>
    <w:p w14:paraId="1BCE348F" w14:textId="4595AD66" w:rsidR="004D1097" w:rsidRPr="00B75B47" w:rsidRDefault="004D1097" w:rsidP="00B75B47">
      <w:pPr>
        <w:jc w:val="center"/>
        <w:rPr>
          <w:b/>
          <w:lang w:eastAsia="en-US"/>
        </w:rPr>
      </w:pPr>
      <w:bookmarkStart w:id="338" w:name="_Toc126793031"/>
      <w:r w:rsidRPr="00B75B47">
        <w:rPr>
          <w:b/>
          <w:lang w:eastAsia="en-US"/>
        </w:rPr>
        <w:t>Tab</w:t>
      </w:r>
      <w:r w:rsidR="00B75B47" w:rsidRPr="00B75B47">
        <w:rPr>
          <w:b/>
          <w:lang w:eastAsia="en-US"/>
        </w:rPr>
        <w:t xml:space="preserve">ulka </w:t>
      </w:r>
      <w:r w:rsidRPr="00B75B47">
        <w:rPr>
          <w:b/>
          <w:lang w:eastAsia="en-US"/>
        </w:rPr>
        <w:fldChar w:fldCharType="begin"/>
      </w:r>
      <w:r w:rsidRPr="00B75B47">
        <w:rPr>
          <w:b/>
          <w:lang w:eastAsia="en-US"/>
        </w:rPr>
        <w:instrText xml:space="preserve"> SEQ Tabulka \* ARABIC </w:instrText>
      </w:r>
      <w:r w:rsidRPr="00B75B47">
        <w:rPr>
          <w:b/>
          <w:lang w:eastAsia="en-US"/>
        </w:rPr>
        <w:fldChar w:fldCharType="separate"/>
      </w:r>
      <w:r w:rsidR="0061383D">
        <w:rPr>
          <w:b/>
          <w:noProof/>
          <w:lang w:eastAsia="en-US"/>
        </w:rPr>
        <w:t>10</w:t>
      </w:r>
      <w:r w:rsidRPr="00B75B47">
        <w:rPr>
          <w:b/>
          <w:lang w:eastAsia="en-US"/>
        </w:rPr>
        <w:fldChar w:fldCharType="end"/>
      </w:r>
      <w:r w:rsidR="0038799D" w:rsidRPr="00B75B47">
        <w:rPr>
          <w:b/>
          <w:lang w:eastAsia="en-US"/>
        </w:rPr>
        <w:t xml:space="preserve"> </w:t>
      </w:r>
      <w:bookmarkEnd w:id="335"/>
      <w:bookmarkEnd w:id="336"/>
      <w:bookmarkEnd w:id="337"/>
      <w:r w:rsidRPr="00B75B47">
        <w:rPr>
          <w:b/>
          <w:lang w:eastAsia="en-US"/>
        </w:rPr>
        <w:t>Oblasti a principy udržitelného rozvoje dle ÚAP HMP 2020 z hlediska řešení ÚP hl. m. Prahy</w:t>
      </w:r>
      <w:bookmarkEnd w:id="338"/>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4D1097" w:rsidRPr="00402204" w14:paraId="3A146DB4"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301D4" w14:textId="77777777" w:rsidR="004D1097" w:rsidRPr="00402204" w:rsidRDefault="004D1097" w:rsidP="004D1097">
            <w:pPr>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429FE7A" w14:textId="77777777" w:rsidR="004D1097" w:rsidRPr="00402204" w:rsidRDefault="004D1097" w:rsidP="004D1097">
            <w:pPr>
              <w:tabs>
                <w:tab w:val="left" w:pos="709"/>
              </w:tabs>
              <w:jc w:val="center"/>
              <w:rPr>
                <w:rFonts w:asciiTheme="minorHAnsi" w:eastAsia="Calibri" w:hAnsiTheme="minorHAnsi" w:cstheme="minorHAnsi"/>
                <w:sz w:val="20"/>
                <w:szCs w:val="20"/>
              </w:rPr>
            </w:pPr>
          </w:p>
        </w:tc>
      </w:tr>
      <w:tr w:rsidR="004D1097" w:rsidRPr="00402204" w14:paraId="23CD7B68"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174FF" w14:textId="77777777" w:rsidR="004D1097" w:rsidRPr="00402204" w:rsidRDefault="004D1097" w:rsidP="004D1097">
            <w:pPr>
              <w:tabs>
                <w:tab w:val="left" w:pos="709"/>
              </w:tabs>
              <w:rPr>
                <w:rFonts w:asciiTheme="minorHAnsi" w:eastAsia="Calibri" w:hAnsiTheme="minorHAnsi" w:cstheme="minorHAnsi"/>
                <w:sz w:val="20"/>
                <w:szCs w:val="20"/>
              </w:rPr>
            </w:pPr>
            <w:r w:rsidRPr="00402204">
              <w:rPr>
                <w:rFonts w:asciiTheme="minorHAnsi" w:eastAsia="Calibri" w:hAnsiTheme="minorHAnsi" w:cstheme="minorHAnsi"/>
                <w:sz w:val="20"/>
                <w:szCs w:val="20"/>
              </w:rPr>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4B235F9"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49BF0FAE" w14:textId="77777777" w:rsidTr="004D1097">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04187B" w14:textId="77777777" w:rsidR="004D1097" w:rsidRPr="00402204" w:rsidRDefault="004D1097" w:rsidP="004D1097">
            <w:pPr>
              <w:tabs>
                <w:tab w:val="left" w:pos="709"/>
              </w:tabs>
              <w:rPr>
                <w:rFonts w:asciiTheme="minorHAnsi" w:eastAsia="Calibri" w:hAnsiTheme="minorHAnsi" w:cstheme="minorHAnsi"/>
                <w:sz w:val="20"/>
                <w:szCs w:val="20"/>
              </w:rPr>
            </w:pPr>
            <w:r w:rsidRPr="00402204">
              <w:rPr>
                <w:rFonts w:asciiTheme="minorHAnsi" w:eastAsia="Calibri" w:hAnsiTheme="minorHAnsi" w:cstheme="minorHAnsi"/>
                <w:sz w:val="20"/>
                <w:szCs w:val="20"/>
              </w:rPr>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412BD60A"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3EF9A3E0"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95C14" w14:textId="77777777" w:rsidR="004D1097" w:rsidRPr="00402204" w:rsidRDefault="004D1097" w:rsidP="004D1097">
            <w:pPr>
              <w:tabs>
                <w:tab w:val="left" w:pos="709"/>
              </w:tabs>
              <w:rPr>
                <w:rFonts w:asciiTheme="minorHAnsi" w:eastAsia="Calibri" w:hAnsiTheme="minorHAnsi" w:cstheme="minorHAnsi"/>
                <w:sz w:val="20"/>
                <w:szCs w:val="20"/>
              </w:rPr>
            </w:pPr>
            <w:r w:rsidRPr="00402204">
              <w:rPr>
                <w:rFonts w:asciiTheme="minorHAnsi" w:eastAsia="Calibri" w:hAnsiTheme="minorHAnsi" w:cstheme="minorHAnsi"/>
                <w:sz w:val="20"/>
                <w:szCs w:val="20"/>
              </w:rPr>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4DE4B3F"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3FFD9300"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0A91C" w14:textId="77777777" w:rsidR="004D1097" w:rsidRPr="00402204" w:rsidRDefault="004D1097" w:rsidP="004D1097">
            <w:pPr>
              <w:keepNext/>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C345DC1" w14:textId="77777777" w:rsidR="004D1097" w:rsidRPr="00402204" w:rsidRDefault="004D1097" w:rsidP="004D1097">
            <w:pPr>
              <w:keepNext/>
              <w:tabs>
                <w:tab w:val="left" w:pos="709"/>
              </w:tabs>
              <w:jc w:val="center"/>
              <w:rPr>
                <w:rFonts w:asciiTheme="minorHAnsi" w:eastAsia="Calibri" w:hAnsiTheme="minorHAnsi" w:cstheme="minorHAnsi"/>
                <w:sz w:val="20"/>
                <w:szCs w:val="20"/>
              </w:rPr>
            </w:pPr>
          </w:p>
        </w:tc>
      </w:tr>
      <w:tr w:rsidR="004D1097" w:rsidRPr="00402204" w14:paraId="23049164"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D3153"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755A448B"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0C738083"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A7DC7"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02.2 Adaptace na klimatickou změnu</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21C7E39B"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1C5AA4CE"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5E058"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02.3 Snížení znečištění ovzduší, světelné a hlukové zátěže</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04C5B62"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3C5D2F44"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714362"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0032EA8F"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21C47BF0"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B09D6" w14:textId="77777777" w:rsidR="004D1097" w:rsidRPr="00402204" w:rsidRDefault="004D1097" w:rsidP="004D1097">
            <w:pPr>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CE53F92" w14:textId="77777777" w:rsidR="004D1097" w:rsidRPr="00402204" w:rsidRDefault="004D1097" w:rsidP="004D1097">
            <w:pPr>
              <w:tabs>
                <w:tab w:val="left" w:pos="709"/>
              </w:tabs>
              <w:jc w:val="center"/>
              <w:rPr>
                <w:rFonts w:asciiTheme="minorHAnsi" w:eastAsia="Calibri" w:hAnsiTheme="minorHAnsi" w:cstheme="minorHAnsi"/>
                <w:sz w:val="20"/>
                <w:szCs w:val="20"/>
              </w:rPr>
            </w:pPr>
          </w:p>
        </w:tc>
      </w:tr>
      <w:tr w:rsidR="004D1097" w:rsidRPr="00402204" w14:paraId="70C52D24"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36D00"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0F093F11"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3E7FFCFE"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61A03C"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74CF5D6"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4C98DEEA"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9657A"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C56E4EB"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26B394A0"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CA528" w14:textId="77777777" w:rsidR="004D1097" w:rsidRPr="00402204" w:rsidRDefault="004D1097" w:rsidP="004D1097">
            <w:pPr>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D48A375" w14:textId="77777777" w:rsidR="004D1097" w:rsidRPr="00402204" w:rsidRDefault="004D1097" w:rsidP="004D1097">
            <w:pPr>
              <w:tabs>
                <w:tab w:val="left" w:pos="709"/>
              </w:tabs>
              <w:jc w:val="center"/>
              <w:rPr>
                <w:rFonts w:asciiTheme="minorHAnsi" w:eastAsia="Calibri" w:hAnsiTheme="minorHAnsi" w:cstheme="minorHAnsi"/>
                <w:sz w:val="20"/>
                <w:szCs w:val="20"/>
              </w:rPr>
            </w:pPr>
          </w:p>
        </w:tc>
      </w:tr>
      <w:tr w:rsidR="004D1097" w:rsidRPr="00402204" w14:paraId="1B3C3D8C"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97ECA"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4E61DBDB"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6091382F"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1E74B"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6E3145E"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17D972E6"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53B57"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35625165"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1F39B49B"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9A7EA" w14:textId="77777777" w:rsidR="004D1097" w:rsidRPr="00402204" w:rsidRDefault="004D1097" w:rsidP="004D1097">
            <w:pPr>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F4B84FD" w14:textId="77777777" w:rsidR="004D1097" w:rsidRPr="00402204" w:rsidRDefault="004D1097" w:rsidP="004D1097">
            <w:pPr>
              <w:tabs>
                <w:tab w:val="left" w:pos="709"/>
              </w:tabs>
              <w:jc w:val="center"/>
              <w:rPr>
                <w:rFonts w:asciiTheme="minorHAnsi" w:eastAsia="Calibri" w:hAnsiTheme="minorHAnsi" w:cstheme="minorHAnsi"/>
                <w:sz w:val="20"/>
                <w:szCs w:val="20"/>
              </w:rPr>
            </w:pPr>
          </w:p>
        </w:tc>
      </w:tr>
      <w:tr w:rsidR="004D1097" w:rsidRPr="00402204" w14:paraId="7296A9D5"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257DC"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05.1 Příznivé podnikatelské prostředí</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37813338"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631D5361"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E3CF4"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05.2 Podpora inovace a konkurenceschopnosti</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6C7517C2"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4C3858FA"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148B46"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A2FF0DE"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2B5B486E"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A50FA" w14:textId="77777777" w:rsidR="004D1097" w:rsidRPr="00402204" w:rsidRDefault="004D1097" w:rsidP="004D1097">
            <w:pPr>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EC15EB7" w14:textId="77777777" w:rsidR="004D1097" w:rsidRPr="00402204" w:rsidRDefault="004D1097" w:rsidP="004D1097">
            <w:pPr>
              <w:tabs>
                <w:tab w:val="left" w:pos="709"/>
              </w:tabs>
              <w:jc w:val="center"/>
              <w:rPr>
                <w:rFonts w:asciiTheme="minorHAnsi" w:eastAsia="Calibri" w:hAnsiTheme="minorHAnsi" w:cstheme="minorHAnsi"/>
                <w:sz w:val="20"/>
                <w:szCs w:val="20"/>
              </w:rPr>
            </w:pPr>
          </w:p>
        </w:tc>
      </w:tr>
      <w:tr w:rsidR="004D1097" w:rsidRPr="00402204" w14:paraId="0F625814"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67568"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750301A0"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70D01C28"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9C1F8"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EF3249B"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794153B6"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5202A"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D3FF25A"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181F79EE"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57855"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0564199"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5CD07BE7"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54FCB" w14:textId="77777777" w:rsidR="004D1097" w:rsidRPr="00402204" w:rsidRDefault="004D1097" w:rsidP="004D1097">
            <w:pPr>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D22D84B" w14:textId="77777777" w:rsidR="004D1097" w:rsidRPr="00402204" w:rsidRDefault="004D1097" w:rsidP="004D1097">
            <w:pPr>
              <w:tabs>
                <w:tab w:val="left" w:pos="709"/>
              </w:tabs>
              <w:jc w:val="center"/>
              <w:rPr>
                <w:rFonts w:asciiTheme="minorHAnsi" w:eastAsia="Calibri" w:hAnsiTheme="minorHAnsi" w:cstheme="minorHAnsi"/>
                <w:sz w:val="20"/>
                <w:szCs w:val="20"/>
              </w:rPr>
            </w:pPr>
          </w:p>
        </w:tc>
      </w:tr>
      <w:tr w:rsidR="004D1097" w:rsidRPr="00402204" w14:paraId="40DB031F"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E31C5"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8383F24"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7A20B9DA"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39B33"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435AC52"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558EC8B6"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6C7E5"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07.3 Posilovat ochranu obyvatel a snižovat bezpečnostní hrozby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51AF8504"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1BB92508"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6DB49" w14:textId="77777777" w:rsidR="004D1097" w:rsidRPr="00402204" w:rsidRDefault="004D1097" w:rsidP="004D1097">
            <w:pPr>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07724F" w14:textId="77777777" w:rsidR="004D1097" w:rsidRPr="00402204" w:rsidRDefault="004D1097" w:rsidP="004D1097">
            <w:pPr>
              <w:tabs>
                <w:tab w:val="left" w:pos="709"/>
              </w:tabs>
              <w:jc w:val="center"/>
              <w:rPr>
                <w:rFonts w:asciiTheme="minorHAnsi" w:eastAsia="Calibri" w:hAnsiTheme="minorHAnsi" w:cstheme="minorHAnsi"/>
                <w:sz w:val="20"/>
                <w:szCs w:val="20"/>
              </w:rPr>
            </w:pPr>
          </w:p>
        </w:tc>
      </w:tr>
      <w:tr w:rsidR="004D1097" w:rsidRPr="00402204" w14:paraId="23006CAF"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E5FB3"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03A2DEC"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5781D558"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64705"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22EF75AB"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00E40C9F"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281F6"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08.3 Podpora spolupráce vzdělávacích a výzkumných institucí s podnikatelskou sférou</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4EA090E9"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6289A832"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4D84C" w14:textId="77777777" w:rsidR="004D1097" w:rsidRPr="00402204" w:rsidRDefault="004D1097" w:rsidP="00831146">
            <w:pPr>
              <w:keepNext/>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5AABFB6" w14:textId="77777777" w:rsidR="004D1097" w:rsidRPr="00402204" w:rsidRDefault="004D1097" w:rsidP="00831146">
            <w:pPr>
              <w:keepNext/>
              <w:tabs>
                <w:tab w:val="left" w:pos="709"/>
              </w:tabs>
              <w:jc w:val="center"/>
              <w:rPr>
                <w:rFonts w:asciiTheme="minorHAnsi" w:eastAsia="Calibri" w:hAnsiTheme="minorHAnsi" w:cstheme="minorHAnsi"/>
                <w:sz w:val="20"/>
                <w:szCs w:val="20"/>
              </w:rPr>
            </w:pPr>
          </w:p>
        </w:tc>
      </w:tr>
      <w:tr w:rsidR="004D1097" w:rsidRPr="00402204" w14:paraId="0442E72A"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66266" w14:textId="77777777" w:rsidR="004D1097" w:rsidRPr="00402204" w:rsidRDefault="004D1097" w:rsidP="00831146">
            <w:pPr>
              <w:keepNext/>
              <w:rPr>
                <w:rFonts w:asciiTheme="minorHAnsi" w:hAnsiTheme="minorHAnsi" w:cstheme="minorHAnsi"/>
                <w:sz w:val="20"/>
                <w:szCs w:val="20"/>
              </w:rPr>
            </w:pPr>
            <w:r w:rsidRPr="00402204">
              <w:rPr>
                <w:rFonts w:asciiTheme="minorHAnsi" w:hAnsiTheme="minorHAnsi" w:cstheme="minorHAnsi"/>
                <w:sz w:val="20"/>
                <w:szCs w:val="20"/>
              </w:rPr>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4DF9D3E5" w14:textId="77777777" w:rsidR="004D1097" w:rsidRPr="00402204" w:rsidRDefault="004D1097" w:rsidP="00831146">
            <w:pPr>
              <w:keepNext/>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3E39EEF0"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AEA1C"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8E40252"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sym w:font="Wingdings 2" w:char="F050"/>
            </w:r>
          </w:p>
        </w:tc>
      </w:tr>
      <w:tr w:rsidR="004D1097" w:rsidRPr="00402204" w14:paraId="7403B695"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03D49"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09.3 Sociální inkluze a podpora rodiny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6B8BFA06"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32342A69"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05C74"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09.4 Důstojná práce a snížení příjmové nerovnosti</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50679E63"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2DFEC063"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BCDF2" w14:textId="77777777" w:rsidR="004D1097" w:rsidRPr="00402204" w:rsidRDefault="004D1097" w:rsidP="004D1097">
            <w:pPr>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 xml:space="preserve">Oblast UR 10 Kvalitní a transparentní veřejná správa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28818C" w14:textId="77777777" w:rsidR="004D1097" w:rsidRPr="00402204" w:rsidRDefault="004D1097" w:rsidP="004D1097">
            <w:pPr>
              <w:tabs>
                <w:tab w:val="left" w:pos="709"/>
              </w:tabs>
              <w:jc w:val="center"/>
              <w:rPr>
                <w:rFonts w:asciiTheme="minorHAnsi" w:eastAsia="Calibri" w:hAnsiTheme="minorHAnsi" w:cstheme="minorHAnsi"/>
                <w:sz w:val="20"/>
                <w:szCs w:val="20"/>
              </w:rPr>
            </w:pPr>
          </w:p>
        </w:tc>
      </w:tr>
      <w:tr w:rsidR="004D1097" w:rsidRPr="00402204" w14:paraId="06375DBC"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7586E"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10.1 Odbornost, kompetentnost a odpovědnost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7D782BDB"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02A29DCD"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39B70"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10.2 Inovativní přístup, efektivnost a otevřenost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2C3EDCA0"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75FA2DF6"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C7360"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10.3 Efektivní hospodaření s veřejnými prostředky a majetkem</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2E3302AB"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70971EEC"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24063" w14:textId="77777777" w:rsidR="004D1097" w:rsidRPr="00402204" w:rsidRDefault="004D1097" w:rsidP="004D1097">
            <w:pPr>
              <w:spacing w:before="40" w:after="40"/>
              <w:contextualSpacing/>
              <w:jc w:val="center"/>
              <w:rPr>
                <w:rFonts w:asciiTheme="minorHAnsi" w:eastAsia="Calibri" w:hAnsiTheme="minorHAnsi" w:cstheme="minorHAnsi"/>
                <w:b/>
                <w:bCs/>
                <w:sz w:val="20"/>
                <w:szCs w:val="20"/>
              </w:rPr>
            </w:pPr>
            <w:r w:rsidRPr="00402204">
              <w:rPr>
                <w:rFonts w:asciiTheme="minorHAnsi" w:eastAsia="Calibri" w:hAnsiTheme="minorHAnsi" w:cstheme="minorHAnsi"/>
                <w:b/>
                <w:bCs/>
                <w:sz w:val="20"/>
                <w:szCs w:val="20"/>
              </w:rPr>
              <w:t xml:space="preserve">Oblast UR 11 Spokojenost a angažovanost obyvatel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2CDFEB" w14:textId="77777777" w:rsidR="004D1097" w:rsidRPr="00402204" w:rsidRDefault="004D1097" w:rsidP="004D1097">
            <w:pPr>
              <w:tabs>
                <w:tab w:val="left" w:pos="709"/>
              </w:tabs>
              <w:jc w:val="center"/>
              <w:rPr>
                <w:rFonts w:asciiTheme="minorHAnsi" w:eastAsia="Calibri" w:hAnsiTheme="minorHAnsi" w:cstheme="minorHAnsi"/>
                <w:sz w:val="20"/>
                <w:szCs w:val="20"/>
              </w:rPr>
            </w:pPr>
          </w:p>
        </w:tc>
      </w:tr>
      <w:tr w:rsidR="004D1097" w:rsidRPr="00402204" w14:paraId="19107D99"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A3ACB"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11.1 Zapojení obyvatel do rozvoje města</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01FE6FB7"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4104D77A"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F2051"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11.2 Zapojení obyvatel do komunitního života</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617783B6"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r w:rsidR="004D1097" w:rsidRPr="00402204" w14:paraId="29832E76"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B2E8C" w14:textId="77777777" w:rsidR="004D1097" w:rsidRPr="00402204" w:rsidRDefault="004D1097" w:rsidP="004D1097">
            <w:pPr>
              <w:rPr>
                <w:rFonts w:asciiTheme="minorHAnsi" w:hAnsiTheme="minorHAnsi" w:cstheme="minorHAnsi"/>
                <w:sz w:val="20"/>
                <w:szCs w:val="20"/>
              </w:rPr>
            </w:pPr>
            <w:r w:rsidRPr="00402204">
              <w:rPr>
                <w:rFonts w:asciiTheme="minorHAnsi" w:hAnsiTheme="minorHAnsi" w:cstheme="minorHAnsi"/>
                <w:sz w:val="20"/>
                <w:szCs w:val="20"/>
              </w:rPr>
              <w:t>11.3 Spokojenost obyvatel s životem ve městě</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1AC598CA" w14:textId="77777777" w:rsidR="004D1097" w:rsidRPr="00402204" w:rsidRDefault="004D1097" w:rsidP="004D1097">
            <w:pPr>
              <w:tabs>
                <w:tab w:val="left" w:pos="709"/>
              </w:tabs>
              <w:jc w:val="center"/>
              <w:rPr>
                <w:rFonts w:asciiTheme="minorHAnsi" w:eastAsia="Calibri" w:hAnsiTheme="minorHAnsi" w:cstheme="minorHAnsi"/>
                <w:sz w:val="20"/>
                <w:szCs w:val="20"/>
              </w:rPr>
            </w:pPr>
            <w:r w:rsidRPr="00402204">
              <w:rPr>
                <w:rFonts w:asciiTheme="minorHAnsi" w:eastAsia="Calibri" w:hAnsiTheme="minorHAnsi" w:cstheme="minorHAnsi"/>
                <w:sz w:val="20"/>
                <w:szCs w:val="20"/>
              </w:rPr>
              <w:t>x</w:t>
            </w:r>
          </w:p>
        </w:tc>
      </w:tr>
    </w:tbl>
    <w:p w14:paraId="320A59F5" w14:textId="405BE9A3" w:rsidR="004D1097" w:rsidRPr="008C1ACA" w:rsidRDefault="004D1097" w:rsidP="004D1097">
      <w:r w:rsidRPr="008C1ACA">
        <w:t xml:space="preserve">Z </w:t>
      </w:r>
      <w:r w:rsidRPr="008C1ACA">
        <w:fldChar w:fldCharType="begin"/>
      </w:r>
      <w:r w:rsidRPr="008C1ACA">
        <w:instrText xml:space="preserve"> REF _Ref56012219 \h  \* MERGEFORMAT </w:instrText>
      </w:r>
      <w:r w:rsidRPr="008C1ACA">
        <w:fldChar w:fldCharType="separate"/>
      </w:r>
      <w:r w:rsidR="0061383D">
        <w:rPr>
          <w:b/>
          <w:bCs/>
        </w:rPr>
        <w:t>Chyba! Nenalezen zdroj odkazů.</w:t>
      </w:r>
      <w:r w:rsidRPr="008C1ACA">
        <w:fldChar w:fldCharType="end"/>
      </w:r>
      <w:r w:rsidRPr="008C1ACA">
        <w:t>0 výše je patrné, že z vyhodnocení vlivů na udržitelný rozvoj území jsou vyřazeny pouze ty cíle (principy), jejichž naplňování je primárně závislé na organizačních, ekonomických nebo politických aspektech, případně by měly v rámci liberálně tržní ekonomiky zůstat v kompetenci svobodného rozhodování příslušných subjektů</w:t>
      </w:r>
      <w:r w:rsidRPr="008C1ACA">
        <w:rPr>
          <w:rFonts w:ascii="Arial" w:hAnsi="Arial"/>
          <w:b/>
          <w:position w:val="4"/>
          <w:sz w:val="18"/>
          <w:szCs w:val="20"/>
          <w:vertAlign w:val="superscript"/>
        </w:rPr>
        <w:footnoteReference w:id="10"/>
      </w:r>
      <w:r w:rsidRPr="008C1ACA">
        <w:t>.</w:t>
      </w:r>
    </w:p>
    <w:p w14:paraId="5229DB47" w14:textId="77777777" w:rsidR="004D1097" w:rsidRPr="008C1ACA" w:rsidRDefault="004D1097" w:rsidP="004D1097">
      <w:r w:rsidRPr="008C1ACA">
        <w:t>Vlastní vyhodnocení vlivů posuzované změny na vybrané „skutečnosti“ („cíle“) je provedeno tímto způsobem:</w:t>
      </w:r>
    </w:p>
    <w:p w14:paraId="2ACE1361" w14:textId="77777777" w:rsidR="004D1097" w:rsidRPr="008C1ACA" w:rsidRDefault="004D1097" w:rsidP="004D1097">
      <w:pPr>
        <w:numPr>
          <w:ilvl w:val="0"/>
          <w:numId w:val="10"/>
        </w:numPr>
      </w:pPr>
      <w:r w:rsidRPr="008C1ACA">
        <w:t xml:space="preserve">Zjištěné vlivy jsou klasifikovány jako přímé a nepřímé, přičemž: </w:t>
      </w:r>
    </w:p>
    <w:p w14:paraId="3ECA28E2" w14:textId="77777777" w:rsidR="004D1097" w:rsidRPr="008C1ACA" w:rsidRDefault="004D1097" w:rsidP="004D1097">
      <w:pPr>
        <w:numPr>
          <w:ilvl w:val="1"/>
          <w:numId w:val="10"/>
        </w:numPr>
      </w:pPr>
      <w:r w:rsidRPr="008C1ACA">
        <w:t xml:space="preserve">jako </w:t>
      </w:r>
      <w:r w:rsidRPr="008C1ACA">
        <w:rPr>
          <w:b/>
        </w:rPr>
        <w:t>„přímý“</w:t>
      </w:r>
      <w:r w:rsidRPr="008C1ACA">
        <w:t xml:space="preserve"> je hodnocen vliv jednoznačným dopadem na některou z vybraných skutečností (oblastí udržitelného rozvoje) a to:</w:t>
      </w:r>
    </w:p>
    <w:p w14:paraId="6C8F4C3A" w14:textId="77777777" w:rsidR="004D1097" w:rsidRPr="008C1ACA" w:rsidRDefault="004D1097" w:rsidP="004D1097">
      <w:pPr>
        <w:numPr>
          <w:ilvl w:val="2"/>
          <w:numId w:val="10"/>
        </w:numPr>
      </w:pPr>
      <w:r w:rsidRPr="008C1ACA">
        <w:t>vymezením plochy s konkrétně stanoveným hlavním způsobem využití</w:t>
      </w:r>
      <w:r w:rsidRPr="008C1ACA">
        <w:rPr>
          <w:rFonts w:ascii="Arial" w:hAnsi="Arial"/>
          <w:b/>
          <w:position w:val="4"/>
          <w:sz w:val="18"/>
          <w:szCs w:val="20"/>
          <w:vertAlign w:val="superscript"/>
        </w:rPr>
        <w:footnoteReference w:id="11"/>
      </w:r>
      <w:r w:rsidRPr="008C1ACA">
        <w:t xml:space="preserve"> (např. plochy čistě obytné, plochy výroby a služeb, plochy zvláštních komplexů občanského vybavení, plochy sportu a rekreace, plochy dopravní nebo technické infrastruktury, plochy krajinné a městské zeleně) = „</w:t>
      </w:r>
      <w:r w:rsidRPr="008C1ACA">
        <w:rPr>
          <w:b/>
        </w:rPr>
        <w:t>přímý pozitivní vliv</w:t>
      </w:r>
      <w:r w:rsidRPr="008C1ACA">
        <w:t>“,</w:t>
      </w:r>
    </w:p>
    <w:p w14:paraId="506C3D03" w14:textId="77777777" w:rsidR="004D1097" w:rsidRPr="008C1ACA" w:rsidRDefault="004D1097" w:rsidP="004D1097">
      <w:pPr>
        <w:numPr>
          <w:ilvl w:val="2"/>
          <w:numId w:val="10"/>
        </w:numPr>
      </w:pPr>
      <w:r w:rsidRPr="008C1ACA">
        <w:t>vlivem na konkrétní složku nebo složky životního prostředí (např. zábor půdního fondu) = „</w:t>
      </w:r>
      <w:r w:rsidRPr="008C1ACA">
        <w:rPr>
          <w:b/>
        </w:rPr>
        <w:t>přímý negativní vliv</w:t>
      </w:r>
      <w:r w:rsidRPr="008C1ACA">
        <w:t xml:space="preserve">“ </w:t>
      </w:r>
    </w:p>
    <w:p w14:paraId="636D8450" w14:textId="77777777" w:rsidR="004D1097" w:rsidRPr="008C1ACA" w:rsidRDefault="004D1097" w:rsidP="004D1097">
      <w:pPr>
        <w:numPr>
          <w:ilvl w:val="1"/>
          <w:numId w:val="10"/>
        </w:numPr>
      </w:pPr>
      <w:r w:rsidRPr="008C1ACA">
        <w:t>jako „</w:t>
      </w:r>
      <w:r w:rsidRPr="008C1ACA">
        <w:rPr>
          <w:b/>
        </w:rPr>
        <w:t>nepřímý</w:t>
      </w:r>
      <w:r w:rsidRPr="008C1ACA">
        <w:t xml:space="preserve">“ je vliv hodnocen v případě, kdy </w:t>
      </w:r>
    </w:p>
    <w:p w14:paraId="7B79E44D" w14:textId="77777777" w:rsidR="004D1097" w:rsidRPr="008C1ACA" w:rsidRDefault="004D1097" w:rsidP="004D1097">
      <w:pPr>
        <w:numPr>
          <w:ilvl w:val="2"/>
          <w:numId w:val="10"/>
        </w:numPr>
      </w:pPr>
      <w:r w:rsidRPr="008C1ACA">
        <w:t>kdy stanovený způsob využití vytváří širší spektrum možností využití vymezené plochy nebo její části (plochy všeobecně obytné, plochy smíšené, plochy veřejného vybavení atp.). = „</w:t>
      </w:r>
      <w:r w:rsidRPr="008C1ACA">
        <w:rPr>
          <w:b/>
        </w:rPr>
        <w:t>nepřímý pozitivní vliv</w:t>
      </w:r>
      <w:r w:rsidRPr="008C1ACA">
        <w:t>“,</w:t>
      </w:r>
    </w:p>
    <w:p w14:paraId="0E3845C0" w14:textId="77777777" w:rsidR="004D1097" w:rsidRPr="008C1ACA" w:rsidRDefault="004D1097" w:rsidP="004D1097">
      <w:pPr>
        <w:numPr>
          <w:ilvl w:val="2"/>
          <w:numId w:val="10"/>
        </w:numPr>
      </w:pPr>
      <w:r w:rsidRPr="008C1ACA">
        <w:t>vliv vzniká jako důsledek přímého ovlivnění jiné skutečnosti nebo jiné složky životního prostředí (vliv vyvolaný, sekundární) = „</w:t>
      </w:r>
      <w:r w:rsidRPr="008C1ACA">
        <w:rPr>
          <w:b/>
        </w:rPr>
        <w:t>nepřímý pozitivní / negativní vliv</w:t>
      </w:r>
      <w:r w:rsidRPr="008C1ACA">
        <w:t>“.</w:t>
      </w:r>
    </w:p>
    <w:p w14:paraId="1FD8A042" w14:textId="77777777" w:rsidR="004D1097" w:rsidRPr="008C1ACA" w:rsidRDefault="004D1097" w:rsidP="004D1097">
      <w:pPr>
        <w:numPr>
          <w:ilvl w:val="0"/>
          <w:numId w:val="10"/>
        </w:numPr>
      </w:pPr>
      <w:r w:rsidRPr="008C1ACA">
        <w:t>Míra vlivu je vyjádřena pomocí pětistupňové Likertovy škály doplněné o rozlišení způsobu ovlivnění (přímý nebo nepřímý vliv), kde:</w:t>
      </w:r>
    </w:p>
    <w:tbl>
      <w:tblPr>
        <w:tblW w:w="831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6"/>
        <w:gridCol w:w="1275"/>
      </w:tblGrid>
      <w:tr w:rsidR="004D1097" w:rsidRPr="008C1ACA" w14:paraId="10D75A59" w14:textId="77777777" w:rsidTr="004D1097">
        <w:trPr>
          <w:trHeight w:val="397"/>
          <w:jc w:val="right"/>
        </w:trPr>
        <w:tc>
          <w:tcPr>
            <w:tcW w:w="7036" w:type="dxa"/>
            <w:vAlign w:val="center"/>
          </w:tcPr>
          <w:p w14:paraId="5488BEB8" w14:textId="77777777" w:rsidR="004D1097" w:rsidRPr="008C1ACA" w:rsidRDefault="004D1097" w:rsidP="004D1097">
            <w:r w:rsidRPr="008C1ACA">
              <w:t xml:space="preserve">Významný přímý / (nepřímý) pozitivní vliv na danou skutečnost (jev, složku) </w:t>
            </w:r>
          </w:p>
        </w:tc>
        <w:tc>
          <w:tcPr>
            <w:tcW w:w="1275" w:type="dxa"/>
            <w:shd w:val="clear" w:color="auto" w:fill="8DB3E2"/>
            <w:vAlign w:val="center"/>
          </w:tcPr>
          <w:p w14:paraId="1D098245" w14:textId="77777777" w:rsidR="004D1097" w:rsidRPr="008C1ACA" w:rsidRDefault="004D1097" w:rsidP="004D1097">
            <w:pPr>
              <w:jc w:val="center"/>
              <w:rPr>
                <w:b/>
              </w:rPr>
            </w:pPr>
            <w:r w:rsidRPr="008C1ACA">
              <w:rPr>
                <w:b/>
              </w:rPr>
              <w:t>+2 / (+2)</w:t>
            </w:r>
          </w:p>
        </w:tc>
      </w:tr>
      <w:tr w:rsidR="004D1097" w:rsidRPr="008C1ACA" w14:paraId="1A3E5553" w14:textId="77777777" w:rsidTr="004D1097">
        <w:trPr>
          <w:trHeight w:val="397"/>
          <w:jc w:val="right"/>
        </w:trPr>
        <w:tc>
          <w:tcPr>
            <w:tcW w:w="7036" w:type="dxa"/>
            <w:vAlign w:val="center"/>
          </w:tcPr>
          <w:p w14:paraId="30B1D489" w14:textId="77777777" w:rsidR="004D1097" w:rsidRPr="008C1ACA" w:rsidRDefault="004D1097" w:rsidP="004D1097">
            <w:r w:rsidRPr="008C1ACA">
              <w:t xml:space="preserve">Málo významný přímý / (nepřímý) pozitivní vliv na danou skutečnost (jev, složku) </w:t>
            </w:r>
          </w:p>
        </w:tc>
        <w:tc>
          <w:tcPr>
            <w:tcW w:w="1275" w:type="dxa"/>
            <w:shd w:val="clear" w:color="auto" w:fill="C6D9F1"/>
            <w:vAlign w:val="center"/>
          </w:tcPr>
          <w:p w14:paraId="31335B32" w14:textId="77777777" w:rsidR="004D1097" w:rsidRPr="008C1ACA" w:rsidRDefault="004D1097" w:rsidP="004D1097">
            <w:pPr>
              <w:jc w:val="center"/>
              <w:rPr>
                <w:b/>
              </w:rPr>
            </w:pPr>
            <w:r w:rsidRPr="008C1ACA">
              <w:rPr>
                <w:b/>
              </w:rPr>
              <w:t>+1/ (+1)</w:t>
            </w:r>
          </w:p>
        </w:tc>
      </w:tr>
      <w:tr w:rsidR="004D1097" w:rsidRPr="008C1ACA" w14:paraId="015716C5" w14:textId="77777777" w:rsidTr="004D1097">
        <w:trPr>
          <w:trHeight w:val="397"/>
          <w:jc w:val="right"/>
        </w:trPr>
        <w:tc>
          <w:tcPr>
            <w:tcW w:w="7036" w:type="dxa"/>
            <w:vAlign w:val="center"/>
          </w:tcPr>
          <w:p w14:paraId="645C018E" w14:textId="77777777" w:rsidR="004D1097" w:rsidRPr="008C1ACA" w:rsidRDefault="004D1097" w:rsidP="004D1097">
            <w:r w:rsidRPr="008C1ACA">
              <w:t xml:space="preserve">Bez vlivu na danou skutečnost (jev, složku) </w:t>
            </w:r>
          </w:p>
        </w:tc>
        <w:tc>
          <w:tcPr>
            <w:tcW w:w="1275" w:type="dxa"/>
            <w:shd w:val="clear" w:color="auto" w:fill="auto"/>
            <w:vAlign w:val="center"/>
          </w:tcPr>
          <w:p w14:paraId="38B48B77" w14:textId="77777777" w:rsidR="004D1097" w:rsidRPr="008C1ACA" w:rsidRDefault="004D1097" w:rsidP="004D1097">
            <w:pPr>
              <w:jc w:val="center"/>
              <w:rPr>
                <w:b/>
              </w:rPr>
            </w:pPr>
            <w:r w:rsidRPr="008C1ACA">
              <w:rPr>
                <w:b/>
              </w:rPr>
              <w:t>0</w:t>
            </w:r>
          </w:p>
        </w:tc>
      </w:tr>
      <w:tr w:rsidR="004D1097" w:rsidRPr="008C1ACA" w14:paraId="47FFCE63" w14:textId="77777777" w:rsidTr="004D1097">
        <w:trPr>
          <w:trHeight w:val="397"/>
          <w:jc w:val="right"/>
        </w:trPr>
        <w:tc>
          <w:tcPr>
            <w:tcW w:w="7036" w:type="dxa"/>
            <w:vAlign w:val="center"/>
          </w:tcPr>
          <w:p w14:paraId="0511426F" w14:textId="77777777" w:rsidR="004D1097" w:rsidRPr="008C1ACA" w:rsidRDefault="004D1097" w:rsidP="004D1097">
            <w:r w:rsidRPr="008C1ACA">
              <w:t xml:space="preserve">Málo významný přímý / (nepřímý) negativní vliv na danou skutečnost (jev, složku) </w:t>
            </w:r>
          </w:p>
        </w:tc>
        <w:tc>
          <w:tcPr>
            <w:tcW w:w="1275" w:type="dxa"/>
            <w:shd w:val="clear" w:color="auto" w:fill="FBD4B4"/>
            <w:vAlign w:val="center"/>
          </w:tcPr>
          <w:p w14:paraId="022E5F04" w14:textId="77777777" w:rsidR="004D1097" w:rsidRPr="008C1ACA" w:rsidRDefault="004D1097" w:rsidP="004D1097">
            <w:pPr>
              <w:jc w:val="center"/>
              <w:rPr>
                <w:b/>
              </w:rPr>
            </w:pPr>
            <w:r w:rsidRPr="008C1ACA">
              <w:rPr>
                <w:b/>
              </w:rPr>
              <w:t>-1 / (-1)</w:t>
            </w:r>
          </w:p>
        </w:tc>
      </w:tr>
      <w:tr w:rsidR="004D1097" w:rsidRPr="008C1ACA" w14:paraId="3969B05E" w14:textId="77777777" w:rsidTr="004D1097">
        <w:trPr>
          <w:trHeight w:val="397"/>
          <w:jc w:val="right"/>
        </w:trPr>
        <w:tc>
          <w:tcPr>
            <w:tcW w:w="7036" w:type="dxa"/>
            <w:vAlign w:val="center"/>
          </w:tcPr>
          <w:p w14:paraId="3B9D93CC" w14:textId="77777777" w:rsidR="004D1097" w:rsidRPr="008C1ACA" w:rsidRDefault="004D1097" w:rsidP="004D1097">
            <w:r w:rsidRPr="008C1ACA">
              <w:t xml:space="preserve">Významný přímý / (nepřímý) negativní vliv na danou skutečnost (jev, složku) </w:t>
            </w:r>
          </w:p>
        </w:tc>
        <w:tc>
          <w:tcPr>
            <w:tcW w:w="1275" w:type="dxa"/>
            <w:shd w:val="clear" w:color="auto" w:fill="E36C0A"/>
            <w:vAlign w:val="center"/>
          </w:tcPr>
          <w:p w14:paraId="273BBA60" w14:textId="77777777" w:rsidR="004D1097" w:rsidRPr="008C1ACA" w:rsidRDefault="004D1097" w:rsidP="004D1097">
            <w:pPr>
              <w:jc w:val="center"/>
              <w:rPr>
                <w:b/>
              </w:rPr>
            </w:pPr>
            <w:r w:rsidRPr="008C1ACA">
              <w:rPr>
                <w:b/>
              </w:rPr>
              <w:t>-2 / (-2)</w:t>
            </w:r>
          </w:p>
        </w:tc>
      </w:tr>
    </w:tbl>
    <w:p w14:paraId="269FE888" w14:textId="77777777" w:rsidR="004D1097" w:rsidRPr="008C1ACA" w:rsidRDefault="004D1097" w:rsidP="004D1097">
      <w:pPr>
        <w:tabs>
          <w:tab w:val="left" w:pos="720"/>
        </w:tabs>
        <w:rPr>
          <w:sz w:val="18"/>
          <w:szCs w:val="18"/>
        </w:rPr>
      </w:pPr>
    </w:p>
    <w:p w14:paraId="5FA86FD6" w14:textId="77777777" w:rsidR="004D1097" w:rsidRPr="008C1ACA" w:rsidRDefault="004D1097" w:rsidP="004D1097">
      <w:pPr>
        <w:numPr>
          <w:ilvl w:val="0"/>
          <w:numId w:val="11"/>
        </w:numPr>
      </w:pPr>
      <w:r w:rsidRPr="008C1ACA">
        <w:t>V případě, že rozsah a charakter posuzované změny nebo míra dostupných informací neumožňují jednoznačnou kvantifikaci vlivu, jsou pomocí lomítka („/“) vyjádřeny oba mezní stupě hodnocení (např. +1/+2).</w:t>
      </w:r>
    </w:p>
    <w:p w14:paraId="5BD75B0D" w14:textId="77777777" w:rsidR="004D1097" w:rsidRPr="008C1ACA" w:rsidRDefault="004D1097" w:rsidP="004D1097">
      <w:pPr>
        <w:numPr>
          <w:ilvl w:val="0"/>
          <w:numId w:val="11"/>
        </w:numPr>
      </w:pPr>
      <w:r w:rsidRPr="008C1ACA">
        <w:t>Tabelární bodové hodnocení je doplněno souhrnným komentářem se stručným popisem způsobu a míry ovlivnění dané skutečnosti řešením posuzované změny územního plánu.</w:t>
      </w:r>
    </w:p>
    <w:p w14:paraId="44E7CC18" w14:textId="77777777" w:rsidR="00094BF4" w:rsidRDefault="00094BF4" w:rsidP="00761877"/>
    <w:p w14:paraId="504862F1" w14:textId="04089105" w:rsidR="00831146" w:rsidRDefault="00831146">
      <w:pPr>
        <w:tabs>
          <w:tab w:val="clear" w:pos="851"/>
        </w:tabs>
        <w:spacing w:after="60"/>
      </w:pPr>
      <w:r>
        <w:br w:type="page"/>
      </w:r>
    </w:p>
    <w:p w14:paraId="51C9CEC5" w14:textId="0A7650C6" w:rsidR="00740334" w:rsidRDefault="00122961" w:rsidP="00740334">
      <w:pPr>
        <w:pStyle w:val="Nadpis1"/>
        <w:jc w:val="left"/>
      </w:pPr>
      <w:bookmarkStart w:id="339" w:name="_Toc126793014"/>
      <w:r w:rsidRPr="008C1ACA">
        <w:t>2.</w:t>
      </w:r>
      <w:r w:rsidRPr="008C1ACA">
        <w:tab/>
        <w:t xml:space="preserve">vyhodnocení vlivů </w:t>
      </w:r>
      <w:r w:rsidR="00094BF4" w:rsidRPr="008C1ACA">
        <w:t>na vybrané</w:t>
      </w:r>
      <w:r w:rsidR="00BB2927" w:rsidRPr="008C1ACA">
        <w:t xml:space="preserve"> </w:t>
      </w:r>
      <w:r w:rsidR="00094BF4" w:rsidRPr="008C1ACA">
        <w:t>skutečnosti ÚAP HMP</w:t>
      </w:r>
      <w:bookmarkEnd w:id="339"/>
    </w:p>
    <w:p w14:paraId="26541E4C" w14:textId="77777777" w:rsidR="00EB4FF4" w:rsidRPr="00EB4FF4" w:rsidRDefault="00EB4FF4" w:rsidP="00EB4FF4">
      <w:pPr>
        <w:rPr>
          <w:lang w:eastAsia="en-US"/>
        </w:rPr>
      </w:pPr>
    </w:p>
    <w:p w14:paraId="2AD8136F" w14:textId="6EE9756E" w:rsidR="004D1097" w:rsidRPr="008C1ACA" w:rsidRDefault="004D1097" w:rsidP="004D1097">
      <w:pPr>
        <w:spacing w:before="120"/>
        <w:contextualSpacing/>
        <w:jc w:val="center"/>
        <w:rPr>
          <w:rFonts w:eastAsia="Calibri"/>
          <w:b/>
          <w:bCs/>
          <w:szCs w:val="20"/>
        </w:rPr>
      </w:pPr>
      <w:bookmarkStart w:id="340" w:name="_Toc57837158"/>
      <w:bookmarkStart w:id="341" w:name="_Toc57837179"/>
      <w:bookmarkStart w:id="342" w:name="_Toc120441267"/>
      <w:bookmarkStart w:id="343" w:name="_Toc126793032"/>
      <w:r w:rsidRPr="008C1ACA">
        <w:rPr>
          <w:b/>
        </w:rPr>
        <w:t xml:space="preserve">Tabulka </w:t>
      </w:r>
      <w:r w:rsidRPr="008C1ACA">
        <w:rPr>
          <w:b/>
          <w:noProof/>
        </w:rPr>
        <w:fldChar w:fldCharType="begin"/>
      </w:r>
      <w:r w:rsidRPr="008C1ACA">
        <w:rPr>
          <w:b/>
          <w:noProof/>
        </w:rPr>
        <w:instrText xml:space="preserve"> SEQ Tabulka \* ARABIC </w:instrText>
      </w:r>
      <w:r w:rsidRPr="008C1ACA">
        <w:rPr>
          <w:b/>
          <w:noProof/>
        </w:rPr>
        <w:fldChar w:fldCharType="separate"/>
      </w:r>
      <w:r w:rsidR="0061383D">
        <w:rPr>
          <w:b/>
          <w:noProof/>
        </w:rPr>
        <w:t>11</w:t>
      </w:r>
      <w:r w:rsidRPr="008C1ACA">
        <w:rPr>
          <w:b/>
          <w:noProof/>
        </w:rPr>
        <w:fldChar w:fldCharType="end"/>
      </w:r>
      <w:r w:rsidR="0038799D" w:rsidRPr="008C1ACA">
        <w:rPr>
          <w:noProof/>
        </w:rPr>
        <w:t xml:space="preserve"> </w:t>
      </w:r>
      <w:bookmarkEnd w:id="340"/>
      <w:bookmarkEnd w:id="341"/>
      <w:bookmarkEnd w:id="342"/>
      <w:r w:rsidRPr="008C1ACA">
        <w:rPr>
          <w:rFonts w:eastAsia="Calibri"/>
          <w:b/>
          <w:bCs/>
          <w:szCs w:val="20"/>
        </w:rPr>
        <w:t>Vyhodnocení vlivů změny č. Z 3093/10 na vybrané cíle udržitelného rozvoje</w:t>
      </w:r>
      <w:r w:rsidRPr="008C1ACA">
        <w:rPr>
          <w:rFonts w:eastAsia="Calibri"/>
          <w:b/>
          <w:bCs/>
          <w:szCs w:val="20"/>
        </w:rPr>
        <w:br/>
        <w:t>dle ÚAP HMP 2020</w:t>
      </w:r>
      <w:r w:rsidRPr="008C1ACA">
        <w:rPr>
          <w:rFonts w:ascii="Arial" w:eastAsia="Calibri" w:hAnsi="Arial"/>
          <w:bCs/>
          <w:position w:val="4"/>
          <w:sz w:val="18"/>
          <w:szCs w:val="20"/>
          <w:vertAlign w:val="superscript"/>
        </w:rPr>
        <w:footnoteReference w:id="12"/>
      </w:r>
      <w:bookmarkEnd w:id="343"/>
      <w:r w:rsidRPr="008C1ACA">
        <w:rPr>
          <w:rFonts w:eastAsia="Calibri"/>
          <w:b/>
          <w:bCs/>
          <w:szCs w:val="20"/>
        </w:rPr>
        <w:t xml:space="preserve"> </w:t>
      </w:r>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4D1097" w:rsidRPr="008C1ACA" w14:paraId="3DB2E632"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E639D" w14:textId="77777777" w:rsidR="004D1097" w:rsidRPr="008C1ACA" w:rsidRDefault="004D1097" w:rsidP="004D1097">
            <w:pPr>
              <w:spacing w:after="60"/>
              <w:contextualSpacing/>
              <w:jc w:val="center"/>
              <w:rPr>
                <w:rFonts w:eastAsia="Calibri"/>
                <w:b/>
                <w:bCs/>
                <w:szCs w:val="16"/>
              </w:rPr>
            </w:pPr>
            <w:r w:rsidRPr="008C1ACA">
              <w:rPr>
                <w:rFonts w:eastAsia="Calibri"/>
                <w:b/>
                <w:bCs/>
                <w:szCs w:val="16"/>
              </w:rPr>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BF05328" w14:textId="77777777" w:rsidR="004D1097" w:rsidRPr="008C1ACA" w:rsidRDefault="004D1097" w:rsidP="004D1097">
            <w:pPr>
              <w:spacing w:after="60"/>
              <w:contextualSpacing/>
              <w:jc w:val="center"/>
              <w:rPr>
                <w:rFonts w:eastAsia="Calibri"/>
                <w:b/>
                <w:bCs/>
                <w:szCs w:val="16"/>
              </w:rPr>
            </w:pPr>
          </w:p>
        </w:tc>
      </w:tr>
      <w:tr w:rsidR="004D1097" w:rsidRPr="008C1ACA" w14:paraId="7D522C53"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5DCA4" w14:textId="77777777" w:rsidR="004D1097" w:rsidRPr="008C1ACA" w:rsidRDefault="004D1097" w:rsidP="004D1097">
            <w:pPr>
              <w:tabs>
                <w:tab w:val="left" w:pos="709"/>
              </w:tabs>
              <w:spacing w:after="60"/>
              <w:rPr>
                <w:rFonts w:eastAsia="Calibri"/>
              </w:rPr>
            </w:pPr>
            <w:r w:rsidRPr="008C1ACA">
              <w:rPr>
                <w:rFonts w:eastAsia="Calibri"/>
              </w:rPr>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45E3634"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76ECD47E" w14:textId="77777777" w:rsidTr="004D1097">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B5846" w14:textId="77777777" w:rsidR="004D1097" w:rsidRPr="008C1ACA" w:rsidRDefault="004D1097" w:rsidP="004D1097">
            <w:pPr>
              <w:tabs>
                <w:tab w:val="left" w:pos="709"/>
              </w:tabs>
              <w:spacing w:after="60"/>
              <w:rPr>
                <w:rFonts w:eastAsia="Calibri"/>
              </w:rPr>
            </w:pPr>
            <w:r w:rsidRPr="008C1ACA">
              <w:rPr>
                <w:rFonts w:eastAsia="Calibri"/>
              </w:rPr>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AF65378"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33A1C5A4"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A0E4EC" w14:textId="77777777" w:rsidR="004D1097" w:rsidRPr="008C1ACA" w:rsidRDefault="004D1097" w:rsidP="004D1097">
            <w:pPr>
              <w:tabs>
                <w:tab w:val="left" w:pos="709"/>
              </w:tabs>
              <w:spacing w:after="60"/>
              <w:rPr>
                <w:rFonts w:eastAsia="Calibri"/>
              </w:rPr>
            </w:pPr>
            <w:r w:rsidRPr="008C1ACA">
              <w:rPr>
                <w:rFonts w:eastAsia="Calibri"/>
              </w:rPr>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7B3B61" w14:textId="77777777" w:rsidR="004D1097" w:rsidRPr="008C1ACA" w:rsidRDefault="004D1097" w:rsidP="004D1097">
            <w:pPr>
              <w:tabs>
                <w:tab w:val="left" w:pos="709"/>
              </w:tabs>
              <w:spacing w:after="60"/>
              <w:jc w:val="center"/>
              <w:rPr>
                <w:rFonts w:eastAsia="Calibri"/>
                <w:highlight w:val="yellow"/>
              </w:rPr>
            </w:pPr>
            <w:r w:rsidRPr="008C1ACA">
              <w:rPr>
                <w:rFonts w:eastAsia="Calibri"/>
              </w:rPr>
              <w:t>-</w:t>
            </w:r>
            <w:r w:rsidRPr="008C1ACA">
              <w:rPr>
                <w:rFonts w:eastAsia="Calibri"/>
                <w:shd w:val="clear" w:color="auto" w:fill="B8CCE4" w:themeFill="accent1" w:themeFillTint="66"/>
              </w:rPr>
              <w:t>1</w:t>
            </w:r>
          </w:p>
        </w:tc>
      </w:tr>
      <w:tr w:rsidR="004D1097" w:rsidRPr="008C1ACA" w14:paraId="3775F455"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27F067" w14:textId="77777777" w:rsidR="004D1097" w:rsidRPr="008C1ACA" w:rsidRDefault="004D1097" w:rsidP="004D1097">
            <w:pPr>
              <w:spacing w:after="60"/>
              <w:contextualSpacing/>
              <w:jc w:val="center"/>
              <w:rPr>
                <w:rFonts w:eastAsia="Calibri"/>
                <w:b/>
                <w:bCs/>
                <w:szCs w:val="16"/>
              </w:rPr>
            </w:pPr>
            <w:r w:rsidRPr="008C1ACA">
              <w:rPr>
                <w:rFonts w:eastAsia="Calibri"/>
                <w:b/>
                <w:bCs/>
                <w:szCs w:val="16"/>
              </w:rPr>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3E98B9" w14:textId="77777777" w:rsidR="004D1097" w:rsidRPr="008C1ACA" w:rsidRDefault="004D1097" w:rsidP="004D1097">
            <w:pPr>
              <w:tabs>
                <w:tab w:val="left" w:pos="709"/>
              </w:tabs>
              <w:spacing w:after="60"/>
              <w:jc w:val="center"/>
              <w:rPr>
                <w:rFonts w:eastAsia="Calibri"/>
                <w:highlight w:val="yellow"/>
              </w:rPr>
            </w:pPr>
          </w:p>
        </w:tc>
      </w:tr>
      <w:tr w:rsidR="004D1097" w:rsidRPr="008C1ACA" w14:paraId="52CD0657"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B35EC" w14:textId="77777777" w:rsidR="004D1097" w:rsidRPr="008C1ACA" w:rsidRDefault="004D1097" w:rsidP="004D1097">
            <w:pPr>
              <w:tabs>
                <w:tab w:val="left" w:pos="709"/>
              </w:tabs>
              <w:spacing w:after="60"/>
              <w:rPr>
                <w:rFonts w:eastAsia="Calibri"/>
              </w:rPr>
            </w:pPr>
            <w:r w:rsidRPr="008C1ACA">
              <w:rPr>
                <w:rFonts w:eastAsia="Calibri"/>
              </w:rPr>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BC07ECA" w14:textId="77777777" w:rsidR="004D1097" w:rsidRPr="008C1ACA" w:rsidRDefault="004D1097" w:rsidP="004D1097">
            <w:pPr>
              <w:tabs>
                <w:tab w:val="left" w:pos="709"/>
              </w:tabs>
              <w:spacing w:after="60"/>
              <w:jc w:val="center"/>
              <w:rPr>
                <w:rFonts w:eastAsia="Calibri"/>
                <w:highlight w:val="yellow"/>
              </w:rPr>
            </w:pPr>
            <w:r w:rsidRPr="008C1ACA">
              <w:rPr>
                <w:rFonts w:eastAsia="Calibri"/>
              </w:rPr>
              <w:t>+1</w:t>
            </w:r>
          </w:p>
        </w:tc>
      </w:tr>
      <w:tr w:rsidR="004D1097" w:rsidRPr="008C1ACA" w14:paraId="4146213A"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9144B" w14:textId="77777777" w:rsidR="004D1097" w:rsidRPr="008C1ACA" w:rsidRDefault="004D1097" w:rsidP="004D1097">
            <w:pPr>
              <w:tabs>
                <w:tab w:val="left" w:pos="709"/>
              </w:tabs>
              <w:spacing w:after="60"/>
              <w:rPr>
                <w:rFonts w:eastAsia="Calibri"/>
              </w:rPr>
            </w:pPr>
            <w:r w:rsidRPr="008C1ACA">
              <w:rPr>
                <w:rFonts w:eastAsia="Calibri"/>
              </w:rPr>
              <w:t xml:space="preserve">02.2 Adaptace na klimatickou změnu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0C4F2C"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08EAC1FE"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58A88" w14:textId="77777777" w:rsidR="004D1097" w:rsidRPr="008C1ACA" w:rsidRDefault="004D1097" w:rsidP="004D1097">
            <w:pPr>
              <w:tabs>
                <w:tab w:val="left" w:pos="709"/>
              </w:tabs>
              <w:spacing w:after="60"/>
              <w:rPr>
                <w:rFonts w:eastAsia="Calibri"/>
              </w:rPr>
            </w:pPr>
            <w:r w:rsidRPr="008C1ACA">
              <w:rPr>
                <w:rFonts w:eastAsia="Calibri"/>
              </w:rPr>
              <w:t xml:space="preserve">02.3 Snížení znečištění ovzduší, světelné a hlukové zátěže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A5062CA"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3B530970"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0E240" w14:textId="77777777" w:rsidR="004D1097" w:rsidRPr="008C1ACA" w:rsidRDefault="004D1097" w:rsidP="004D1097">
            <w:pPr>
              <w:tabs>
                <w:tab w:val="left" w:pos="709"/>
              </w:tabs>
              <w:spacing w:after="60"/>
              <w:rPr>
                <w:rFonts w:eastAsia="Calibri"/>
              </w:rPr>
            </w:pPr>
            <w:r w:rsidRPr="008C1ACA">
              <w:rPr>
                <w:rFonts w:eastAsia="Calibri"/>
              </w:rPr>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59474D6"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285640F6"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DE367" w14:textId="77777777" w:rsidR="004D1097" w:rsidRPr="008C1ACA" w:rsidRDefault="004D1097" w:rsidP="004D1097">
            <w:pPr>
              <w:spacing w:after="60"/>
              <w:contextualSpacing/>
              <w:jc w:val="center"/>
              <w:rPr>
                <w:rFonts w:eastAsia="Calibri"/>
                <w:b/>
                <w:bCs/>
                <w:szCs w:val="16"/>
              </w:rPr>
            </w:pPr>
            <w:r w:rsidRPr="008C1ACA">
              <w:rPr>
                <w:rFonts w:eastAsia="Calibri"/>
                <w:b/>
                <w:bCs/>
                <w:szCs w:val="16"/>
              </w:rPr>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29DED3" w14:textId="77777777" w:rsidR="004D1097" w:rsidRPr="008C1ACA" w:rsidRDefault="004D1097" w:rsidP="004D1097">
            <w:pPr>
              <w:tabs>
                <w:tab w:val="left" w:pos="709"/>
              </w:tabs>
              <w:spacing w:after="60"/>
              <w:jc w:val="center"/>
              <w:rPr>
                <w:rFonts w:eastAsia="Calibri"/>
                <w:highlight w:val="yellow"/>
              </w:rPr>
            </w:pPr>
          </w:p>
        </w:tc>
      </w:tr>
      <w:tr w:rsidR="004D1097" w:rsidRPr="008C1ACA" w14:paraId="4CEECB39"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6DE09" w14:textId="77777777" w:rsidR="004D1097" w:rsidRPr="008C1ACA" w:rsidRDefault="004D1097" w:rsidP="004D1097">
            <w:pPr>
              <w:tabs>
                <w:tab w:val="left" w:pos="709"/>
              </w:tabs>
              <w:spacing w:after="60"/>
              <w:rPr>
                <w:rFonts w:eastAsia="Calibri"/>
              </w:rPr>
            </w:pPr>
            <w:r w:rsidRPr="008C1ACA">
              <w:rPr>
                <w:rFonts w:eastAsia="Calibri"/>
              </w:rPr>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280A960" w14:textId="77777777" w:rsidR="004D1097" w:rsidRPr="008C1ACA" w:rsidRDefault="004D1097" w:rsidP="004D1097">
            <w:pPr>
              <w:tabs>
                <w:tab w:val="left" w:pos="709"/>
              </w:tabs>
              <w:spacing w:after="60"/>
              <w:jc w:val="center"/>
              <w:rPr>
                <w:rFonts w:eastAsia="Calibri"/>
                <w:highlight w:val="yellow"/>
              </w:rPr>
            </w:pPr>
            <w:r w:rsidRPr="008C1ACA">
              <w:rPr>
                <w:rFonts w:eastAsia="Calibri"/>
              </w:rPr>
              <w:t>+1</w:t>
            </w:r>
          </w:p>
        </w:tc>
      </w:tr>
      <w:tr w:rsidR="004D1097" w:rsidRPr="008C1ACA" w14:paraId="346E5666"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73394" w14:textId="77777777" w:rsidR="004D1097" w:rsidRPr="008C1ACA" w:rsidRDefault="004D1097" w:rsidP="004D1097">
            <w:pPr>
              <w:tabs>
                <w:tab w:val="left" w:pos="709"/>
              </w:tabs>
              <w:spacing w:after="60"/>
              <w:rPr>
                <w:rFonts w:eastAsia="Calibri"/>
              </w:rPr>
            </w:pPr>
            <w:r w:rsidRPr="008C1ACA">
              <w:rPr>
                <w:rFonts w:eastAsia="Calibri"/>
              </w:rPr>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982A7DB"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0DE69B99"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558BB" w14:textId="77777777" w:rsidR="004D1097" w:rsidRPr="008C1ACA" w:rsidRDefault="004D1097" w:rsidP="004D1097">
            <w:pPr>
              <w:tabs>
                <w:tab w:val="left" w:pos="709"/>
              </w:tabs>
              <w:spacing w:after="60"/>
              <w:rPr>
                <w:rFonts w:eastAsia="Calibri"/>
              </w:rPr>
            </w:pPr>
            <w:r w:rsidRPr="008C1ACA">
              <w:rPr>
                <w:rFonts w:eastAsia="Calibri"/>
              </w:rPr>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A59B0F5"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1BCA5836"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BE1F8" w14:textId="77777777" w:rsidR="004D1097" w:rsidRPr="008C1ACA" w:rsidRDefault="004D1097" w:rsidP="00EB4FF4">
            <w:pPr>
              <w:keepNext/>
              <w:spacing w:after="60"/>
              <w:contextualSpacing/>
              <w:jc w:val="center"/>
              <w:rPr>
                <w:rFonts w:eastAsia="Calibri"/>
                <w:b/>
                <w:bCs/>
                <w:szCs w:val="16"/>
              </w:rPr>
            </w:pPr>
            <w:r w:rsidRPr="008C1ACA">
              <w:rPr>
                <w:rFonts w:eastAsia="Calibri"/>
                <w:b/>
                <w:bCs/>
                <w:szCs w:val="16"/>
              </w:rPr>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E48D970" w14:textId="77777777" w:rsidR="004D1097" w:rsidRPr="008C1ACA" w:rsidRDefault="004D1097" w:rsidP="00EB4FF4">
            <w:pPr>
              <w:keepNext/>
              <w:tabs>
                <w:tab w:val="left" w:pos="709"/>
              </w:tabs>
              <w:spacing w:after="60"/>
              <w:jc w:val="center"/>
              <w:rPr>
                <w:rFonts w:eastAsia="Calibri"/>
                <w:highlight w:val="yellow"/>
              </w:rPr>
            </w:pPr>
          </w:p>
        </w:tc>
      </w:tr>
      <w:tr w:rsidR="004D1097" w:rsidRPr="008C1ACA" w14:paraId="042D147C"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6BDC6" w14:textId="77777777" w:rsidR="004D1097" w:rsidRPr="008C1ACA" w:rsidRDefault="004D1097" w:rsidP="004D1097">
            <w:pPr>
              <w:tabs>
                <w:tab w:val="left" w:pos="709"/>
              </w:tabs>
              <w:spacing w:after="60"/>
              <w:rPr>
                <w:rFonts w:eastAsia="Calibri"/>
              </w:rPr>
            </w:pPr>
            <w:r w:rsidRPr="008C1ACA">
              <w:rPr>
                <w:rFonts w:eastAsia="Calibri"/>
              </w:rPr>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3CB2A92"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18F7A3DE"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78CAC" w14:textId="77777777" w:rsidR="004D1097" w:rsidRPr="008C1ACA" w:rsidRDefault="004D1097" w:rsidP="004D1097">
            <w:pPr>
              <w:tabs>
                <w:tab w:val="left" w:pos="709"/>
              </w:tabs>
              <w:spacing w:after="60"/>
              <w:rPr>
                <w:rFonts w:eastAsia="Calibri"/>
              </w:rPr>
            </w:pPr>
            <w:r w:rsidRPr="008C1ACA">
              <w:rPr>
                <w:rFonts w:eastAsia="Calibri"/>
              </w:rPr>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5C8219"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411BFAF3"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64A9F" w14:textId="77777777" w:rsidR="004D1097" w:rsidRPr="008C1ACA" w:rsidRDefault="004D1097" w:rsidP="004D1097">
            <w:pPr>
              <w:tabs>
                <w:tab w:val="left" w:pos="709"/>
              </w:tabs>
              <w:spacing w:after="60"/>
              <w:rPr>
                <w:rFonts w:eastAsia="Calibri"/>
              </w:rPr>
            </w:pPr>
            <w:r w:rsidRPr="008C1ACA">
              <w:rPr>
                <w:rFonts w:eastAsia="Calibri"/>
              </w:rPr>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C79A0D5"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3067507F"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70182" w14:textId="77777777" w:rsidR="004D1097" w:rsidRPr="008C1ACA" w:rsidRDefault="004D1097" w:rsidP="004D1097">
            <w:pPr>
              <w:spacing w:after="60"/>
              <w:contextualSpacing/>
              <w:jc w:val="center"/>
              <w:rPr>
                <w:rFonts w:eastAsia="Calibri"/>
                <w:b/>
                <w:bCs/>
                <w:szCs w:val="16"/>
              </w:rPr>
            </w:pPr>
            <w:r w:rsidRPr="008C1ACA">
              <w:rPr>
                <w:rFonts w:eastAsia="Calibri"/>
                <w:b/>
                <w:bCs/>
                <w:szCs w:val="16"/>
              </w:rPr>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81D223" w14:textId="77777777" w:rsidR="004D1097" w:rsidRPr="008C1ACA" w:rsidRDefault="004D1097" w:rsidP="004D1097">
            <w:pPr>
              <w:tabs>
                <w:tab w:val="left" w:pos="709"/>
              </w:tabs>
              <w:spacing w:after="60"/>
              <w:jc w:val="center"/>
              <w:rPr>
                <w:rFonts w:eastAsia="Calibri"/>
                <w:highlight w:val="yellow"/>
              </w:rPr>
            </w:pPr>
          </w:p>
        </w:tc>
      </w:tr>
      <w:tr w:rsidR="004D1097" w:rsidRPr="008C1ACA" w14:paraId="55639782"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7F26E" w14:textId="77777777" w:rsidR="004D1097" w:rsidRPr="008C1ACA" w:rsidRDefault="004D1097" w:rsidP="004D1097">
            <w:pPr>
              <w:tabs>
                <w:tab w:val="left" w:pos="709"/>
              </w:tabs>
              <w:spacing w:after="60"/>
              <w:rPr>
                <w:rFonts w:eastAsia="Calibri"/>
              </w:rPr>
            </w:pPr>
            <w:r w:rsidRPr="008C1ACA">
              <w:rPr>
                <w:rFonts w:eastAsia="Calibri"/>
              </w:rPr>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86C14B8" w14:textId="77777777" w:rsidR="004D1097" w:rsidRPr="008C1ACA" w:rsidRDefault="004D1097" w:rsidP="004D1097">
            <w:pPr>
              <w:tabs>
                <w:tab w:val="left" w:pos="709"/>
              </w:tabs>
              <w:spacing w:after="60"/>
              <w:jc w:val="center"/>
              <w:rPr>
                <w:rFonts w:eastAsia="Calibri"/>
                <w:highlight w:val="yellow"/>
              </w:rPr>
            </w:pPr>
            <w:r w:rsidRPr="008C1ACA">
              <w:rPr>
                <w:rFonts w:eastAsia="Calibri"/>
              </w:rPr>
              <w:t>(+1)</w:t>
            </w:r>
          </w:p>
        </w:tc>
      </w:tr>
      <w:tr w:rsidR="004D1097" w:rsidRPr="008C1ACA" w14:paraId="633C22E3"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826B3" w14:textId="77777777" w:rsidR="004D1097" w:rsidRPr="008C1ACA" w:rsidRDefault="004D1097" w:rsidP="004D1097">
            <w:pPr>
              <w:spacing w:after="60"/>
              <w:contextualSpacing/>
              <w:jc w:val="center"/>
              <w:rPr>
                <w:rFonts w:eastAsia="Calibri"/>
                <w:b/>
                <w:bCs/>
                <w:szCs w:val="16"/>
              </w:rPr>
            </w:pPr>
            <w:r w:rsidRPr="008C1ACA">
              <w:rPr>
                <w:rFonts w:eastAsia="Calibri"/>
                <w:b/>
                <w:bCs/>
                <w:szCs w:val="16"/>
              </w:rPr>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BB17E03" w14:textId="77777777" w:rsidR="004D1097" w:rsidRPr="008C1ACA" w:rsidRDefault="004D1097" w:rsidP="004D1097">
            <w:pPr>
              <w:tabs>
                <w:tab w:val="left" w:pos="709"/>
              </w:tabs>
              <w:spacing w:after="60"/>
              <w:jc w:val="center"/>
              <w:rPr>
                <w:rFonts w:eastAsia="Calibri"/>
                <w:highlight w:val="yellow"/>
              </w:rPr>
            </w:pPr>
          </w:p>
        </w:tc>
      </w:tr>
      <w:tr w:rsidR="004D1097" w:rsidRPr="008C1ACA" w14:paraId="35CC4570"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34A97" w14:textId="77777777" w:rsidR="004D1097" w:rsidRPr="008C1ACA" w:rsidRDefault="004D1097" w:rsidP="004D1097">
            <w:pPr>
              <w:tabs>
                <w:tab w:val="left" w:pos="709"/>
              </w:tabs>
              <w:spacing w:after="60"/>
              <w:rPr>
                <w:rFonts w:eastAsia="Calibri"/>
              </w:rPr>
            </w:pPr>
            <w:r w:rsidRPr="008C1ACA">
              <w:rPr>
                <w:rFonts w:eastAsia="Calibri"/>
              </w:rPr>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0213A74"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11FC2277"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0B698" w14:textId="77777777" w:rsidR="004D1097" w:rsidRPr="008C1ACA" w:rsidRDefault="004D1097" w:rsidP="004D1097">
            <w:pPr>
              <w:tabs>
                <w:tab w:val="left" w:pos="709"/>
              </w:tabs>
              <w:spacing w:after="60"/>
              <w:rPr>
                <w:rFonts w:eastAsia="Calibri"/>
              </w:rPr>
            </w:pPr>
            <w:r w:rsidRPr="008C1ACA">
              <w:rPr>
                <w:rFonts w:eastAsia="Calibri"/>
              </w:rPr>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2B9EE69"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2798545B"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2ED6D" w14:textId="77777777" w:rsidR="004D1097" w:rsidRPr="008C1ACA" w:rsidRDefault="004D1097" w:rsidP="004D1097">
            <w:pPr>
              <w:tabs>
                <w:tab w:val="left" w:pos="709"/>
              </w:tabs>
              <w:spacing w:after="60"/>
              <w:rPr>
                <w:rFonts w:eastAsia="Calibri"/>
              </w:rPr>
            </w:pPr>
            <w:r w:rsidRPr="008C1ACA">
              <w:rPr>
                <w:rFonts w:eastAsia="Calibri"/>
              </w:rPr>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11B18EF"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7D6A2230"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8DE22" w14:textId="77777777" w:rsidR="004D1097" w:rsidRPr="008C1ACA" w:rsidRDefault="004D1097" w:rsidP="004D1097">
            <w:pPr>
              <w:tabs>
                <w:tab w:val="left" w:pos="709"/>
              </w:tabs>
              <w:spacing w:after="60"/>
              <w:rPr>
                <w:rFonts w:eastAsia="Calibri"/>
              </w:rPr>
            </w:pPr>
            <w:r w:rsidRPr="008C1ACA">
              <w:rPr>
                <w:rFonts w:eastAsia="Calibri"/>
              </w:rPr>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9E853D"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3FB56D6C"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E9202" w14:textId="77777777" w:rsidR="004D1097" w:rsidRPr="008C1ACA" w:rsidRDefault="004D1097" w:rsidP="004D1097">
            <w:pPr>
              <w:spacing w:after="60"/>
              <w:contextualSpacing/>
              <w:jc w:val="center"/>
              <w:rPr>
                <w:rFonts w:eastAsia="Calibri"/>
                <w:b/>
                <w:bCs/>
                <w:szCs w:val="16"/>
              </w:rPr>
            </w:pPr>
            <w:r w:rsidRPr="008C1ACA">
              <w:rPr>
                <w:rFonts w:eastAsia="Calibri"/>
                <w:b/>
                <w:bCs/>
                <w:szCs w:val="16"/>
              </w:rPr>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3243942" w14:textId="77777777" w:rsidR="004D1097" w:rsidRPr="008C1ACA" w:rsidRDefault="004D1097" w:rsidP="004D1097">
            <w:pPr>
              <w:tabs>
                <w:tab w:val="left" w:pos="709"/>
              </w:tabs>
              <w:spacing w:after="60"/>
              <w:jc w:val="center"/>
              <w:rPr>
                <w:rFonts w:eastAsia="Calibri"/>
                <w:highlight w:val="yellow"/>
              </w:rPr>
            </w:pPr>
          </w:p>
        </w:tc>
      </w:tr>
      <w:tr w:rsidR="004D1097" w:rsidRPr="008C1ACA" w14:paraId="57383315"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396E9" w14:textId="77777777" w:rsidR="004D1097" w:rsidRPr="008C1ACA" w:rsidRDefault="004D1097" w:rsidP="004D1097">
            <w:pPr>
              <w:tabs>
                <w:tab w:val="left" w:pos="709"/>
              </w:tabs>
              <w:spacing w:after="60"/>
              <w:rPr>
                <w:rFonts w:eastAsia="Calibri"/>
              </w:rPr>
            </w:pPr>
            <w:r w:rsidRPr="008C1ACA">
              <w:rPr>
                <w:rFonts w:eastAsia="Calibri"/>
              </w:rPr>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C3137D9"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66940388"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C8FC3" w14:textId="77777777" w:rsidR="004D1097" w:rsidRPr="008C1ACA" w:rsidRDefault="004D1097" w:rsidP="004D1097">
            <w:pPr>
              <w:tabs>
                <w:tab w:val="left" w:pos="709"/>
              </w:tabs>
              <w:spacing w:after="60"/>
              <w:rPr>
                <w:rFonts w:eastAsia="Calibri"/>
              </w:rPr>
            </w:pPr>
            <w:r w:rsidRPr="008C1ACA">
              <w:rPr>
                <w:rFonts w:eastAsia="Calibri"/>
              </w:rPr>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F3EB3A"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04CCFA80"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587516" w14:textId="77777777" w:rsidR="004D1097" w:rsidRPr="008C1ACA" w:rsidRDefault="004D1097" w:rsidP="00831146">
            <w:pPr>
              <w:keepNext/>
              <w:spacing w:after="60"/>
              <w:contextualSpacing/>
              <w:jc w:val="center"/>
              <w:rPr>
                <w:rFonts w:eastAsia="Calibri"/>
                <w:b/>
                <w:bCs/>
                <w:szCs w:val="16"/>
              </w:rPr>
            </w:pPr>
            <w:r w:rsidRPr="008C1ACA">
              <w:rPr>
                <w:rFonts w:eastAsia="Calibri"/>
                <w:b/>
                <w:bCs/>
                <w:szCs w:val="16"/>
              </w:rPr>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90B06B" w14:textId="77777777" w:rsidR="004D1097" w:rsidRPr="008C1ACA" w:rsidRDefault="004D1097" w:rsidP="00831146">
            <w:pPr>
              <w:keepNext/>
              <w:tabs>
                <w:tab w:val="left" w:pos="709"/>
              </w:tabs>
              <w:spacing w:after="60"/>
              <w:jc w:val="center"/>
              <w:rPr>
                <w:rFonts w:eastAsia="Calibri"/>
                <w:highlight w:val="yellow"/>
              </w:rPr>
            </w:pPr>
          </w:p>
        </w:tc>
      </w:tr>
      <w:tr w:rsidR="004D1097" w:rsidRPr="008C1ACA" w14:paraId="5AA4B89B"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2BD44" w14:textId="77777777" w:rsidR="004D1097" w:rsidRPr="008C1ACA" w:rsidRDefault="004D1097" w:rsidP="00831146">
            <w:pPr>
              <w:keepNext/>
              <w:tabs>
                <w:tab w:val="left" w:pos="709"/>
              </w:tabs>
              <w:spacing w:after="60"/>
              <w:rPr>
                <w:rFonts w:eastAsia="Calibri"/>
              </w:rPr>
            </w:pPr>
            <w:r w:rsidRPr="008C1ACA">
              <w:rPr>
                <w:rFonts w:eastAsia="Calibri"/>
              </w:rPr>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213BF74" w14:textId="77777777" w:rsidR="004D1097" w:rsidRPr="008C1ACA" w:rsidRDefault="004D1097" w:rsidP="00831146">
            <w:pPr>
              <w:keepNext/>
              <w:tabs>
                <w:tab w:val="left" w:pos="709"/>
              </w:tabs>
              <w:spacing w:after="60"/>
              <w:jc w:val="center"/>
              <w:rPr>
                <w:rFonts w:eastAsia="Calibri"/>
                <w:highlight w:val="yellow"/>
              </w:rPr>
            </w:pPr>
            <w:r w:rsidRPr="008C1ACA">
              <w:rPr>
                <w:rFonts w:eastAsia="Calibri"/>
              </w:rPr>
              <w:t>0</w:t>
            </w:r>
          </w:p>
        </w:tc>
      </w:tr>
      <w:tr w:rsidR="004D1097" w:rsidRPr="008C1ACA" w14:paraId="6C6C93EC"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AE89F" w14:textId="77777777" w:rsidR="004D1097" w:rsidRPr="008C1ACA" w:rsidRDefault="004D1097" w:rsidP="004D1097">
            <w:pPr>
              <w:tabs>
                <w:tab w:val="left" w:pos="709"/>
              </w:tabs>
              <w:spacing w:after="60"/>
              <w:rPr>
                <w:rFonts w:eastAsia="Calibri"/>
              </w:rPr>
            </w:pPr>
            <w:r w:rsidRPr="008C1ACA">
              <w:rPr>
                <w:rFonts w:eastAsia="Calibri"/>
              </w:rPr>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CB258E" w14:textId="77777777" w:rsidR="004D1097" w:rsidRPr="008C1ACA" w:rsidRDefault="004D1097" w:rsidP="004D1097">
            <w:pPr>
              <w:tabs>
                <w:tab w:val="left" w:pos="709"/>
              </w:tabs>
              <w:spacing w:after="60"/>
              <w:jc w:val="center"/>
              <w:rPr>
                <w:rFonts w:eastAsia="Calibri"/>
                <w:highlight w:val="yellow"/>
              </w:rPr>
            </w:pPr>
            <w:r w:rsidRPr="008C1ACA">
              <w:rPr>
                <w:rFonts w:eastAsia="Calibri"/>
              </w:rPr>
              <w:t>0</w:t>
            </w:r>
          </w:p>
        </w:tc>
      </w:tr>
      <w:tr w:rsidR="004D1097" w:rsidRPr="008C1ACA" w14:paraId="54844386"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3AEAF" w14:textId="77777777" w:rsidR="004D1097" w:rsidRPr="008C1ACA" w:rsidRDefault="004D1097" w:rsidP="004D1097">
            <w:pPr>
              <w:spacing w:after="60"/>
              <w:contextualSpacing/>
              <w:jc w:val="center"/>
              <w:rPr>
                <w:rFonts w:eastAsia="Calibri"/>
                <w:b/>
                <w:bCs/>
                <w:szCs w:val="16"/>
              </w:rPr>
            </w:pPr>
            <w:r w:rsidRPr="008C1ACA">
              <w:rPr>
                <w:rFonts w:eastAsia="Calibri"/>
                <w:b/>
                <w:bCs/>
                <w:szCs w:val="16"/>
              </w:rPr>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D01436C" w14:textId="77777777" w:rsidR="004D1097" w:rsidRPr="008C1ACA" w:rsidRDefault="004D1097" w:rsidP="004D1097">
            <w:pPr>
              <w:tabs>
                <w:tab w:val="left" w:pos="709"/>
              </w:tabs>
              <w:spacing w:after="60"/>
              <w:jc w:val="center"/>
              <w:rPr>
                <w:rFonts w:eastAsia="Calibri"/>
                <w:highlight w:val="yellow"/>
              </w:rPr>
            </w:pPr>
          </w:p>
        </w:tc>
      </w:tr>
      <w:tr w:rsidR="004D1097" w:rsidRPr="008C1ACA" w14:paraId="12E796B8"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F5BD8" w14:textId="77777777" w:rsidR="004D1097" w:rsidRPr="008C1ACA" w:rsidRDefault="004D1097" w:rsidP="004D1097">
            <w:pPr>
              <w:tabs>
                <w:tab w:val="left" w:pos="709"/>
              </w:tabs>
              <w:spacing w:after="60"/>
              <w:rPr>
                <w:rFonts w:eastAsia="Calibri"/>
              </w:rPr>
            </w:pPr>
            <w:r w:rsidRPr="008C1ACA">
              <w:rPr>
                <w:rFonts w:eastAsia="Calibri"/>
              </w:rPr>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136A73" w14:textId="77777777" w:rsidR="004D1097" w:rsidRPr="008C1ACA" w:rsidRDefault="004D1097" w:rsidP="004D1097">
            <w:pPr>
              <w:tabs>
                <w:tab w:val="left" w:pos="709"/>
              </w:tabs>
              <w:spacing w:after="60"/>
              <w:jc w:val="center"/>
              <w:rPr>
                <w:rFonts w:eastAsia="Calibri"/>
                <w:highlight w:val="yellow"/>
              </w:rPr>
            </w:pPr>
            <w:r w:rsidRPr="008C1ACA">
              <w:rPr>
                <w:rFonts w:eastAsia="Calibri"/>
              </w:rPr>
              <w:t>(+1)</w:t>
            </w:r>
          </w:p>
        </w:tc>
      </w:tr>
      <w:tr w:rsidR="004D1097" w:rsidRPr="008C1ACA" w14:paraId="5ACCDF40" w14:textId="77777777" w:rsidTr="004D1097">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DDB9F" w14:textId="77777777" w:rsidR="004D1097" w:rsidRPr="008C1ACA" w:rsidRDefault="004D1097" w:rsidP="004D1097">
            <w:pPr>
              <w:tabs>
                <w:tab w:val="left" w:pos="709"/>
              </w:tabs>
              <w:spacing w:after="60"/>
              <w:rPr>
                <w:rFonts w:eastAsia="Calibri"/>
              </w:rPr>
            </w:pPr>
            <w:r w:rsidRPr="008C1ACA">
              <w:rPr>
                <w:rFonts w:eastAsia="Calibri"/>
              </w:rPr>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22F473E" w14:textId="77777777" w:rsidR="004D1097" w:rsidRPr="008C1ACA" w:rsidRDefault="004D1097" w:rsidP="004D1097">
            <w:pPr>
              <w:tabs>
                <w:tab w:val="left" w:pos="709"/>
              </w:tabs>
              <w:spacing w:after="60"/>
              <w:jc w:val="center"/>
              <w:rPr>
                <w:rFonts w:eastAsia="Calibri"/>
                <w:highlight w:val="yellow"/>
              </w:rPr>
            </w:pPr>
            <w:r w:rsidRPr="008C1ACA">
              <w:rPr>
                <w:rFonts w:eastAsia="Calibri"/>
              </w:rPr>
              <w:t>(+1)</w:t>
            </w:r>
          </w:p>
        </w:tc>
      </w:tr>
    </w:tbl>
    <w:p w14:paraId="009D9044" w14:textId="77777777" w:rsidR="004D1097" w:rsidRPr="008C1ACA" w:rsidRDefault="004D1097" w:rsidP="004D1097">
      <w:pPr>
        <w:tabs>
          <w:tab w:val="left" w:pos="720"/>
        </w:tabs>
        <w:rPr>
          <w:sz w:val="18"/>
          <w:szCs w:val="18"/>
        </w:rPr>
      </w:pPr>
    </w:p>
    <w:p w14:paraId="37B43767" w14:textId="4A7DF52B" w:rsidR="004D1097" w:rsidRPr="008C1ACA" w:rsidRDefault="004D1097" w:rsidP="004D1097">
      <w:pPr>
        <w:tabs>
          <w:tab w:val="left" w:pos="720"/>
        </w:tabs>
      </w:pPr>
      <w:r w:rsidRPr="008C1ACA">
        <w:t>Změna Z 3093/10 navrhuje plochy všeobecně smíšené /SV/ tak, aby došlo k zarovnání hranice zastavitelné plochy /SV/, podél Lovosické ulice. Jedná se o transformační plochu městského charakteru, a tyto plochy je vhodné upřednostňovat k zástavbě. Změna tak má pozitivní vliv na princip efektivního hospodaření se zdroji (02.1). Plocha změny funkčně navazuje na stávající zástavbu a zarovnává blok plochy všeobecně smíšené s ulicí Lovosická. Podkladem k této změně byla urba</w:t>
      </w:r>
      <w:r w:rsidR="008C1ACA" w:rsidRPr="008C1ACA">
        <w:t>nistická studie zpracovaná Ing. </w:t>
      </w:r>
      <w:r w:rsidRPr="008C1ACA">
        <w:t xml:space="preserve">arch. Lubošem Jírou (A. D. STUDIO), která zde pracuje s výškovými objekty a navrhuje zde rozvolněnou zástavbu sídlištního typu. Změna tak navazuje na stávající charakter </w:t>
      </w:r>
      <w:r w:rsidR="008C1ACA" w:rsidRPr="008C1ACA">
        <w:t>zástavby a má pozitivní vliv na </w:t>
      </w:r>
      <w:r w:rsidRPr="008C1ACA">
        <w:t xml:space="preserve">vyvážený rozvoj vystavěného prostředí města (03.1). </w:t>
      </w:r>
    </w:p>
    <w:p w14:paraId="17BE34D3" w14:textId="77777777" w:rsidR="004D1097" w:rsidRPr="008C1ACA" w:rsidRDefault="004D1097" w:rsidP="004D1097">
      <w:pPr>
        <w:tabs>
          <w:tab w:val="left" w:pos="720"/>
        </w:tabs>
      </w:pPr>
      <w:r w:rsidRPr="008C1ACA">
        <w:t xml:space="preserve">Změna zasahuje také do systému městské zeleně. Zachovává pás izolační zeleně, podél Liberecké ulice a nové plochy zeleně vymezuje tak, aby interagovaly a navazovaly na okolní parky a pásy zeleně. Změna i přesto, že redukuje plochy zeleně, má celkově pozitivní vliv na městskou krajinu. </w:t>
      </w:r>
    </w:p>
    <w:p w14:paraId="76FD4FC0" w14:textId="2ECC02A6" w:rsidR="004D1097" w:rsidRPr="008C1ACA" w:rsidRDefault="004D1097" w:rsidP="004D1097">
      <w:pPr>
        <w:tabs>
          <w:tab w:val="left" w:pos="720"/>
        </w:tabs>
      </w:pPr>
      <w:r w:rsidRPr="008C1ACA">
        <w:t>Plocha všeobecně smíšená, povoluje rozvoj bydlení, administrativy, ale také vybavenosti. Podkladová studie zde pracuje s rastrem šesti bloků určených k bydlení sídlištního typu. Pokud dojde k naplnění této vize, změna bude mít pozitivní vliv na dostupné bydlení (09.1). Studie pracuje také s možností rozšíření polikliniky, a pokud k tomu dojde, je možné změnu hodnotit, jako pozitivní i z hlediska principu 09.2 – kvalitní a dostupná péče o zdraví. Pokud se na ploše změny bude roz</w:t>
      </w:r>
      <w:r w:rsidR="008C1ACA" w:rsidRPr="008C1ACA">
        <w:t>víjet vybavenost, je </w:t>
      </w:r>
      <w:r w:rsidRPr="008C1ACA">
        <w:t xml:space="preserve">možné změnu hodnotit, jako pozitivní, z pohledu ekonomické prosperity a blahobytu (05.3). Tyto vlivy jsou hodnoceny, jako nepřímé, vzhledem k nejednoznačnosti budoucího využití plochy.  </w:t>
      </w:r>
    </w:p>
    <w:p w14:paraId="2E508540" w14:textId="40A591D3" w:rsidR="00873F48" w:rsidRDefault="00873F48" w:rsidP="00831146"/>
    <w:p w14:paraId="00EBE5A1" w14:textId="77777777" w:rsidR="00831146" w:rsidRDefault="00831146">
      <w:pPr>
        <w:tabs>
          <w:tab w:val="clear" w:pos="851"/>
        </w:tabs>
        <w:spacing w:after="60"/>
        <w:sectPr w:rsidR="00831146" w:rsidSect="00803BEE">
          <w:headerReference w:type="even" r:id="rId51"/>
          <w:headerReference w:type="default" r:id="rId52"/>
          <w:pgSz w:w="11906" w:h="16838" w:code="9"/>
          <w:pgMar w:top="1418" w:right="1418" w:bottom="1418" w:left="1418" w:header="709" w:footer="709" w:gutter="0"/>
          <w:cols w:space="708"/>
        </w:sectPr>
      </w:pPr>
    </w:p>
    <w:p w14:paraId="62A1B6D6" w14:textId="498B2DAF" w:rsidR="008940E6" w:rsidRDefault="008940E6" w:rsidP="00B80158">
      <w:pPr>
        <w:pStyle w:val="Nadpis0"/>
        <w:jc w:val="left"/>
      </w:pPr>
      <w:bookmarkStart w:id="344" w:name="_Toc56005759"/>
      <w:bookmarkStart w:id="345" w:name="_Toc56006421"/>
      <w:bookmarkStart w:id="346" w:name="_Toc126793015"/>
      <w:r w:rsidRPr="008C1ACA">
        <w:t>D.</w:t>
      </w:r>
      <w:r w:rsidRPr="008C1ACA">
        <w:tab/>
        <w:t>Vyhodnocení vlivů na jiné skutečnosti</w:t>
      </w:r>
      <w:r w:rsidR="00B80158" w:rsidRPr="008C1ACA">
        <w:br/>
      </w:r>
      <w:r w:rsidRPr="008C1ACA">
        <w:t>nepodchycené v územně analytických</w:t>
      </w:r>
      <w:r w:rsidR="00B80158" w:rsidRPr="008C1ACA">
        <w:br/>
      </w:r>
      <w:r w:rsidRPr="008C1ACA">
        <w:t>podkladech</w:t>
      </w:r>
      <w:bookmarkEnd w:id="344"/>
      <w:bookmarkEnd w:id="345"/>
      <w:bookmarkEnd w:id="346"/>
    </w:p>
    <w:p w14:paraId="0DF3D5B6" w14:textId="77777777" w:rsidR="00EB4FF4" w:rsidRPr="00EB4FF4" w:rsidRDefault="00EB4FF4" w:rsidP="00EB4FF4">
      <w:pPr>
        <w:rPr>
          <w:lang w:eastAsia="en-US"/>
        </w:rPr>
      </w:pPr>
    </w:p>
    <w:p w14:paraId="4EFF905B" w14:textId="77777777" w:rsidR="008940E6" w:rsidRPr="008C1ACA" w:rsidRDefault="008940E6" w:rsidP="007360D6"/>
    <w:p w14:paraId="51FD5B5C" w14:textId="77777777" w:rsidR="004D1097" w:rsidRPr="008C1ACA" w:rsidRDefault="004D1097" w:rsidP="004D1097">
      <w:r w:rsidRPr="008C1ACA">
        <w:t>Jiné skutečnosti, neobsažené v územně analytických podkladech hl. m. Prahy, které by mohly být ovlivněny řešením Změny hl. m. Prahy č. Z 3093/10 nebyly zjištěny.</w:t>
      </w:r>
    </w:p>
    <w:p w14:paraId="70F02AB2" w14:textId="77777777" w:rsidR="008940E6" w:rsidRPr="008C1ACA" w:rsidRDefault="008940E6" w:rsidP="007360D6"/>
    <w:p w14:paraId="48A2F1A3" w14:textId="77777777" w:rsidR="008940E6" w:rsidRPr="008C1ACA" w:rsidRDefault="008940E6" w:rsidP="007360D6"/>
    <w:p w14:paraId="2E1CE789" w14:textId="77777777" w:rsidR="008940E6" w:rsidRPr="008C1ACA" w:rsidRDefault="008940E6" w:rsidP="007360D6">
      <w:pPr>
        <w:sectPr w:rsidR="008940E6" w:rsidRPr="008C1ACA" w:rsidSect="00803BEE">
          <w:headerReference w:type="even" r:id="rId53"/>
          <w:headerReference w:type="default" r:id="rId54"/>
          <w:pgSz w:w="11906" w:h="16838" w:code="9"/>
          <w:pgMar w:top="1418" w:right="1418" w:bottom="1418" w:left="1418" w:header="709" w:footer="709" w:gutter="0"/>
          <w:cols w:space="708"/>
        </w:sectPr>
      </w:pPr>
    </w:p>
    <w:p w14:paraId="4F1F9F6C" w14:textId="2CF61B66" w:rsidR="008940E6" w:rsidRPr="008C1ACA" w:rsidRDefault="008940E6" w:rsidP="008940E6">
      <w:pPr>
        <w:pStyle w:val="Nadpis0"/>
      </w:pPr>
      <w:bookmarkStart w:id="347" w:name="_Toc56005760"/>
      <w:bookmarkStart w:id="348" w:name="_Toc56006422"/>
      <w:bookmarkStart w:id="349" w:name="_Toc126793016"/>
      <w:r w:rsidRPr="008C1ACA">
        <w:t>E.</w:t>
      </w:r>
      <w:r w:rsidRPr="008C1ACA">
        <w:tab/>
        <w:t>VYHODNOCENÍ PŘÍNOSU K NAPLNĚNÍ PRIORIT ÚZEMNÍHO PLÁNOVÁNÍ OBSAŽENÝCH V ZÚR HL. M. PRAHY</w:t>
      </w:r>
      <w:bookmarkEnd w:id="347"/>
      <w:bookmarkEnd w:id="348"/>
      <w:bookmarkEnd w:id="349"/>
    </w:p>
    <w:p w14:paraId="3CAA43B9" w14:textId="77777777" w:rsidR="008940E6" w:rsidRPr="008C1ACA" w:rsidRDefault="008940E6" w:rsidP="007360D6"/>
    <w:p w14:paraId="7885E574" w14:textId="77777777" w:rsidR="008940E6" w:rsidRPr="008C1ACA" w:rsidRDefault="008940E6" w:rsidP="007360D6"/>
    <w:p w14:paraId="1DDE074F" w14:textId="4BF9E642" w:rsidR="007631D4" w:rsidRDefault="0012634F" w:rsidP="0012634F">
      <w:pPr>
        <w:pStyle w:val="Nadpis1"/>
      </w:pPr>
      <w:bookmarkStart w:id="350" w:name="_Toc3500761"/>
      <w:bookmarkStart w:id="351" w:name="_Toc3501014"/>
      <w:bookmarkStart w:id="352" w:name="_Toc49256629"/>
      <w:bookmarkStart w:id="353" w:name="_Toc126793017"/>
      <w:r w:rsidRPr="008C1ACA">
        <w:t>1.</w:t>
      </w:r>
      <w:r w:rsidRPr="008C1ACA">
        <w:tab/>
      </w:r>
      <w:r w:rsidR="009D51AF" w:rsidRPr="008C1ACA">
        <w:t xml:space="preserve">východiska a </w:t>
      </w:r>
      <w:r w:rsidR="007631D4" w:rsidRPr="008C1ACA">
        <w:t>Metodický přístup</w:t>
      </w:r>
      <w:bookmarkEnd w:id="350"/>
      <w:bookmarkEnd w:id="351"/>
      <w:bookmarkEnd w:id="352"/>
      <w:bookmarkEnd w:id="353"/>
    </w:p>
    <w:p w14:paraId="314D5DB2" w14:textId="77777777" w:rsidR="007F0DFC" w:rsidRPr="007F0DFC" w:rsidRDefault="007F0DFC" w:rsidP="007F0DFC">
      <w:pPr>
        <w:rPr>
          <w:lang w:eastAsia="en-US"/>
        </w:rPr>
      </w:pPr>
    </w:p>
    <w:p w14:paraId="247AB3DE" w14:textId="03667D81" w:rsidR="004D1097" w:rsidRPr="008C1ACA" w:rsidRDefault="004D1097" w:rsidP="004D1097">
      <w:r w:rsidRPr="008C1ACA">
        <w:t xml:space="preserve">Zásady územního rozvoje jsou dle ust. § 36 odst. 5 stavebního zákona závazné pro pořizování a vydávání územních plánů, regulačních plánů a pro rozhodování v území. Dle ust. § 34 odst. 3 stavebního zákona územní plán v souvislostech území obce zpřesňuje a rozvíjí cíle a úkoly územního plánování v souladu s politikou územního rozvoje a zásadami územního rozvoje. Hodnocení změny č. Z 3093/10 ve vztahu k prioritám územního plánování obsaženým v platných ZÚR hl. m. Prahy je proto základním ukazatelem, zda její řešení odpovídá požadavkům a předpokladům </w:t>
      </w:r>
      <w:r w:rsidR="008C1ACA" w:rsidRPr="008C1ACA">
        <w:t>dlouhodobého vývoje města. Jako </w:t>
      </w:r>
      <w:r w:rsidRPr="008C1ACA">
        <w:t>referenční rámec pro vyhodnocení souladu s prioritami územního plánování je použito úplné znění Zásad územního rozvije hlavního města Prahy ve znění aktualizací č. 1, 2, 3, 4, 6, 7, 9 a 11, které nabyly účinnosti 28. 7. 2022.</w:t>
      </w:r>
    </w:p>
    <w:p w14:paraId="42C53DCE" w14:textId="4D3B4478" w:rsidR="0022507F" w:rsidRPr="008C1ACA" w:rsidRDefault="004D1097" w:rsidP="004D1097">
      <w:r w:rsidRPr="008C1ACA">
        <w:t>Vyhodnocení přínosu k naplnění priorit obsažených v platných ZÚR hl. m. Prahy vychází z výsledků dílčích hodnocení a analýz zpracovaných v částech A, B, C a D této dokumentace a je opět provedeno pětistupňové Likertovy škály doplněné o rozlišení způsobu ovlivnění</w:t>
      </w:r>
      <w:r w:rsidR="008C1ACA" w:rsidRPr="008C1ACA">
        <w:t xml:space="preserve"> (přímý nebo nepřímý vliv), kde </w:t>
      </w:r>
      <w:r w:rsidRPr="008C1ACA">
        <w:t>jednotlivé hodnoty vyjadřují míru souladu s konkrétní prioritou</w:t>
      </w:r>
      <w:r w:rsidR="007261BC" w:rsidRPr="008C1ACA">
        <w:t xml:space="preserve"> (</w:t>
      </w:r>
      <w:r w:rsidR="007261BC" w:rsidRPr="008C1ACA">
        <w:fldChar w:fldCharType="begin"/>
      </w:r>
      <w:r w:rsidR="007261BC" w:rsidRPr="008C1ACA">
        <w:instrText xml:space="preserve"> REF _Ref57834176 \h </w:instrText>
      </w:r>
      <w:r w:rsidR="007261BC" w:rsidRPr="008C1ACA">
        <w:fldChar w:fldCharType="separate"/>
      </w:r>
      <w:r w:rsidR="0061383D">
        <w:rPr>
          <w:b/>
          <w:bCs/>
        </w:rPr>
        <w:t>Chyba! Nenalezen zdroj odkazů.</w:t>
      </w:r>
      <w:r w:rsidR="007261BC" w:rsidRPr="008C1ACA">
        <w:fldChar w:fldCharType="end"/>
      </w:r>
      <w:r w:rsidR="007261BC" w:rsidRPr="008C1ACA">
        <w:t>).</w:t>
      </w:r>
    </w:p>
    <w:p w14:paraId="46A686E8" w14:textId="517AF2B6" w:rsidR="007261BC" w:rsidRPr="008C1ACA" w:rsidRDefault="004D1097" w:rsidP="007261BC">
      <w:pPr>
        <w:pStyle w:val="Titulek"/>
      </w:pPr>
      <w:bookmarkStart w:id="354" w:name="_Toc57837159"/>
      <w:bookmarkStart w:id="355" w:name="_Toc57837180"/>
      <w:bookmarkStart w:id="356" w:name="_Toc120441268"/>
      <w:bookmarkStart w:id="357" w:name="_Toc126793033"/>
      <w:r w:rsidRPr="008C1ACA">
        <w:t xml:space="preserve">Tabulka </w:t>
      </w:r>
      <w:r w:rsidRPr="008C1ACA">
        <w:rPr>
          <w:noProof/>
        </w:rPr>
        <w:fldChar w:fldCharType="begin"/>
      </w:r>
      <w:r w:rsidRPr="008C1ACA">
        <w:rPr>
          <w:noProof/>
        </w:rPr>
        <w:instrText xml:space="preserve"> SEQ Tabulka \* ARABIC </w:instrText>
      </w:r>
      <w:r w:rsidRPr="008C1ACA">
        <w:rPr>
          <w:noProof/>
        </w:rPr>
        <w:fldChar w:fldCharType="separate"/>
      </w:r>
      <w:r w:rsidR="0061383D">
        <w:rPr>
          <w:noProof/>
        </w:rPr>
        <w:t>12</w:t>
      </w:r>
      <w:r w:rsidRPr="008C1ACA">
        <w:rPr>
          <w:noProof/>
        </w:rPr>
        <w:fldChar w:fldCharType="end"/>
      </w:r>
      <w:r w:rsidR="007261BC" w:rsidRPr="008C1ACA">
        <w:t xml:space="preserve"> Klasifikace míry souladu s prioritami platných ZÚR hl. m. Prahy</w:t>
      </w:r>
      <w:bookmarkEnd w:id="354"/>
      <w:bookmarkEnd w:id="355"/>
      <w:bookmarkEnd w:id="356"/>
      <w:bookmarkEnd w:id="357"/>
    </w:p>
    <w:tbl>
      <w:tblPr>
        <w:tblW w:w="9180" w:type="dxa"/>
        <w:tblLook w:val="04A0" w:firstRow="1" w:lastRow="0" w:firstColumn="1" w:lastColumn="0" w:noHBand="0" w:noVBand="1"/>
      </w:tblPr>
      <w:tblGrid>
        <w:gridCol w:w="846"/>
        <w:gridCol w:w="8334"/>
      </w:tblGrid>
      <w:tr w:rsidR="009305F0" w:rsidRPr="008C1ACA" w14:paraId="2031DD8C" w14:textId="77777777" w:rsidTr="0022507F">
        <w:trPr>
          <w:trHeight w:val="397"/>
        </w:trPr>
        <w:tc>
          <w:tcPr>
            <w:tcW w:w="846" w:type="dxa"/>
            <w:shd w:val="clear" w:color="auto" w:fill="8DB3E2" w:themeFill="text2" w:themeFillTint="66"/>
            <w:vAlign w:val="center"/>
          </w:tcPr>
          <w:p w14:paraId="428E3185" w14:textId="08F8A5DA" w:rsidR="002E29CF" w:rsidRPr="008C1ACA" w:rsidRDefault="002E29CF" w:rsidP="002E29CF">
            <w:pPr>
              <w:pStyle w:val="Normln-stedBold"/>
            </w:pPr>
            <w:r w:rsidRPr="008C1ACA">
              <w:t>+</w:t>
            </w:r>
            <w:r w:rsidR="0022507F" w:rsidRPr="008C1ACA">
              <w:t>2</w:t>
            </w:r>
          </w:p>
        </w:tc>
        <w:tc>
          <w:tcPr>
            <w:tcW w:w="8334" w:type="dxa"/>
            <w:shd w:val="clear" w:color="auto" w:fill="8DB3E2" w:themeFill="text2" w:themeFillTint="66"/>
            <w:vAlign w:val="center"/>
          </w:tcPr>
          <w:p w14:paraId="640EA08B" w14:textId="4B2E3880" w:rsidR="002E29CF" w:rsidRPr="008C1ACA" w:rsidRDefault="002E29CF" w:rsidP="0022507F">
            <w:r w:rsidRPr="008C1ACA">
              <w:t>Návrh změny ÚP je v</w:t>
            </w:r>
            <w:r w:rsidR="0022507F" w:rsidRPr="008C1ACA">
              <w:t xml:space="preserve"> plném </w:t>
            </w:r>
            <w:r w:rsidRPr="008C1ACA">
              <w:t>souladu s uvedenou prioritou</w:t>
            </w:r>
            <w:r w:rsidR="00A810B0" w:rsidRPr="008C1ACA">
              <w:t xml:space="preserve"> ZÚR hl. m. Prahy</w:t>
            </w:r>
          </w:p>
        </w:tc>
      </w:tr>
      <w:tr w:rsidR="009305F0" w:rsidRPr="008C1ACA" w14:paraId="5EB5D7B5" w14:textId="77777777" w:rsidTr="0022507F">
        <w:trPr>
          <w:trHeight w:val="397"/>
        </w:trPr>
        <w:tc>
          <w:tcPr>
            <w:tcW w:w="846" w:type="dxa"/>
            <w:shd w:val="clear" w:color="auto" w:fill="C6D9F1" w:themeFill="text2" w:themeFillTint="33"/>
            <w:vAlign w:val="center"/>
          </w:tcPr>
          <w:p w14:paraId="0EB56990" w14:textId="0AD02B86" w:rsidR="0022507F" w:rsidRPr="008C1ACA" w:rsidRDefault="0022507F" w:rsidP="00BB2927">
            <w:pPr>
              <w:pStyle w:val="Normln-stedBold"/>
            </w:pPr>
            <w:r w:rsidRPr="008C1ACA">
              <w:t>+1</w:t>
            </w:r>
          </w:p>
        </w:tc>
        <w:tc>
          <w:tcPr>
            <w:tcW w:w="8334" w:type="dxa"/>
            <w:shd w:val="clear" w:color="auto" w:fill="C6D9F1" w:themeFill="text2" w:themeFillTint="33"/>
            <w:vAlign w:val="center"/>
          </w:tcPr>
          <w:p w14:paraId="609F6A17" w14:textId="62BAB3DA" w:rsidR="0022507F" w:rsidRPr="008C1ACA" w:rsidRDefault="0022507F" w:rsidP="0022507F">
            <w:r w:rsidRPr="008C1ACA">
              <w:t>Návrh změny ÚP je v částečném souladu s uvedenou prioritou ZÚR hl. m. Prahy</w:t>
            </w:r>
          </w:p>
        </w:tc>
      </w:tr>
      <w:tr w:rsidR="009305F0" w:rsidRPr="008C1ACA" w14:paraId="76481DBF" w14:textId="77777777" w:rsidTr="00BB2927">
        <w:trPr>
          <w:trHeight w:val="397"/>
        </w:trPr>
        <w:tc>
          <w:tcPr>
            <w:tcW w:w="846" w:type="dxa"/>
            <w:shd w:val="clear" w:color="auto" w:fill="auto"/>
            <w:vAlign w:val="center"/>
          </w:tcPr>
          <w:p w14:paraId="7B8B162D" w14:textId="77777777" w:rsidR="00B3164C" w:rsidRPr="008C1ACA" w:rsidRDefault="00B3164C" w:rsidP="00BB2927">
            <w:pPr>
              <w:pStyle w:val="Normln-stedBold"/>
            </w:pPr>
            <w:r w:rsidRPr="008C1ACA">
              <w:t>0</w:t>
            </w:r>
          </w:p>
        </w:tc>
        <w:tc>
          <w:tcPr>
            <w:tcW w:w="8334" w:type="dxa"/>
            <w:shd w:val="clear" w:color="auto" w:fill="auto"/>
            <w:vAlign w:val="center"/>
          </w:tcPr>
          <w:p w14:paraId="21DEAAB8" w14:textId="77777777" w:rsidR="00B3164C" w:rsidRPr="008C1ACA" w:rsidRDefault="00B3164C" w:rsidP="00BB2927">
            <w:r w:rsidRPr="008C1ACA">
              <w:t>Návrh změny ÚP nemá k uvedené prioritě ZÚR hl. m. Prahy žádný vztah</w:t>
            </w:r>
          </w:p>
        </w:tc>
      </w:tr>
      <w:tr w:rsidR="009305F0" w:rsidRPr="008C1ACA" w14:paraId="16BF0C72" w14:textId="77777777" w:rsidTr="00B3164C">
        <w:trPr>
          <w:trHeight w:val="397"/>
        </w:trPr>
        <w:tc>
          <w:tcPr>
            <w:tcW w:w="846" w:type="dxa"/>
            <w:shd w:val="clear" w:color="auto" w:fill="FBD4B4" w:themeFill="accent6" w:themeFillTint="66"/>
            <w:vAlign w:val="center"/>
          </w:tcPr>
          <w:p w14:paraId="340D10A9" w14:textId="676566EF" w:rsidR="002E29CF" w:rsidRPr="008C1ACA" w:rsidRDefault="0022507F" w:rsidP="002E29CF">
            <w:pPr>
              <w:pStyle w:val="Normln-stedBold"/>
            </w:pPr>
            <w:r w:rsidRPr="008C1ACA">
              <w:t>-1</w:t>
            </w:r>
          </w:p>
        </w:tc>
        <w:tc>
          <w:tcPr>
            <w:tcW w:w="8334" w:type="dxa"/>
            <w:shd w:val="clear" w:color="auto" w:fill="FBD4B4" w:themeFill="accent6" w:themeFillTint="66"/>
            <w:vAlign w:val="center"/>
          </w:tcPr>
          <w:p w14:paraId="74450433" w14:textId="297F35D2" w:rsidR="002E29CF" w:rsidRPr="008C1ACA" w:rsidRDefault="002E29CF" w:rsidP="0022507F">
            <w:r w:rsidRPr="008C1ACA">
              <w:t xml:space="preserve">Návrh změny ÚP je </w:t>
            </w:r>
            <w:r w:rsidR="0022507F" w:rsidRPr="008C1ACA">
              <w:t xml:space="preserve">v mírném rozporu </w:t>
            </w:r>
            <w:r w:rsidRPr="008C1ACA">
              <w:t xml:space="preserve">s uvedenou prioritou </w:t>
            </w:r>
            <w:r w:rsidR="00A810B0" w:rsidRPr="008C1ACA">
              <w:t xml:space="preserve">ZÚR hl. m. Prahy </w:t>
            </w:r>
          </w:p>
        </w:tc>
      </w:tr>
      <w:tr w:rsidR="009305F0" w:rsidRPr="008C1ACA" w14:paraId="538D4E5E" w14:textId="77777777" w:rsidTr="0022507F">
        <w:trPr>
          <w:trHeight w:val="397"/>
        </w:trPr>
        <w:tc>
          <w:tcPr>
            <w:tcW w:w="846" w:type="dxa"/>
            <w:shd w:val="clear" w:color="auto" w:fill="E36C0A" w:themeFill="accent6" w:themeFillShade="BF"/>
            <w:vAlign w:val="center"/>
          </w:tcPr>
          <w:p w14:paraId="26E31C55" w14:textId="382ABCDC" w:rsidR="0022507F" w:rsidRPr="008C1ACA" w:rsidRDefault="0022507F" w:rsidP="002E29CF">
            <w:pPr>
              <w:pStyle w:val="Normln-stedBold"/>
            </w:pPr>
            <w:r w:rsidRPr="008C1ACA">
              <w:t>-2</w:t>
            </w:r>
          </w:p>
        </w:tc>
        <w:tc>
          <w:tcPr>
            <w:tcW w:w="8334" w:type="dxa"/>
            <w:shd w:val="clear" w:color="auto" w:fill="E36C0A" w:themeFill="accent6" w:themeFillShade="BF"/>
            <w:vAlign w:val="center"/>
          </w:tcPr>
          <w:p w14:paraId="71C2A6FE" w14:textId="31D6F461" w:rsidR="0022507F" w:rsidRPr="008C1ACA" w:rsidRDefault="0022507F" w:rsidP="0022507F">
            <w:r w:rsidRPr="008C1ACA">
              <w:t>Návrh změny ÚP je ve výrazném rozporu s uvedenou prioritou ZÚR hl. m. Prahy</w:t>
            </w:r>
          </w:p>
        </w:tc>
      </w:tr>
    </w:tbl>
    <w:p w14:paraId="3E1B6CE7" w14:textId="77777777" w:rsidR="0022507F" w:rsidRPr="008C1ACA" w:rsidRDefault="0022507F" w:rsidP="0022507F">
      <w:pPr>
        <w:pStyle w:val="Normln2"/>
      </w:pPr>
      <w:bookmarkStart w:id="358" w:name="_Toc49256630"/>
      <w:bookmarkStart w:id="359" w:name="_Toc3500762"/>
      <w:bookmarkStart w:id="360" w:name="_Toc3501015"/>
    </w:p>
    <w:p w14:paraId="1C4795FE" w14:textId="41EC716F" w:rsidR="004D1097" w:rsidRPr="008C1ACA" w:rsidRDefault="004D1097" w:rsidP="004D1097">
      <w:r w:rsidRPr="008C1ACA">
        <w:t>V případě, že rozsah a charakter posuzované změny nebo míra dostupných informací neumožňují jednoznačnou kvantifikaci vlivu, jsou pomocí lomítka („/“) vyjádřeny o</w:t>
      </w:r>
      <w:r w:rsidR="008C1ACA" w:rsidRPr="008C1ACA">
        <w:t>ba mezní stupě hodnocení (např. </w:t>
      </w:r>
      <w:r w:rsidRPr="008C1ACA">
        <w:t>+1/+2). Hodnocení je doplněno stručným souhrnným komentářem k upřesnění nebo vysvětlení vztahu posuzované změny k dané prioritě.</w:t>
      </w:r>
    </w:p>
    <w:p w14:paraId="45DAA6E6" w14:textId="0151F22A" w:rsidR="00337E84" w:rsidRPr="008C1ACA" w:rsidRDefault="004D1097" w:rsidP="004D1097">
      <w:pPr>
        <w:rPr>
          <w:lang w:eastAsia="en-US"/>
        </w:rPr>
      </w:pPr>
      <w:r w:rsidRPr="008C1ACA">
        <w:t xml:space="preserve">Obdobně jako v části C tohoto svazku je také hodnocení přínosů změny č. Z 3093/10 k naplnění priorit územního plánování obsažených v ZÚR hl. m. Prahy provedeno tabelární formou s následným doplňujícím komentářem </w:t>
      </w:r>
      <w:r w:rsidR="00337E84" w:rsidRPr="008C1ACA">
        <w:rPr>
          <w:lang w:eastAsia="en-US"/>
        </w:rPr>
        <w:t xml:space="preserve">(viz níže </w:t>
      </w:r>
      <w:r w:rsidR="00337E84" w:rsidRPr="008C1ACA">
        <w:rPr>
          <w:lang w:eastAsia="en-US"/>
        </w:rPr>
        <w:fldChar w:fldCharType="begin"/>
      </w:r>
      <w:r w:rsidR="00337E84" w:rsidRPr="008C1ACA">
        <w:rPr>
          <w:lang w:eastAsia="en-US"/>
        </w:rPr>
        <w:instrText xml:space="preserve"> REF _Ref59560398 \h </w:instrText>
      </w:r>
      <w:r w:rsidR="00337E84" w:rsidRPr="008C1ACA">
        <w:rPr>
          <w:lang w:eastAsia="en-US"/>
        </w:rPr>
        <w:fldChar w:fldCharType="separate"/>
      </w:r>
      <w:r w:rsidR="0061383D">
        <w:rPr>
          <w:b/>
          <w:bCs/>
          <w:lang w:eastAsia="en-US"/>
        </w:rPr>
        <w:t>Chyba! Nenalezen zdroj odkazů.</w:t>
      </w:r>
      <w:r w:rsidR="00337E84" w:rsidRPr="008C1ACA">
        <w:rPr>
          <w:lang w:eastAsia="en-US"/>
        </w:rPr>
        <w:fldChar w:fldCharType="end"/>
      </w:r>
      <w:r w:rsidR="00337E84" w:rsidRPr="008C1ACA">
        <w:rPr>
          <w:lang w:eastAsia="en-US"/>
        </w:rPr>
        <w:t>).</w:t>
      </w:r>
    </w:p>
    <w:p w14:paraId="1F9FA023" w14:textId="77777777" w:rsidR="00803BEE" w:rsidRPr="008C1ACA" w:rsidRDefault="00803BEE" w:rsidP="00B3164C"/>
    <w:p w14:paraId="3FC3F446" w14:textId="00103A1E" w:rsidR="007F0DFC" w:rsidRDefault="007F0DFC">
      <w:pPr>
        <w:tabs>
          <w:tab w:val="clear" w:pos="851"/>
        </w:tabs>
        <w:spacing w:after="60"/>
      </w:pPr>
      <w:r>
        <w:br w:type="page"/>
      </w:r>
    </w:p>
    <w:p w14:paraId="4D88341A" w14:textId="618E875A" w:rsidR="007631D4" w:rsidRPr="008C1ACA" w:rsidRDefault="00B3164C" w:rsidP="00E05C7A">
      <w:pPr>
        <w:pStyle w:val="Nadpis1"/>
        <w:keepNext/>
      </w:pPr>
      <w:bookmarkStart w:id="361" w:name="_Toc126793018"/>
      <w:r w:rsidRPr="008C1ACA">
        <w:t>2.</w:t>
      </w:r>
      <w:r w:rsidRPr="008C1ACA">
        <w:tab/>
      </w:r>
      <w:r w:rsidR="007631D4" w:rsidRPr="008C1ACA">
        <w:t>Vyhodnocení</w:t>
      </w:r>
      <w:bookmarkEnd w:id="358"/>
      <w:r w:rsidR="007631D4" w:rsidRPr="008C1ACA">
        <w:t xml:space="preserve"> </w:t>
      </w:r>
      <w:bookmarkEnd w:id="359"/>
      <w:bookmarkEnd w:id="360"/>
      <w:r w:rsidR="00BB2927" w:rsidRPr="008C1ACA">
        <w:t>PŘÍNOSU K NAPLNĚNÍ PRIORIT ÚZEMNÍHO</w:t>
      </w:r>
      <w:r w:rsidR="00F97A12" w:rsidRPr="008C1ACA">
        <w:br/>
        <w:t>PLÁNO</w:t>
      </w:r>
      <w:r w:rsidR="00BB2927" w:rsidRPr="008C1ACA">
        <w:t>VÁNÍ OBSAŽENÝCH V ZÚR HL. M. PRAHY</w:t>
      </w:r>
      <w:bookmarkEnd w:id="361"/>
    </w:p>
    <w:p w14:paraId="2A5F6B12" w14:textId="77777777" w:rsidR="00A25A94" w:rsidRPr="008C1ACA" w:rsidRDefault="00A25A94" w:rsidP="00771B97"/>
    <w:p w14:paraId="6A9E5013" w14:textId="5034565E" w:rsidR="004D1097" w:rsidRPr="008C1ACA" w:rsidRDefault="004D1097" w:rsidP="004D1097">
      <w:pPr>
        <w:spacing w:before="120"/>
        <w:contextualSpacing/>
        <w:jc w:val="center"/>
        <w:rPr>
          <w:rFonts w:eastAsia="Calibri"/>
          <w:b/>
          <w:bCs/>
          <w:szCs w:val="20"/>
        </w:rPr>
      </w:pPr>
      <w:bookmarkStart w:id="362" w:name="_Toc120441269"/>
      <w:bookmarkStart w:id="363" w:name="_Toc126793034"/>
      <w:r w:rsidRPr="008C1ACA">
        <w:t xml:space="preserve">Tabulka </w:t>
      </w:r>
      <w:r w:rsidRPr="008C1ACA">
        <w:rPr>
          <w:noProof/>
        </w:rPr>
        <w:fldChar w:fldCharType="begin"/>
      </w:r>
      <w:r w:rsidRPr="008C1ACA">
        <w:rPr>
          <w:noProof/>
        </w:rPr>
        <w:instrText xml:space="preserve"> SEQ Tabulka \* ARABIC </w:instrText>
      </w:r>
      <w:r w:rsidRPr="008C1ACA">
        <w:rPr>
          <w:noProof/>
        </w:rPr>
        <w:fldChar w:fldCharType="separate"/>
      </w:r>
      <w:r w:rsidR="0061383D">
        <w:rPr>
          <w:noProof/>
        </w:rPr>
        <w:t>13</w:t>
      </w:r>
      <w:r w:rsidRPr="008C1ACA">
        <w:rPr>
          <w:noProof/>
        </w:rPr>
        <w:fldChar w:fldCharType="end"/>
      </w:r>
      <w:r w:rsidR="00A25A94" w:rsidRPr="008C1ACA">
        <w:t xml:space="preserve"> </w:t>
      </w:r>
      <w:bookmarkEnd w:id="362"/>
      <w:r w:rsidRPr="008C1ACA">
        <w:rPr>
          <w:rFonts w:eastAsia="Calibri"/>
          <w:b/>
          <w:bCs/>
          <w:szCs w:val="20"/>
        </w:rPr>
        <w:t>Hodnocení přínosů změny č. Z 3093/10 k naplnění priorit územního plánování</w:t>
      </w:r>
      <w:r w:rsidRPr="008C1ACA">
        <w:rPr>
          <w:rFonts w:eastAsia="Calibri"/>
          <w:b/>
          <w:bCs/>
          <w:szCs w:val="20"/>
        </w:rPr>
        <w:br/>
        <w:t>obsažených v ZÚR hl. m. Prahy</w:t>
      </w:r>
      <w:bookmarkEnd w:id="363"/>
      <w:r w:rsidRPr="008C1ACA">
        <w:rPr>
          <w:rFonts w:eastAsia="Calibri"/>
          <w:b/>
          <w:bCs/>
          <w:szCs w:val="20"/>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89"/>
        <w:gridCol w:w="1671"/>
      </w:tblGrid>
      <w:tr w:rsidR="004D1097" w:rsidRPr="008C1ACA" w14:paraId="14ACAC10" w14:textId="77777777" w:rsidTr="004D1097">
        <w:trPr>
          <w:trHeight w:val="300"/>
          <w:tblHeader/>
          <w:jc w:val="center"/>
        </w:trPr>
        <w:tc>
          <w:tcPr>
            <w:tcW w:w="4078" w:type="pct"/>
            <w:shd w:val="clear" w:color="auto" w:fill="auto"/>
            <w:noWrap/>
            <w:vAlign w:val="center"/>
          </w:tcPr>
          <w:p w14:paraId="5672CC55" w14:textId="77777777" w:rsidR="004D1097" w:rsidRPr="008C1ACA" w:rsidRDefault="004D1097" w:rsidP="004D1097">
            <w:pPr>
              <w:pStyle w:val="Zhlavtabulky"/>
              <w:rPr>
                <w:i/>
              </w:rPr>
            </w:pPr>
            <w:r w:rsidRPr="008C1ACA">
              <w:t>Priorita územního plánování</w:t>
            </w:r>
          </w:p>
        </w:tc>
        <w:tc>
          <w:tcPr>
            <w:tcW w:w="922" w:type="pct"/>
            <w:vAlign w:val="center"/>
          </w:tcPr>
          <w:p w14:paraId="0D15B425" w14:textId="77777777" w:rsidR="004D1097" w:rsidRPr="008C1ACA" w:rsidRDefault="004D1097" w:rsidP="004D1097">
            <w:pPr>
              <w:pStyle w:val="Zhlavtabulky"/>
            </w:pPr>
            <w:r w:rsidRPr="008C1ACA">
              <w:t xml:space="preserve">přínos změny </w:t>
            </w:r>
            <w:r w:rsidRPr="008C1ACA">
              <w:br/>
              <w:t>č. Z 3093/10</w:t>
            </w:r>
          </w:p>
        </w:tc>
      </w:tr>
      <w:tr w:rsidR="004D1097" w:rsidRPr="008C1ACA" w14:paraId="7AE33AED" w14:textId="77777777" w:rsidTr="004D1097">
        <w:trPr>
          <w:trHeight w:val="300"/>
          <w:jc w:val="center"/>
        </w:trPr>
        <w:tc>
          <w:tcPr>
            <w:tcW w:w="4078" w:type="pct"/>
            <w:shd w:val="clear" w:color="auto" w:fill="auto"/>
            <w:noWrap/>
            <w:vAlign w:val="center"/>
            <w:hideMark/>
          </w:tcPr>
          <w:p w14:paraId="3F519344" w14:textId="77777777" w:rsidR="004D1097" w:rsidRPr="008C1ACA" w:rsidRDefault="004D1097" w:rsidP="004D1097">
            <w:pPr>
              <w:pStyle w:val="Normlnslovan"/>
            </w:pPr>
            <w:r w:rsidRPr="008C1ACA">
              <w:t>Vycházet z výjimečného postavení Prahy jako hlavního města České republiky, přirozeného centra Pražského regionu a významného města Evropy.</w:t>
            </w:r>
          </w:p>
        </w:tc>
        <w:tc>
          <w:tcPr>
            <w:tcW w:w="922" w:type="pct"/>
            <w:shd w:val="clear" w:color="auto" w:fill="auto"/>
            <w:vAlign w:val="center"/>
          </w:tcPr>
          <w:p w14:paraId="378B6D0C" w14:textId="77777777" w:rsidR="004D1097" w:rsidRPr="008C1ACA" w:rsidRDefault="004D1097" w:rsidP="004D1097">
            <w:pPr>
              <w:pStyle w:val="Normln-sted"/>
              <w:rPr>
                <w:sz w:val="20"/>
              </w:rPr>
            </w:pPr>
            <w:r w:rsidRPr="008C1ACA">
              <w:rPr>
                <w:sz w:val="20"/>
              </w:rPr>
              <w:t>0</w:t>
            </w:r>
          </w:p>
        </w:tc>
      </w:tr>
      <w:tr w:rsidR="004D1097" w:rsidRPr="008C1ACA" w14:paraId="050B53FD" w14:textId="77777777" w:rsidTr="004D1097">
        <w:trPr>
          <w:trHeight w:val="323"/>
          <w:jc w:val="center"/>
        </w:trPr>
        <w:tc>
          <w:tcPr>
            <w:tcW w:w="4078" w:type="pct"/>
            <w:shd w:val="clear" w:color="auto" w:fill="auto"/>
            <w:noWrap/>
            <w:vAlign w:val="center"/>
            <w:hideMark/>
          </w:tcPr>
          <w:p w14:paraId="7A588091" w14:textId="77777777" w:rsidR="004D1097" w:rsidRPr="008C1ACA" w:rsidRDefault="004D1097" w:rsidP="004D1097">
            <w:pPr>
              <w:pStyle w:val="Normlnslovan"/>
            </w:pPr>
            <w:r w:rsidRPr="008C1ACA">
              <w:t>Respektovat a rozvíjet kulturní a historické hodnoty a rozmanité přírodní podmínky na území hl. m. Prahy.</w:t>
            </w:r>
          </w:p>
        </w:tc>
        <w:tc>
          <w:tcPr>
            <w:tcW w:w="922" w:type="pct"/>
            <w:shd w:val="clear" w:color="auto" w:fill="auto"/>
            <w:vAlign w:val="center"/>
          </w:tcPr>
          <w:p w14:paraId="30493F3A" w14:textId="77777777" w:rsidR="004D1097" w:rsidRPr="008C1ACA" w:rsidRDefault="004D1097" w:rsidP="004D1097">
            <w:pPr>
              <w:pStyle w:val="Normln-sted"/>
              <w:rPr>
                <w:sz w:val="20"/>
              </w:rPr>
            </w:pPr>
            <w:r w:rsidRPr="008C1ACA">
              <w:rPr>
                <w:sz w:val="20"/>
              </w:rPr>
              <w:t>0</w:t>
            </w:r>
          </w:p>
        </w:tc>
      </w:tr>
      <w:tr w:rsidR="004D1097" w:rsidRPr="008C1ACA" w14:paraId="6B2B02FE" w14:textId="77777777" w:rsidTr="004D1097">
        <w:trPr>
          <w:trHeight w:val="300"/>
          <w:jc w:val="center"/>
        </w:trPr>
        <w:tc>
          <w:tcPr>
            <w:tcW w:w="4078" w:type="pct"/>
            <w:shd w:val="clear" w:color="auto" w:fill="auto"/>
            <w:noWrap/>
            <w:vAlign w:val="center"/>
          </w:tcPr>
          <w:p w14:paraId="1EA1C211" w14:textId="77777777" w:rsidR="004D1097" w:rsidRPr="008C1ACA" w:rsidRDefault="004D1097" w:rsidP="004D1097">
            <w:pPr>
              <w:pStyle w:val="Normlnslovan"/>
            </w:pPr>
            <w:r w:rsidRPr="008C1ACA">
              <w:t>Vytvořit podmínky pro vyvážený rozvoj území návrhem odpovídajícího funkčního i prostorového uspořádání ve všech historicky vzniklých pásmech města.</w:t>
            </w:r>
          </w:p>
        </w:tc>
        <w:tc>
          <w:tcPr>
            <w:tcW w:w="922" w:type="pct"/>
            <w:shd w:val="clear" w:color="auto" w:fill="DBE5F1" w:themeFill="accent1" w:themeFillTint="33"/>
            <w:vAlign w:val="center"/>
          </w:tcPr>
          <w:p w14:paraId="3E9EBFA5" w14:textId="77777777" w:rsidR="004D1097" w:rsidRPr="008C1ACA" w:rsidRDefault="004D1097" w:rsidP="004D1097">
            <w:pPr>
              <w:pStyle w:val="Normln-sted"/>
              <w:rPr>
                <w:sz w:val="20"/>
              </w:rPr>
            </w:pPr>
            <w:r w:rsidRPr="008C1ACA">
              <w:rPr>
                <w:sz w:val="20"/>
              </w:rPr>
              <w:t>+1</w:t>
            </w:r>
          </w:p>
        </w:tc>
      </w:tr>
      <w:tr w:rsidR="004D1097" w:rsidRPr="008C1ACA" w14:paraId="5F423E80" w14:textId="77777777" w:rsidTr="004D1097">
        <w:trPr>
          <w:trHeight w:val="300"/>
          <w:jc w:val="center"/>
        </w:trPr>
        <w:tc>
          <w:tcPr>
            <w:tcW w:w="4078" w:type="pct"/>
            <w:shd w:val="clear" w:color="auto" w:fill="auto"/>
            <w:noWrap/>
            <w:vAlign w:val="center"/>
          </w:tcPr>
          <w:p w14:paraId="6C1EB33F" w14:textId="77777777" w:rsidR="004D1097" w:rsidRPr="008C1ACA" w:rsidRDefault="004D1097" w:rsidP="004D1097">
            <w:pPr>
              <w:pStyle w:val="Normlnslovan"/>
            </w:pPr>
            <w:r w:rsidRPr="008C1ACA">
              <w:t>Upřednostnit využití transformačních území oproti rozvoji v dosud nezastavěném území.</w:t>
            </w:r>
          </w:p>
        </w:tc>
        <w:tc>
          <w:tcPr>
            <w:tcW w:w="922" w:type="pct"/>
            <w:shd w:val="clear" w:color="auto" w:fill="DBE5F1" w:themeFill="accent1" w:themeFillTint="33"/>
            <w:vAlign w:val="center"/>
          </w:tcPr>
          <w:p w14:paraId="70CF6428" w14:textId="77777777" w:rsidR="004D1097" w:rsidRPr="008C1ACA" w:rsidRDefault="004D1097" w:rsidP="004D1097">
            <w:pPr>
              <w:pStyle w:val="Normln-sted"/>
              <w:rPr>
                <w:sz w:val="20"/>
              </w:rPr>
            </w:pPr>
            <w:r w:rsidRPr="008C1ACA">
              <w:rPr>
                <w:sz w:val="20"/>
              </w:rPr>
              <w:t>+1</w:t>
            </w:r>
          </w:p>
        </w:tc>
      </w:tr>
      <w:tr w:rsidR="004D1097" w:rsidRPr="008C1ACA" w14:paraId="77D98C6A" w14:textId="77777777" w:rsidTr="004D1097">
        <w:trPr>
          <w:trHeight w:val="300"/>
          <w:jc w:val="center"/>
        </w:trPr>
        <w:tc>
          <w:tcPr>
            <w:tcW w:w="4078" w:type="pct"/>
            <w:shd w:val="clear" w:color="auto" w:fill="auto"/>
            <w:noWrap/>
            <w:vAlign w:val="center"/>
          </w:tcPr>
          <w:p w14:paraId="0B64AAF7" w14:textId="77777777" w:rsidR="004D1097" w:rsidRPr="008C1ACA" w:rsidRDefault="004D1097" w:rsidP="004D1097">
            <w:pPr>
              <w:pStyle w:val="Normlnslovan"/>
            </w:pPr>
            <w:r w:rsidRPr="008C1ACA">
              <w:t>Zmírnit negativní vlivy suburbanizace v přilehlé části Pražského regionu opatřeními ve vnějším pásmu hl. m. Prahy.</w:t>
            </w:r>
          </w:p>
        </w:tc>
        <w:tc>
          <w:tcPr>
            <w:tcW w:w="922" w:type="pct"/>
            <w:shd w:val="clear" w:color="auto" w:fill="DBE5F1" w:themeFill="accent1" w:themeFillTint="33"/>
            <w:vAlign w:val="center"/>
          </w:tcPr>
          <w:p w14:paraId="2FFF7FE0" w14:textId="77777777" w:rsidR="004D1097" w:rsidRPr="008C1ACA" w:rsidRDefault="004D1097" w:rsidP="004D1097">
            <w:pPr>
              <w:pStyle w:val="Normln-sted"/>
              <w:rPr>
                <w:sz w:val="20"/>
              </w:rPr>
            </w:pPr>
            <w:r w:rsidRPr="008C1ACA">
              <w:rPr>
                <w:sz w:val="20"/>
              </w:rPr>
              <w:t>+1</w:t>
            </w:r>
          </w:p>
        </w:tc>
      </w:tr>
      <w:tr w:rsidR="004D1097" w:rsidRPr="008C1ACA" w14:paraId="20BB35A0" w14:textId="77777777" w:rsidTr="004D1097">
        <w:trPr>
          <w:trHeight w:val="300"/>
          <w:jc w:val="center"/>
        </w:trPr>
        <w:tc>
          <w:tcPr>
            <w:tcW w:w="4078" w:type="pct"/>
            <w:shd w:val="clear" w:color="auto" w:fill="auto"/>
            <w:noWrap/>
            <w:vAlign w:val="center"/>
          </w:tcPr>
          <w:p w14:paraId="6FECA8C1" w14:textId="77777777" w:rsidR="004D1097" w:rsidRPr="008C1ACA" w:rsidRDefault="004D1097" w:rsidP="004D1097">
            <w:pPr>
              <w:pStyle w:val="Normlnslovan"/>
            </w:pPr>
            <w:r w:rsidRPr="008C1ACA">
              <w:t>Zajistit podmínky pro rozvoj všech dopravních systémů nezbytných pro fungování města, přednostně pro rozvoj integrované veřejné dopravy s potřebným přesahem do Středočeského kraje.</w:t>
            </w:r>
          </w:p>
        </w:tc>
        <w:tc>
          <w:tcPr>
            <w:tcW w:w="922" w:type="pct"/>
            <w:shd w:val="clear" w:color="auto" w:fill="auto"/>
            <w:vAlign w:val="center"/>
          </w:tcPr>
          <w:p w14:paraId="6512E3D4" w14:textId="77777777" w:rsidR="004D1097" w:rsidRPr="008C1ACA" w:rsidRDefault="004D1097" w:rsidP="004D1097">
            <w:pPr>
              <w:pStyle w:val="Normln-sted"/>
              <w:rPr>
                <w:sz w:val="20"/>
              </w:rPr>
            </w:pPr>
            <w:r w:rsidRPr="008C1ACA">
              <w:rPr>
                <w:sz w:val="20"/>
              </w:rPr>
              <w:t>0</w:t>
            </w:r>
          </w:p>
        </w:tc>
      </w:tr>
      <w:tr w:rsidR="004D1097" w:rsidRPr="008C1ACA" w14:paraId="60CD96D9" w14:textId="77777777" w:rsidTr="004D1097">
        <w:trPr>
          <w:trHeight w:val="300"/>
          <w:jc w:val="center"/>
        </w:trPr>
        <w:tc>
          <w:tcPr>
            <w:tcW w:w="4078" w:type="pct"/>
            <w:shd w:val="clear" w:color="auto" w:fill="auto"/>
            <w:noWrap/>
            <w:vAlign w:val="center"/>
          </w:tcPr>
          <w:p w14:paraId="49050D65" w14:textId="77777777" w:rsidR="004D1097" w:rsidRPr="008C1ACA" w:rsidRDefault="004D1097" w:rsidP="004D1097">
            <w:pPr>
              <w:pStyle w:val="Normlnslovan"/>
            </w:pPr>
            <w:r w:rsidRPr="008C1ACA">
              <w:t>Vytvořit podmínky umožňující omezit individuální automobilovou dopravu směrem do centra města, zejména do území Památkové rezervace v hlavním městě Praze.</w:t>
            </w:r>
          </w:p>
        </w:tc>
        <w:tc>
          <w:tcPr>
            <w:tcW w:w="922" w:type="pct"/>
            <w:shd w:val="clear" w:color="auto" w:fill="auto"/>
            <w:vAlign w:val="center"/>
          </w:tcPr>
          <w:p w14:paraId="61DFC676" w14:textId="77777777" w:rsidR="004D1097" w:rsidRPr="008C1ACA" w:rsidRDefault="004D1097" w:rsidP="004D1097">
            <w:pPr>
              <w:pStyle w:val="Normln-sted"/>
              <w:rPr>
                <w:sz w:val="20"/>
              </w:rPr>
            </w:pPr>
            <w:r w:rsidRPr="008C1ACA">
              <w:rPr>
                <w:sz w:val="20"/>
              </w:rPr>
              <w:t>0</w:t>
            </w:r>
          </w:p>
        </w:tc>
      </w:tr>
      <w:tr w:rsidR="004D1097" w:rsidRPr="008C1ACA" w14:paraId="18FF5C20" w14:textId="77777777" w:rsidTr="004D1097">
        <w:trPr>
          <w:trHeight w:val="300"/>
          <w:jc w:val="center"/>
        </w:trPr>
        <w:tc>
          <w:tcPr>
            <w:tcW w:w="4078" w:type="pct"/>
            <w:shd w:val="clear" w:color="auto" w:fill="auto"/>
            <w:noWrap/>
            <w:vAlign w:val="center"/>
          </w:tcPr>
          <w:p w14:paraId="4A20F7F2" w14:textId="77777777" w:rsidR="004D1097" w:rsidRPr="008C1ACA" w:rsidRDefault="004D1097" w:rsidP="004D1097">
            <w:pPr>
              <w:pStyle w:val="Normlnslovan"/>
            </w:pPr>
            <w:r w:rsidRPr="008C1ACA">
              <w:t>Vytvořit podmínky pro rozvoj druhů dopravy šetrných k životnímu prostředí.</w:t>
            </w:r>
          </w:p>
        </w:tc>
        <w:tc>
          <w:tcPr>
            <w:tcW w:w="922" w:type="pct"/>
            <w:shd w:val="clear" w:color="auto" w:fill="auto"/>
            <w:vAlign w:val="center"/>
          </w:tcPr>
          <w:p w14:paraId="6DD4D514" w14:textId="77777777" w:rsidR="004D1097" w:rsidRPr="008C1ACA" w:rsidRDefault="004D1097" w:rsidP="004D1097">
            <w:pPr>
              <w:pStyle w:val="Normln-sted"/>
              <w:rPr>
                <w:sz w:val="20"/>
              </w:rPr>
            </w:pPr>
            <w:r w:rsidRPr="008C1ACA">
              <w:rPr>
                <w:sz w:val="20"/>
              </w:rPr>
              <w:t>0</w:t>
            </w:r>
          </w:p>
        </w:tc>
      </w:tr>
      <w:tr w:rsidR="004D1097" w:rsidRPr="008C1ACA" w14:paraId="286C1C13" w14:textId="77777777" w:rsidTr="004D1097">
        <w:trPr>
          <w:trHeight w:val="300"/>
          <w:jc w:val="center"/>
        </w:trPr>
        <w:tc>
          <w:tcPr>
            <w:tcW w:w="4078" w:type="pct"/>
            <w:shd w:val="clear" w:color="auto" w:fill="auto"/>
            <w:noWrap/>
            <w:vAlign w:val="center"/>
          </w:tcPr>
          <w:p w14:paraId="177DF4D8" w14:textId="77777777" w:rsidR="004D1097" w:rsidRPr="008C1ACA" w:rsidRDefault="004D1097" w:rsidP="004D1097">
            <w:pPr>
              <w:pStyle w:val="Normlnslovan"/>
            </w:pPr>
            <w:r w:rsidRPr="008C1ACA">
              <w:t>Zajistit rozvoj všech systémů technické infrastruktury, které jsou podmínkou pro další rozvoj města.</w:t>
            </w:r>
          </w:p>
        </w:tc>
        <w:tc>
          <w:tcPr>
            <w:tcW w:w="922" w:type="pct"/>
            <w:shd w:val="clear" w:color="auto" w:fill="auto"/>
            <w:vAlign w:val="center"/>
          </w:tcPr>
          <w:p w14:paraId="5626C54E" w14:textId="77777777" w:rsidR="004D1097" w:rsidRPr="008C1ACA" w:rsidRDefault="004D1097" w:rsidP="004D1097">
            <w:pPr>
              <w:pStyle w:val="Normln-sted"/>
              <w:rPr>
                <w:sz w:val="20"/>
              </w:rPr>
            </w:pPr>
            <w:r w:rsidRPr="008C1ACA">
              <w:rPr>
                <w:sz w:val="20"/>
              </w:rPr>
              <w:t>0</w:t>
            </w:r>
          </w:p>
        </w:tc>
      </w:tr>
      <w:tr w:rsidR="004D1097" w:rsidRPr="008C1ACA" w14:paraId="3F2FADEA" w14:textId="77777777" w:rsidTr="004D1097">
        <w:trPr>
          <w:trHeight w:val="300"/>
          <w:jc w:val="center"/>
        </w:trPr>
        <w:tc>
          <w:tcPr>
            <w:tcW w:w="4078" w:type="pct"/>
            <w:shd w:val="clear" w:color="auto" w:fill="auto"/>
            <w:noWrap/>
            <w:vAlign w:val="center"/>
          </w:tcPr>
          <w:p w14:paraId="567DDD77" w14:textId="77777777" w:rsidR="004D1097" w:rsidRPr="008C1ACA" w:rsidRDefault="004D1097" w:rsidP="004D1097">
            <w:pPr>
              <w:pStyle w:val="Normlnslovan"/>
            </w:pPr>
            <w:r w:rsidRPr="008C1ACA">
              <w:t>Zvyšovat podíl zeleně a spojovat ji do uceleného systému.</w:t>
            </w:r>
          </w:p>
        </w:tc>
        <w:tc>
          <w:tcPr>
            <w:tcW w:w="922" w:type="pct"/>
            <w:shd w:val="clear" w:color="auto" w:fill="DBE5F1" w:themeFill="accent1" w:themeFillTint="33"/>
            <w:vAlign w:val="center"/>
          </w:tcPr>
          <w:p w14:paraId="35A612E5" w14:textId="77777777" w:rsidR="004D1097" w:rsidRPr="008C1ACA" w:rsidRDefault="004D1097" w:rsidP="004D1097">
            <w:pPr>
              <w:pStyle w:val="Normln-sted"/>
              <w:rPr>
                <w:sz w:val="20"/>
              </w:rPr>
            </w:pPr>
            <w:r w:rsidRPr="008C1ACA">
              <w:rPr>
                <w:sz w:val="20"/>
              </w:rPr>
              <w:t>+1</w:t>
            </w:r>
          </w:p>
        </w:tc>
      </w:tr>
      <w:tr w:rsidR="004D1097" w:rsidRPr="008C1ACA" w14:paraId="33D0417F" w14:textId="77777777" w:rsidTr="004D1097">
        <w:trPr>
          <w:trHeight w:val="300"/>
          <w:jc w:val="center"/>
        </w:trPr>
        <w:tc>
          <w:tcPr>
            <w:tcW w:w="4078" w:type="pct"/>
            <w:shd w:val="clear" w:color="auto" w:fill="auto"/>
            <w:noWrap/>
            <w:vAlign w:val="center"/>
          </w:tcPr>
          <w:p w14:paraId="232FB1DE" w14:textId="77777777" w:rsidR="004D1097" w:rsidRPr="008C1ACA" w:rsidRDefault="004D1097" w:rsidP="004D1097">
            <w:pPr>
              <w:pStyle w:val="Normlnslovan"/>
            </w:pPr>
            <w:r w:rsidRPr="008C1ACA">
              <w:t>Vytvořit podmínky pro odstranění nebo zmírnění současných ekologických problémů a přispět k vyřešení střetů zájmů mezi ochranou životního prostředí a ekonomickým a stavebním rozvojem hlavního města.</w:t>
            </w:r>
          </w:p>
        </w:tc>
        <w:tc>
          <w:tcPr>
            <w:tcW w:w="922" w:type="pct"/>
            <w:shd w:val="clear" w:color="auto" w:fill="auto"/>
            <w:vAlign w:val="center"/>
          </w:tcPr>
          <w:p w14:paraId="77C74C8A" w14:textId="77777777" w:rsidR="004D1097" w:rsidRPr="008C1ACA" w:rsidRDefault="004D1097" w:rsidP="004D1097">
            <w:pPr>
              <w:pStyle w:val="Normln-sted"/>
              <w:rPr>
                <w:sz w:val="20"/>
              </w:rPr>
            </w:pPr>
            <w:r w:rsidRPr="008C1ACA">
              <w:rPr>
                <w:sz w:val="20"/>
              </w:rPr>
              <w:t>0</w:t>
            </w:r>
          </w:p>
        </w:tc>
      </w:tr>
      <w:tr w:rsidR="004D1097" w:rsidRPr="008C1ACA" w14:paraId="494D513E" w14:textId="77777777" w:rsidTr="004D1097">
        <w:trPr>
          <w:trHeight w:val="300"/>
          <w:jc w:val="center"/>
        </w:trPr>
        <w:tc>
          <w:tcPr>
            <w:tcW w:w="4078" w:type="pct"/>
            <w:shd w:val="clear" w:color="auto" w:fill="auto"/>
            <w:noWrap/>
            <w:vAlign w:val="center"/>
          </w:tcPr>
          <w:p w14:paraId="576D6640" w14:textId="77777777" w:rsidR="004D1097" w:rsidRPr="008C1ACA" w:rsidRDefault="004D1097" w:rsidP="004D1097">
            <w:pPr>
              <w:pStyle w:val="Normlnslovan"/>
            </w:pPr>
            <w:r w:rsidRPr="008C1ACA">
              <w:t>Vytvořit podmínky pro odstranění současných problémů mezi veřejným zájmem na zachování historického stavebního fondu a rozvojem uvnitř historického centra.</w:t>
            </w:r>
          </w:p>
        </w:tc>
        <w:tc>
          <w:tcPr>
            <w:tcW w:w="922" w:type="pct"/>
            <w:shd w:val="clear" w:color="auto" w:fill="auto"/>
            <w:vAlign w:val="center"/>
          </w:tcPr>
          <w:p w14:paraId="1AF8792C" w14:textId="77777777" w:rsidR="004D1097" w:rsidRPr="008C1ACA" w:rsidRDefault="004D1097" w:rsidP="004D1097">
            <w:pPr>
              <w:pStyle w:val="Normln-sted"/>
              <w:rPr>
                <w:sz w:val="20"/>
              </w:rPr>
            </w:pPr>
            <w:r w:rsidRPr="008C1ACA">
              <w:rPr>
                <w:sz w:val="20"/>
              </w:rPr>
              <w:t>0</w:t>
            </w:r>
          </w:p>
        </w:tc>
      </w:tr>
    </w:tbl>
    <w:p w14:paraId="3632A392" w14:textId="77777777" w:rsidR="004D1097" w:rsidRPr="008C1ACA" w:rsidRDefault="004D1097" w:rsidP="004D1097">
      <w:pPr>
        <w:rPr>
          <w:sz w:val="18"/>
          <w:szCs w:val="18"/>
        </w:rPr>
      </w:pPr>
    </w:p>
    <w:p w14:paraId="2B13DB53" w14:textId="77777777" w:rsidR="004D1097" w:rsidRPr="008C1ACA" w:rsidRDefault="004D1097" w:rsidP="004D1097">
      <w:r w:rsidRPr="008C1ACA">
        <w:t xml:space="preserve">Změna Z 3093/10 navrhuje plochy všeobecně smíšené /SV/ tak, aby došlo k zarovnání hranice zastavitelné plochy /SV/, podél Lovosické ulice. Plocha změny spadá do transformačního území a upřednostňuje zástavbu mimo dosud nezastavěné území. Změna je tak v souladu s prioritou (4). </w:t>
      </w:r>
    </w:p>
    <w:p w14:paraId="33D1DBB1" w14:textId="77777777" w:rsidR="004D1097" w:rsidRPr="008C1ACA" w:rsidRDefault="004D1097" w:rsidP="004D1097">
      <w:r w:rsidRPr="008C1ACA">
        <w:t xml:space="preserve">Změna také leží v ochranném pásmu památkové rezervace hl. m. Prahy, svým charakterem navazuje na stávající využití území a je tak v souladu s prioritou (3). Rozvoj bydlení v pražském regionu má pozitivní vliv na zmírnění trendu suburbanizace a změna je tak v souladu i s prioritou (5). </w:t>
      </w:r>
    </w:p>
    <w:p w14:paraId="14E5D54B" w14:textId="77777777" w:rsidR="004D1097" w:rsidRPr="008C1ACA" w:rsidRDefault="004D1097" w:rsidP="004D1097">
      <w:r w:rsidRPr="008C1ACA">
        <w:t xml:space="preserve">Změna sice redukuje stávající plochy zeleně, ale navrhuje nový systém městské zeleně, který bude lépe interagovat se stávajícími parky a pásy zeleně. Změna je tak v souladu s prioritou (10). </w:t>
      </w:r>
    </w:p>
    <w:p w14:paraId="089AE5BB" w14:textId="25D800AA" w:rsidR="00E32195" w:rsidRPr="008C1ACA" w:rsidRDefault="00E32195" w:rsidP="004D1097">
      <w:pPr>
        <w:pStyle w:val="Titulek"/>
      </w:pPr>
    </w:p>
    <w:p w14:paraId="0B33C8A1" w14:textId="77777777" w:rsidR="008940E6" w:rsidRPr="008C1ACA" w:rsidRDefault="008940E6" w:rsidP="007360D6"/>
    <w:p w14:paraId="5CA48C86" w14:textId="77777777" w:rsidR="008940E6" w:rsidRPr="008C1ACA" w:rsidRDefault="008940E6" w:rsidP="007360D6">
      <w:pPr>
        <w:sectPr w:rsidR="008940E6" w:rsidRPr="008C1ACA" w:rsidSect="00803BEE">
          <w:headerReference w:type="even" r:id="rId55"/>
          <w:headerReference w:type="default" r:id="rId56"/>
          <w:pgSz w:w="11906" w:h="16838" w:code="9"/>
          <w:pgMar w:top="1418" w:right="1418" w:bottom="1418" w:left="1418" w:header="709" w:footer="709" w:gutter="0"/>
          <w:cols w:space="708"/>
        </w:sectPr>
      </w:pPr>
    </w:p>
    <w:p w14:paraId="1A82D182" w14:textId="7505D9EB" w:rsidR="008940E6" w:rsidRPr="008C1ACA" w:rsidRDefault="008940E6" w:rsidP="000B2F47">
      <w:pPr>
        <w:pStyle w:val="Nadpis0"/>
        <w:jc w:val="left"/>
      </w:pPr>
      <w:bookmarkStart w:id="364" w:name="_Toc56005761"/>
      <w:bookmarkStart w:id="365" w:name="_Toc56006423"/>
      <w:bookmarkStart w:id="366" w:name="_Toc126793019"/>
      <w:r w:rsidRPr="008C1ACA">
        <w:t>F.</w:t>
      </w:r>
      <w:r w:rsidRPr="008C1ACA">
        <w:tab/>
        <w:t xml:space="preserve">VYHODNOCENÍ VLIVŮ NA UDRŽITELNÝ ROZVOJ ÚZEMÍ </w:t>
      </w:r>
      <w:r w:rsidR="00522360" w:rsidRPr="008C1ACA">
        <w:sym w:font="Symbol" w:char="F02D"/>
      </w:r>
      <w:r w:rsidRPr="008C1ACA">
        <w:t xml:space="preserve"> SHRNUTÍ</w:t>
      </w:r>
      <w:bookmarkEnd w:id="364"/>
      <w:bookmarkEnd w:id="365"/>
      <w:bookmarkEnd w:id="366"/>
    </w:p>
    <w:p w14:paraId="7EEFF3DE" w14:textId="77777777" w:rsidR="00522360" w:rsidRPr="008C1ACA" w:rsidRDefault="00522360" w:rsidP="00522360">
      <w:pPr>
        <w:rPr>
          <w:lang w:eastAsia="en-US"/>
        </w:rPr>
      </w:pPr>
    </w:p>
    <w:p w14:paraId="2C34536D" w14:textId="77777777" w:rsidR="000B2F47" w:rsidRPr="008C1ACA" w:rsidRDefault="000B2F47" w:rsidP="00522360">
      <w:pPr>
        <w:rPr>
          <w:lang w:eastAsia="en-US"/>
        </w:rPr>
      </w:pPr>
    </w:p>
    <w:p w14:paraId="371BD268" w14:textId="77777777" w:rsidR="004D1097" w:rsidRPr="008C1ACA" w:rsidRDefault="004D1097" w:rsidP="004D1097">
      <w:bookmarkStart w:id="367" w:name="_Toc3500765"/>
      <w:bookmarkStart w:id="368" w:name="_Toc3501017"/>
      <w:bookmarkStart w:id="369" w:name="_Toc49256632"/>
      <w:r w:rsidRPr="008C1ACA">
        <w:t xml:space="preserve">Tato kapitola obsahuje souhrn závěrů jednotlivých částí vyhodnocení vlivů změny ÚP hl. m. Prahy č. Z 3093/10 obsažených v předchozích kapitolách. </w:t>
      </w:r>
    </w:p>
    <w:p w14:paraId="74BF9316" w14:textId="48AC50C3" w:rsidR="00B4483C" w:rsidRPr="008C1ACA" w:rsidRDefault="00B4483C" w:rsidP="00344DB3">
      <w:pPr>
        <w:pStyle w:val="Nadpis4"/>
      </w:pPr>
      <w:r w:rsidRPr="008C1ACA">
        <w:t>Vyhodnocení vlivů na životní prostředí dle přílohy stavebního zákona</w:t>
      </w:r>
      <w:bookmarkEnd w:id="367"/>
      <w:bookmarkEnd w:id="368"/>
      <w:bookmarkEnd w:id="369"/>
    </w:p>
    <w:p w14:paraId="0529AFC5" w14:textId="6D13F9FD" w:rsidR="004D1097" w:rsidRPr="008C1ACA" w:rsidRDefault="004D1097" w:rsidP="004D1097">
      <w:pPr>
        <w:rPr>
          <w:rFonts w:eastAsia="SimSun"/>
          <w:lang w:eastAsia="en-US"/>
        </w:rPr>
      </w:pPr>
      <w:bookmarkStart w:id="370" w:name="_Toc49256633"/>
      <w:r w:rsidRPr="008C1ACA">
        <w:rPr>
          <w:lang w:eastAsia="en-US"/>
        </w:rPr>
        <w:t xml:space="preserve">Závěry vyhodnocení vlivů na obyvatelstvo, lidské zdraví, životního prostředí a kulturní a historické dědictví jsou stručně shrnuty v kap. 12. části A tohoto svazku. Na základě těchto zjištění se doporučuje příslušnému orgánu vydat </w:t>
      </w:r>
      <w:r w:rsidRPr="008C1ACA">
        <w:rPr>
          <w:rFonts w:eastAsia="SimSun"/>
          <w:lang w:eastAsia="en-US"/>
        </w:rPr>
        <w:t>ke změně Územního plánu hlavního města Prahy č. Z 3093/12 „</w:t>
      </w:r>
      <w:r w:rsidRPr="008C1ACA">
        <w:rPr>
          <w:u w:val="single"/>
          <w:lang w:eastAsia="en-US"/>
        </w:rPr>
        <w:t>souhlasné stanovisko</w:t>
      </w:r>
      <w:r w:rsidRPr="008C1ACA">
        <w:rPr>
          <w:lang w:eastAsia="en-US"/>
        </w:rPr>
        <w:t xml:space="preserve">“ </w:t>
      </w:r>
      <w:r w:rsidRPr="008C1ACA">
        <w:rPr>
          <w:rFonts w:eastAsia="SimSun"/>
          <w:lang w:eastAsia="en-US"/>
        </w:rPr>
        <w:t>dle § 10 g) zák. č. 100/2001 Sb., o posuzování vlivů na životní prostředí, ve znění pozdějších předpisů bez stanovení podmínek.</w:t>
      </w:r>
    </w:p>
    <w:p w14:paraId="408F7E28" w14:textId="158CBA7F" w:rsidR="00B4483C" w:rsidRPr="008C1ACA" w:rsidRDefault="00B4483C" w:rsidP="00344DB3">
      <w:pPr>
        <w:pStyle w:val="Nadpis4"/>
      </w:pPr>
      <w:r w:rsidRPr="008C1ACA">
        <w:t xml:space="preserve">Vyhodnocení vlivů na </w:t>
      </w:r>
      <w:r w:rsidR="00344DB3" w:rsidRPr="008C1ACA">
        <w:t>EV</w:t>
      </w:r>
      <w:r w:rsidRPr="008C1ACA">
        <w:t>L a PO</w:t>
      </w:r>
      <w:bookmarkEnd w:id="370"/>
    </w:p>
    <w:p w14:paraId="72C0784C" w14:textId="77777777" w:rsidR="00693328" w:rsidRPr="008C1ACA" w:rsidRDefault="00693328" w:rsidP="00693328">
      <w:bookmarkStart w:id="371" w:name="_Toc3500777"/>
      <w:bookmarkStart w:id="372" w:name="_Toc3501018"/>
      <w:bookmarkStart w:id="373" w:name="_Toc49256634"/>
      <w:r w:rsidRPr="008C1ACA">
        <w:t>Vyhodnocení nebylo zpracováno.</w:t>
      </w:r>
    </w:p>
    <w:p w14:paraId="5CD40088" w14:textId="26C88CB0" w:rsidR="00693328" w:rsidRPr="008C1ACA" w:rsidRDefault="00693328" w:rsidP="00693328">
      <w:r w:rsidRPr="008C1ACA">
        <w:t xml:space="preserve">Dle stanoviska Odboru ochrany prostředí ochrany přírody Magistrátu hlavního města Prahy dle § 45i odst. 1 zákona č. 114/1992 Sb., o ochraně přírody a krajiny, ve znění pozdějších předpisů, čj. </w:t>
      </w:r>
      <w:r w:rsidR="008C1ACA" w:rsidRPr="008C1ACA">
        <w:t> </w:t>
      </w:r>
      <w:r w:rsidRPr="008C1ACA">
        <w:t xml:space="preserve">MHMP 789336/2017 ze dne 19. 5. 2017 </w:t>
      </w:r>
      <w:r w:rsidRPr="008C1ACA">
        <w:rPr>
          <w:b/>
        </w:rPr>
        <w:t>nemůže mít Změna ÚP hl. města Prahy č. 3093/10 významný vliv na evropsky významné lokality ani ptačí oblasti</w:t>
      </w:r>
      <w:r w:rsidRPr="008C1ACA">
        <w:t>.</w:t>
      </w:r>
    </w:p>
    <w:p w14:paraId="4C25443C" w14:textId="77777777" w:rsidR="00693328" w:rsidRPr="008C1ACA" w:rsidRDefault="00693328" w:rsidP="00693328">
      <w:r w:rsidRPr="008C1ACA">
        <w:t>Území, ve kterém je tato změna navržena se nachází v dostatečné vzdálenosti od evropsky významných lokalit (dále jen EVL) na území hlavního města. Ptačí oblast se na území hl. m. Prahy, ani v jeho nejbližším okolí nevyskytuje.</w:t>
      </w:r>
    </w:p>
    <w:p w14:paraId="51CE26D3" w14:textId="637D3F8C" w:rsidR="00B4483C" w:rsidRPr="008C1ACA" w:rsidRDefault="00B4483C" w:rsidP="00344DB3">
      <w:pPr>
        <w:pStyle w:val="Nadpis4"/>
      </w:pPr>
      <w:r w:rsidRPr="008C1ACA">
        <w:t>Vyhodnocení vlivů na skutečnosti zjištěné v</w:t>
      </w:r>
      <w:r w:rsidR="00800FAE" w:rsidRPr="008C1ACA">
        <w:t> </w:t>
      </w:r>
      <w:bookmarkEnd w:id="371"/>
      <w:bookmarkEnd w:id="372"/>
      <w:bookmarkEnd w:id="373"/>
      <w:r w:rsidR="00800FAE" w:rsidRPr="008C1ACA">
        <w:t>územně analytických podkladech</w:t>
      </w:r>
    </w:p>
    <w:p w14:paraId="400FF4FA" w14:textId="77777777" w:rsidR="00693328" w:rsidRPr="008C1ACA" w:rsidRDefault="00693328" w:rsidP="00693328">
      <w:pPr>
        <w:tabs>
          <w:tab w:val="left" w:pos="720"/>
        </w:tabs>
      </w:pPr>
      <w:bookmarkStart w:id="374" w:name="_Toc3500778"/>
      <w:bookmarkStart w:id="375" w:name="_Toc3501019"/>
      <w:bookmarkStart w:id="376" w:name="_Toc49256635"/>
      <w:r w:rsidRPr="008C1ACA">
        <w:t xml:space="preserve">Jedná se o transformační plochu městského charakteru, a tyto plochy je vhodné upřednostňovat k zástavbě. Změna tak má pozitivní vliv na princip efektivního hospodaření se zdroji (02.1). Plocha změny funkčně navazuje na stávající zástavbu a zarovnává blok plochy všeobecně smíšené s ulicí Lovosická. Podkladem k této změně byla urbanistická studie zpracovaná Ing. arch. Lubošem Jírou (A. D. STUDIO), která zde pracuje s výškovými objekty a navrhuje zde rozvolněnou zástavbu sídlištního typu. Změna tak navazuje na stávající charakter zástavby a má pozitivní vliv na vyvážený rozvoj vystavěného prostředí města (03.1). </w:t>
      </w:r>
    </w:p>
    <w:p w14:paraId="3F35E812" w14:textId="77777777" w:rsidR="00693328" w:rsidRPr="008C1ACA" w:rsidRDefault="00693328" w:rsidP="00693328">
      <w:pPr>
        <w:tabs>
          <w:tab w:val="left" w:pos="720"/>
        </w:tabs>
      </w:pPr>
      <w:r w:rsidRPr="008C1ACA">
        <w:t xml:space="preserve">Změna zasahuje také do systému městské zeleně. Zachovává pás izolační zeleně, podél Liberecké ulice a nové plochy zeleně vymezuje tak, aby interagovaly a navazovaly na okolní parky a pásy zeleně. Změna i přesto, že redukuje plochy zeleně, má celkově pozitivní vliv na městskou krajinu. </w:t>
      </w:r>
    </w:p>
    <w:p w14:paraId="1214DECC" w14:textId="63E172F3" w:rsidR="00693328" w:rsidRPr="008C1ACA" w:rsidRDefault="00693328" w:rsidP="00693328">
      <w:pPr>
        <w:tabs>
          <w:tab w:val="left" w:pos="720"/>
        </w:tabs>
      </w:pPr>
      <w:r w:rsidRPr="008C1ACA">
        <w:t>Plocha všeobecně smíšená, povoluje rozvoj bydlení, administrativy, ale také vybavenosti. Podkladová studie zde pracuje s rastrem šesti bloků určených k bydlení sídlištního typu. Pokud dojde k naplnění této vize, změna bude mít pozitivní vliv na dostupné bydlení (09.1). Studie pracuje také s možností rozšíření polikliniky, a pokud k tomu dojde, je možné změnu hodnotit, jako pozitivní i z hlediska principu 09.2 – kvalitní a dostupná péče o zdraví. Pokud se na ploše změ</w:t>
      </w:r>
      <w:r w:rsidR="008C1ACA" w:rsidRPr="008C1ACA">
        <w:t>ny bude rozvíjet vybavenost, je </w:t>
      </w:r>
      <w:r w:rsidRPr="008C1ACA">
        <w:t xml:space="preserve">možné změnu hodnotit, jako pozitivní, z pohledu ekonomické prosperity a blahobytu (05.3). Tyto vlivy jsou hodnoceny, jako nepřímé, vzhledem k nejednoznačnosti budoucího využití plochy.  </w:t>
      </w:r>
    </w:p>
    <w:p w14:paraId="6A1320C1" w14:textId="6C47F9A4" w:rsidR="00B4483C" w:rsidRPr="008C1ACA" w:rsidRDefault="00B4483C" w:rsidP="00632ACC">
      <w:pPr>
        <w:pStyle w:val="Nadpis4"/>
        <w:keepNext/>
      </w:pPr>
      <w:r w:rsidRPr="008C1ACA">
        <w:t xml:space="preserve">Vyhodnocení vlivů na jiné skutečnosti nepodchycené </w:t>
      </w:r>
      <w:bookmarkEnd w:id="374"/>
      <w:bookmarkEnd w:id="375"/>
      <w:bookmarkEnd w:id="376"/>
      <w:r w:rsidR="00344DB3" w:rsidRPr="008C1ACA">
        <w:t>v ÚAP hl. m. Prahy</w:t>
      </w:r>
    </w:p>
    <w:p w14:paraId="7ADC887E" w14:textId="67DAB95D" w:rsidR="00B4483C" w:rsidRPr="008C1ACA" w:rsidRDefault="00B4483C" w:rsidP="007860E2">
      <w:r w:rsidRPr="008C1ACA">
        <w:t>Jiné skutečnosti podstatné pro vyhodnocení vlivů na udržitelný rozvoj v řešeném území</w:t>
      </w:r>
      <w:r w:rsidR="007860E2" w:rsidRPr="008C1ACA">
        <w:t xml:space="preserve"> nebyly zjištěny</w:t>
      </w:r>
      <w:r w:rsidRPr="008C1ACA">
        <w:t>.</w:t>
      </w:r>
    </w:p>
    <w:p w14:paraId="6DFE6D1F" w14:textId="5B7790BF" w:rsidR="00B4483C" w:rsidRPr="008C1ACA" w:rsidRDefault="00B4483C" w:rsidP="00344DB3">
      <w:pPr>
        <w:pStyle w:val="Nadpis4"/>
      </w:pPr>
      <w:bookmarkStart w:id="377" w:name="_Toc3500779"/>
      <w:bookmarkStart w:id="378" w:name="_Toc3501020"/>
      <w:bookmarkStart w:id="379" w:name="_Toc49256636"/>
      <w:r w:rsidRPr="008C1ACA">
        <w:t>Vyhodnocení přínosu k naplnění priorit územního plánování obsažených v</w:t>
      </w:r>
      <w:bookmarkEnd w:id="377"/>
      <w:bookmarkEnd w:id="378"/>
      <w:bookmarkEnd w:id="379"/>
      <w:r w:rsidR="007860E2" w:rsidRPr="008C1ACA">
        <w:t xml:space="preserve"> ZÚR Hl. m. </w:t>
      </w:r>
      <w:r w:rsidR="00344DB3" w:rsidRPr="008C1ACA">
        <w:t>P</w:t>
      </w:r>
      <w:r w:rsidR="007860E2" w:rsidRPr="008C1ACA">
        <w:t>rahy</w:t>
      </w:r>
    </w:p>
    <w:p w14:paraId="0C9CF08F" w14:textId="7DF5E8BF" w:rsidR="00693328" w:rsidRPr="008C1ACA" w:rsidRDefault="00693328" w:rsidP="00693328">
      <w:bookmarkStart w:id="380" w:name="_Toc3500780"/>
      <w:bookmarkStart w:id="381" w:name="_Toc3501021"/>
      <w:bookmarkStart w:id="382" w:name="_Toc49256637"/>
      <w:r w:rsidRPr="008C1ACA">
        <w:t xml:space="preserve">Plocha změny spadá do transformačního území a upřednostňuje zástavbu mimo dosud nezastavěné území. Změna je tak v souladu s prioritou (4). </w:t>
      </w:r>
    </w:p>
    <w:p w14:paraId="7BC56727" w14:textId="77777777" w:rsidR="00693328" w:rsidRPr="008C1ACA" w:rsidRDefault="00693328" w:rsidP="00693328">
      <w:r w:rsidRPr="008C1ACA">
        <w:t xml:space="preserve">Změna také leží v ochranném pásmu památkové rezervace hl. m. Prahy, svým charakterem navazuje na stávající využití území a je tak v souladu s prioritou (3). Rozvoj bydlení v pražském regionu má pozitivní vliv na zmírnění trendu suburbanizace a změna je tak v souladu i s prioritou (5). </w:t>
      </w:r>
    </w:p>
    <w:p w14:paraId="5F132EC3" w14:textId="77777777" w:rsidR="00693328" w:rsidRPr="008C1ACA" w:rsidRDefault="00693328" w:rsidP="00693328">
      <w:r w:rsidRPr="008C1ACA">
        <w:t xml:space="preserve">Změna sice redukuje stávající plochy zeleně, ale navrhuje nový systém městské zeleně, který bude lépe interagovat se stávajícími parky a pásy zeleně. Změna je tak v souladu s prioritou (10). </w:t>
      </w:r>
    </w:p>
    <w:p w14:paraId="4284D5BE" w14:textId="77777777" w:rsidR="00B4483C" w:rsidRPr="008C1ACA" w:rsidRDefault="00B4483C" w:rsidP="00344DB3">
      <w:pPr>
        <w:pStyle w:val="Nadpis4"/>
      </w:pPr>
      <w:r w:rsidRPr="008C1ACA">
        <w:t>Závěr</w:t>
      </w:r>
      <w:bookmarkEnd w:id="380"/>
      <w:bookmarkEnd w:id="381"/>
      <w:bookmarkEnd w:id="382"/>
    </w:p>
    <w:p w14:paraId="1F1B0274" w14:textId="1AD967CA" w:rsidR="00693328" w:rsidRPr="008C1ACA" w:rsidRDefault="00693328" w:rsidP="00693328">
      <w:r w:rsidRPr="008C1ACA">
        <w:t>Z výše uvedeného shrnutí je patrné, že při uplatnění opatření k předcházení nebo minimalizaci vlivů obsažených v této dokumentaci nemá návrh Změny ÚP hl. m. Prahy č. Z 3093/10 významné negativní vlivy na obyvatelstvo a složky životního prostředí.</w:t>
      </w:r>
    </w:p>
    <w:p w14:paraId="6A39F215" w14:textId="77777777" w:rsidR="00693328" w:rsidRPr="008C1ACA" w:rsidRDefault="00693328" w:rsidP="00693328">
      <w:r w:rsidRPr="008C1ACA">
        <w:t xml:space="preserve">Ve vztahu k územním podmínkám pro hospodářský rozvoj a soudržnost společenství obyvatel v území nebyly v případě posuzované změny zjištěny žádné významné negativní vlivy. </w:t>
      </w:r>
    </w:p>
    <w:p w14:paraId="4C08F694" w14:textId="77777777" w:rsidR="00693328" w:rsidRPr="008C1ACA" w:rsidRDefault="00693328" w:rsidP="00693328"/>
    <w:p w14:paraId="480D1E60" w14:textId="751C482E" w:rsidR="007F0DFC" w:rsidRPr="008C1ACA" w:rsidRDefault="00693328" w:rsidP="00693328">
      <w:pPr>
        <w:shd w:val="clear" w:color="auto" w:fill="D9D9D9"/>
      </w:pPr>
      <w:r w:rsidRPr="008C1ACA">
        <w:t xml:space="preserve">Na základě těchto skutečností je možné konstatovat, že návrh Změny ÚP hl. m. Prahy č. 3093/10 nenarušuje vyvážený vztah územních podmínek udržitelného rozvoje území ve smyslu § 18 odst. 1 stavebního zákona. </w:t>
      </w:r>
    </w:p>
    <w:p w14:paraId="13D195FC" w14:textId="77777777" w:rsidR="008940E6" w:rsidRPr="008C1ACA" w:rsidRDefault="008940E6" w:rsidP="007360D6">
      <w:pPr>
        <w:sectPr w:rsidR="008940E6" w:rsidRPr="008C1ACA" w:rsidSect="00803BEE">
          <w:headerReference w:type="even" r:id="rId57"/>
          <w:headerReference w:type="default" r:id="rId58"/>
          <w:pgSz w:w="11906" w:h="16838" w:code="9"/>
          <w:pgMar w:top="1418" w:right="1418" w:bottom="1418" w:left="1418" w:header="709" w:footer="709" w:gutter="0"/>
          <w:cols w:space="708"/>
        </w:sectPr>
      </w:pPr>
    </w:p>
    <w:p w14:paraId="73CBD5C5" w14:textId="77777777" w:rsidR="008338DB" w:rsidRPr="008C1ACA" w:rsidRDefault="008338DB" w:rsidP="00C94CA5">
      <w:pPr>
        <w:pStyle w:val="Nadpis0"/>
        <w:ind w:left="0" w:firstLine="0"/>
      </w:pPr>
      <w:bookmarkStart w:id="383" w:name="_Toc56005762"/>
      <w:bookmarkStart w:id="384" w:name="_Toc56006424"/>
      <w:bookmarkStart w:id="385" w:name="_Toc126793020"/>
      <w:r w:rsidRPr="008C1ACA">
        <w:t>Seznam zkratek</w:t>
      </w:r>
      <w:bookmarkEnd w:id="325"/>
      <w:bookmarkEnd w:id="383"/>
      <w:bookmarkEnd w:id="384"/>
      <w:bookmarkEnd w:id="385"/>
    </w:p>
    <w:p w14:paraId="61599706" w14:textId="77777777" w:rsidR="001353BD" w:rsidRPr="008C1ACA" w:rsidRDefault="001353BD" w:rsidP="00C94CA5"/>
    <w:tbl>
      <w:tblPr>
        <w:tblW w:w="0" w:type="auto"/>
        <w:jc w:val="center"/>
        <w:tblCellMar>
          <w:left w:w="70" w:type="dxa"/>
          <w:right w:w="70" w:type="dxa"/>
        </w:tblCellMar>
        <w:tblLook w:val="0000" w:firstRow="0" w:lastRow="0" w:firstColumn="0" w:lastColumn="0" w:noHBand="0" w:noVBand="0"/>
      </w:tblPr>
      <w:tblGrid>
        <w:gridCol w:w="1674"/>
        <w:gridCol w:w="7396"/>
      </w:tblGrid>
      <w:tr w:rsidR="009305F0" w:rsidRPr="008C1ACA" w14:paraId="7C00AB07" w14:textId="77777777" w:rsidTr="00BB15BD">
        <w:trPr>
          <w:jc w:val="center"/>
        </w:trPr>
        <w:tc>
          <w:tcPr>
            <w:tcW w:w="1674" w:type="dxa"/>
            <w:tcBorders>
              <w:top w:val="nil"/>
              <w:left w:val="nil"/>
              <w:bottom w:val="nil"/>
              <w:right w:val="nil"/>
            </w:tcBorders>
            <w:vAlign w:val="center"/>
          </w:tcPr>
          <w:p w14:paraId="48FD3EA1" w14:textId="77777777" w:rsidR="00114767" w:rsidRPr="008C1ACA" w:rsidRDefault="00114767" w:rsidP="007F0DFC">
            <w:pPr>
              <w:pStyle w:val="Texttabulky"/>
              <w:spacing w:after="0"/>
              <w:rPr>
                <w:b/>
              </w:rPr>
            </w:pPr>
            <w:r w:rsidRPr="008C1ACA">
              <w:rPr>
                <w:b/>
              </w:rPr>
              <w:t>AOPK</w:t>
            </w:r>
          </w:p>
        </w:tc>
        <w:tc>
          <w:tcPr>
            <w:tcW w:w="7396" w:type="dxa"/>
            <w:tcBorders>
              <w:top w:val="nil"/>
              <w:left w:val="nil"/>
              <w:bottom w:val="nil"/>
              <w:right w:val="nil"/>
            </w:tcBorders>
            <w:vAlign w:val="center"/>
          </w:tcPr>
          <w:p w14:paraId="36587EAE" w14:textId="77777777" w:rsidR="00114767" w:rsidRPr="008C1ACA" w:rsidRDefault="00114767" w:rsidP="007F0DFC">
            <w:pPr>
              <w:pStyle w:val="Texttabulky"/>
              <w:spacing w:after="0"/>
            </w:pPr>
            <w:r w:rsidRPr="008C1ACA">
              <w:t>Agentura ochrany přírody a krajiny</w:t>
            </w:r>
          </w:p>
        </w:tc>
      </w:tr>
      <w:tr w:rsidR="009305F0" w:rsidRPr="008C1ACA" w14:paraId="2CA16F4A" w14:textId="77777777" w:rsidTr="00BB15BD">
        <w:trPr>
          <w:jc w:val="center"/>
        </w:trPr>
        <w:tc>
          <w:tcPr>
            <w:tcW w:w="1674" w:type="dxa"/>
            <w:tcBorders>
              <w:top w:val="nil"/>
              <w:left w:val="nil"/>
              <w:bottom w:val="nil"/>
              <w:right w:val="nil"/>
            </w:tcBorders>
            <w:vAlign w:val="center"/>
          </w:tcPr>
          <w:p w14:paraId="6E1D1CDE" w14:textId="77777777" w:rsidR="00114767" w:rsidRPr="008C1ACA" w:rsidRDefault="00114767" w:rsidP="007F0DFC">
            <w:pPr>
              <w:pStyle w:val="Texttabulky"/>
              <w:spacing w:after="0"/>
              <w:rPr>
                <w:b/>
              </w:rPr>
            </w:pPr>
            <w:r w:rsidRPr="008C1ACA">
              <w:rPr>
                <w:b/>
              </w:rPr>
              <w:t>As</w:t>
            </w:r>
          </w:p>
        </w:tc>
        <w:tc>
          <w:tcPr>
            <w:tcW w:w="7396" w:type="dxa"/>
            <w:tcBorders>
              <w:top w:val="nil"/>
              <w:left w:val="nil"/>
              <w:bottom w:val="nil"/>
              <w:right w:val="nil"/>
            </w:tcBorders>
            <w:vAlign w:val="center"/>
          </w:tcPr>
          <w:p w14:paraId="6DE95CFE" w14:textId="77777777" w:rsidR="00114767" w:rsidRPr="008C1ACA" w:rsidRDefault="00114767" w:rsidP="007F0DFC">
            <w:pPr>
              <w:pStyle w:val="Texttabulky"/>
              <w:spacing w:after="0"/>
            </w:pPr>
            <w:r w:rsidRPr="008C1ACA">
              <w:t>Arsen</w:t>
            </w:r>
          </w:p>
        </w:tc>
      </w:tr>
      <w:tr w:rsidR="009305F0" w:rsidRPr="008C1ACA" w14:paraId="58F1402F" w14:textId="77777777" w:rsidTr="00BB15BD">
        <w:trPr>
          <w:jc w:val="center"/>
        </w:trPr>
        <w:tc>
          <w:tcPr>
            <w:tcW w:w="1674" w:type="dxa"/>
            <w:tcBorders>
              <w:top w:val="nil"/>
              <w:left w:val="nil"/>
              <w:bottom w:val="nil"/>
              <w:right w:val="nil"/>
            </w:tcBorders>
            <w:vAlign w:val="center"/>
          </w:tcPr>
          <w:p w14:paraId="48373CD4" w14:textId="77777777" w:rsidR="00114767" w:rsidRPr="008C1ACA" w:rsidRDefault="00114767" w:rsidP="007F0DFC">
            <w:pPr>
              <w:pStyle w:val="Texttabulky"/>
              <w:spacing w:after="0"/>
              <w:rPr>
                <w:b/>
              </w:rPr>
            </w:pPr>
            <w:r w:rsidRPr="008C1ACA">
              <w:rPr>
                <w:b/>
              </w:rPr>
              <w:t>BPEJ</w:t>
            </w:r>
          </w:p>
        </w:tc>
        <w:tc>
          <w:tcPr>
            <w:tcW w:w="7396" w:type="dxa"/>
            <w:tcBorders>
              <w:top w:val="nil"/>
              <w:left w:val="nil"/>
              <w:bottom w:val="nil"/>
              <w:right w:val="nil"/>
            </w:tcBorders>
            <w:vAlign w:val="center"/>
          </w:tcPr>
          <w:p w14:paraId="0A256DC8" w14:textId="77777777" w:rsidR="00114767" w:rsidRPr="008C1ACA" w:rsidRDefault="00114767" w:rsidP="007F0DFC">
            <w:pPr>
              <w:pStyle w:val="Texttabulky"/>
              <w:spacing w:after="0"/>
            </w:pPr>
            <w:r w:rsidRPr="008C1ACA">
              <w:t>Bonitovaná půdně ekologická jednotka</w:t>
            </w:r>
          </w:p>
        </w:tc>
      </w:tr>
      <w:tr w:rsidR="009305F0" w:rsidRPr="008C1ACA" w14:paraId="4A3F77E2" w14:textId="77777777" w:rsidTr="00BB15BD">
        <w:trPr>
          <w:jc w:val="center"/>
        </w:trPr>
        <w:tc>
          <w:tcPr>
            <w:tcW w:w="1674" w:type="dxa"/>
            <w:tcBorders>
              <w:top w:val="nil"/>
              <w:left w:val="nil"/>
              <w:bottom w:val="nil"/>
              <w:right w:val="nil"/>
            </w:tcBorders>
            <w:vAlign w:val="center"/>
          </w:tcPr>
          <w:p w14:paraId="3A38438F" w14:textId="77777777" w:rsidR="00114767" w:rsidRPr="008C1ACA" w:rsidRDefault="00114767" w:rsidP="007F0DFC">
            <w:pPr>
              <w:pStyle w:val="Texttabulky"/>
              <w:spacing w:after="0"/>
              <w:rPr>
                <w:b/>
              </w:rPr>
            </w:pPr>
            <w:r w:rsidRPr="008C1ACA">
              <w:rPr>
                <w:b/>
              </w:rPr>
              <w:t>BaP</w:t>
            </w:r>
          </w:p>
        </w:tc>
        <w:tc>
          <w:tcPr>
            <w:tcW w:w="7396" w:type="dxa"/>
            <w:tcBorders>
              <w:top w:val="nil"/>
              <w:left w:val="nil"/>
              <w:bottom w:val="nil"/>
              <w:right w:val="nil"/>
            </w:tcBorders>
            <w:vAlign w:val="center"/>
          </w:tcPr>
          <w:p w14:paraId="1B84A1CA" w14:textId="77777777" w:rsidR="00114767" w:rsidRPr="008C1ACA" w:rsidRDefault="00114767" w:rsidP="007F0DFC">
            <w:pPr>
              <w:pStyle w:val="Texttabulky"/>
              <w:spacing w:after="0"/>
            </w:pPr>
            <w:r w:rsidRPr="008C1ACA">
              <w:t>Benzo[a]pyren</w:t>
            </w:r>
          </w:p>
        </w:tc>
      </w:tr>
      <w:tr w:rsidR="009305F0" w:rsidRPr="008C1ACA" w14:paraId="1F34A2E6" w14:textId="77777777" w:rsidTr="00BB15BD">
        <w:trPr>
          <w:jc w:val="center"/>
        </w:trPr>
        <w:tc>
          <w:tcPr>
            <w:tcW w:w="1674" w:type="dxa"/>
            <w:tcBorders>
              <w:top w:val="nil"/>
              <w:left w:val="nil"/>
              <w:bottom w:val="nil"/>
              <w:right w:val="nil"/>
            </w:tcBorders>
            <w:vAlign w:val="center"/>
          </w:tcPr>
          <w:p w14:paraId="74AAF4F1" w14:textId="415A19F0" w:rsidR="00CA61BB" w:rsidRPr="008C1ACA" w:rsidRDefault="00CA61BB" w:rsidP="007F0DFC">
            <w:pPr>
              <w:pStyle w:val="Texttabulky"/>
              <w:spacing w:after="0"/>
              <w:rPr>
                <w:b/>
              </w:rPr>
            </w:pPr>
            <w:r w:rsidRPr="008C1ACA">
              <w:rPr>
                <w:b/>
              </w:rPr>
              <w:t>CSZ</w:t>
            </w:r>
          </w:p>
        </w:tc>
        <w:tc>
          <w:tcPr>
            <w:tcW w:w="7396" w:type="dxa"/>
            <w:tcBorders>
              <w:top w:val="nil"/>
              <w:left w:val="nil"/>
              <w:bottom w:val="nil"/>
              <w:right w:val="nil"/>
            </w:tcBorders>
            <w:vAlign w:val="center"/>
          </w:tcPr>
          <w:p w14:paraId="5D83AA99" w14:textId="51235A2E" w:rsidR="00CA61BB" w:rsidRPr="008C1ACA" w:rsidRDefault="00CA61BB" w:rsidP="007F0DFC">
            <w:pPr>
              <w:pStyle w:val="Texttabulky"/>
              <w:spacing w:after="0"/>
            </w:pPr>
            <w:r w:rsidRPr="008C1ACA">
              <w:t>Celoměstský systém zeleně</w:t>
            </w:r>
          </w:p>
        </w:tc>
      </w:tr>
      <w:tr w:rsidR="009305F0" w:rsidRPr="008C1ACA" w14:paraId="2ADEDE60" w14:textId="77777777" w:rsidTr="00BB15BD">
        <w:trPr>
          <w:jc w:val="center"/>
        </w:trPr>
        <w:tc>
          <w:tcPr>
            <w:tcW w:w="1674" w:type="dxa"/>
            <w:tcBorders>
              <w:top w:val="nil"/>
              <w:left w:val="nil"/>
              <w:bottom w:val="nil"/>
              <w:right w:val="nil"/>
            </w:tcBorders>
            <w:vAlign w:val="center"/>
          </w:tcPr>
          <w:p w14:paraId="7FE6E719" w14:textId="77777777" w:rsidR="00114767" w:rsidRPr="008C1ACA" w:rsidRDefault="00114767" w:rsidP="007F0DFC">
            <w:pPr>
              <w:pStyle w:val="Texttabulky"/>
              <w:spacing w:after="0"/>
              <w:rPr>
                <w:b/>
              </w:rPr>
            </w:pPr>
            <w:r w:rsidRPr="008C1ACA">
              <w:rPr>
                <w:b/>
              </w:rPr>
              <w:t>CZT</w:t>
            </w:r>
          </w:p>
        </w:tc>
        <w:tc>
          <w:tcPr>
            <w:tcW w:w="7396" w:type="dxa"/>
            <w:tcBorders>
              <w:top w:val="nil"/>
              <w:left w:val="nil"/>
              <w:bottom w:val="nil"/>
              <w:right w:val="nil"/>
            </w:tcBorders>
            <w:vAlign w:val="center"/>
          </w:tcPr>
          <w:p w14:paraId="583CADA8" w14:textId="77777777" w:rsidR="00114767" w:rsidRPr="008C1ACA" w:rsidRDefault="00114767" w:rsidP="007F0DFC">
            <w:pPr>
              <w:pStyle w:val="Texttabulky"/>
              <w:spacing w:after="0"/>
            </w:pPr>
            <w:r w:rsidRPr="008C1ACA">
              <w:t>Centrální zásobování teplem</w:t>
            </w:r>
          </w:p>
        </w:tc>
      </w:tr>
      <w:tr w:rsidR="009305F0" w:rsidRPr="008C1ACA" w14:paraId="02448EE8" w14:textId="77777777" w:rsidTr="00BB15BD">
        <w:trPr>
          <w:jc w:val="center"/>
        </w:trPr>
        <w:tc>
          <w:tcPr>
            <w:tcW w:w="1674" w:type="dxa"/>
            <w:tcBorders>
              <w:top w:val="nil"/>
              <w:left w:val="nil"/>
              <w:bottom w:val="nil"/>
              <w:right w:val="nil"/>
            </w:tcBorders>
            <w:vAlign w:val="center"/>
          </w:tcPr>
          <w:p w14:paraId="4305C245" w14:textId="77777777" w:rsidR="00114767" w:rsidRPr="008C1ACA" w:rsidRDefault="00114767" w:rsidP="007F0DFC">
            <w:pPr>
              <w:pStyle w:val="Texttabulky"/>
              <w:spacing w:after="0"/>
              <w:rPr>
                <w:b/>
              </w:rPr>
            </w:pPr>
            <w:r w:rsidRPr="008C1ACA">
              <w:rPr>
                <w:b/>
              </w:rPr>
              <w:t>ČD</w:t>
            </w:r>
          </w:p>
        </w:tc>
        <w:tc>
          <w:tcPr>
            <w:tcW w:w="7396" w:type="dxa"/>
            <w:tcBorders>
              <w:top w:val="nil"/>
              <w:left w:val="nil"/>
              <w:bottom w:val="nil"/>
              <w:right w:val="nil"/>
            </w:tcBorders>
            <w:vAlign w:val="center"/>
          </w:tcPr>
          <w:p w14:paraId="4EFAB026" w14:textId="77777777" w:rsidR="00114767" w:rsidRPr="008C1ACA" w:rsidRDefault="00114767" w:rsidP="007F0DFC">
            <w:pPr>
              <w:pStyle w:val="Texttabulky"/>
              <w:spacing w:after="0"/>
            </w:pPr>
            <w:r w:rsidRPr="008C1ACA">
              <w:t>České dráhy</w:t>
            </w:r>
          </w:p>
        </w:tc>
      </w:tr>
      <w:tr w:rsidR="009305F0" w:rsidRPr="008C1ACA" w14:paraId="56B828F0" w14:textId="77777777" w:rsidTr="00BB15BD">
        <w:trPr>
          <w:jc w:val="center"/>
        </w:trPr>
        <w:tc>
          <w:tcPr>
            <w:tcW w:w="1674" w:type="dxa"/>
            <w:tcBorders>
              <w:top w:val="nil"/>
              <w:left w:val="nil"/>
              <w:bottom w:val="nil"/>
              <w:right w:val="nil"/>
            </w:tcBorders>
            <w:vAlign w:val="center"/>
          </w:tcPr>
          <w:p w14:paraId="1B2AF961" w14:textId="77777777" w:rsidR="00114767" w:rsidRPr="008C1ACA" w:rsidRDefault="00114767" w:rsidP="007F0DFC">
            <w:pPr>
              <w:pStyle w:val="Texttabulky"/>
              <w:spacing w:after="0"/>
              <w:rPr>
                <w:b/>
              </w:rPr>
            </w:pPr>
            <w:r w:rsidRPr="008C1ACA">
              <w:rPr>
                <w:b/>
              </w:rPr>
              <w:t>ČGS</w:t>
            </w:r>
          </w:p>
        </w:tc>
        <w:tc>
          <w:tcPr>
            <w:tcW w:w="7396" w:type="dxa"/>
            <w:tcBorders>
              <w:top w:val="nil"/>
              <w:left w:val="nil"/>
              <w:bottom w:val="nil"/>
              <w:right w:val="nil"/>
            </w:tcBorders>
            <w:vAlign w:val="center"/>
          </w:tcPr>
          <w:p w14:paraId="5AADC053" w14:textId="77777777" w:rsidR="00114767" w:rsidRPr="008C1ACA" w:rsidRDefault="00114767" w:rsidP="007F0DFC">
            <w:pPr>
              <w:pStyle w:val="Texttabulky"/>
              <w:spacing w:after="0"/>
            </w:pPr>
            <w:r w:rsidRPr="008C1ACA">
              <w:t>Česká geologická služba</w:t>
            </w:r>
          </w:p>
        </w:tc>
      </w:tr>
      <w:tr w:rsidR="009305F0" w:rsidRPr="008C1ACA" w14:paraId="460B4174" w14:textId="77777777" w:rsidTr="00BB15BD">
        <w:trPr>
          <w:jc w:val="center"/>
        </w:trPr>
        <w:tc>
          <w:tcPr>
            <w:tcW w:w="1674" w:type="dxa"/>
            <w:tcBorders>
              <w:top w:val="nil"/>
              <w:left w:val="nil"/>
              <w:bottom w:val="nil"/>
              <w:right w:val="nil"/>
            </w:tcBorders>
            <w:vAlign w:val="center"/>
          </w:tcPr>
          <w:p w14:paraId="72075188" w14:textId="77777777" w:rsidR="00114767" w:rsidRPr="008C1ACA" w:rsidRDefault="00114767" w:rsidP="007F0DFC">
            <w:pPr>
              <w:pStyle w:val="Texttabulky"/>
              <w:spacing w:after="0"/>
              <w:rPr>
                <w:b/>
              </w:rPr>
            </w:pPr>
            <w:r w:rsidRPr="008C1ACA">
              <w:rPr>
                <w:b/>
              </w:rPr>
              <w:t>ČHMÚ</w:t>
            </w:r>
          </w:p>
        </w:tc>
        <w:tc>
          <w:tcPr>
            <w:tcW w:w="7396" w:type="dxa"/>
            <w:tcBorders>
              <w:top w:val="nil"/>
              <w:left w:val="nil"/>
              <w:bottom w:val="nil"/>
              <w:right w:val="nil"/>
            </w:tcBorders>
            <w:vAlign w:val="center"/>
          </w:tcPr>
          <w:p w14:paraId="1DCFC026" w14:textId="77777777" w:rsidR="00114767" w:rsidRPr="008C1ACA" w:rsidRDefault="00114767" w:rsidP="007F0DFC">
            <w:pPr>
              <w:pStyle w:val="Texttabulky"/>
              <w:spacing w:after="0"/>
            </w:pPr>
            <w:r w:rsidRPr="008C1ACA">
              <w:t>Český hydrometeorologický úřad</w:t>
            </w:r>
          </w:p>
        </w:tc>
      </w:tr>
      <w:tr w:rsidR="009305F0" w:rsidRPr="008C1ACA" w14:paraId="5BF3023F" w14:textId="77777777" w:rsidTr="00BB15BD">
        <w:trPr>
          <w:jc w:val="center"/>
        </w:trPr>
        <w:tc>
          <w:tcPr>
            <w:tcW w:w="1674" w:type="dxa"/>
            <w:tcBorders>
              <w:top w:val="nil"/>
              <w:left w:val="nil"/>
              <w:bottom w:val="nil"/>
              <w:right w:val="nil"/>
            </w:tcBorders>
            <w:vAlign w:val="center"/>
          </w:tcPr>
          <w:p w14:paraId="38DADC34" w14:textId="77777777" w:rsidR="00114767" w:rsidRPr="008C1ACA" w:rsidRDefault="00114767" w:rsidP="007F0DFC">
            <w:pPr>
              <w:pStyle w:val="Texttabulky"/>
              <w:spacing w:after="0"/>
              <w:rPr>
                <w:b/>
              </w:rPr>
            </w:pPr>
            <w:r w:rsidRPr="008C1ACA">
              <w:rPr>
                <w:b/>
              </w:rPr>
              <w:t>ČHP</w:t>
            </w:r>
          </w:p>
        </w:tc>
        <w:tc>
          <w:tcPr>
            <w:tcW w:w="7396" w:type="dxa"/>
            <w:tcBorders>
              <w:top w:val="nil"/>
              <w:left w:val="nil"/>
              <w:bottom w:val="nil"/>
              <w:right w:val="nil"/>
            </w:tcBorders>
            <w:vAlign w:val="center"/>
          </w:tcPr>
          <w:p w14:paraId="3F3E814B" w14:textId="77777777" w:rsidR="00114767" w:rsidRPr="008C1ACA" w:rsidRDefault="00114767" w:rsidP="007F0DFC">
            <w:pPr>
              <w:pStyle w:val="Texttabulky"/>
              <w:spacing w:after="0"/>
            </w:pPr>
            <w:r w:rsidRPr="008C1ACA">
              <w:t>Číslo hydrologického povodí</w:t>
            </w:r>
          </w:p>
        </w:tc>
      </w:tr>
      <w:tr w:rsidR="009305F0" w:rsidRPr="008C1ACA" w14:paraId="1616665B" w14:textId="77777777" w:rsidTr="00BB15BD">
        <w:trPr>
          <w:jc w:val="center"/>
        </w:trPr>
        <w:tc>
          <w:tcPr>
            <w:tcW w:w="1674" w:type="dxa"/>
            <w:tcBorders>
              <w:top w:val="nil"/>
              <w:left w:val="nil"/>
              <w:bottom w:val="nil"/>
              <w:right w:val="nil"/>
            </w:tcBorders>
            <w:vAlign w:val="center"/>
          </w:tcPr>
          <w:p w14:paraId="14AA0939" w14:textId="77777777" w:rsidR="00114767" w:rsidRPr="008C1ACA" w:rsidRDefault="00114767" w:rsidP="007F0DFC">
            <w:pPr>
              <w:pStyle w:val="Texttabulky"/>
              <w:spacing w:after="0"/>
              <w:rPr>
                <w:b/>
              </w:rPr>
            </w:pPr>
            <w:r w:rsidRPr="008C1ACA">
              <w:rPr>
                <w:b/>
              </w:rPr>
              <w:t>ČOV</w:t>
            </w:r>
          </w:p>
        </w:tc>
        <w:tc>
          <w:tcPr>
            <w:tcW w:w="7396" w:type="dxa"/>
            <w:tcBorders>
              <w:top w:val="nil"/>
              <w:left w:val="nil"/>
              <w:bottom w:val="nil"/>
              <w:right w:val="nil"/>
            </w:tcBorders>
            <w:vAlign w:val="center"/>
          </w:tcPr>
          <w:p w14:paraId="5A309D7B" w14:textId="77777777" w:rsidR="00114767" w:rsidRPr="008C1ACA" w:rsidRDefault="00114767" w:rsidP="007F0DFC">
            <w:pPr>
              <w:pStyle w:val="Texttabulky"/>
              <w:spacing w:after="0"/>
            </w:pPr>
            <w:r w:rsidRPr="008C1ACA">
              <w:t>Čistička odpadních vod</w:t>
            </w:r>
          </w:p>
        </w:tc>
      </w:tr>
      <w:tr w:rsidR="009305F0" w:rsidRPr="008C1ACA" w14:paraId="429E9BA9" w14:textId="77777777" w:rsidTr="00BB15BD">
        <w:trPr>
          <w:jc w:val="center"/>
        </w:trPr>
        <w:tc>
          <w:tcPr>
            <w:tcW w:w="1674" w:type="dxa"/>
            <w:tcBorders>
              <w:top w:val="nil"/>
              <w:left w:val="nil"/>
              <w:bottom w:val="nil"/>
              <w:right w:val="nil"/>
            </w:tcBorders>
            <w:vAlign w:val="center"/>
          </w:tcPr>
          <w:p w14:paraId="74616F65" w14:textId="77777777" w:rsidR="00114767" w:rsidRPr="008C1ACA" w:rsidRDefault="00114767" w:rsidP="007F0DFC">
            <w:pPr>
              <w:pStyle w:val="Texttabulky"/>
              <w:spacing w:after="0"/>
              <w:rPr>
                <w:b/>
              </w:rPr>
            </w:pPr>
            <w:r w:rsidRPr="008C1ACA">
              <w:rPr>
                <w:b/>
              </w:rPr>
              <w:t>ČR</w:t>
            </w:r>
          </w:p>
        </w:tc>
        <w:tc>
          <w:tcPr>
            <w:tcW w:w="7396" w:type="dxa"/>
            <w:tcBorders>
              <w:top w:val="nil"/>
              <w:left w:val="nil"/>
              <w:bottom w:val="nil"/>
              <w:right w:val="nil"/>
            </w:tcBorders>
            <w:vAlign w:val="center"/>
          </w:tcPr>
          <w:p w14:paraId="58FB7AB0" w14:textId="77777777" w:rsidR="00114767" w:rsidRPr="008C1ACA" w:rsidRDefault="00114767" w:rsidP="007F0DFC">
            <w:pPr>
              <w:pStyle w:val="Texttabulky"/>
              <w:spacing w:after="0"/>
            </w:pPr>
            <w:r w:rsidRPr="008C1ACA">
              <w:t>Česká republika</w:t>
            </w:r>
          </w:p>
        </w:tc>
      </w:tr>
      <w:tr w:rsidR="009305F0" w:rsidRPr="008C1ACA" w14:paraId="44B0D979" w14:textId="77777777" w:rsidTr="00BB15BD">
        <w:trPr>
          <w:jc w:val="center"/>
        </w:trPr>
        <w:tc>
          <w:tcPr>
            <w:tcW w:w="1674" w:type="dxa"/>
            <w:tcBorders>
              <w:top w:val="nil"/>
              <w:left w:val="nil"/>
              <w:bottom w:val="nil"/>
              <w:right w:val="nil"/>
            </w:tcBorders>
            <w:vAlign w:val="center"/>
          </w:tcPr>
          <w:p w14:paraId="59C6878C" w14:textId="77777777" w:rsidR="00114767" w:rsidRPr="008C1ACA" w:rsidRDefault="00114767" w:rsidP="007F0DFC">
            <w:pPr>
              <w:pStyle w:val="Texttabulky"/>
              <w:spacing w:after="0"/>
              <w:rPr>
                <w:b/>
              </w:rPr>
            </w:pPr>
            <w:r w:rsidRPr="008C1ACA">
              <w:rPr>
                <w:b/>
              </w:rPr>
              <w:t>ČS</w:t>
            </w:r>
          </w:p>
        </w:tc>
        <w:tc>
          <w:tcPr>
            <w:tcW w:w="7396" w:type="dxa"/>
            <w:tcBorders>
              <w:top w:val="nil"/>
              <w:left w:val="nil"/>
              <w:bottom w:val="nil"/>
              <w:right w:val="nil"/>
            </w:tcBorders>
            <w:vAlign w:val="center"/>
          </w:tcPr>
          <w:p w14:paraId="304AE7F1" w14:textId="77777777" w:rsidR="00114767" w:rsidRPr="008C1ACA" w:rsidRDefault="00114767" w:rsidP="007F0DFC">
            <w:pPr>
              <w:pStyle w:val="Texttabulky"/>
              <w:spacing w:after="0"/>
            </w:pPr>
            <w:r w:rsidRPr="008C1ACA">
              <w:t>Čerpací stanice</w:t>
            </w:r>
          </w:p>
        </w:tc>
      </w:tr>
      <w:tr w:rsidR="009305F0" w:rsidRPr="008C1ACA" w14:paraId="1E727F6D" w14:textId="77777777" w:rsidTr="00BB15BD">
        <w:trPr>
          <w:jc w:val="center"/>
        </w:trPr>
        <w:tc>
          <w:tcPr>
            <w:tcW w:w="1674" w:type="dxa"/>
            <w:tcBorders>
              <w:top w:val="nil"/>
              <w:left w:val="nil"/>
              <w:bottom w:val="nil"/>
              <w:right w:val="nil"/>
            </w:tcBorders>
            <w:vAlign w:val="center"/>
          </w:tcPr>
          <w:p w14:paraId="4F93D764" w14:textId="77777777" w:rsidR="00114767" w:rsidRPr="008C1ACA" w:rsidRDefault="00114767" w:rsidP="007F0DFC">
            <w:pPr>
              <w:pStyle w:val="Texttabulky"/>
              <w:spacing w:after="0"/>
              <w:rPr>
                <w:b/>
              </w:rPr>
            </w:pPr>
            <w:r w:rsidRPr="008C1ACA">
              <w:rPr>
                <w:b/>
              </w:rPr>
              <w:t>ČSN</w:t>
            </w:r>
          </w:p>
        </w:tc>
        <w:tc>
          <w:tcPr>
            <w:tcW w:w="7396" w:type="dxa"/>
            <w:tcBorders>
              <w:top w:val="nil"/>
              <w:left w:val="nil"/>
              <w:bottom w:val="nil"/>
              <w:right w:val="nil"/>
            </w:tcBorders>
            <w:vAlign w:val="center"/>
          </w:tcPr>
          <w:p w14:paraId="75BAE866" w14:textId="77777777" w:rsidR="00114767" w:rsidRPr="008C1ACA" w:rsidRDefault="00114767" w:rsidP="007F0DFC">
            <w:pPr>
              <w:pStyle w:val="Texttabulky"/>
              <w:spacing w:after="0"/>
            </w:pPr>
            <w:r w:rsidRPr="008C1ACA">
              <w:t>Česká technická norma</w:t>
            </w:r>
          </w:p>
        </w:tc>
      </w:tr>
      <w:tr w:rsidR="009305F0" w:rsidRPr="008C1ACA" w14:paraId="1E9F7B86" w14:textId="77777777" w:rsidTr="00BB15BD">
        <w:trPr>
          <w:jc w:val="center"/>
        </w:trPr>
        <w:tc>
          <w:tcPr>
            <w:tcW w:w="1674" w:type="dxa"/>
            <w:tcBorders>
              <w:top w:val="nil"/>
              <w:left w:val="nil"/>
              <w:bottom w:val="nil"/>
              <w:right w:val="nil"/>
            </w:tcBorders>
            <w:vAlign w:val="center"/>
          </w:tcPr>
          <w:p w14:paraId="298F4181" w14:textId="77777777" w:rsidR="00114767" w:rsidRPr="008C1ACA" w:rsidRDefault="00114767" w:rsidP="007F0DFC">
            <w:pPr>
              <w:pStyle w:val="Texttabulky"/>
              <w:spacing w:after="0"/>
              <w:rPr>
                <w:b/>
              </w:rPr>
            </w:pPr>
            <w:r w:rsidRPr="008C1ACA">
              <w:rPr>
                <w:b/>
              </w:rPr>
              <w:t>ČSÚ</w:t>
            </w:r>
          </w:p>
        </w:tc>
        <w:tc>
          <w:tcPr>
            <w:tcW w:w="7396" w:type="dxa"/>
            <w:tcBorders>
              <w:top w:val="nil"/>
              <w:left w:val="nil"/>
              <w:bottom w:val="nil"/>
              <w:right w:val="nil"/>
            </w:tcBorders>
            <w:vAlign w:val="center"/>
          </w:tcPr>
          <w:p w14:paraId="77D0C195" w14:textId="77777777" w:rsidR="00114767" w:rsidRPr="008C1ACA" w:rsidRDefault="00114767" w:rsidP="007F0DFC">
            <w:pPr>
              <w:pStyle w:val="Texttabulky"/>
              <w:spacing w:after="0"/>
            </w:pPr>
            <w:r w:rsidRPr="008C1ACA">
              <w:t>Český statistický úřad</w:t>
            </w:r>
          </w:p>
        </w:tc>
      </w:tr>
      <w:tr w:rsidR="009305F0" w:rsidRPr="008C1ACA" w14:paraId="13B4DFBB" w14:textId="77777777" w:rsidTr="00BB15BD">
        <w:trPr>
          <w:jc w:val="center"/>
        </w:trPr>
        <w:tc>
          <w:tcPr>
            <w:tcW w:w="1674" w:type="dxa"/>
            <w:tcBorders>
              <w:top w:val="nil"/>
              <w:left w:val="nil"/>
              <w:bottom w:val="nil"/>
              <w:right w:val="nil"/>
            </w:tcBorders>
            <w:vAlign w:val="center"/>
          </w:tcPr>
          <w:p w14:paraId="67528A09" w14:textId="77777777" w:rsidR="00114767" w:rsidRPr="008C1ACA" w:rsidRDefault="00114767" w:rsidP="007F0DFC">
            <w:pPr>
              <w:pStyle w:val="Texttabulky"/>
              <w:spacing w:after="0"/>
              <w:rPr>
                <w:b/>
              </w:rPr>
            </w:pPr>
            <w:r w:rsidRPr="008C1ACA">
              <w:rPr>
                <w:b/>
              </w:rPr>
              <w:t>ČZÚK</w:t>
            </w:r>
          </w:p>
        </w:tc>
        <w:tc>
          <w:tcPr>
            <w:tcW w:w="7396" w:type="dxa"/>
            <w:tcBorders>
              <w:top w:val="nil"/>
              <w:left w:val="nil"/>
              <w:bottom w:val="nil"/>
              <w:right w:val="nil"/>
            </w:tcBorders>
            <w:vAlign w:val="center"/>
          </w:tcPr>
          <w:p w14:paraId="64866A9C" w14:textId="77777777" w:rsidR="00114767" w:rsidRPr="008C1ACA" w:rsidRDefault="00114767" w:rsidP="007F0DFC">
            <w:pPr>
              <w:pStyle w:val="Texttabulky"/>
              <w:spacing w:after="0"/>
            </w:pPr>
            <w:r w:rsidRPr="008C1ACA">
              <w:t>Český úřad zeměměřičský a katastrální</w:t>
            </w:r>
          </w:p>
        </w:tc>
      </w:tr>
      <w:tr w:rsidR="009305F0" w:rsidRPr="008C1ACA" w14:paraId="7E0F8175" w14:textId="77777777" w:rsidTr="00BB15BD">
        <w:trPr>
          <w:jc w:val="center"/>
        </w:trPr>
        <w:tc>
          <w:tcPr>
            <w:tcW w:w="1674" w:type="dxa"/>
            <w:tcBorders>
              <w:top w:val="nil"/>
              <w:left w:val="nil"/>
              <w:bottom w:val="nil"/>
              <w:right w:val="nil"/>
            </w:tcBorders>
            <w:vAlign w:val="center"/>
          </w:tcPr>
          <w:p w14:paraId="1CF7C27B" w14:textId="77777777" w:rsidR="00114767" w:rsidRPr="008C1ACA" w:rsidRDefault="00114767" w:rsidP="007F0DFC">
            <w:pPr>
              <w:pStyle w:val="Texttabulky"/>
              <w:spacing w:after="0"/>
              <w:rPr>
                <w:b/>
              </w:rPr>
            </w:pPr>
            <w:r w:rsidRPr="008C1ACA">
              <w:rPr>
                <w:b/>
              </w:rPr>
              <w:t>D</w:t>
            </w:r>
          </w:p>
        </w:tc>
        <w:tc>
          <w:tcPr>
            <w:tcW w:w="7396" w:type="dxa"/>
            <w:tcBorders>
              <w:top w:val="nil"/>
              <w:left w:val="nil"/>
              <w:bottom w:val="nil"/>
              <w:right w:val="nil"/>
            </w:tcBorders>
            <w:vAlign w:val="center"/>
          </w:tcPr>
          <w:p w14:paraId="67ECAF57" w14:textId="4AC2A26E" w:rsidR="00114767" w:rsidRPr="008C1ACA" w:rsidRDefault="00114767" w:rsidP="007F0DFC">
            <w:pPr>
              <w:pStyle w:val="Texttabulky"/>
              <w:spacing w:after="0"/>
            </w:pPr>
            <w:r w:rsidRPr="008C1ACA">
              <w:t>Dálnice</w:t>
            </w:r>
            <w:r w:rsidR="00BB15BD" w:rsidRPr="008C1ACA">
              <w:t xml:space="preserve"> (označení)</w:t>
            </w:r>
          </w:p>
        </w:tc>
      </w:tr>
      <w:tr w:rsidR="009305F0" w:rsidRPr="008C1ACA" w14:paraId="3DCE8981" w14:textId="77777777" w:rsidTr="00BB15BD">
        <w:trPr>
          <w:jc w:val="center"/>
        </w:trPr>
        <w:tc>
          <w:tcPr>
            <w:tcW w:w="1674" w:type="dxa"/>
            <w:tcBorders>
              <w:top w:val="nil"/>
              <w:left w:val="nil"/>
              <w:bottom w:val="nil"/>
              <w:right w:val="nil"/>
            </w:tcBorders>
            <w:vAlign w:val="center"/>
          </w:tcPr>
          <w:p w14:paraId="33E65213" w14:textId="77777777" w:rsidR="00114767" w:rsidRPr="008C1ACA" w:rsidRDefault="00114767" w:rsidP="007F0DFC">
            <w:pPr>
              <w:pStyle w:val="Texttabulky"/>
              <w:spacing w:after="0"/>
              <w:rPr>
                <w:b/>
              </w:rPr>
            </w:pPr>
            <w:r w:rsidRPr="008C1ACA">
              <w:rPr>
                <w:b/>
              </w:rPr>
              <w:t>DC</w:t>
            </w:r>
          </w:p>
        </w:tc>
        <w:tc>
          <w:tcPr>
            <w:tcW w:w="7396" w:type="dxa"/>
            <w:tcBorders>
              <w:top w:val="nil"/>
              <w:left w:val="nil"/>
              <w:bottom w:val="nil"/>
              <w:right w:val="nil"/>
            </w:tcBorders>
            <w:vAlign w:val="center"/>
          </w:tcPr>
          <w:p w14:paraId="25E78463" w14:textId="77777777" w:rsidR="00114767" w:rsidRPr="008C1ACA" w:rsidRDefault="00114767" w:rsidP="007F0DFC">
            <w:pPr>
              <w:pStyle w:val="Texttabulky"/>
              <w:spacing w:after="0"/>
            </w:pPr>
            <w:r w:rsidRPr="008C1ACA">
              <w:t>Dotřiďovací centrum</w:t>
            </w:r>
          </w:p>
        </w:tc>
      </w:tr>
      <w:tr w:rsidR="009305F0" w:rsidRPr="008C1ACA" w14:paraId="20576774" w14:textId="77777777" w:rsidTr="00BB15BD">
        <w:trPr>
          <w:jc w:val="center"/>
        </w:trPr>
        <w:tc>
          <w:tcPr>
            <w:tcW w:w="1674" w:type="dxa"/>
            <w:tcBorders>
              <w:top w:val="nil"/>
              <w:left w:val="nil"/>
              <w:bottom w:val="nil"/>
              <w:right w:val="nil"/>
            </w:tcBorders>
            <w:vAlign w:val="center"/>
          </w:tcPr>
          <w:p w14:paraId="377DF4E7" w14:textId="77777777" w:rsidR="00114767" w:rsidRPr="008C1ACA" w:rsidRDefault="00114767" w:rsidP="007F0DFC">
            <w:pPr>
              <w:pStyle w:val="Texttabulky"/>
              <w:spacing w:after="0"/>
              <w:rPr>
                <w:b/>
              </w:rPr>
            </w:pPr>
            <w:r w:rsidRPr="008C1ACA">
              <w:rPr>
                <w:b/>
              </w:rPr>
              <w:t>DI</w:t>
            </w:r>
          </w:p>
        </w:tc>
        <w:tc>
          <w:tcPr>
            <w:tcW w:w="7396" w:type="dxa"/>
            <w:tcBorders>
              <w:top w:val="nil"/>
              <w:left w:val="nil"/>
              <w:bottom w:val="nil"/>
              <w:right w:val="nil"/>
            </w:tcBorders>
            <w:vAlign w:val="center"/>
          </w:tcPr>
          <w:p w14:paraId="76290FFE" w14:textId="77777777" w:rsidR="00114767" w:rsidRPr="008C1ACA" w:rsidRDefault="00114767" w:rsidP="007F0DFC">
            <w:pPr>
              <w:pStyle w:val="Texttabulky"/>
              <w:spacing w:after="0"/>
            </w:pPr>
            <w:r w:rsidRPr="008C1ACA">
              <w:t>Dopravní infrastruktura</w:t>
            </w:r>
          </w:p>
        </w:tc>
      </w:tr>
      <w:tr w:rsidR="009305F0" w:rsidRPr="008C1ACA" w14:paraId="08F15B0B" w14:textId="77777777" w:rsidTr="00BB15BD">
        <w:trPr>
          <w:jc w:val="center"/>
        </w:trPr>
        <w:tc>
          <w:tcPr>
            <w:tcW w:w="1674" w:type="dxa"/>
            <w:tcBorders>
              <w:top w:val="nil"/>
              <w:left w:val="nil"/>
              <w:bottom w:val="nil"/>
              <w:right w:val="nil"/>
            </w:tcBorders>
            <w:vAlign w:val="center"/>
          </w:tcPr>
          <w:p w14:paraId="5428A16F" w14:textId="77777777" w:rsidR="00114767" w:rsidRPr="008C1ACA" w:rsidRDefault="00114767" w:rsidP="007F0DFC">
            <w:pPr>
              <w:pStyle w:val="Texttabulky"/>
              <w:spacing w:after="0"/>
              <w:rPr>
                <w:b/>
              </w:rPr>
            </w:pPr>
            <w:r w:rsidRPr="008C1ACA">
              <w:rPr>
                <w:b/>
              </w:rPr>
              <w:t>DP</w:t>
            </w:r>
          </w:p>
        </w:tc>
        <w:tc>
          <w:tcPr>
            <w:tcW w:w="7396" w:type="dxa"/>
            <w:tcBorders>
              <w:top w:val="nil"/>
              <w:left w:val="nil"/>
              <w:bottom w:val="nil"/>
              <w:right w:val="nil"/>
            </w:tcBorders>
            <w:vAlign w:val="center"/>
          </w:tcPr>
          <w:p w14:paraId="35C6066D" w14:textId="77777777" w:rsidR="00114767" w:rsidRPr="008C1ACA" w:rsidRDefault="00114767" w:rsidP="007F0DFC">
            <w:pPr>
              <w:pStyle w:val="Texttabulky"/>
              <w:spacing w:after="0"/>
            </w:pPr>
            <w:r w:rsidRPr="008C1ACA">
              <w:t>Dobývací prostor</w:t>
            </w:r>
          </w:p>
        </w:tc>
      </w:tr>
      <w:tr w:rsidR="009305F0" w:rsidRPr="008C1ACA" w14:paraId="6DA9884C" w14:textId="77777777" w:rsidTr="00BB15BD">
        <w:trPr>
          <w:jc w:val="center"/>
        </w:trPr>
        <w:tc>
          <w:tcPr>
            <w:tcW w:w="1674" w:type="dxa"/>
            <w:tcBorders>
              <w:top w:val="nil"/>
              <w:left w:val="nil"/>
              <w:bottom w:val="nil"/>
              <w:right w:val="nil"/>
            </w:tcBorders>
            <w:vAlign w:val="center"/>
          </w:tcPr>
          <w:p w14:paraId="2E3E6780" w14:textId="77777777" w:rsidR="00114767" w:rsidRPr="008C1ACA" w:rsidRDefault="00114767" w:rsidP="007F0DFC">
            <w:pPr>
              <w:pStyle w:val="Texttabulky"/>
              <w:spacing w:after="0"/>
              <w:rPr>
                <w:b/>
              </w:rPr>
            </w:pPr>
            <w:r w:rsidRPr="008C1ACA">
              <w:rPr>
                <w:b/>
              </w:rPr>
              <w:t>EAO</w:t>
            </w:r>
          </w:p>
        </w:tc>
        <w:tc>
          <w:tcPr>
            <w:tcW w:w="7396" w:type="dxa"/>
            <w:tcBorders>
              <w:top w:val="nil"/>
              <w:left w:val="nil"/>
              <w:bottom w:val="nil"/>
              <w:right w:val="nil"/>
            </w:tcBorders>
            <w:vAlign w:val="center"/>
          </w:tcPr>
          <w:p w14:paraId="2B155D50" w14:textId="77777777" w:rsidR="00114767" w:rsidRPr="008C1ACA" w:rsidRDefault="00114767" w:rsidP="007F0DFC">
            <w:pPr>
              <w:pStyle w:val="Texttabulky"/>
              <w:spacing w:after="0"/>
            </w:pPr>
            <w:r w:rsidRPr="008C1ACA">
              <w:t>Ekonomicky aktivní obyvatelstvo</w:t>
            </w:r>
          </w:p>
        </w:tc>
      </w:tr>
      <w:tr w:rsidR="009305F0" w:rsidRPr="008C1ACA" w14:paraId="0FEB031D" w14:textId="77777777" w:rsidTr="00BB15BD">
        <w:trPr>
          <w:jc w:val="center"/>
        </w:trPr>
        <w:tc>
          <w:tcPr>
            <w:tcW w:w="1674" w:type="dxa"/>
            <w:tcBorders>
              <w:top w:val="nil"/>
              <w:left w:val="nil"/>
              <w:bottom w:val="nil"/>
              <w:right w:val="nil"/>
            </w:tcBorders>
            <w:vAlign w:val="center"/>
          </w:tcPr>
          <w:p w14:paraId="1BDEBB54" w14:textId="77777777" w:rsidR="00114767" w:rsidRPr="008C1ACA" w:rsidRDefault="00114767" w:rsidP="007F0DFC">
            <w:pPr>
              <w:pStyle w:val="Texttabulky"/>
              <w:spacing w:after="0"/>
              <w:rPr>
                <w:b/>
              </w:rPr>
            </w:pPr>
            <w:r w:rsidRPr="008C1ACA">
              <w:rPr>
                <w:b/>
              </w:rPr>
              <w:t>EIA</w:t>
            </w:r>
          </w:p>
        </w:tc>
        <w:tc>
          <w:tcPr>
            <w:tcW w:w="7396" w:type="dxa"/>
            <w:tcBorders>
              <w:top w:val="nil"/>
              <w:left w:val="nil"/>
              <w:bottom w:val="nil"/>
              <w:right w:val="nil"/>
            </w:tcBorders>
            <w:vAlign w:val="center"/>
          </w:tcPr>
          <w:p w14:paraId="4AC558C3" w14:textId="0C405D1C" w:rsidR="00114767" w:rsidRPr="008C1ACA" w:rsidRDefault="00114767" w:rsidP="007F0DFC">
            <w:pPr>
              <w:pStyle w:val="Texttabulky"/>
              <w:spacing w:after="0"/>
              <w:jc w:val="left"/>
            </w:pPr>
            <w:r w:rsidRPr="008C1ACA">
              <w:t>Environmental Impact Assesment</w:t>
            </w:r>
            <w:r w:rsidR="00F12E73" w:rsidRPr="008C1ACA">
              <w:br/>
            </w:r>
            <w:r w:rsidRPr="008C1ACA">
              <w:t>(posuzování vlivů staveb na životní prostředí, „projektové“ posouzení)</w:t>
            </w:r>
          </w:p>
        </w:tc>
      </w:tr>
      <w:tr w:rsidR="009305F0" w:rsidRPr="008C1ACA" w14:paraId="6E6ABC84" w14:textId="77777777" w:rsidTr="00BB15BD">
        <w:trPr>
          <w:jc w:val="center"/>
        </w:trPr>
        <w:tc>
          <w:tcPr>
            <w:tcW w:w="1674" w:type="dxa"/>
            <w:tcBorders>
              <w:top w:val="nil"/>
              <w:left w:val="nil"/>
              <w:bottom w:val="nil"/>
              <w:right w:val="nil"/>
            </w:tcBorders>
            <w:vAlign w:val="center"/>
          </w:tcPr>
          <w:p w14:paraId="45E333F2" w14:textId="77777777" w:rsidR="00114767" w:rsidRPr="008C1ACA" w:rsidRDefault="00114767" w:rsidP="007F0DFC">
            <w:pPr>
              <w:pStyle w:val="Texttabulky"/>
              <w:spacing w:after="0"/>
              <w:rPr>
                <w:b/>
              </w:rPr>
            </w:pPr>
            <w:r w:rsidRPr="008C1ACA">
              <w:rPr>
                <w:b/>
              </w:rPr>
              <w:t>EO</w:t>
            </w:r>
          </w:p>
        </w:tc>
        <w:tc>
          <w:tcPr>
            <w:tcW w:w="7396" w:type="dxa"/>
            <w:tcBorders>
              <w:top w:val="nil"/>
              <w:left w:val="nil"/>
              <w:bottom w:val="nil"/>
              <w:right w:val="nil"/>
            </w:tcBorders>
            <w:vAlign w:val="center"/>
          </w:tcPr>
          <w:p w14:paraId="384C9E89" w14:textId="77777777" w:rsidR="00114767" w:rsidRPr="008C1ACA" w:rsidRDefault="00114767" w:rsidP="007F0DFC">
            <w:pPr>
              <w:pStyle w:val="Texttabulky"/>
              <w:spacing w:after="0"/>
            </w:pPr>
            <w:r w:rsidRPr="008C1ACA">
              <w:t>Ekvivalentní obyvatel</w:t>
            </w:r>
          </w:p>
        </w:tc>
      </w:tr>
      <w:tr w:rsidR="009305F0" w:rsidRPr="008C1ACA" w14:paraId="57B06361" w14:textId="77777777" w:rsidTr="00BB15BD">
        <w:trPr>
          <w:jc w:val="center"/>
        </w:trPr>
        <w:tc>
          <w:tcPr>
            <w:tcW w:w="1674" w:type="dxa"/>
            <w:tcBorders>
              <w:top w:val="nil"/>
              <w:left w:val="nil"/>
              <w:bottom w:val="nil"/>
              <w:right w:val="nil"/>
            </w:tcBorders>
            <w:vAlign w:val="center"/>
          </w:tcPr>
          <w:p w14:paraId="0FCF107D" w14:textId="77777777" w:rsidR="00114767" w:rsidRPr="008C1ACA" w:rsidRDefault="00114767" w:rsidP="007F0DFC">
            <w:pPr>
              <w:pStyle w:val="Texttabulky"/>
              <w:spacing w:after="0"/>
              <w:rPr>
                <w:b/>
              </w:rPr>
            </w:pPr>
            <w:r w:rsidRPr="008C1ACA">
              <w:rPr>
                <w:b/>
              </w:rPr>
              <w:t xml:space="preserve">EU </w:t>
            </w:r>
          </w:p>
        </w:tc>
        <w:tc>
          <w:tcPr>
            <w:tcW w:w="7396" w:type="dxa"/>
            <w:tcBorders>
              <w:top w:val="nil"/>
              <w:left w:val="nil"/>
              <w:bottom w:val="nil"/>
              <w:right w:val="nil"/>
            </w:tcBorders>
            <w:vAlign w:val="center"/>
          </w:tcPr>
          <w:p w14:paraId="15B83AB1" w14:textId="77777777" w:rsidR="00114767" w:rsidRPr="008C1ACA" w:rsidRDefault="00114767" w:rsidP="007F0DFC">
            <w:pPr>
              <w:pStyle w:val="Texttabulky"/>
              <w:spacing w:after="0"/>
            </w:pPr>
            <w:r w:rsidRPr="008C1ACA">
              <w:t>Evropská unie</w:t>
            </w:r>
          </w:p>
        </w:tc>
      </w:tr>
      <w:tr w:rsidR="009305F0" w:rsidRPr="008C1ACA" w14:paraId="1FBDDE5C" w14:textId="77777777" w:rsidTr="00BB15BD">
        <w:trPr>
          <w:jc w:val="center"/>
        </w:trPr>
        <w:tc>
          <w:tcPr>
            <w:tcW w:w="1674" w:type="dxa"/>
            <w:tcBorders>
              <w:top w:val="nil"/>
              <w:left w:val="nil"/>
              <w:bottom w:val="nil"/>
              <w:right w:val="nil"/>
            </w:tcBorders>
            <w:vAlign w:val="center"/>
          </w:tcPr>
          <w:p w14:paraId="24E15A3B" w14:textId="77777777" w:rsidR="00114767" w:rsidRPr="008C1ACA" w:rsidRDefault="00114767" w:rsidP="007F0DFC">
            <w:pPr>
              <w:pStyle w:val="Texttabulky"/>
              <w:spacing w:after="0"/>
              <w:rPr>
                <w:b/>
              </w:rPr>
            </w:pPr>
            <w:r w:rsidRPr="008C1ACA">
              <w:rPr>
                <w:b/>
              </w:rPr>
              <w:t>EVL</w:t>
            </w:r>
          </w:p>
        </w:tc>
        <w:tc>
          <w:tcPr>
            <w:tcW w:w="7396" w:type="dxa"/>
            <w:tcBorders>
              <w:top w:val="nil"/>
              <w:left w:val="nil"/>
              <w:bottom w:val="nil"/>
              <w:right w:val="nil"/>
            </w:tcBorders>
            <w:vAlign w:val="center"/>
          </w:tcPr>
          <w:p w14:paraId="744F42AD" w14:textId="25E8DC9C" w:rsidR="00114767" w:rsidRPr="008C1ACA" w:rsidRDefault="00E64284" w:rsidP="007F0DFC">
            <w:pPr>
              <w:pStyle w:val="Texttabulky"/>
              <w:spacing w:after="0"/>
            </w:pPr>
            <w:r w:rsidRPr="008C1ACA">
              <w:t xml:space="preserve">Evropsky významná lokalita soustavy </w:t>
            </w:r>
            <w:r w:rsidR="00114767" w:rsidRPr="008C1ACA">
              <w:t>Natura 2000</w:t>
            </w:r>
          </w:p>
        </w:tc>
      </w:tr>
      <w:tr w:rsidR="009305F0" w:rsidRPr="008C1ACA" w14:paraId="4CCDF939" w14:textId="77777777" w:rsidTr="00BB15BD">
        <w:trPr>
          <w:jc w:val="center"/>
        </w:trPr>
        <w:tc>
          <w:tcPr>
            <w:tcW w:w="1674" w:type="dxa"/>
            <w:tcBorders>
              <w:top w:val="nil"/>
              <w:left w:val="nil"/>
              <w:bottom w:val="nil"/>
              <w:right w:val="nil"/>
            </w:tcBorders>
            <w:vAlign w:val="center"/>
          </w:tcPr>
          <w:p w14:paraId="52083E78" w14:textId="77777777" w:rsidR="00114767" w:rsidRPr="008C1ACA" w:rsidRDefault="00114767" w:rsidP="007F0DFC">
            <w:pPr>
              <w:pStyle w:val="Texttabulky"/>
              <w:spacing w:after="0"/>
              <w:rPr>
                <w:b/>
              </w:rPr>
            </w:pPr>
            <w:r w:rsidRPr="008C1ACA">
              <w:rPr>
                <w:b/>
              </w:rPr>
              <w:t>HEIS;</w:t>
            </w:r>
          </w:p>
        </w:tc>
        <w:tc>
          <w:tcPr>
            <w:tcW w:w="7396" w:type="dxa"/>
            <w:tcBorders>
              <w:top w:val="nil"/>
              <w:left w:val="nil"/>
              <w:bottom w:val="nil"/>
              <w:right w:val="nil"/>
            </w:tcBorders>
            <w:vAlign w:val="center"/>
          </w:tcPr>
          <w:p w14:paraId="215173A3" w14:textId="77777777" w:rsidR="00114767" w:rsidRPr="008C1ACA" w:rsidRDefault="00114767" w:rsidP="007F0DFC">
            <w:pPr>
              <w:pStyle w:val="Texttabulky"/>
              <w:spacing w:after="0"/>
            </w:pPr>
            <w:r w:rsidRPr="008C1ACA">
              <w:t>Hydroekologický informační registr</w:t>
            </w:r>
          </w:p>
        </w:tc>
      </w:tr>
      <w:tr w:rsidR="009305F0" w:rsidRPr="008C1ACA" w14:paraId="79D95980" w14:textId="77777777" w:rsidTr="00BB15BD">
        <w:trPr>
          <w:jc w:val="center"/>
        </w:trPr>
        <w:tc>
          <w:tcPr>
            <w:tcW w:w="1674" w:type="dxa"/>
            <w:tcBorders>
              <w:top w:val="nil"/>
              <w:left w:val="nil"/>
              <w:bottom w:val="nil"/>
              <w:right w:val="nil"/>
            </w:tcBorders>
            <w:vAlign w:val="center"/>
          </w:tcPr>
          <w:p w14:paraId="14DEE4B7" w14:textId="77777777" w:rsidR="00114767" w:rsidRPr="008C1ACA" w:rsidRDefault="00114767" w:rsidP="007F0DFC">
            <w:pPr>
              <w:pStyle w:val="Texttabulky"/>
              <w:spacing w:after="0"/>
              <w:rPr>
                <w:b/>
              </w:rPr>
            </w:pPr>
            <w:r w:rsidRPr="008C1ACA">
              <w:rPr>
                <w:b/>
              </w:rPr>
              <w:t>HGR</w:t>
            </w:r>
          </w:p>
        </w:tc>
        <w:tc>
          <w:tcPr>
            <w:tcW w:w="7396" w:type="dxa"/>
            <w:tcBorders>
              <w:top w:val="nil"/>
              <w:left w:val="nil"/>
              <w:bottom w:val="nil"/>
              <w:right w:val="nil"/>
            </w:tcBorders>
            <w:vAlign w:val="center"/>
          </w:tcPr>
          <w:p w14:paraId="45F8EE43" w14:textId="77777777" w:rsidR="00114767" w:rsidRPr="008C1ACA" w:rsidRDefault="00114767" w:rsidP="007F0DFC">
            <w:pPr>
              <w:pStyle w:val="Texttabulky"/>
              <w:spacing w:after="0"/>
            </w:pPr>
            <w:r w:rsidRPr="008C1ACA">
              <w:t>Hydrogeologický rajon</w:t>
            </w:r>
          </w:p>
        </w:tc>
      </w:tr>
      <w:tr w:rsidR="009305F0" w:rsidRPr="008C1ACA" w14:paraId="37BD95CD" w14:textId="77777777" w:rsidTr="00BB15BD">
        <w:trPr>
          <w:jc w:val="center"/>
        </w:trPr>
        <w:tc>
          <w:tcPr>
            <w:tcW w:w="1674" w:type="dxa"/>
            <w:tcBorders>
              <w:top w:val="nil"/>
              <w:left w:val="nil"/>
              <w:bottom w:val="nil"/>
              <w:right w:val="nil"/>
            </w:tcBorders>
            <w:vAlign w:val="center"/>
          </w:tcPr>
          <w:p w14:paraId="7E8003EB" w14:textId="6B9897FF" w:rsidR="00E64284" w:rsidRPr="008C1ACA" w:rsidRDefault="00E64284" w:rsidP="007F0DFC">
            <w:pPr>
              <w:pStyle w:val="Texttabulky"/>
              <w:spacing w:after="0"/>
              <w:rPr>
                <w:b/>
              </w:rPr>
            </w:pPr>
            <w:r w:rsidRPr="008C1ACA">
              <w:rPr>
                <w:b/>
              </w:rPr>
              <w:t>Hl. m.</w:t>
            </w:r>
          </w:p>
        </w:tc>
        <w:tc>
          <w:tcPr>
            <w:tcW w:w="7396" w:type="dxa"/>
            <w:tcBorders>
              <w:top w:val="nil"/>
              <w:left w:val="nil"/>
              <w:bottom w:val="nil"/>
              <w:right w:val="nil"/>
            </w:tcBorders>
            <w:vAlign w:val="center"/>
          </w:tcPr>
          <w:p w14:paraId="10235D43" w14:textId="75798B68" w:rsidR="00E64284" w:rsidRPr="008C1ACA" w:rsidRDefault="00E64284" w:rsidP="007F0DFC">
            <w:pPr>
              <w:pStyle w:val="Texttabulky"/>
              <w:spacing w:after="0"/>
            </w:pPr>
            <w:r w:rsidRPr="008C1ACA">
              <w:t>Hlavní město</w:t>
            </w:r>
          </w:p>
        </w:tc>
      </w:tr>
      <w:tr w:rsidR="009305F0" w:rsidRPr="008C1ACA" w14:paraId="641DFC8B" w14:textId="77777777" w:rsidTr="00BB15BD">
        <w:trPr>
          <w:jc w:val="center"/>
        </w:trPr>
        <w:tc>
          <w:tcPr>
            <w:tcW w:w="1674" w:type="dxa"/>
            <w:tcBorders>
              <w:top w:val="nil"/>
              <w:left w:val="nil"/>
              <w:bottom w:val="nil"/>
              <w:right w:val="nil"/>
            </w:tcBorders>
            <w:vAlign w:val="center"/>
          </w:tcPr>
          <w:p w14:paraId="224B898D" w14:textId="77777777" w:rsidR="00114767" w:rsidRPr="008C1ACA" w:rsidRDefault="00114767" w:rsidP="007F0DFC">
            <w:pPr>
              <w:pStyle w:val="Texttabulky"/>
              <w:spacing w:after="0"/>
              <w:rPr>
                <w:b/>
              </w:rPr>
            </w:pPr>
            <w:r w:rsidRPr="008C1ACA">
              <w:rPr>
                <w:b/>
              </w:rPr>
              <w:t>HMP</w:t>
            </w:r>
          </w:p>
        </w:tc>
        <w:tc>
          <w:tcPr>
            <w:tcW w:w="7396" w:type="dxa"/>
            <w:tcBorders>
              <w:top w:val="nil"/>
              <w:left w:val="nil"/>
              <w:bottom w:val="nil"/>
              <w:right w:val="nil"/>
            </w:tcBorders>
            <w:vAlign w:val="center"/>
          </w:tcPr>
          <w:p w14:paraId="46E8980D" w14:textId="77777777" w:rsidR="00114767" w:rsidRPr="008C1ACA" w:rsidRDefault="00114767" w:rsidP="007F0DFC">
            <w:pPr>
              <w:pStyle w:val="Texttabulky"/>
              <w:spacing w:after="0"/>
            </w:pPr>
            <w:r w:rsidRPr="008C1ACA">
              <w:t>Hlavní město Praha</w:t>
            </w:r>
          </w:p>
        </w:tc>
      </w:tr>
      <w:tr w:rsidR="009305F0" w:rsidRPr="008C1ACA" w14:paraId="601E4CDD" w14:textId="77777777" w:rsidTr="00BB15BD">
        <w:trPr>
          <w:jc w:val="center"/>
        </w:trPr>
        <w:tc>
          <w:tcPr>
            <w:tcW w:w="1674" w:type="dxa"/>
            <w:tcBorders>
              <w:top w:val="nil"/>
              <w:left w:val="nil"/>
              <w:bottom w:val="nil"/>
              <w:right w:val="nil"/>
            </w:tcBorders>
            <w:vAlign w:val="center"/>
          </w:tcPr>
          <w:p w14:paraId="6D6E47D2" w14:textId="77777777" w:rsidR="00114767" w:rsidRPr="008C1ACA" w:rsidRDefault="00114767" w:rsidP="007F0DFC">
            <w:pPr>
              <w:pStyle w:val="Texttabulky"/>
              <w:spacing w:after="0"/>
              <w:rPr>
                <w:b/>
              </w:rPr>
            </w:pPr>
            <w:r w:rsidRPr="008C1ACA">
              <w:rPr>
                <w:b/>
              </w:rPr>
              <w:t>HPJ</w:t>
            </w:r>
          </w:p>
        </w:tc>
        <w:tc>
          <w:tcPr>
            <w:tcW w:w="7396" w:type="dxa"/>
            <w:tcBorders>
              <w:top w:val="nil"/>
              <w:left w:val="nil"/>
              <w:bottom w:val="nil"/>
              <w:right w:val="nil"/>
            </w:tcBorders>
            <w:vAlign w:val="center"/>
          </w:tcPr>
          <w:p w14:paraId="3AC62FA3" w14:textId="77777777" w:rsidR="00114767" w:rsidRPr="008C1ACA" w:rsidRDefault="00114767" w:rsidP="007F0DFC">
            <w:pPr>
              <w:pStyle w:val="Texttabulky"/>
              <w:spacing w:after="0"/>
            </w:pPr>
            <w:r w:rsidRPr="008C1ACA">
              <w:t>Hlavní půdní jednotka</w:t>
            </w:r>
          </w:p>
        </w:tc>
      </w:tr>
      <w:tr w:rsidR="009305F0" w:rsidRPr="008C1ACA" w14:paraId="026609D8" w14:textId="77777777" w:rsidTr="00BB15BD">
        <w:trPr>
          <w:jc w:val="center"/>
        </w:trPr>
        <w:tc>
          <w:tcPr>
            <w:tcW w:w="1674" w:type="dxa"/>
            <w:tcBorders>
              <w:top w:val="nil"/>
              <w:left w:val="nil"/>
              <w:bottom w:val="nil"/>
              <w:right w:val="nil"/>
            </w:tcBorders>
            <w:vAlign w:val="center"/>
          </w:tcPr>
          <w:p w14:paraId="44710017" w14:textId="77777777" w:rsidR="00114767" w:rsidRPr="008C1ACA" w:rsidRDefault="00114767" w:rsidP="007F0DFC">
            <w:pPr>
              <w:pStyle w:val="Texttabulky"/>
              <w:spacing w:after="0"/>
              <w:rPr>
                <w:b/>
              </w:rPr>
            </w:pPr>
            <w:r w:rsidRPr="008C1ACA">
              <w:rPr>
                <w:b/>
              </w:rPr>
              <w:t>HMP</w:t>
            </w:r>
          </w:p>
        </w:tc>
        <w:tc>
          <w:tcPr>
            <w:tcW w:w="7396" w:type="dxa"/>
            <w:tcBorders>
              <w:top w:val="nil"/>
              <w:left w:val="nil"/>
              <w:bottom w:val="nil"/>
              <w:right w:val="nil"/>
            </w:tcBorders>
            <w:vAlign w:val="center"/>
          </w:tcPr>
          <w:p w14:paraId="3E1D3AD0" w14:textId="77777777" w:rsidR="00114767" w:rsidRPr="008C1ACA" w:rsidRDefault="00114767" w:rsidP="007F0DFC">
            <w:pPr>
              <w:pStyle w:val="Texttabulky"/>
              <w:spacing w:after="0"/>
            </w:pPr>
            <w:r w:rsidRPr="008C1ACA">
              <w:t>Hlavní město Praha</w:t>
            </w:r>
          </w:p>
        </w:tc>
      </w:tr>
      <w:tr w:rsidR="009305F0" w:rsidRPr="008C1ACA" w14:paraId="062D3379" w14:textId="77777777" w:rsidTr="00BB15BD">
        <w:trPr>
          <w:jc w:val="center"/>
        </w:trPr>
        <w:tc>
          <w:tcPr>
            <w:tcW w:w="1674" w:type="dxa"/>
            <w:tcBorders>
              <w:top w:val="nil"/>
              <w:left w:val="nil"/>
              <w:bottom w:val="nil"/>
              <w:right w:val="nil"/>
            </w:tcBorders>
            <w:vAlign w:val="center"/>
          </w:tcPr>
          <w:p w14:paraId="45320D4C" w14:textId="143841FD" w:rsidR="00114767" w:rsidRPr="008C1ACA" w:rsidRDefault="00114767" w:rsidP="007F0DFC">
            <w:pPr>
              <w:pStyle w:val="Texttabulky"/>
              <w:spacing w:after="0"/>
              <w:rPr>
                <w:b/>
              </w:rPr>
            </w:pPr>
            <w:r w:rsidRPr="008C1ACA">
              <w:rPr>
                <w:b/>
              </w:rPr>
              <w:t>IPR</w:t>
            </w:r>
            <w:r w:rsidR="00BB15BD" w:rsidRPr="008C1ACA">
              <w:rPr>
                <w:b/>
              </w:rPr>
              <w:t xml:space="preserve"> HMP</w:t>
            </w:r>
          </w:p>
        </w:tc>
        <w:tc>
          <w:tcPr>
            <w:tcW w:w="7396" w:type="dxa"/>
            <w:tcBorders>
              <w:top w:val="nil"/>
              <w:left w:val="nil"/>
              <w:bottom w:val="nil"/>
              <w:right w:val="nil"/>
            </w:tcBorders>
            <w:vAlign w:val="center"/>
          </w:tcPr>
          <w:p w14:paraId="2C34F1CE" w14:textId="600A07D6" w:rsidR="00114767" w:rsidRPr="008C1ACA" w:rsidRDefault="00114767" w:rsidP="007F0DFC">
            <w:pPr>
              <w:pStyle w:val="Texttabulky"/>
              <w:spacing w:after="0"/>
            </w:pPr>
            <w:r w:rsidRPr="008C1ACA">
              <w:t>Institut plánování a rozvoje</w:t>
            </w:r>
            <w:r w:rsidR="00BB15BD" w:rsidRPr="008C1ACA">
              <w:t xml:space="preserve"> hlavního města Prahy</w:t>
            </w:r>
          </w:p>
        </w:tc>
      </w:tr>
      <w:tr w:rsidR="009305F0" w:rsidRPr="008C1ACA" w14:paraId="3BA59EB5" w14:textId="77777777" w:rsidTr="00BB15BD">
        <w:trPr>
          <w:jc w:val="center"/>
        </w:trPr>
        <w:tc>
          <w:tcPr>
            <w:tcW w:w="1674" w:type="dxa"/>
            <w:tcBorders>
              <w:top w:val="nil"/>
              <w:left w:val="nil"/>
              <w:bottom w:val="nil"/>
              <w:right w:val="nil"/>
            </w:tcBorders>
            <w:vAlign w:val="center"/>
          </w:tcPr>
          <w:p w14:paraId="0F1C4EF3" w14:textId="18D8B2E7" w:rsidR="00114767" w:rsidRPr="008C1ACA" w:rsidRDefault="00114767" w:rsidP="007F0DFC">
            <w:pPr>
              <w:pStyle w:val="Texttabulky"/>
              <w:spacing w:after="0"/>
              <w:rPr>
                <w:b/>
              </w:rPr>
            </w:pPr>
            <w:r w:rsidRPr="008C1ACA">
              <w:rPr>
                <w:b/>
              </w:rPr>
              <w:t>k.</w:t>
            </w:r>
            <w:r w:rsidR="00F12E73" w:rsidRPr="008C1ACA">
              <w:rPr>
                <w:b/>
              </w:rPr>
              <w:t xml:space="preserve"> </w:t>
            </w:r>
            <w:r w:rsidRPr="008C1ACA">
              <w:rPr>
                <w:b/>
              </w:rPr>
              <w:t>ú.</w:t>
            </w:r>
          </w:p>
        </w:tc>
        <w:tc>
          <w:tcPr>
            <w:tcW w:w="7396" w:type="dxa"/>
            <w:tcBorders>
              <w:top w:val="nil"/>
              <w:left w:val="nil"/>
              <w:bottom w:val="nil"/>
              <w:right w:val="nil"/>
            </w:tcBorders>
            <w:vAlign w:val="center"/>
          </w:tcPr>
          <w:p w14:paraId="4C0D7746" w14:textId="77777777" w:rsidR="00114767" w:rsidRPr="008C1ACA" w:rsidRDefault="00114767" w:rsidP="007F0DFC">
            <w:pPr>
              <w:pStyle w:val="Texttabulky"/>
              <w:spacing w:after="0"/>
            </w:pPr>
            <w:r w:rsidRPr="008C1ACA">
              <w:t>katastrální území</w:t>
            </w:r>
          </w:p>
        </w:tc>
      </w:tr>
      <w:tr w:rsidR="009305F0" w:rsidRPr="008C1ACA" w14:paraId="490A009B" w14:textId="77777777" w:rsidTr="00BB15BD">
        <w:trPr>
          <w:jc w:val="center"/>
        </w:trPr>
        <w:tc>
          <w:tcPr>
            <w:tcW w:w="1674" w:type="dxa"/>
            <w:tcBorders>
              <w:top w:val="nil"/>
              <w:left w:val="nil"/>
              <w:bottom w:val="nil"/>
              <w:right w:val="nil"/>
            </w:tcBorders>
            <w:vAlign w:val="center"/>
          </w:tcPr>
          <w:p w14:paraId="5BC65D45" w14:textId="77777777" w:rsidR="00114767" w:rsidRPr="008C1ACA" w:rsidRDefault="00114767" w:rsidP="007F0DFC">
            <w:pPr>
              <w:pStyle w:val="Texttabulky"/>
              <w:spacing w:after="0"/>
              <w:rPr>
                <w:b/>
              </w:rPr>
            </w:pPr>
            <w:r w:rsidRPr="008C1ACA">
              <w:rPr>
                <w:b/>
              </w:rPr>
              <w:t>KES</w:t>
            </w:r>
          </w:p>
        </w:tc>
        <w:tc>
          <w:tcPr>
            <w:tcW w:w="7396" w:type="dxa"/>
            <w:tcBorders>
              <w:top w:val="nil"/>
              <w:left w:val="nil"/>
              <w:bottom w:val="nil"/>
              <w:right w:val="nil"/>
            </w:tcBorders>
            <w:vAlign w:val="center"/>
          </w:tcPr>
          <w:p w14:paraId="63F4FFE6" w14:textId="77777777" w:rsidR="00114767" w:rsidRPr="008C1ACA" w:rsidRDefault="00114767" w:rsidP="007F0DFC">
            <w:pPr>
              <w:pStyle w:val="Texttabulky"/>
              <w:spacing w:after="0"/>
            </w:pPr>
            <w:r w:rsidRPr="008C1ACA">
              <w:t>Koeficient ekologické stability</w:t>
            </w:r>
          </w:p>
        </w:tc>
      </w:tr>
      <w:tr w:rsidR="009305F0" w:rsidRPr="008C1ACA" w14:paraId="370D4F49" w14:textId="77777777" w:rsidTr="00BB15BD">
        <w:trPr>
          <w:jc w:val="center"/>
        </w:trPr>
        <w:tc>
          <w:tcPr>
            <w:tcW w:w="1674" w:type="dxa"/>
            <w:tcBorders>
              <w:top w:val="nil"/>
              <w:left w:val="nil"/>
              <w:bottom w:val="nil"/>
              <w:right w:val="nil"/>
            </w:tcBorders>
            <w:vAlign w:val="center"/>
          </w:tcPr>
          <w:p w14:paraId="3252994D" w14:textId="77777777" w:rsidR="00114767" w:rsidRPr="008C1ACA" w:rsidRDefault="00114767" w:rsidP="007F0DFC">
            <w:pPr>
              <w:pStyle w:val="Texttabulky"/>
              <w:spacing w:after="0"/>
              <w:rPr>
                <w:b/>
              </w:rPr>
            </w:pPr>
            <w:r w:rsidRPr="008C1ACA">
              <w:rPr>
                <w:b/>
              </w:rPr>
              <w:t>KN</w:t>
            </w:r>
          </w:p>
        </w:tc>
        <w:tc>
          <w:tcPr>
            <w:tcW w:w="7396" w:type="dxa"/>
            <w:tcBorders>
              <w:top w:val="nil"/>
              <w:left w:val="nil"/>
              <w:bottom w:val="nil"/>
              <w:right w:val="nil"/>
            </w:tcBorders>
            <w:vAlign w:val="center"/>
          </w:tcPr>
          <w:p w14:paraId="25CFFC43" w14:textId="77777777" w:rsidR="00114767" w:rsidRPr="008C1ACA" w:rsidRDefault="00114767" w:rsidP="007F0DFC">
            <w:pPr>
              <w:pStyle w:val="Texttabulky"/>
              <w:spacing w:after="0"/>
            </w:pPr>
            <w:r w:rsidRPr="008C1ACA">
              <w:t>Katastr nemovitostí</w:t>
            </w:r>
          </w:p>
        </w:tc>
      </w:tr>
      <w:tr w:rsidR="009305F0" w:rsidRPr="008C1ACA" w14:paraId="5F20D37C" w14:textId="77777777" w:rsidTr="00BB15BD">
        <w:trPr>
          <w:jc w:val="center"/>
        </w:trPr>
        <w:tc>
          <w:tcPr>
            <w:tcW w:w="1674" w:type="dxa"/>
            <w:tcBorders>
              <w:top w:val="nil"/>
              <w:left w:val="nil"/>
              <w:bottom w:val="nil"/>
              <w:right w:val="nil"/>
            </w:tcBorders>
            <w:vAlign w:val="center"/>
          </w:tcPr>
          <w:p w14:paraId="14A77F29" w14:textId="77777777" w:rsidR="00114767" w:rsidRPr="008C1ACA" w:rsidRDefault="00114767" w:rsidP="007F0DFC">
            <w:pPr>
              <w:pStyle w:val="Texttabulky"/>
              <w:spacing w:after="0"/>
              <w:rPr>
                <w:b/>
              </w:rPr>
            </w:pPr>
            <w:r w:rsidRPr="008C1ACA">
              <w:rPr>
                <w:b/>
              </w:rPr>
              <w:t>KPZ</w:t>
            </w:r>
          </w:p>
        </w:tc>
        <w:tc>
          <w:tcPr>
            <w:tcW w:w="7396" w:type="dxa"/>
            <w:tcBorders>
              <w:top w:val="nil"/>
              <w:left w:val="nil"/>
              <w:bottom w:val="nil"/>
              <w:right w:val="nil"/>
            </w:tcBorders>
            <w:vAlign w:val="center"/>
          </w:tcPr>
          <w:p w14:paraId="78C600FD" w14:textId="77777777" w:rsidR="00114767" w:rsidRPr="008C1ACA" w:rsidRDefault="00114767" w:rsidP="007F0DFC">
            <w:pPr>
              <w:pStyle w:val="Texttabulky"/>
              <w:spacing w:after="0"/>
            </w:pPr>
            <w:r w:rsidRPr="008C1ACA">
              <w:t>Krajinná památková zóna</w:t>
            </w:r>
          </w:p>
        </w:tc>
      </w:tr>
      <w:tr w:rsidR="009305F0" w:rsidRPr="008C1ACA" w14:paraId="44DF42D2" w14:textId="77777777" w:rsidTr="00BB15BD">
        <w:trPr>
          <w:jc w:val="center"/>
        </w:trPr>
        <w:tc>
          <w:tcPr>
            <w:tcW w:w="1674" w:type="dxa"/>
            <w:tcBorders>
              <w:top w:val="nil"/>
              <w:left w:val="nil"/>
              <w:bottom w:val="nil"/>
              <w:right w:val="nil"/>
            </w:tcBorders>
            <w:vAlign w:val="center"/>
          </w:tcPr>
          <w:p w14:paraId="095E1358" w14:textId="77777777" w:rsidR="00114767" w:rsidRPr="008C1ACA" w:rsidRDefault="00114767" w:rsidP="007F0DFC">
            <w:pPr>
              <w:pStyle w:val="Texttabulky"/>
              <w:spacing w:after="0"/>
              <w:rPr>
                <w:b/>
              </w:rPr>
            </w:pPr>
            <w:r w:rsidRPr="008C1ACA">
              <w:rPr>
                <w:b/>
              </w:rPr>
              <w:t>KS</w:t>
            </w:r>
          </w:p>
        </w:tc>
        <w:tc>
          <w:tcPr>
            <w:tcW w:w="7396" w:type="dxa"/>
            <w:tcBorders>
              <w:top w:val="nil"/>
              <w:left w:val="nil"/>
              <w:bottom w:val="nil"/>
              <w:right w:val="nil"/>
            </w:tcBorders>
            <w:vAlign w:val="center"/>
          </w:tcPr>
          <w:p w14:paraId="7918BB88" w14:textId="77777777" w:rsidR="00114767" w:rsidRPr="008C1ACA" w:rsidRDefault="00114767" w:rsidP="007F0DFC">
            <w:pPr>
              <w:pStyle w:val="Texttabulky"/>
              <w:spacing w:after="0"/>
            </w:pPr>
            <w:r w:rsidRPr="008C1ACA">
              <w:t>Krajský soud</w:t>
            </w:r>
          </w:p>
        </w:tc>
      </w:tr>
      <w:tr w:rsidR="009305F0" w:rsidRPr="008C1ACA" w14:paraId="7584733A" w14:textId="77777777" w:rsidTr="00BB15BD">
        <w:trPr>
          <w:jc w:val="center"/>
        </w:trPr>
        <w:tc>
          <w:tcPr>
            <w:tcW w:w="1674" w:type="dxa"/>
            <w:tcBorders>
              <w:top w:val="nil"/>
              <w:left w:val="nil"/>
              <w:bottom w:val="nil"/>
              <w:right w:val="nil"/>
            </w:tcBorders>
            <w:vAlign w:val="center"/>
          </w:tcPr>
          <w:p w14:paraId="44135A37" w14:textId="77777777" w:rsidR="00114767" w:rsidRPr="008C1ACA" w:rsidRDefault="00114767" w:rsidP="007F0DFC">
            <w:pPr>
              <w:pStyle w:val="Texttabulky"/>
              <w:spacing w:after="0"/>
              <w:rPr>
                <w:b/>
              </w:rPr>
            </w:pPr>
            <w:r w:rsidRPr="008C1ACA">
              <w:rPr>
                <w:b/>
              </w:rPr>
              <w:t>K+S</w:t>
            </w:r>
          </w:p>
        </w:tc>
        <w:tc>
          <w:tcPr>
            <w:tcW w:w="7396" w:type="dxa"/>
            <w:tcBorders>
              <w:top w:val="nil"/>
              <w:left w:val="nil"/>
              <w:bottom w:val="nil"/>
              <w:right w:val="nil"/>
            </w:tcBorders>
            <w:vAlign w:val="center"/>
          </w:tcPr>
          <w:p w14:paraId="3578C759" w14:textId="77777777" w:rsidR="00114767" w:rsidRPr="008C1ACA" w:rsidRDefault="00114767" w:rsidP="007F0DFC">
            <w:pPr>
              <w:pStyle w:val="Texttabulky"/>
              <w:spacing w:after="0"/>
            </w:pPr>
            <w:r w:rsidRPr="008C1ACA">
              <w:t>Kumulativní a synergické (vlivy)</w:t>
            </w:r>
          </w:p>
        </w:tc>
      </w:tr>
      <w:tr w:rsidR="009305F0" w:rsidRPr="008C1ACA" w14:paraId="4E2C2E39" w14:textId="77777777" w:rsidTr="00BB15BD">
        <w:trPr>
          <w:jc w:val="center"/>
        </w:trPr>
        <w:tc>
          <w:tcPr>
            <w:tcW w:w="1674" w:type="dxa"/>
            <w:tcBorders>
              <w:top w:val="nil"/>
              <w:left w:val="nil"/>
              <w:bottom w:val="nil"/>
              <w:right w:val="nil"/>
            </w:tcBorders>
            <w:vAlign w:val="center"/>
          </w:tcPr>
          <w:p w14:paraId="494F68A4" w14:textId="4D629F0F" w:rsidR="00BB15BD" w:rsidRPr="008C1ACA" w:rsidRDefault="00BB15BD" w:rsidP="007F0DFC">
            <w:pPr>
              <w:pStyle w:val="Texttabulky"/>
              <w:spacing w:after="0"/>
              <w:rPr>
                <w:b/>
              </w:rPr>
            </w:pPr>
            <w:r w:rsidRPr="008C1ACA">
              <w:rPr>
                <w:b/>
              </w:rPr>
              <w:t>LH</w:t>
            </w:r>
          </w:p>
        </w:tc>
        <w:tc>
          <w:tcPr>
            <w:tcW w:w="7396" w:type="dxa"/>
            <w:tcBorders>
              <w:top w:val="nil"/>
              <w:left w:val="nil"/>
              <w:bottom w:val="nil"/>
              <w:right w:val="nil"/>
            </w:tcBorders>
            <w:vAlign w:val="center"/>
          </w:tcPr>
          <w:p w14:paraId="066E3D23" w14:textId="5198BA4C" w:rsidR="00BB15BD" w:rsidRPr="008C1ACA" w:rsidRDefault="00BB15BD" w:rsidP="007F0DFC">
            <w:pPr>
              <w:pStyle w:val="Texttabulky"/>
              <w:spacing w:after="0"/>
            </w:pPr>
            <w:r w:rsidRPr="008C1ACA">
              <w:t>Les hospodářský</w:t>
            </w:r>
          </w:p>
        </w:tc>
      </w:tr>
      <w:tr w:rsidR="009305F0" w:rsidRPr="008C1ACA" w14:paraId="67EEA122" w14:textId="77777777" w:rsidTr="00BB15BD">
        <w:trPr>
          <w:jc w:val="center"/>
        </w:trPr>
        <w:tc>
          <w:tcPr>
            <w:tcW w:w="1674" w:type="dxa"/>
            <w:tcBorders>
              <w:top w:val="nil"/>
              <w:left w:val="nil"/>
              <w:bottom w:val="nil"/>
              <w:right w:val="nil"/>
            </w:tcBorders>
            <w:vAlign w:val="center"/>
          </w:tcPr>
          <w:p w14:paraId="6AECC767" w14:textId="77777777" w:rsidR="00114767" w:rsidRPr="008C1ACA" w:rsidRDefault="00114767" w:rsidP="007F0DFC">
            <w:pPr>
              <w:pStyle w:val="Texttabulky"/>
              <w:spacing w:after="0"/>
              <w:rPr>
                <w:b/>
              </w:rPr>
            </w:pPr>
            <w:r w:rsidRPr="008C1ACA">
              <w:rPr>
                <w:b/>
              </w:rPr>
              <w:t>LKTC</w:t>
            </w:r>
          </w:p>
        </w:tc>
        <w:tc>
          <w:tcPr>
            <w:tcW w:w="7396" w:type="dxa"/>
            <w:tcBorders>
              <w:top w:val="nil"/>
              <w:left w:val="nil"/>
              <w:bottom w:val="nil"/>
              <w:right w:val="nil"/>
            </w:tcBorders>
            <w:vAlign w:val="center"/>
          </w:tcPr>
          <w:p w14:paraId="18AAB501" w14:textId="77777777" w:rsidR="00114767" w:rsidRPr="008C1ACA" w:rsidRDefault="00114767" w:rsidP="007F0DFC">
            <w:pPr>
              <w:pStyle w:val="Texttabulky"/>
              <w:spacing w:after="0"/>
            </w:pPr>
            <w:r w:rsidRPr="008C1ACA">
              <w:t>Kódové označení letiště Točná</w:t>
            </w:r>
          </w:p>
        </w:tc>
      </w:tr>
      <w:tr w:rsidR="009305F0" w:rsidRPr="008C1ACA" w14:paraId="15B885C5" w14:textId="77777777" w:rsidTr="00BB15BD">
        <w:trPr>
          <w:jc w:val="center"/>
        </w:trPr>
        <w:tc>
          <w:tcPr>
            <w:tcW w:w="1674" w:type="dxa"/>
            <w:tcBorders>
              <w:top w:val="nil"/>
              <w:left w:val="nil"/>
              <w:bottom w:val="nil"/>
              <w:right w:val="nil"/>
            </w:tcBorders>
            <w:vAlign w:val="center"/>
          </w:tcPr>
          <w:p w14:paraId="53938FC8" w14:textId="62F08253" w:rsidR="00BB15BD" w:rsidRPr="008C1ACA" w:rsidRDefault="00BB15BD" w:rsidP="007F0DFC">
            <w:pPr>
              <w:pStyle w:val="Texttabulky"/>
              <w:spacing w:after="0"/>
              <w:rPr>
                <w:b/>
              </w:rPr>
            </w:pPr>
            <w:r w:rsidRPr="008C1ACA">
              <w:rPr>
                <w:b/>
              </w:rPr>
              <w:t>LO</w:t>
            </w:r>
          </w:p>
        </w:tc>
        <w:tc>
          <w:tcPr>
            <w:tcW w:w="7396" w:type="dxa"/>
            <w:tcBorders>
              <w:top w:val="nil"/>
              <w:left w:val="nil"/>
              <w:bottom w:val="nil"/>
              <w:right w:val="nil"/>
            </w:tcBorders>
            <w:vAlign w:val="center"/>
          </w:tcPr>
          <w:p w14:paraId="5EFFC86A" w14:textId="5268C7BF" w:rsidR="00BB15BD" w:rsidRPr="008C1ACA" w:rsidRDefault="00BB15BD" w:rsidP="007F0DFC">
            <w:pPr>
              <w:pStyle w:val="Texttabulky"/>
              <w:spacing w:after="0"/>
            </w:pPr>
            <w:r w:rsidRPr="008C1ACA">
              <w:t>Les ochranný</w:t>
            </w:r>
          </w:p>
        </w:tc>
      </w:tr>
      <w:tr w:rsidR="009305F0" w:rsidRPr="008C1ACA" w14:paraId="14B824B4" w14:textId="77777777" w:rsidTr="00BB15BD">
        <w:trPr>
          <w:jc w:val="center"/>
        </w:trPr>
        <w:tc>
          <w:tcPr>
            <w:tcW w:w="1674" w:type="dxa"/>
            <w:tcBorders>
              <w:top w:val="nil"/>
              <w:left w:val="nil"/>
              <w:bottom w:val="nil"/>
              <w:right w:val="nil"/>
            </w:tcBorders>
            <w:vAlign w:val="center"/>
          </w:tcPr>
          <w:p w14:paraId="0C773234" w14:textId="7764B746" w:rsidR="00BB15BD" w:rsidRPr="008C1ACA" w:rsidRDefault="00BB15BD" w:rsidP="007F0DFC">
            <w:pPr>
              <w:pStyle w:val="Texttabulky"/>
              <w:spacing w:after="0"/>
              <w:rPr>
                <w:b/>
              </w:rPr>
            </w:pPr>
            <w:r w:rsidRPr="008C1ACA">
              <w:rPr>
                <w:b/>
              </w:rPr>
              <w:t>LZU</w:t>
            </w:r>
          </w:p>
        </w:tc>
        <w:tc>
          <w:tcPr>
            <w:tcW w:w="7396" w:type="dxa"/>
            <w:tcBorders>
              <w:top w:val="nil"/>
              <w:left w:val="nil"/>
              <w:bottom w:val="nil"/>
              <w:right w:val="nil"/>
            </w:tcBorders>
            <w:vAlign w:val="center"/>
          </w:tcPr>
          <w:p w14:paraId="53CDAECF" w14:textId="0A131A5D" w:rsidR="00BB15BD" w:rsidRPr="008C1ACA" w:rsidRDefault="00BB15BD" w:rsidP="007F0DFC">
            <w:pPr>
              <w:pStyle w:val="Texttabulky"/>
              <w:spacing w:after="0"/>
            </w:pPr>
            <w:r w:rsidRPr="008C1ACA">
              <w:t>Les zvláštního určení</w:t>
            </w:r>
          </w:p>
        </w:tc>
      </w:tr>
      <w:tr w:rsidR="009305F0" w:rsidRPr="008C1ACA" w14:paraId="0F0D8AD6" w14:textId="77777777" w:rsidTr="00BB15BD">
        <w:trPr>
          <w:jc w:val="center"/>
        </w:trPr>
        <w:tc>
          <w:tcPr>
            <w:tcW w:w="1674" w:type="dxa"/>
            <w:tcBorders>
              <w:top w:val="nil"/>
              <w:left w:val="nil"/>
              <w:bottom w:val="nil"/>
              <w:right w:val="nil"/>
            </w:tcBorders>
            <w:vAlign w:val="center"/>
          </w:tcPr>
          <w:p w14:paraId="48A870EA" w14:textId="77777777" w:rsidR="00114767" w:rsidRPr="008C1ACA" w:rsidRDefault="00114767" w:rsidP="007F0DFC">
            <w:pPr>
              <w:pStyle w:val="Texttabulky"/>
              <w:spacing w:after="0"/>
              <w:rPr>
                <w:b/>
              </w:rPr>
            </w:pPr>
            <w:r w:rsidRPr="008C1ACA">
              <w:rPr>
                <w:b/>
              </w:rPr>
              <w:t>MČ</w:t>
            </w:r>
          </w:p>
        </w:tc>
        <w:tc>
          <w:tcPr>
            <w:tcW w:w="7396" w:type="dxa"/>
            <w:tcBorders>
              <w:top w:val="nil"/>
              <w:left w:val="nil"/>
              <w:bottom w:val="nil"/>
              <w:right w:val="nil"/>
            </w:tcBorders>
            <w:vAlign w:val="center"/>
          </w:tcPr>
          <w:p w14:paraId="01009981" w14:textId="77777777" w:rsidR="00114767" w:rsidRPr="008C1ACA" w:rsidRDefault="00114767" w:rsidP="007F0DFC">
            <w:pPr>
              <w:pStyle w:val="Texttabulky"/>
              <w:spacing w:after="0"/>
            </w:pPr>
            <w:r w:rsidRPr="008C1ACA">
              <w:t>Městská část</w:t>
            </w:r>
          </w:p>
        </w:tc>
      </w:tr>
      <w:tr w:rsidR="009305F0" w:rsidRPr="008C1ACA" w14:paraId="5A2A205D" w14:textId="77777777" w:rsidTr="00BB15BD">
        <w:trPr>
          <w:jc w:val="center"/>
        </w:trPr>
        <w:tc>
          <w:tcPr>
            <w:tcW w:w="1674" w:type="dxa"/>
            <w:tcBorders>
              <w:top w:val="nil"/>
              <w:left w:val="nil"/>
              <w:bottom w:val="nil"/>
              <w:right w:val="nil"/>
            </w:tcBorders>
            <w:vAlign w:val="center"/>
          </w:tcPr>
          <w:p w14:paraId="1593E43A" w14:textId="77777777" w:rsidR="00114767" w:rsidRPr="008C1ACA" w:rsidRDefault="00114767" w:rsidP="007F0DFC">
            <w:pPr>
              <w:pStyle w:val="Texttabulky"/>
              <w:spacing w:after="0"/>
              <w:rPr>
                <w:b/>
              </w:rPr>
            </w:pPr>
            <w:r w:rsidRPr="008C1ACA">
              <w:rPr>
                <w:b/>
              </w:rPr>
              <w:t>MD</w:t>
            </w:r>
          </w:p>
        </w:tc>
        <w:tc>
          <w:tcPr>
            <w:tcW w:w="7396" w:type="dxa"/>
            <w:tcBorders>
              <w:top w:val="nil"/>
              <w:left w:val="nil"/>
              <w:bottom w:val="nil"/>
              <w:right w:val="nil"/>
            </w:tcBorders>
            <w:vAlign w:val="center"/>
          </w:tcPr>
          <w:p w14:paraId="65A731B0" w14:textId="77777777" w:rsidR="00114767" w:rsidRPr="008C1ACA" w:rsidRDefault="00114767" w:rsidP="007F0DFC">
            <w:pPr>
              <w:pStyle w:val="Texttabulky"/>
              <w:spacing w:after="0"/>
            </w:pPr>
            <w:r w:rsidRPr="008C1ACA">
              <w:t>Ministerstvo dopravy</w:t>
            </w:r>
          </w:p>
        </w:tc>
      </w:tr>
      <w:tr w:rsidR="009305F0" w:rsidRPr="008C1ACA" w14:paraId="35C007AE" w14:textId="77777777" w:rsidTr="00BB15BD">
        <w:trPr>
          <w:jc w:val="center"/>
        </w:trPr>
        <w:tc>
          <w:tcPr>
            <w:tcW w:w="1674" w:type="dxa"/>
            <w:tcBorders>
              <w:top w:val="nil"/>
              <w:left w:val="nil"/>
              <w:bottom w:val="nil"/>
              <w:right w:val="nil"/>
            </w:tcBorders>
            <w:vAlign w:val="center"/>
          </w:tcPr>
          <w:p w14:paraId="1D2875D7" w14:textId="77777777" w:rsidR="00114767" w:rsidRPr="008C1ACA" w:rsidRDefault="00114767" w:rsidP="007F0DFC">
            <w:pPr>
              <w:pStyle w:val="Texttabulky"/>
              <w:spacing w:after="0"/>
              <w:rPr>
                <w:b/>
              </w:rPr>
            </w:pPr>
            <w:r w:rsidRPr="008C1ACA">
              <w:rPr>
                <w:b/>
              </w:rPr>
              <w:t>MHMP</w:t>
            </w:r>
          </w:p>
        </w:tc>
        <w:tc>
          <w:tcPr>
            <w:tcW w:w="7396" w:type="dxa"/>
            <w:tcBorders>
              <w:top w:val="nil"/>
              <w:left w:val="nil"/>
              <w:bottom w:val="nil"/>
              <w:right w:val="nil"/>
            </w:tcBorders>
            <w:vAlign w:val="center"/>
          </w:tcPr>
          <w:p w14:paraId="343D7BB8" w14:textId="77777777" w:rsidR="00114767" w:rsidRPr="008C1ACA" w:rsidRDefault="00114767" w:rsidP="007F0DFC">
            <w:pPr>
              <w:pStyle w:val="Texttabulky"/>
              <w:spacing w:after="0"/>
            </w:pPr>
            <w:r w:rsidRPr="008C1ACA">
              <w:t>Magistrát hlavního města Prahy</w:t>
            </w:r>
          </w:p>
        </w:tc>
      </w:tr>
      <w:tr w:rsidR="009305F0" w:rsidRPr="008C1ACA" w14:paraId="67A0ECFC" w14:textId="77777777" w:rsidTr="00BB15BD">
        <w:trPr>
          <w:jc w:val="center"/>
        </w:trPr>
        <w:tc>
          <w:tcPr>
            <w:tcW w:w="1674" w:type="dxa"/>
            <w:tcBorders>
              <w:top w:val="nil"/>
              <w:left w:val="nil"/>
              <w:bottom w:val="nil"/>
              <w:right w:val="nil"/>
            </w:tcBorders>
            <w:vAlign w:val="center"/>
          </w:tcPr>
          <w:p w14:paraId="18EDB220" w14:textId="77777777" w:rsidR="00114767" w:rsidRPr="008C1ACA" w:rsidRDefault="00114767" w:rsidP="007F0DFC">
            <w:pPr>
              <w:pStyle w:val="Texttabulky"/>
              <w:spacing w:after="0"/>
              <w:rPr>
                <w:b/>
              </w:rPr>
            </w:pPr>
            <w:r w:rsidRPr="008C1ACA">
              <w:rPr>
                <w:b/>
              </w:rPr>
              <w:t>MMR</w:t>
            </w:r>
          </w:p>
        </w:tc>
        <w:tc>
          <w:tcPr>
            <w:tcW w:w="7396" w:type="dxa"/>
            <w:tcBorders>
              <w:top w:val="nil"/>
              <w:left w:val="nil"/>
              <w:bottom w:val="nil"/>
              <w:right w:val="nil"/>
            </w:tcBorders>
            <w:vAlign w:val="center"/>
          </w:tcPr>
          <w:p w14:paraId="71D731DD" w14:textId="77777777" w:rsidR="00114767" w:rsidRPr="008C1ACA" w:rsidRDefault="00114767" w:rsidP="007F0DFC">
            <w:pPr>
              <w:pStyle w:val="Texttabulky"/>
              <w:spacing w:after="0"/>
            </w:pPr>
            <w:r w:rsidRPr="008C1ACA">
              <w:t>Ministerstvo pro místní rozvoj</w:t>
            </w:r>
          </w:p>
        </w:tc>
      </w:tr>
      <w:tr w:rsidR="009305F0" w:rsidRPr="008C1ACA" w14:paraId="388F2AFD" w14:textId="77777777" w:rsidTr="00BB15BD">
        <w:trPr>
          <w:jc w:val="center"/>
        </w:trPr>
        <w:tc>
          <w:tcPr>
            <w:tcW w:w="1674" w:type="dxa"/>
            <w:tcBorders>
              <w:top w:val="nil"/>
              <w:left w:val="nil"/>
              <w:bottom w:val="nil"/>
              <w:right w:val="nil"/>
            </w:tcBorders>
            <w:vAlign w:val="center"/>
          </w:tcPr>
          <w:p w14:paraId="23B06993" w14:textId="77777777" w:rsidR="00114767" w:rsidRPr="008C1ACA" w:rsidRDefault="00114767" w:rsidP="007F0DFC">
            <w:pPr>
              <w:pStyle w:val="Texttabulky"/>
              <w:spacing w:after="0"/>
              <w:rPr>
                <w:b/>
              </w:rPr>
            </w:pPr>
            <w:r w:rsidRPr="008C1ACA">
              <w:rPr>
                <w:b/>
              </w:rPr>
              <w:t>MO</w:t>
            </w:r>
          </w:p>
        </w:tc>
        <w:tc>
          <w:tcPr>
            <w:tcW w:w="7396" w:type="dxa"/>
            <w:tcBorders>
              <w:top w:val="nil"/>
              <w:left w:val="nil"/>
              <w:bottom w:val="nil"/>
              <w:right w:val="nil"/>
            </w:tcBorders>
            <w:vAlign w:val="center"/>
          </w:tcPr>
          <w:p w14:paraId="41CEE0B4" w14:textId="77777777" w:rsidR="00114767" w:rsidRPr="008C1ACA" w:rsidRDefault="00114767" w:rsidP="007F0DFC">
            <w:pPr>
              <w:pStyle w:val="Texttabulky"/>
              <w:spacing w:after="0"/>
            </w:pPr>
            <w:r w:rsidRPr="008C1ACA">
              <w:t>Městský okruh</w:t>
            </w:r>
          </w:p>
        </w:tc>
      </w:tr>
      <w:tr w:rsidR="009305F0" w:rsidRPr="008C1ACA" w14:paraId="63D5DD72" w14:textId="77777777" w:rsidTr="00BB15BD">
        <w:trPr>
          <w:jc w:val="center"/>
        </w:trPr>
        <w:tc>
          <w:tcPr>
            <w:tcW w:w="1674" w:type="dxa"/>
            <w:tcBorders>
              <w:top w:val="nil"/>
              <w:left w:val="nil"/>
              <w:bottom w:val="nil"/>
              <w:right w:val="nil"/>
            </w:tcBorders>
            <w:vAlign w:val="center"/>
          </w:tcPr>
          <w:p w14:paraId="6770FE54" w14:textId="77777777" w:rsidR="00114767" w:rsidRPr="008C1ACA" w:rsidRDefault="00114767" w:rsidP="007F0DFC">
            <w:pPr>
              <w:pStyle w:val="Texttabulky"/>
              <w:spacing w:after="0"/>
              <w:rPr>
                <w:b/>
              </w:rPr>
            </w:pPr>
            <w:r w:rsidRPr="008C1ACA">
              <w:rPr>
                <w:b/>
              </w:rPr>
              <w:t>MPR</w:t>
            </w:r>
          </w:p>
        </w:tc>
        <w:tc>
          <w:tcPr>
            <w:tcW w:w="7396" w:type="dxa"/>
            <w:tcBorders>
              <w:top w:val="nil"/>
              <w:left w:val="nil"/>
              <w:bottom w:val="nil"/>
              <w:right w:val="nil"/>
            </w:tcBorders>
            <w:vAlign w:val="center"/>
          </w:tcPr>
          <w:p w14:paraId="74D9D539" w14:textId="77777777" w:rsidR="00114767" w:rsidRPr="008C1ACA" w:rsidRDefault="00114767" w:rsidP="007F0DFC">
            <w:pPr>
              <w:pStyle w:val="Texttabulky"/>
              <w:spacing w:after="0"/>
            </w:pPr>
            <w:r w:rsidRPr="008C1ACA">
              <w:t>Městská památková rezervace</w:t>
            </w:r>
          </w:p>
        </w:tc>
      </w:tr>
      <w:tr w:rsidR="009305F0" w:rsidRPr="008C1ACA" w14:paraId="26B83BCD" w14:textId="77777777" w:rsidTr="00BB15BD">
        <w:trPr>
          <w:jc w:val="center"/>
        </w:trPr>
        <w:tc>
          <w:tcPr>
            <w:tcW w:w="1674" w:type="dxa"/>
            <w:tcBorders>
              <w:top w:val="nil"/>
              <w:left w:val="nil"/>
              <w:bottom w:val="nil"/>
              <w:right w:val="nil"/>
            </w:tcBorders>
            <w:vAlign w:val="center"/>
          </w:tcPr>
          <w:p w14:paraId="1E9D546E" w14:textId="77777777" w:rsidR="00114767" w:rsidRPr="008C1ACA" w:rsidRDefault="00114767" w:rsidP="007F0DFC">
            <w:pPr>
              <w:pStyle w:val="Texttabulky"/>
              <w:spacing w:after="0"/>
              <w:rPr>
                <w:b/>
              </w:rPr>
            </w:pPr>
            <w:r w:rsidRPr="008C1ACA">
              <w:rPr>
                <w:b/>
              </w:rPr>
              <w:t>MPZ</w:t>
            </w:r>
          </w:p>
        </w:tc>
        <w:tc>
          <w:tcPr>
            <w:tcW w:w="7396" w:type="dxa"/>
            <w:tcBorders>
              <w:top w:val="nil"/>
              <w:left w:val="nil"/>
              <w:bottom w:val="nil"/>
              <w:right w:val="nil"/>
            </w:tcBorders>
            <w:vAlign w:val="center"/>
          </w:tcPr>
          <w:p w14:paraId="14BCB6A9" w14:textId="77777777" w:rsidR="00114767" w:rsidRPr="008C1ACA" w:rsidRDefault="00114767" w:rsidP="007F0DFC">
            <w:pPr>
              <w:pStyle w:val="Texttabulky"/>
              <w:spacing w:after="0"/>
            </w:pPr>
            <w:r w:rsidRPr="008C1ACA">
              <w:t xml:space="preserve">Městská památková zóna </w:t>
            </w:r>
          </w:p>
        </w:tc>
      </w:tr>
      <w:tr w:rsidR="009305F0" w:rsidRPr="008C1ACA" w14:paraId="3D990A01" w14:textId="77777777" w:rsidTr="00BB15BD">
        <w:trPr>
          <w:jc w:val="center"/>
        </w:trPr>
        <w:tc>
          <w:tcPr>
            <w:tcW w:w="1674" w:type="dxa"/>
            <w:tcBorders>
              <w:top w:val="nil"/>
              <w:left w:val="nil"/>
              <w:bottom w:val="nil"/>
              <w:right w:val="nil"/>
            </w:tcBorders>
            <w:vAlign w:val="center"/>
          </w:tcPr>
          <w:p w14:paraId="04DAE91D" w14:textId="77777777" w:rsidR="00114767" w:rsidRPr="008C1ACA" w:rsidRDefault="00114767" w:rsidP="007F0DFC">
            <w:pPr>
              <w:pStyle w:val="Texttabulky"/>
              <w:spacing w:after="0"/>
              <w:rPr>
                <w:b/>
              </w:rPr>
            </w:pPr>
            <w:r w:rsidRPr="008C1ACA">
              <w:rPr>
                <w:b/>
              </w:rPr>
              <w:t>MUS</w:t>
            </w:r>
          </w:p>
        </w:tc>
        <w:tc>
          <w:tcPr>
            <w:tcW w:w="7396" w:type="dxa"/>
            <w:tcBorders>
              <w:top w:val="nil"/>
              <w:left w:val="nil"/>
              <w:bottom w:val="nil"/>
              <w:right w:val="nil"/>
            </w:tcBorders>
            <w:vAlign w:val="center"/>
          </w:tcPr>
          <w:p w14:paraId="5D2DB581" w14:textId="2F666C86" w:rsidR="00114767" w:rsidRPr="008C1ACA" w:rsidRDefault="00114767" w:rsidP="007F0DFC">
            <w:pPr>
              <w:pStyle w:val="Texttabulky"/>
              <w:spacing w:after="0"/>
            </w:pPr>
            <w:r w:rsidRPr="008C1ACA">
              <w:t xml:space="preserve">Městská </w:t>
            </w:r>
            <w:r w:rsidR="00BB15BD" w:rsidRPr="008C1ACA">
              <w:t>u</w:t>
            </w:r>
            <w:r w:rsidRPr="008C1ACA">
              <w:t>liční síť</w:t>
            </w:r>
          </w:p>
        </w:tc>
      </w:tr>
      <w:tr w:rsidR="009305F0" w:rsidRPr="008C1ACA" w14:paraId="0C6C814A" w14:textId="77777777" w:rsidTr="00BB15BD">
        <w:trPr>
          <w:jc w:val="center"/>
        </w:trPr>
        <w:tc>
          <w:tcPr>
            <w:tcW w:w="1674" w:type="dxa"/>
            <w:tcBorders>
              <w:top w:val="nil"/>
              <w:left w:val="nil"/>
              <w:bottom w:val="nil"/>
              <w:right w:val="nil"/>
            </w:tcBorders>
            <w:vAlign w:val="center"/>
          </w:tcPr>
          <w:p w14:paraId="332190AC" w14:textId="77777777" w:rsidR="00114767" w:rsidRPr="008C1ACA" w:rsidRDefault="00114767" w:rsidP="007F0DFC">
            <w:pPr>
              <w:pStyle w:val="Texttabulky"/>
              <w:spacing w:after="0"/>
              <w:rPr>
                <w:b/>
              </w:rPr>
            </w:pPr>
            <w:r w:rsidRPr="008C1ACA">
              <w:rPr>
                <w:b/>
              </w:rPr>
              <w:t>MÚK</w:t>
            </w:r>
          </w:p>
        </w:tc>
        <w:tc>
          <w:tcPr>
            <w:tcW w:w="7396" w:type="dxa"/>
            <w:tcBorders>
              <w:top w:val="nil"/>
              <w:left w:val="nil"/>
              <w:bottom w:val="nil"/>
              <w:right w:val="nil"/>
            </w:tcBorders>
            <w:vAlign w:val="center"/>
          </w:tcPr>
          <w:p w14:paraId="29B7D4D4" w14:textId="77777777" w:rsidR="00114767" w:rsidRPr="008C1ACA" w:rsidRDefault="00114767" w:rsidP="007F0DFC">
            <w:pPr>
              <w:pStyle w:val="Texttabulky"/>
              <w:spacing w:after="0"/>
            </w:pPr>
            <w:r w:rsidRPr="008C1ACA">
              <w:t>Mimoúrovňová křižovatka</w:t>
            </w:r>
          </w:p>
        </w:tc>
      </w:tr>
      <w:tr w:rsidR="009305F0" w:rsidRPr="008C1ACA" w14:paraId="2C7C270A" w14:textId="77777777" w:rsidTr="00BB15BD">
        <w:trPr>
          <w:jc w:val="center"/>
        </w:trPr>
        <w:tc>
          <w:tcPr>
            <w:tcW w:w="1674" w:type="dxa"/>
            <w:tcBorders>
              <w:top w:val="nil"/>
              <w:left w:val="nil"/>
              <w:bottom w:val="nil"/>
              <w:right w:val="nil"/>
            </w:tcBorders>
            <w:vAlign w:val="center"/>
          </w:tcPr>
          <w:p w14:paraId="39A8B72B" w14:textId="77777777" w:rsidR="00114767" w:rsidRPr="008C1ACA" w:rsidRDefault="00114767" w:rsidP="007F0DFC">
            <w:pPr>
              <w:pStyle w:val="Texttabulky"/>
              <w:spacing w:after="0"/>
              <w:rPr>
                <w:b/>
              </w:rPr>
            </w:pPr>
            <w:r w:rsidRPr="008C1ACA">
              <w:rPr>
                <w:b/>
              </w:rPr>
              <w:t>MZCHÚ</w:t>
            </w:r>
          </w:p>
        </w:tc>
        <w:tc>
          <w:tcPr>
            <w:tcW w:w="7396" w:type="dxa"/>
            <w:tcBorders>
              <w:top w:val="nil"/>
              <w:left w:val="nil"/>
              <w:bottom w:val="nil"/>
              <w:right w:val="nil"/>
            </w:tcBorders>
            <w:vAlign w:val="center"/>
          </w:tcPr>
          <w:p w14:paraId="1887CACF" w14:textId="77777777" w:rsidR="00114767" w:rsidRPr="008C1ACA" w:rsidRDefault="00114767" w:rsidP="007F0DFC">
            <w:pPr>
              <w:pStyle w:val="Texttabulky"/>
              <w:spacing w:after="0"/>
            </w:pPr>
            <w:r w:rsidRPr="008C1ACA">
              <w:t xml:space="preserve">Maloplošné zvláště chráněné území </w:t>
            </w:r>
          </w:p>
        </w:tc>
      </w:tr>
      <w:tr w:rsidR="009305F0" w:rsidRPr="008C1ACA" w14:paraId="62379A6F" w14:textId="77777777" w:rsidTr="00BB15BD">
        <w:trPr>
          <w:jc w:val="center"/>
        </w:trPr>
        <w:tc>
          <w:tcPr>
            <w:tcW w:w="1674" w:type="dxa"/>
            <w:tcBorders>
              <w:top w:val="nil"/>
              <w:left w:val="nil"/>
              <w:bottom w:val="nil"/>
              <w:right w:val="nil"/>
            </w:tcBorders>
            <w:vAlign w:val="center"/>
          </w:tcPr>
          <w:p w14:paraId="31F27B2F" w14:textId="77777777" w:rsidR="00114767" w:rsidRPr="008C1ACA" w:rsidRDefault="00114767" w:rsidP="007F0DFC">
            <w:pPr>
              <w:pStyle w:val="Texttabulky"/>
              <w:spacing w:after="0"/>
              <w:rPr>
                <w:b/>
              </w:rPr>
            </w:pPr>
            <w:r w:rsidRPr="008C1ACA">
              <w:rPr>
                <w:b/>
              </w:rPr>
              <w:t>MZe</w:t>
            </w:r>
          </w:p>
        </w:tc>
        <w:tc>
          <w:tcPr>
            <w:tcW w:w="7396" w:type="dxa"/>
            <w:tcBorders>
              <w:top w:val="nil"/>
              <w:left w:val="nil"/>
              <w:bottom w:val="nil"/>
              <w:right w:val="nil"/>
            </w:tcBorders>
            <w:vAlign w:val="center"/>
          </w:tcPr>
          <w:p w14:paraId="3E6C77AA" w14:textId="77777777" w:rsidR="00114767" w:rsidRPr="008C1ACA" w:rsidRDefault="00114767" w:rsidP="007F0DFC">
            <w:pPr>
              <w:pStyle w:val="Texttabulky"/>
              <w:spacing w:after="0"/>
            </w:pPr>
            <w:r w:rsidRPr="008C1ACA">
              <w:t>Ministerstvo zemědělství</w:t>
            </w:r>
          </w:p>
        </w:tc>
      </w:tr>
      <w:tr w:rsidR="009305F0" w:rsidRPr="008C1ACA" w14:paraId="65DF0CA0" w14:textId="77777777" w:rsidTr="00BB15BD">
        <w:trPr>
          <w:jc w:val="center"/>
        </w:trPr>
        <w:tc>
          <w:tcPr>
            <w:tcW w:w="1674" w:type="dxa"/>
            <w:tcBorders>
              <w:top w:val="nil"/>
              <w:left w:val="nil"/>
              <w:bottom w:val="nil"/>
              <w:right w:val="nil"/>
            </w:tcBorders>
            <w:vAlign w:val="center"/>
          </w:tcPr>
          <w:p w14:paraId="0A2C80D3" w14:textId="77777777" w:rsidR="00114767" w:rsidRPr="008C1ACA" w:rsidRDefault="00114767" w:rsidP="007F0DFC">
            <w:pPr>
              <w:pStyle w:val="Texttabulky"/>
              <w:spacing w:after="0"/>
              <w:rPr>
                <w:b/>
              </w:rPr>
            </w:pPr>
            <w:r w:rsidRPr="008C1ACA">
              <w:rPr>
                <w:b/>
              </w:rPr>
              <w:t>MŽP</w:t>
            </w:r>
          </w:p>
        </w:tc>
        <w:tc>
          <w:tcPr>
            <w:tcW w:w="7396" w:type="dxa"/>
            <w:tcBorders>
              <w:top w:val="nil"/>
              <w:left w:val="nil"/>
              <w:bottom w:val="nil"/>
              <w:right w:val="nil"/>
            </w:tcBorders>
            <w:vAlign w:val="center"/>
          </w:tcPr>
          <w:p w14:paraId="6856D2BA" w14:textId="77777777" w:rsidR="00114767" w:rsidRPr="008C1ACA" w:rsidRDefault="00114767" w:rsidP="007F0DFC">
            <w:pPr>
              <w:pStyle w:val="Texttabulky"/>
              <w:spacing w:after="0"/>
            </w:pPr>
            <w:r w:rsidRPr="008C1ACA">
              <w:t>Ministerstvo životního prostředí</w:t>
            </w:r>
          </w:p>
        </w:tc>
      </w:tr>
      <w:tr w:rsidR="009305F0" w:rsidRPr="008C1ACA" w14:paraId="5F67DD97" w14:textId="77777777" w:rsidTr="00BB15BD">
        <w:trPr>
          <w:jc w:val="center"/>
        </w:trPr>
        <w:tc>
          <w:tcPr>
            <w:tcW w:w="1674" w:type="dxa"/>
            <w:tcBorders>
              <w:top w:val="nil"/>
              <w:left w:val="nil"/>
              <w:bottom w:val="nil"/>
              <w:right w:val="nil"/>
            </w:tcBorders>
            <w:vAlign w:val="center"/>
          </w:tcPr>
          <w:p w14:paraId="38F434E9" w14:textId="77777777" w:rsidR="00114767" w:rsidRPr="008C1ACA" w:rsidRDefault="00114767" w:rsidP="007F0DFC">
            <w:pPr>
              <w:pStyle w:val="Texttabulky"/>
              <w:spacing w:after="0"/>
              <w:rPr>
                <w:b/>
              </w:rPr>
            </w:pPr>
            <w:r w:rsidRPr="008C1ACA">
              <w:rPr>
                <w:b/>
              </w:rPr>
              <w:t>Ni</w:t>
            </w:r>
          </w:p>
        </w:tc>
        <w:tc>
          <w:tcPr>
            <w:tcW w:w="7396" w:type="dxa"/>
            <w:tcBorders>
              <w:top w:val="nil"/>
              <w:left w:val="nil"/>
              <w:bottom w:val="nil"/>
              <w:right w:val="nil"/>
            </w:tcBorders>
            <w:vAlign w:val="center"/>
          </w:tcPr>
          <w:p w14:paraId="0B9E9FDF" w14:textId="77777777" w:rsidR="00114767" w:rsidRPr="008C1ACA" w:rsidRDefault="00114767" w:rsidP="007F0DFC">
            <w:pPr>
              <w:pStyle w:val="Texttabulky"/>
              <w:spacing w:after="0"/>
            </w:pPr>
            <w:r w:rsidRPr="008C1ACA">
              <w:t>Nikl</w:t>
            </w:r>
          </w:p>
        </w:tc>
      </w:tr>
      <w:tr w:rsidR="009305F0" w:rsidRPr="008C1ACA" w14:paraId="15C10BE7" w14:textId="77777777" w:rsidTr="00BB15BD">
        <w:trPr>
          <w:jc w:val="center"/>
        </w:trPr>
        <w:tc>
          <w:tcPr>
            <w:tcW w:w="1674" w:type="dxa"/>
            <w:tcBorders>
              <w:top w:val="nil"/>
              <w:left w:val="nil"/>
              <w:bottom w:val="nil"/>
              <w:right w:val="nil"/>
            </w:tcBorders>
            <w:vAlign w:val="center"/>
          </w:tcPr>
          <w:p w14:paraId="59447603" w14:textId="29F24A54" w:rsidR="00EF59C0" w:rsidRPr="008C1ACA" w:rsidRDefault="00EF59C0" w:rsidP="007F0DFC">
            <w:pPr>
              <w:pStyle w:val="Texttabulky"/>
              <w:spacing w:after="0"/>
              <w:rPr>
                <w:b/>
              </w:rPr>
            </w:pPr>
            <w:r w:rsidRPr="008C1ACA">
              <w:rPr>
                <w:b/>
              </w:rPr>
              <w:t>NIZ</w:t>
            </w:r>
          </w:p>
        </w:tc>
        <w:tc>
          <w:tcPr>
            <w:tcW w:w="7396" w:type="dxa"/>
            <w:tcBorders>
              <w:top w:val="nil"/>
              <w:left w:val="nil"/>
              <w:bottom w:val="nil"/>
              <w:right w:val="nil"/>
            </w:tcBorders>
            <w:vAlign w:val="center"/>
          </w:tcPr>
          <w:p w14:paraId="3270357F" w14:textId="7BBC6F43" w:rsidR="00EF59C0" w:rsidRPr="008C1ACA" w:rsidRDefault="00EF59C0" w:rsidP="007F0DFC">
            <w:pPr>
              <w:pStyle w:val="Texttabulky"/>
              <w:spacing w:after="0"/>
            </w:pPr>
            <w:r w:rsidRPr="008C1ACA">
              <w:t>Neionizující záření</w:t>
            </w:r>
          </w:p>
        </w:tc>
      </w:tr>
      <w:tr w:rsidR="009305F0" w:rsidRPr="008C1ACA" w14:paraId="65E5007F" w14:textId="77777777" w:rsidTr="00BB15BD">
        <w:trPr>
          <w:jc w:val="center"/>
        </w:trPr>
        <w:tc>
          <w:tcPr>
            <w:tcW w:w="1674" w:type="dxa"/>
            <w:tcBorders>
              <w:top w:val="nil"/>
              <w:left w:val="nil"/>
              <w:bottom w:val="nil"/>
              <w:right w:val="nil"/>
            </w:tcBorders>
            <w:vAlign w:val="center"/>
          </w:tcPr>
          <w:p w14:paraId="2EACD0CF" w14:textId="77777777" w:rsidR="00114767" w:rsidRPr="008C1ACA" w:rsidRDefault="00114767" w:rsidP="007F0DFC">
            <w:pPr>
              <w:pStyle w:val="Texttabulky"/>
              <w:spacing w:after="0"/>
              <w:rPr>
                <w:b/>
              </w:rPr>
            </w:pPr>
            <w:r w:rsidRPr="008C1ACA">
              <w:rPr>
                <w:b/>
              </w:rPr>
              <w:t>NKP</w:t>
            </w:r>
          </w:p>
        </w:tc>
        <w:tc>
          <w:tcPr>
            <w:tcW w:w="7396" w:type="dxa"/>
            <w:tcBorders>
              <w:top w:val="nil"/>
              <w:left w:val="nil"/>
              <w:bottom w:val="nil"/>
              <w:right w:val="nil"/>
            </w:tcBorders>
            <w:vAlign w:val="center"/>
          </w:tcPr>
          <w:p w14:paraId="36D35EB4" w14:textId="77777777" w:rsidR="00114767" w:rsidRPr="008C1ACA" w:rsidRDefault="00114767" w:rsidP="007F0DFC">
            <w:pPr>
              <w:pStyle w:val="Texttabulky"/>
              <w:spacing w:after="0"/>
            </w:pPr>
            <w:r w:rsidRPr="008C1ACA">
              <w:t>Národní kulturní památka</w:t>
            </w:r>
          </w:p>
        </w:tc>
      </w:tr>
      <w:tr w:rsidR="009305F0" w:rsidRPr="008C1ACA" w14:paraId="25E7956C" w14:textId="77777777" w:rsidTr="00BB15BD">
        <w:trPr>
          <w:jc w:val="center"/>
        </w:trPr>
        <w:tc>
          <w:tcPr>
            <w:tcW w:w="1674" w:type="dxa"/>
            <w:tcBorders>
              <w:top w:val="nil"/>
              <w:left w:val="nil"/>
              <w:bottom w:val="nil"/>
              <w:right w:val="nil"/>
            </w:tcBorders>
            <w:vAlign w:val="center"/>
          </w:tcPr>
          <w:p w14:paraId="1D50F190" w14:textId="77777777" w:rsidR="00114767" w:rsidRPr="008C1ACA" w:rsidRDefault="00114767" w:rsidP="007F0DFC">
            <w:pPr>
              <w:pStyle w:val="Texttabulky"/>
              <w:spacing w:after="0"/>
              <w:rPr>
                <w:b/>
              </w:rPr>
            </w:pPr>
            <w:r w:rsidRPr="008C1ACA">
              <w:rPr>
                <w:b/>
              </w:rPr>
              <w:t>NKS</w:t>
            </w:r>
          </w:p>
        </w:tc>
        <w:tc>
          <w:tcPr>
            <w:tcW w:w="7396" w:type="dxa"/>
            <w:tcBorders>
              <w:top w:val="nil"/>
              <w:left w:val="nil"/>
              <w:bottom w:val="nil"/>
              <w:right w:val="nil"/>
            </w:tcBorders>
            <w:vAlign w:val="center"/>
          </w:tcPr>
          <w:p w14:paraId="454FEA98" w14:textId="77777777" w:rsidR="00114767" w:rsidRPr="008C1ACA" w:rsidRDefault="00114767" w:rsidP="007F0DFC">
            <w:pPr>
              <w:pStyle w:val="Texttabulky"/>
              <w:spacing w:after="0"/>
            </w:pPr>
            <w:r w:rsidRPr="008C1ACA">
              <w:t>Nadřazený komunikační systém</w:t>
            </w:r>
          </w:p>
        </w:tc>
      </w:tr>
      <w:tr w:rsidR="009305F0" w:rsidRPr="008C1ACA" w14:paraId="4C331DFD" w14:textId="77777777" w:rsidTr="00BB15BD">
        <w:trPr>
          <w:jc w:val="center"/>
        </w:trPr>
        <w:tc>
          <w:tcPr>
            <w:tcW w:w="1674" w:type="dxa"/>
            <w:tcBorders>
              <w:top w:val="nil"/>
              <w:left w:val="nil"/>
              <w:bottom w:val="nil"/>
              <w:right w:val="nil"/>
            </w:tcBorders>
            <w:vAlign w:val="center"/>
          </w:tcPr>
          <w:p w14:paraId="405C1FA9" w14:textId="77777777" w:rsidR="00114767" w:rsidRPr="008C1ACA" w:rsidRDefault="00114767" w:rsidP="007F0DFC">
            <w:pPr>
              <w:pStyle w:val="Texttabulky"/>
              <w:spacing w:after="0"/>
              <w:rPr>
                <w:b/>
              </w:rPr>
            </w:pPr>
            <w:r w:rsidRPr="008C1ACA">
              <w:rPr>
                <w:b/>
              </w:rPr>
              <w:t>NO</w:t>
            </w:r>
            <w:r w:rsidRPr="008C1ACA">
              <w:rPr>
                <w:b/>
                <w:vertAlign w:val="subscript"/>
              </w:rPr>
              <w:t>2</w:t>
            </w:r>
          </w:p>
        </w:tc>
        <w:tc>
          <w:tcPr>
            <w:tcW w:w="7396" w:type="dxa"/>
            <w:tcBorders>
              <w:top w:val="nil"/>
              <w:left w:val="nil"/>
              <w:bottom w:val="nil"/>
              <w:right w:val="nil"/>
            </w:tcBorders>
            <w:vAlign w:val="center"/>
          </w:tcPr>
          <w:p w14:paraId="29375E8D" w14:textId="77777777" w:rsidR="00114767" w:rsidRPr="008C1ACA" w:rsidRDefault="00114767" w:rsidP="007F0DFC">
            <w:pPr>
              <w:pStyle w:val="Texttabulky"/>
              <w:spacing w:after="0"/>
            </w:pPr>
            <w:r w:rsidRPr="008C1ACA">
              <w:t>Oxid dusičitý</w:t>
            </w:r>
          </w:p>
        </w:tc>
      </w:tr>
      <w:tr w:rsidR="009305F0" w:rsidRPr="008C1ACA" w14:paraId="3DF8889A" w14:textId="77777777" w:rsidTr="00BB15BD">
        <w:trPr>
          <w:jc w:val="center"/>
        </w:trPr>
        <w:tc>
          <w:tcPr>
            <w:tcW w:w="1674" w:type="dxa"/>
            <w:tcBorders>
              <w:top w:val="nil"/>
              <w:left w:val="nil"/>
              <w:bottom w:val="nil"/>
              <w:right w:val="nil"/>
            </w:tcBorders>
            <w:vAlign w:val="center"/>
          </w:tcPr>
          <w:p w14:paraId="601259C9" w14:textId="77777777" w:rsidR="00114767" w:rsidRPr="008C1ACA" w:rsidRDefault="00114767" w:rsidP="007F0DFC">
            <w:pPr>
              <w:pStyle w:val="Texttabulky"/>
              <w:spacing w:after="0"/>
              <w:rPr>
                <w:b/>
              </w:rPr>
            </w:pPr>
            <w:r w:rsidRPr="008C1ACA">
              <w:rPr>
                <w:b/>
              </w:rPr>
              <w:t>NO</w:t>
            </w:r>
            <w:r w:rsidRPr="008C1ACA">
              <w:rPr>
                <w:b/>
                <w:vertAlign w:val="subscript"/>
              </w:rPr>
              <w:t>X</w:t>
            </w:r>
          </w:p>
        </w:tc>
        <w:tc>
          <w:tcPr>
            <w:tcW w:w="7396" w:type="dxa"/>
            <w:tcBorders>
              <w:top w:val="nil"/>
              <w:left w:val="nil"/>
              <w:bottom w:val="nil"/>
              <w:right w:val="nil"/>
            </w:tcBorders>
            <w:vAlign w:val="center"/>
          </w:tcPr>
          <w:p w14:paraId="3B0B5CEB" w14:textId="77777777" w:rsidR="00114767" w:rsidRPr="008C1ACA" w:rsidRDefault="00114767" w:rsidP="007F0DFC">
            <w:pPr>
              <w:pStyle w:val="Texttabulky"/>
              <w:spacing w:after="0"/>
            </w:pPr>
            <w:r w:rsidRPr="008C1ACA">
              <w:t>Oxidy dusíku</w:t>
            </w:r>
          </w:p>
        </w:tc>
      </w:tr>
      <w:tr w:rsidR="009305F0" w:rsidRPr="008C1ACA" w14:paraId="5EAB7C7A" w14:textId="77777777" w:rsidTr="00BB15BD">
        <w:trPr>
          <w:jc w:val="center"/>
        </w:trPr>
        <w:tc>
          <w:tcPr>
            <w:tcW w:w="1674" w:type="dxa"/>
            <w:tcBorders>
              <w:top w:val="nil"/>
              <w:left w:val="nil"/>
              <w:bottom w:val="nil"/>
              <w:right w:val="nil"/>
            </w:tcBorders>
            <w:vAlign w:val="center"/>
          </w:tcPr>
          <w:p w14:paraId="029D3EA3" w14:textId="77777777" w:rsidR="00114767" w:rsidRPr="008C1ACA" w:rsidRDefault="00114767" w:rsidP="007F0DFC">
            <w:pPr>
              <w:pStyle w:val="Texttabulky"/>
              <w:spacing w:after="0"/>
              <w:rPr>
                <w:b/>
              </w:rPr>
            </w:pPr>
            <w:r w:rsidRPr="008C1ACA">
              <w:rPr>
                <w:b/>
              </w:rPr>
              <w:t>NPP</w:t>
            </w:r>
          </w:p>
        </w:tc>
        <w:tc>
          <w:tcPr>
            <w:tcW w:w="7396" w:type="dxa"/>
            <w:tcBorders>
              <w:top w:val="nil"/>
              <w:left w:val="nil"/>
              <w:bottom w:val="nil"/>
              <w:right w:val="nil"/>
            </w:tcBorders>
            <w:vAlign w:val="center"/>
          </w:tcPr>
          <w:p w14:paraId="657899A7" w14:textId="77777777" w:rsidR="00114767" w:rsidRPr="008C1ACA" w:rsidRDefault="00114767" w:rsidP="007F0DFC">
            <w:pPr>
              <w:pStyle w:val="Texttabulky"/>
              <w:spacing w:after="0"/>
            </w:pPr>
            <w:r w:rsidRPr="008C1ACA">
              <w:t>Národní přírodní památka (MZCHÚ)</w:t>
            </w:r>
          </w:p>
        </w:tc>
      </w:tr>
      <w:tr w:rsidR="009305F0" w:rsidRPr="008C1ACA" w14:paraId="06A43682" w14:textId="77777777" w:rsidTr="00BB15BD">
        <w:trPr>
          <w:jc w:val="center"/>
        </w:trPr>
        <w:tc>
          <w:tcPr>
            <w:tcW w:w="1674" w:type="dxa"/>
            <w:tcBorders>
              <w:top w:val="nil"/>
              <w:left w:val="nil"/>
              <w:bottom w:val="nil"/>
              <w:right w:val="nil"/>
            </w:tcBorders>
            <w:vAlign w:val="center"/>
          </w:tcPr>
          <w:p w14:paraId="73D338DF" w14:textId="77777777" w:rsidR="00114767" w:rsidRPr="008C1ACA" w:rsidRDefault="00114767" w:rsidP="007F0DFC">
            <w:pPr>
              <w:pStyle w:val="Texttabulky"/>
              <w:spacing w:after="0"/>
              <w:rPr>
                <w:b/>
              </w:rPr>
            </w:pPr>
            <w:r w:rsidRPr="008C1ACA">
              <w:rPr>
                <w:b/>
              </w:rPr>
              <w:t>NPR</w:t>
            </w:r>
          </w:p>
        </w:tc>
        <w:tc>
          <w:tcPr>
            <w:tcW w:w="7396" w:type="dxa"/>
            <w:tcBorders>
              <w:top w:val="nil"/>
              <w:left w:val="nil"/>
              <w:bottom w:val="nil"/>
              <w:right w:val="nil"/>
            </w:tcBorders>
            <w:vAlign w:val="center"/>
          </w:tcPr>
          <w:p w14:paraId="0939BA14" w14:textId="77777777" w:rsidR="00114767" w:rsidRPr="008C1ACA" w:rsidRDefault="00114767" w:rsidP="007F0DFC">
            <w:pPr>
              <w:pStyle w:val="Texttabulky"/>
              <w:spacing w:after="0"/>
            </w:pPr>
            <w:r w:rsidRPr="008C1ACA">
              <w:t>Národní přírodní rezervace (MZCHÚ)</w:t>
            </w:r>
          </w:p>
        </w:tc>
      </w:tr>
      <w:tr w:rsidR="009305F0" w:rsidRPr="008C1ACA" w14:paraId="6B0D7CC8" w14:textId="77777777" w:rsidTr="00BB15BD">
        <w:trPr>
          <w:jc w:val="center"/>
        </w:trPr>
        <w:tc>
          <w:tcPr>
            <w:tcW w:w="1674" w:type="dxa"/>
            <w:tcBorders>
              <w:top w:val="nil"/>
              <w:left w:val="nil"/>
              <w:bottom w:val="nil"/>
              <w:right w:val="nil"/>
            </w:tcBorders>
            <w:vAlign w:val="center"/>
          </w:tcPr>
          <w:p w14:paraId="64CBD744" w14:textId="77777777" w:rsidR="00114767" w:rsidRPr="008C1ACA" w:rsidRDefault="00114767" w:rsidP="007F0DFC">
            <w:pPr>
              <w:pStyle w:val="Texttabulky"/>
              <w:spacing w:after="0"/>
              <w:rPr>
                <w:b/>
              </w:rPr>
            </w:pPr>
            <w:r w:rsidRPr="008C1ACA">
              <w:rPr>
                <w:b/>
              </w:rPr>
              <w:t>NRBC</w:t>
            </w:r>
          </w:p>
        </w:tc>
        <w:tc>
          <w:tcPr>
            <w:tcW w:w="7396" w:type="dxa"/>
            <w:tcBorders>
              <w:top w:val="nil"/>
              <w:left w:val="nil"/>
              <w:bottom w:val="nil"/>
              <w:right w:val="nil"/>
            </w:tcBorders>
            <w:vAlign w:val="center"/>
          </w:tcPr>
          <w:p w14:paraId="7B0E34D3" w14:textId="77777777" w:rsidR="00114767" w:rsidRPr="008C1ACA" w:rsidRDefault="00114767" w:rsidP="007F0DFC">
            <w:pPr>
              <w:pStyle w:val="Texttabulky"/>
              <w:spacing w:after="0"/>
            </w:pPr>
            <w:r w:rsidRPr="008C1ACA">
              <w:t>Nadregionální biocentrum (ÚSES)</w:t>
            </w:r>
          </w:p>
        </w:tc>
      </w:tr>
      <w:tr w:rsidR="009305F0" w:rsidRPr="008C1ACA" w14:paraId="6B97352E" w14:textId="77777777" w:rsidTr="00BB15BD">
        <w:trPr>
          <w:jc w:val="center"/>
        </w:trPr>
        <w:tc>
          <w:tcPr>
            <w:tcW w:w="1674" w:type="dxa"/>
            <w:tcBorders>
              <w:top w:val="nil"/>
              <w:left w:val="nil"/>
              <w:bottom w:val="nil"/>
              <w:right w:val="nil"/>
            </w:tcBorders>
            <w:vAlign w:val="center"/>
          </w:tcPr>
          <w:p w14:paraId="7F7907DA" w14:textId="77777777" w:rsidR="00114767" w:rsidRPr="008C1ACA" w:rsidRDefault="00114767" w:rsidP="007F0DFC">
            <w:pPr>
              <w:pStyle w:val="Texttabulky"/>
              <w:spacing w:after="0"/>
              <w:rPr>
                <w:b/>
              </w:rPr>
            </w:pPr>
            <w:r w:rsidRPr="008C1ACA">
              <w:rPr>
                <w:b/>
              </w:rPr>
              <w:t>NRBK</w:t>
            </w:r>
          </w:p>
        </w:tc>
        <w:tc>
          <w:tcPr>
            <w:tcW w:w="7396" w:type="dxa"/>
            <w:tcBorders>
              <w:top w:val="nil"/>
              <w:left w:val="nil"/>
              <w:bottom w:val="nil"/>
              <w:right w:val="nil"/>
            </w:tcBorders>
            <w:vAlign w:val="center"/>
          </w:tcPr>
          <w:p w14:paraId="612F387E" w14:textId="77777777" w:rsidR="00114767" w:rsidRPr="008C1ACA" w:rsidRDefault="00114767" w:rsidP="007F0DFC">
            <w:pPr>
              <w:pStyle w:val="Texttabulky"/>
              <w:spacing w:after="0"/>
            </w:pPr>
            <w:r w:rsidRPr="008C1ACA">
              <w:t>Nadregionální biokoridor (ÚSES)</w:t>
            </w:r>
          </w:p>
        </w:tc>
      </w:tr>
      <w:tr w:rsidR="009305F0" w:rsidRPr="008C1ACA" w14:paraId="436C603F" w14:textId="77777777" w:rsidTr="00BB15BD">
        <w:trPr>
          <w:jc w:val="center"/>
        </w:trPr>
        <w:tc>
          <w:tcPr>
            <w:tcW w:w="1674" w:type="dxa"/>
            <w:tcBorders>
              <w:top w:val="nil"/>
              <w:left w:val="nil"/>
              <w:bottom w:val="nil"/>
              <w:right w:val="nil"/>
            </w:tcBorders>
            <w:vAlign w:val="center"/>
          </w:tcPr>
          <w:p w14:paraId="22E005C5" w14:textId="77777777" w:rsidR="00114767" w:rsidRPr="008C1ACA" w:rsidRDefault="00114767" w:rsidP="007F0DFC">
            <w:pPr>
              <w:pStyle w:val="Texttabulky"/>
              <w:spacing w:after="0"/>
              <w:rPr>
                <w:b/>
              </w:rPr>
            </w:pPr>
            <w:r w:rsidRPr="008C1ACA">
              <w:rPr>
                <w:b/>
              </w:rPr>
              <w:t>NSS</w:t>
            </w:r>
          </w:p>
        </w:tc>
        <w:tc>
          <w:tcPr>
            <w:tcW w:w="7396" w:type="dxa"/>
            <w:tcBorders>
              <w:top w:val="nil"/>
              <w:left w:val="nil"/>
              <w:bottom w:val="nil"/>
              <w:right w:val="nil"/>
            </w:tcBorders>
            <w:vAlign w:val="center"/>
          </w:tcPr>
          <w:p w14:paraId="074A2B50" w14:textId="77777777" w:rsidR="00114767" w:rsidRPr="008C1ACA" w:rsidRDefault="00114767" w:rsidP="007F0DFC">
            <w:pPr>
              <w:pStyle w:val="Texttabulky"/>
              <w:spacing w:after="0"/>
            </w:pPr>
            <w:r w:rsidRPr="008C1ACA">
              <w:t>Nejvyšší správní soud</w:t>
            </w:r>
          </w:p>
        </w:tc>
      </w:tr>
      <w:tr w:rsidR="009305F0" w:rsidRPr="008C1ACA" w14:paraId="43CC4F2B" w14:textId="77777777" w:rsidTr="00BB15BD">
        <w:trPr>
          <w:jc w:val="center"/>
        </w:trPr>
        <w:tc>
          <w:tcPr>
            <w:tcW w:w="1674" w:type="dxa"/>
            <w:tcBorders>
              <w:top w:val="nil"/>
              <w:left w:val="nil"/>
              <w:bottom w:val="nil"/>
              <w:right w:val="nil"/>
            </w:tcBorders>
            <w:vAlign w:val="center"/>
          </w:tcPr>
          <w:p w14:paraId="2C1D5FA6" w14:textId="77777777" w:rsidR="00114767" w:rsidRPr="008C1ACA" w:rsidRDefault="00114767" w:rsidP="007F0DFC">
            <w:pPr>
              <w:pStyle w:val="Texttabulky"/>
              <w:spacing w:after="0"/>
              <w:rPr>
                <w:b/>
              </w:rPr>
            </w:pPr>
            <w:r w:rsidRPr="008C1ACA">
              <w:rPr>
                <w:b/>
              </w:rPr>
              <w:t>O3</w:t>
            </w:r>
          </w:p>
        </w:tc>
        <w:tc>
          <w:tcPr>
            <w:tcW w:w="7396" w:type="dxa"/>
            <w:tcBorders>
              <w:top w:val="nil"/>
              <w:left w:val="nil"/>
              <w:bottom w:val="nil"/>
              <w:right w:val="nil"/>
            </w:tcBorders>
            <w:vAlign w:val="center"/>
          </w:tcPr>
          <w:p w14:paraId="7DEB37E5" w14:textId="77777777" w:rsidR="00114767" w:rsidRPr="008C1ACA" w:rsidRDefault="00114767" w:rsidP="007F0DFC">
            <w:pPr>
              <w:pStyle w:val="Texttabulky"/>
              <w:spacing w:after="0"/>
            </w:pPr>
            <w:r w:rsidRPr="008C1ACA">
              <w:t>Ozón</w:t>
            </w:r>
          </w:p>
        </w:tc>
      </w:tr>
      <w:tr w:rsidR="009305F0" w:rsidRPr="008C1ACA" w14:paraId="72203913" w14:textId="77777777" w:rsidTr="00BB15BD">
        <w:trPr>
          <w:jc w:val="center"/>
        </w:trPr>
        <w:tc>
          <w:tcPr>
            <w:tcW w:w="1674" w:type="dxa"/>
            <w:tcBorders>
              <w:top w:val="nil"/>
              <w:left w:val="nil"/>
              <w:bottom w:val="nil"/>
              <w:right w:val="nil"/>
            </w:tcBorders>
            <w:vAlign w:val="center"/>
          </w:tcPr>
          <w:p w14:paraId="1005EB95" w14:textId="77777777" w:rsidR="00114767" w:rsidRPr="008C1ACA" w:rsidRDefault="00114767" w:rsidP="007F0DFC">
            <w:pPr>
              <w:pStyle w:val="Texttabulky"/>
              <w:spacing w:after="0"/>
              <w:rPr>
                <w:b/>
              </w:rPr>
            </w:pPr>
            <w:r w:rsidRPr="008C1ACA">
              <w:rPr>
                <w:b/>
              </w:rPr>
              <w:t>OB</w:t>
            </w:r>
          </w:p>
        </w:tc>
        <w:tc>
          <w:tcPr>
            <w:tcW w:w="7396" w:type="dxa"/>
            <w:tcBorders>
              <w:top w:val="nil"/>
              <w:left w:val="nil"/>
              <w:bottom w:val="nil"/>
              <w:right w:val="nil"/>
            </w:tcBorders>
            <w:vAlign w:val="center"/>
          </w:tcPr>
          <w:p w14:paraId="4E2B6721" w14:textId="77777777" w:rsidR="00114767" w:rsidRPr="008C1ACA" w:rsidRDefault="00114767" w:rsidP="007F0DFC">
            <w:pPr>
              <w:pStyle w:val="Texttabulky"/>
              <w:spacing w:after="0"/>
            </w:pPr>
            <w:r w:rsidRPr="008C1ACA">
              <w:t>Rozvojová oblast republikového významu</w:t>
            </w:r>
          </w:p>
        </w:tc>
      </w:tr>
      <w:tr w:rsidR="009305F0" w:rsidRPr="008C1ACA" w14:paraId="3F5153D3" w14:textId="77777777" w:rsidTr="00BB15BD">
        <w:trPr>
          <w:jc w:val="center"/>
        </w:trPr>
        <w:tc>
          <w:tcPr>
            <w:tcW w:w="1674" w:type="dxa"/>
            <w:tcBorders>
              <w:top w:val="nil"/>
              <w:left w:val="nil"/>
              <w:bottom w:val="nil"/>
              <w:right w:val="nil"/>
            </w:tcBorders>
            <w:vAlign w:val="center"/>
          </w:tcPr>
          <w:p w14:paraId="593A70CE" w14:textId="77777777" w:rsidR="00114767" w:rsidRPr="008C1ACA" w:rsidRDefault="00114767" w:rsidP="007F0DFC">
            <w:pPr>
              <w:pStyle w:val="Texttabulky"/>
              <w:spacing w:after="0"/>
              <w:rPr>
                <w:b/>
              </w:rPr>
            </w:pPr>
            <w:r w:rsidRPr="008C1ACA">
              <w:rPr>
                <w:b/>
              </w:rPr>
              <w:t>OB-N</w:t>
            </w:r>
          </w:p>
        </w:tc>
        <w:tc>
          <w:tcPr>
            <w:tcW w:w="7396" w:type="dxa"/>
            <w:tcBorders>
              <w:top w:val="nil"/>
              <w:left w:val="nil"/>
              <w:bottom w:val="nil"/>
              <w:right w:val="nil"/>
            </w:tcBorders>
            <w:vAlign w:val="center"/>
          </w:tcPr>
          <w:p w14:paraId="3206860C" w14:textId="77777777" w:rsidR="00114767" w:rsidRPr="008C1ACA" w:rsidRDefault="00114767" w:rsidP="007F0DFC">
            <w:pPr>
              <w:pStyle w:val="Texttabulky"/>
              <w:spacing w:after="0"/>
            </w:pPr>
            <w:r w:rsidRPr="008C1ACA">
              <w:t>Rozvojová oblast nadmístního významu</w:t>
            </w:r>
          </w:p>
        </w:tc>
      </w:tr>
      <w:tr w:rsidR="009305F0" w:rsidRPr="008C1ACA" w14:paraId="56172795" w14:textId="77777777" w:rsidTr="00BB15BD">
        <w:trPr>
          <w:jc w:val="center"/>
        </w:trPr>
        <w:tc>
          <w:tcPr>
            <w:tcW w:w="1674" w:type="dxa"/>
            <w:tcBorders>
              <w:top w:val="nil"/>
              <w:left w:val="nil"/>
              <w:bottom w:val="nil"/>
              <w:right w:val="nil"/>
            </w:tcBorders>
            <w:vAlign w:val="center"/>
          </w:tcPr>
          <w:p w14:paraId="2E099AD9" w14:textId="77777777" w:rsidR="00114767" w:rsidRPr="008C1ACA" w:rsidRDefault="00114767" w:rsidP="007F0DFC">
            <w:pPr>
              <w:pStyle w:val="Texttabulky"/>
              <w:spacing w:after="0"/>
              <w:rPr>
                <w:b/>
              </w:rPr>
            </w:pPr>
            <w:r w:rsidRPr="008C1ACA">
              <w:rPr>
                <w:b/>
              </w:rPr>
              <w:t>OBÚ</w:t>
            </w:r>
          </w:p>
        </w:tc>
        <w:tc>
          <w:tcPr>
            <w:tcW w:w="7396" w:type="dxa"/>
            <w:tcBorders>
              <w:top w:val="nil"/>
              <w:left w:val="nil"/>
              <w:bottom w:val="nil"/>
              <w:right w:val="nil"/>
            </w:tcBorders>
            <w:vAlign w:val="center"/>
          </w:tcPr>
          <w:p w14:paraId="41863E77" w14:textId="77777777" w:rsidR="00114767" w:rsidRPr="008C1ACA" w:rsidRDefault="00114767" w:rsidP="007F0DFC">
            <w:pPr>
              <w:pStyle w:val="Texttabulky"/>
              <w:spacing w:after="0"/>
            </w:pPr>
            <w:r w:rsidRPr="008C1ACA">
              <w:t>Obvodní báňský úřad</w:t>
            </w:r>
          </w:p>
        </w:tc>
      </w:tr>
      <w:tr w:rsidR="009305F0" w:rsidRPr="008C1ACA" w14:paraId="6A44F074" w14:textId="77777777" w:rsidTr="00BB15BD">
        <w:trPr>
          <w:jc w:val="center"/>
        </w:trPr>
        <w:tc>
          <w:tcPr>
            <w:tcW w:w="1674" w:type="dxa"/>
            <w:tcBorders>
              <w:top w:val="nil"/>
              <w:left w:val="nil"/>
              <w:bottom w:val="nil"/>
              <w:right w:val="nil"/>
            </w:tcBorders>
            <w:vAlign w:val="center"/>
          </w:tcPr>
          <w:p w14:paraId="51565C7D" w14:textId="77777777" w:rsidR="00114767" w:rsidRPr="008C1ACA" w:rsidRDefault="00114767" w:rsidP="007F0DFC">
            <w:pPr>
              <w:pStyle w:val="Texttabulky"/>
              <w:spacing w:after="0"/>
              <w:rPr>
                <w:b/>
              </w:rPr>
            </w:pPr>
            <w:r w:rsidRPr="008C1ACA">
              <w:rPr>
                <w:b/>
              </w:rPr>
              <w:t>OHP</w:t>
            </w:r>
          </w:p>
        </w:tc>
        <w:tc>
          <w:tcPr>
            <w:tcW w:w="7396" w:type="dxa"/>
            <w:tcBorders>
              <w:top w:val="nil"/>
              <w:left w:val="nil"/>
              <w:bottom w:val="nil"/>
              <w:right w:val="nil"/>
            </w:tcBorders>
            <w:vAlign w:val="center"/>
          </w:tcPr>
          <w:p w14:paraId="79270DAF" w14:textId="77777777" w:rsidR="00114767" w:rsidRPr="008C1ACA" w:rsidRDefault="00114767" w:rsidP="007F0DFC">
            <w:pPr>
              <w:pStyle w:val="Texttabulky"/>
              <w:spacing w:after="0"/>
            </w:pPr>
            <w:r w:rsidRPr="008C1ACA">
              <w:t>Ochranné hlukové pásmo</w:t>
            </w:r>
          </w:p>
        </w:tc>
      </w:tr>
      <w:tr w:rsidR="009305F0" w:rsidRPr="008C1ACA" w14:paraId="08DA8EA8" w14:textId="77777777" w:rsidTr="00BB15BD">
        <w:trPr>
          <w:jc w:val="center"/>
        </w:trPr>
        <w:tc>
          <w:tcPr>
            <w:tcW w:w="1674" w:type="dxa"/>
            <w:tcBorders>
              <w:top w:val="nil"/>
              <w:left w:val="nil"/>
              <w:bottom w:val="nil"/>
              <w:right w:val="nil"/>
            </w:tcBorders>
            <w:vAlign w:val="center"/>
          </w:tcPr>
          <w:p w14:paraId="5768A06D" w14:textId="439F78E8" w:rsidR="002C338C" w:rsidRPr="008C1ACA" w:rsidRDefault="002C338C" w:rsidP="007F0DFC">
            <w:pPr>
              <w:pStyle w:val="Texttabulky"/>
              <w:spacing w:after="0"/>
              <w:rPr>
                <w:b/>
              </w:rPr>
            </w:pPr>
            <w:r w:rsidRPr="008C1ACA">
              <w:rPr>
                <w:b/>
              </w:rPr>
              <w:t>OOP</w:t>
            </w:r>
          </w:p>
        </w:tc>
        <w:tc>
          <w:tcPr>
            <w:tcW w:w="7396" w:type="dxa"/>
            <w:tcBorders>
              <w:top w:val="nil"/>
              <w:left w:val="nil"/>
              <w:bottom w:val="nil"/>
              <w:right w:val="nil"/>
            </w:tcBorders>
            <w:vAlign w:val="center"/>
          </w:tcPr>
          <w:p w14:paraId="63DF4EAF" w14:textId="6651CF71" w:rsidR="002C338C" w:rsidRPr="008C1ACA" w:rsidRDefault="002C338C" w:rsidP="007F0DFC">
            <w:pPr>
              <w:pStyle w:val="Texttabulky"/>
              <w:spacing w:after="0"/>
            </w:pPr>
            <w:r w:rsidRPr="008C1ACA">
              <w:t>Opatření obecné povahy</w:t>
            </w:r>
          </w:p>
        </w:tc>
      </w:tr>
      <w:tr w:rsidR="009305F0" w:rsidRPr="008C1ACA" w14:paraId="4EF8BB5A" w14:textId="77777777" w:rsidTr="00BB15BD">
        <w:trPr>
          <w:jc w:val="center"/>
        </w:trPr>
        <w:tc>
          <w:tcPr>
            <w:tcW w:w="1674" w:type="dxa"/>
            <w:tcBorders>
              <w:top w:val="nil"/>
              <w:left w:val="nil"/>
              <w:bottom w:val="nil"/>
              <w:right w:val="nil"/>
            </w:tcBorders>
            <w:vAlign w:val="center"/>
          </w:tcPr>
          <w:p w14:paraId="71C971F9" w14:textId="77777777" w:rsidR="00114767" w:rsidRPr="008C1ACA" w:rsidRDefault="00114767" w:rsidP="007F0DFC">
            <w:pPr>
              <w:pStyle w:val="Texttabulky"/>
              <w:spacing w:after="0"/>
              <w:rPr>
                <w:b/>
              </w:rPr>
            </w:pPr>
            <w:r w:rsidRPr="008C1ACA">
              <w:rPr>
                <w:b/>
              </w:rPr>
              <w:t>OP</w:t>
            </w:r>
          </w:p>
        </w:tc>
        <w:tc>
          <w:tcPr>
            <w:tcW w:w="7396" w:type="dxa"/>
            <w:tcBorders>
              <w:top w:val="nil"/>
              <w:left w:val="nil"/>
              <w:bottom w:val="nil"/>
              <w:right w:val="nil"/>
            </w:tcBorders>
            <w:vAlign w:val="center"/>
          </w:tcPr>
          <w:p w14:paraId="58264382" w14:textId="77777777" w:rsidR="00114767" w:rsidRPr="008C1ACA" w:rsidRDefault="00114767" w:rsidP="007F0DFC">
            <w:pPr>
              <w:pStyle w:val="Texttabulky"/>
              <w:spacing w:after="0"/>
            </w:pPr>
            <w:r w:rsidRPr="008C1ACA">
              <w:t>Ochranné pásmo</w:t>
            </w:r>
          </w:p>
        </w:tc>
      </w:tr>
      <w:tr w:rsidR="009305F0" w:rsidRPr="008C1ACA" w14:paraId="7347C56A" w14:textId="77777777" w:rsidTr="00BB15BD">
        <w:trPr>
          <w:jc w:val="center"/>
        </w:trPr>
        <w:tc>
          <w:tcPr>
            <w:tcW w:w="1674" w:type="dxa"/>
            <w:tcBorders>
              <w:top w:val="nil"/>
              <w:left w:val="nil"/>
              <w:bottom w:val="nil"/>
              <w:right w:val="nil"/>
            </w:tcBorders>
            <w:vAlign w:val="center"/>
          </w:tcPr>
          <w:p w14:paraId="115F3EDB" w14:textId="77777777" w:rsidR="00114767" w:rsidRPr="008C1ACA" w:rsidRDefault="00114767" w:rsidP="007F0DFC">
            <w:pPr>
              <w:pStyle w:val="Texttabulky"/>
              <w:spacing w:after="0"/>
              <w:rPr>
                <w:b/>
              </w:rPr>
            </w:pPr>
            <w:r w:rsidRPr="008C1ACA">
              <w:rPr>
                <w:b/>
              </w:rPr>
              <w:t>OP VZ</w:t>
            </w:r>
          </w:p>
        </w:tc>
        <w:tc>
          <w:tcPr>
            <w:tcW w:w="7396" w:type="dxa"/>
            <w:tcBorders>
              <w:top w:val="nil"/>
              <w:left w:val="nil"/>
              <w:bottom w:val="nil"/>
              <w:right w:val="nil"/>
            </w:tcBorders>
            <w:vAlign w:val="center"/>
          </w:tcPr>
          <w:p w14:paraId="0DFB0DA9" w14:textId="77777777" w:rsidR="00114767" w:rsidRPr="008C1ACA" w:rsidRDefault="00114767" w:rsidP="007F0DFC">
            <w:pPr>
              <w:pStyle w:val="Texttabulky"/>
              <w:spacing w:after="0"/>
            </w:pPr>
            <w:r w:rsidRPr="008C1ACA">
              <w:t>Ochranné pásmo vodního zdroje</w:t>
            </w:r>
          </w:p>
        </w:tc>
      </w:tr>
      <w:tr w:rsidR="009305F0" w:rsidRPr="008C1ACA" w14:paraId="315661F6" w14:textId="77777777" w:rsidTr="00BB15BD">
        <w:trPr>
          <w:jc w:val="center"/>
        </w:trPr>
        <w:tc>
          <w:tcPr>
            <w:tcW w:w="1674" w:type="dxa"/>
            <w:tcBorders>
              <w:top w:val="nil"/>
              <w:left w:val="nil"/>
              <w:bottom w:val="nil"/>
              <w:right w:val="nil"/>
            </w:tcBorders>
            <w:vAlign w:val="center"/>
          </w:tcPr>
          <w:p w14:paraId="236D561E" w14:textId="77777777" w:rsidR="00114767" w:rsidRPr="008C1ACA" w:rsidRDefault="00114767" w:rsidP="007F0DFC">
            <w:pPr>
              <w:pStyle w:val="Texttabulky"/>
              <w:spacing w:after="0"/>
              <w:rPr>
                <w:b/>
              </w:rPr>
            </w:pPr>
            <w:r w:rsidRPr="008C1ACA">
              <w:rPr>
                <w:b/>
              </w:rPr>
              <w:t xml:space="preserve">ORP </w:t>
            </w:r>
          </w:p>
        </w:tc>
        <w:tc>
          <w:tcPr>
            <w:tcW w:w="7396" w:type="dxa"/>
            <w:tcBorders>
              <w:top w:val="nil"/>
              <w:left w:val="nil"/>
              <w:bottom w:val="nil"/>
              <w:right w:val="nil"/>
            </w:tcBorders>
            <w:vAlign w:val="center"/>
          </w:tcPr>
          <w:p w14:paraId="348D71E0" w14:textId="77777777" w:rsidR="00114767" w:rsidRPr="008C1ACA" w:rsidRDefault="00114767" w:rsidP="007F0DFC">
            <w:pPr>
              <w:pStyle w:val="Texttabulky"/>
              <w:spacing w:after="0"/>
            </w:pPr>
            <w:r w:rsidRPr="008C1ACA">
              <w:t>Obec s rozšířenou působností</w:t>
            </w:r>
          </w:p>
        </w:tc>
      </w:tr>
      <w:tr w:rsidR="009305F0" w:rsidRPr="008C1ACA" w14:paraId="15547656" w14:textId="77777777" w:rsidTr="00BB15BD">
        <w:trPr>
          <w:jc w:val="center"/>
        </w:trPr>
        <w:tc>
          <w:tcPr>
            <w:tcW w:w="1674" w:type="dxa"/>
            <w:tcBorders>
              <w:top w:val="nil"/>
              <w:left w:val="nil"/>
              <w:bottom w:val="nil"/>
              <w:right w:val="nil"/>
            </w:tcBorders>
            <w:vAlign w:val="center"/>
          </w:tcPr>
          <w:p w14:paraId="6A7164C1" w14:textId="77777777" w:rsidR="00114767" w:rsidRPr="008C1ACA" w:rsidRDefault="00114767" w:rsidP="007F0DFC">
            <w:pPr>
              <w:pStyle w:val="Texttabulky"/>
              <w:spacing w:after="0"/>
              <w:rPr>
                <w:b/>
              </w:rPr>
            </w:pPr>
            <w:r w:rsidRPr="008C1ACA">
              <w:rPr>
                <w:b/>
              </w:rPr>
              <w:t>OZKO</w:t>
            </w:r>
          </w:p>
        </w:tc>
        <w:tc>
          <w:tcPr>
            <w:tcW w:w="7396" w:type="dxa"/>
            <w:tcBorders>
              <w:top w:val="nil"/>
              <w:left w:val="nil"/>
              <w:bottom w:val="nil"/>
              <w:right w:val="nil"/>
            </w:tcBorders>
            <w:vAlign w:val="center"/>
          </w:tcPr>
          <w:p w14:paraId="1B332D10" w14:textId="77777777" w:rsidR="00114767" w:rsidRPr="008C1ACA" w:rsidRDefault="00114767" w:rsidP="007F0DFC">
            <w:pPr>
              <w:pStyle w:val="Texttabulky"/>
              <w:spacing w:after="0"/>
            </w:pPr>
            <w:r w:rsidRPr="008C1ACA">
              <w:t>Oblast zhoršené kvality ovzduší</w:t>
            </w:r>
          </w:p>
        </w:tc>
      </w:tr>
      <w:tr w:rsidR="009305F0" w:rsidRPr="008C1ACA" w14:paraId="173431FF" w14:textId="77777777" w:rsidTr="00BB15BD">
        <w:trPr>
          <w:jc w:val="center"/>
        </w:trPr>
        <w:tc>
          <w:tcPr>
            <w:tcW w:w="1674" w:type="dxa"/>
            <w:tcBorders>
              <w:top w:val="nil"/>
              <w:left w:val="nil"/>
              <w:bottom w:val="nil"/>
              <w:right w:val="nil"/>
            </w:tcBorders>
            <w:vAlign w:val="center"/>
          </w:tcPr>
          <w:p w14:paraId="644C8B92" w14:textId="77777777" w:rsidR="00114767" w:rsidRPr="008C1ACA" w:rsidRDefault="00114767" w:rsidP="007F0DFC">
            <w:pPr>
              <w:pStyle w:val="Texttabulky"/>
              <w:spacing w:after="0"/>
              <w:rPr>
                <w:b/>
              </w:rPr>
            </w:pPr>
            <w:r w:rsidRPr="008C1ACA">
              <w:rPr>
                <w:b/>
              </w:rPr>
              <w:t>PID</w:t>
            </w:r>
          </w:p>
        </w:tc>
        <w:tc>
          <w:tcPr>
            <w:tcW w:w="7396" w:type="dxa"/>
            <w:tcBorders>
              <w:top w:val="nil"/>
              <w:left w:val="nil"/>
              <w:bottom w:val="nil"/>
              <w:right w:val="nil"/>
            </w:tcBorders>
            <w:vAlign w:val="center"/>
          </w:tcPr>
          <w:p w14:paraId="67934112" w14:textId="77777777" w:rsidR="00114767" w:rsidRPr="008C1ACA" w:rsidRDefault="00114767" w:rsidP="007F0DFC">
            <w:pPr>
              <w:pStyle w:val="Texttabulky"/>
              <w:spacing w:after="0"/>
            </w:pPr>
            <w:r w:rsidRPr="008C1ACA">
              <w:t>Pražská integrovaná doprava</w:t>
            </w:r>
          </w:p>
        </w:tc>
      </w:tr>
      <w:tr w:rsidR="009305F0" w:rsidRPr="008C1ACA" w14:paraId="2CC0D9D0" w14:textId="77777777" w:rsidTr="00BB15BD">
        <w:trPr>
          <w:jc w:val="center"/>
        </w:trPr>
        <w:tc>
          <w:tcPr>
            <w:tcW w:w="1674" w:type="dxa"/>
            <w:tcBorders>
              <w:top w:val="nil"/>
              <w:left w:val="nil"/>
              <w:bottom w:val="nil"/>
              <w:right w:val="nil"/>
            </w:tcBorders>
            <w:vAlign w:val="center"/>
          </w:tcPr>
          <w:p w14:paraId="486ED10A" w14:textId="77777777" w:rsidR="00114767" w:rsidRPr="008C1ACA" w:rsidRDefault="00114767" w:rsidP="007F0DFC">
            <w:pPr>
              <w:pStyle w:val="Texttabulky"/>
              <w:spacing w:after="0"/>
              <w:rPr>
                <w:b/>
              </w:rPr>
            </w:pPr>
            <w:r w:rsidRPr="008C1ACA">
              <w:rPr>
                <w:b/>
              </w:rPr>
              <w:t>PLO</w:t>
            </w:r>
          </w:p>
        </w:tc>
        <w:tc>
          <w:tcPr>
            <w:tcW w:w="7396" w:type="dxa"/>
            <w:tcBorders>
              <w:top w:val="nil"/>
              <w:left w:val="nil"/>
              <w:bottom w:val="nil"/>
              <w:right w:val="nil"/>
            </w:tcBorders>
            <w:vAlign w:val="center"/>
          </w:tcPr>
          <w:p w14:paraId="5E563875" w14:textId="77777777" w:rsidR="00114767" w:rsidRPr="008C1ACA" w:rsidRDefault="00114767" w:rsidP="007F0DFC">
            <w:pPr>
              <w:pStyle w:val="Texttabulky"/>
              <w:spacing w:after="0"/>
            </w:pPr>
            <w:r w:rsidRPr="008C1ACA">
              <w:t>Přírodní lesní oblast</w:t>
            </w:r>
          </w:p>
        </w:tc>
      </w:tr>
      <w:tr w:rsidR="009305F0" w:rsidRPr="008C1ACA" w14:paraId="7162B5CD" w14:textId="77777777" w:rsidTr="00BB15BD">
        <w:trPr>
          <w:jc w:val="center"/>
        </w:trPr>
        <w:tc>
          <w:tcPr>
            <w:tcW w:w="1674" w:type="dxa"/>
            <w:tcBorders>
              <w:top w:val="nil"/>
              <w:left w:val="nil"/>
              <w:bottom w:val="nil"/>
              <w:right w:val="nil"/>
            </w:tcBorders>
            <w:vAlign w:val="center"/>
          </w:tcPr>
          <w:p w14:paraId="4B8A0F77" w14:textId="3822C2A6" w:rsidR="00114767" w:rsidRPr="008C1ACA" w:rsidRDefault="00114767" w:rsidP="007F0DFC">
            <w:pPr>
              <w:pStyle w:val="Texttabulky"/>
              <w:spacing w:after="0"/>
              <w:rPr>
                <w:b/>
              </w:rPr>
            </w:pPr>
            <w:r w:rsidRPr="008C1ACA">
              <w:rPr>
                <w:b/>
              </w:rPr>
              <w:t>PM</w:t>
            </w:r>
            <w:r w:rsidRPr="008C1ACA">
              <w:rPr>
                <w:b/>
                <w:vertAlign w:val="subscript"/>
              </w:rPr>
              <w:t>10</w:t>
            </w:r>
            <w:r w:rsidRPr="008C1ACA">
              <w:rPr>
                <w:b/>
              </w:rPr>
              <w:t>, PM</w:t>
            </w:r>
            <w:r w:rsidRPr="008C1ACA">
              <w:rPr>
                <w:b/>
                <w:vertAlign w:val="subscript"/>
              </w:rPr>
              <w:t>2,5</w:t>
            </w:r>
          </w:p>
        </w:tc>
        <w:tc>
          <w:tcPr>
            <w:tcW w:w="7396" w:type="dxa"/>
            <w:tcBorders>
              <w:top w:val="nil"/>
              <w:left w:val="nil"/>
              <w:bottom w:val="nil"/>
              <w:right w:val="nil"/>
            </w:tcBorders>
            <w:vAlign w:val="center"/>
          </w:tcPr>
          <w:p w14:paraId="0A8026F2" w14:textId="77777777" w:rsidR="00114767" w:rsidRPr="008C1ACA" w:rsidRDefault="00114767" w:rsidP="007F0DFC">
            <w:pPr>
              <w:pStyle w:val="Texttabulky"/>
              <w:spacing w:after="0"/>
            </w:pPr>
            <w:r w:rsidRPr="008C1ACA">
              <w:t>Poletavý prach</w:t>
            </w:r>
          </w:p>
        </w:tc>
      </w:tr>
      <w:tr w:rsidR="009305F0" w:rsidRPr="008C1ACA" w14:paraId="6AC1CC31" w14:textId="77777777" w:rsidTr="00BB15BD">
        <w:trPr>
          <w:jc w:val="center"/>
        </w:trPr>
        <w:tc>
          <w:tcPr>
            <w:tcW w:w="1674" w:type="dxa"/>
            <w:tcBorders>
              <w:top w:val="nil"/>
              <w:left w:val="nil"/>
              <w:bottom w:val="nil"/>
              <w:right w:val="nil"/>
            </w:tcBorders>
            <w:vAlign w:val="center"/>
          </w:tcPr>
          <w:p w14:paraId="72E579E6" w14:textId="77777777" w:rsidR="00114767" w:rsidRPr="008C1ACA" w:rsidRDefault="00114767" w:rsidP="007F0DFC">
            <w:pPr>
              <w:pStyle w:val="Texttabulky"/>
              <w:spacing w:after="0"/>
              <w:rPr>
                <w:b/>
              </w:rPr>
            </w:pPr>
            <w:r w:rsidRPr="008C1ACA">
              <w:rPr>
                <w:b/>
              </w:rPr>
              <w:t>PO</w:t>
            </w:r>
          </w:p>
        </w:tc>
        <w:tc>
          <w:tcPr>
            <w:tcW w:w="7396" w:type="dxa"/>
            <w:tcBorders>
              <w:top w:val="nil"/>
              <w:left w:val="nil"/>
              <w:bottom w:val="nil"/>
              <w:right w:val="nil"/>
            </w:tcBorders>
            <w:vAlign w:val="center"/>
          </w:tcPr>
          <w:p w14:paraId="68825347" w14:textId="64CB8392" w:rsidR="00114767" w:rsidRPr="008C1ACA" w:rsidRDefault="00114767" w:rsidP="007F0DFC">
            <w:pPr>
              <w:pStyle w:val="Texttabulky"/>
              <w:spacing w:after="0"/>
            </w:pPr>
            <w:r w:rsidRPr="008C1ACA">
              <w:t>Ptačí oblast</w:t>
            </w:r>
            <w:r w:rsidR="00E64284" w:rsidRPr="008C1ACA">
              <w:t xml:space="preserve"> soustavy Natura 2000</w:t>
            </w:r>
          </w:p>
        </w:tc>
      </w:tr>
      <w:tr w:rsidR="009305F0" w:rsidRPr="008C1ACA" w14:paraId="4B7F6DD3" w14:textId="77777777" w:rsidTr="00BB15BD">
        <w:trPr>
          <w:jc w:val="center"/>
        </w:trPr>
        <w:tc>
          <w:tcPr>
            <w:tcW w:w="1674" w:type="dxa"/>
            <w:tcBorders>
              <w:top w:val="nil"/>
              <w:left w:val="nil"/>
              <w:bottom w:val="nil"/>
              <w:right w:val="nil"/>
            </w:tcBorders>
            <w:vAlign w:val="center"/>
          </w:tcPr>
          <w:p w14:paraId="27C3683E" w14:textId="77777777" w:rsidR="00114767" w:rsidRPr="008C1ACA" w:rsidRDefault="00114767" w:rsidP="007F0DFC">
            <w:pPr>
              <w:pStyle w:val="Texttabulky"/>
              <w:spacing w:after="0"/>
              <w:rPr>
                <w:b/>
              </w:rPr>
            </w:pPr>
            <w:r w:rsidRPr="008C1ACA">
              <w:rPr>
                <w:b/>
              </w:rPr>
              <w:t>POH</w:t>
            </w:r>
          </w:p>
        </w:tc>
        <w:tc>
          <w:tcPr>
            <w:tcW w:w="7396" w:type="dxa"/>
            <w:tcBorders>
              <w:top w:val="nil"/>
              <w:left w:val="nil"/>
              <w:bottom w:val="nil"/>
              <w:right w:val="nil"/>
            </w:tcBorders>
            <w:vAlign w:val="center"/>
          </w:tcPr>
          <w:p w14:paraId="0E82D058" w14:textId="77777777" w:rsidR="00114767" w:rsidRPr="008C1ACA" w:rsidRDefault="00114767" w:rsidP="007F0DFC">
            <w:pPr>
              <w:pStyle w:val="Texttabulky"/>
              <w:spacing w:after="0"/>
            </w:pPr>
            <w:r w:rsidRPr="008C1ACA">
              <w:t>Plán odpadového hospodářství</w:t>
            </w:r>
          </w:p>
        </w:tc>
      </w:tr>
      <w:tr w:rsidR="009305F0" w:rsidRPr="008C1ACA" w14:paraId="69760DC4" w14:textId="77777777" w:rsidTr="00BB15BD">
        <w:trPr>
          <w:jc w:val="center"/>
        </w:trPr>
        <w:tc>
          <w:tcPr>
            <w:tcW w:w="1674" w:type="dxa"/>
            <w:tcBorders>
              <w:top w:val="nil"/>
              <w:left w:val="nil"/>
              <w:bottom w:val="nil"/>
              <w:right w:val="nil"/>
            </w:tcBorders>
            <w:vAlign w:val="center"/>
          </w:tcPr>
          <w:p w14:paraId="72A517C8" w14:textId="77777777" w:rsidR="00114767" w:rsidRPr="008C1ACA" w:rsidRDefault="00114767" w:rsidP="007F0DFC">
            <w:pPr>
              <w:pStyle w:val="Texttabulky"/>
              <w:spacing w:after="0"/>
              <w:rPr>
                <w:b/>
              </w:rPr>
            </w:pPr>
            <w:r w:rsidRPr="008C1ACA">
              <w:rPr>
                <w:b/>
              </w:rPr>
              <w:t>PP</w:t>
            </w:r>
          </w:p>
        </w:tc>
        <w:tc>
          <w:tcPr>
            <w:tcW w:w="7396" w:type="dxa"/>
            <w:tcBorders>
              <w:top w:val="nil"/>
              <w:left w:val="nil"/>
              <w:bottom w:val="nil"/>
              <w:right w:val="nil"/>
            </w:tcBorders>
            <w:vAlign w:val="center"/>
          </w:tcPr>
          <w:p w14:paraId="428E5595" w14:textId="77777777" w:rsidR="00114767" w:rsidRPr="008C1ACA" w:rsidRDefault="00114767" w:rsidP="007F0DFC">
            <w:pPr>
              <w:pStyle w:val="Texttabulky"/>
              <w:spacing w:after="0"/>
            </w:pPr>
            <w:r w:rsidRPr="008C1ACA">
              <w:t>Přírodní památka (MZCHÚ)</w:t>
            </w:r>
          </w:p>
        </w:tc>
      </w:tr>
      <w:tr w:rsidR="009305F0" w:rsidRPr="008C1ACA" w14:paraId="62D04346" w14:textId="77777777" w:rsidTr="00BB15BD">
        <w:trPr>
          <w:jc w:val="center"/>
        </w:trPr>
        <w:tc>
          <w:tcPr>
            <w:tcW w:w="1674" w:type="dxa"/>
            <w:tcBorders>
              <w:top w:val="nil"/>
              <w:left w:val="nil"/>
              <w:bottom w:val="nil"/>
              <w:right w:val="nil"/>
            </w:tcBorders>
            <w:vAlign w:val="center"/>
          </w:tcPr>
          <w:p w14:paraId="70FB13D5" w14:textId="77777777" w:rsidR="00114767" w:rsidRPr="008C1ACA" w:rsidRDefault="00114767" w:rsidP="007F0DFC">
            <w:pPr>
              <w:pStyle w:val="Texttabulky"/>
              <w:spacing w:after="0"/>
              <w:rPr>
                <w:b/>
              </w:rPr>
            </w:pPr>
            <w:r w:rsidRPr="008C1ACA">
              <w:rPr>
                <w:b/>
              </w:rPr>
              <w:t>PPk</w:t>
            </w:r>
          </w:p>
        </w:tc>
        <w:tc>
          <w:tcPr>
            <w:tcW w:w="7396" w:type="dxa"/>
            <w:tcBorders>
              <w:top w:val="nil"/>
              <w:left w:val="nil"/>
              <w:bottom w:val="nil"/>
              <w:right w:val="nil"/>
            </w:tcBorders>
            <w:vAlign w:val="center"/>
          </w:tcPr>
          <w:p w14:paraId="6B34C757" w14:textId="77777777" w:rsidR="00114767" w:rsidRPr="008C1ACA" w:rsidRDefault="00114767" w:rsidP="007F0DFC">
            <w:pPr>
              <w:pStyle w:val="Texttabulky"/>
              <w:spacing w:after="0"/>
            </w:pPr>
            <w:r w:rsidRPr="008C1ACA">
              <w:t>Přírodní park</w:t>
            </w:r>
          </w:p>
        </w:tc>
      </w:tr>
      <w:tr w:rsidR="009305F0" w:rsidRPr="008C1ACA" w14:paraId="0BA2B617" w14:textId="77777777" w:rsidTr="00BB15BD">
        <w:trPr>
          <w:jc w:val="center"/>
        </w:trPr>
        <w:tc>
          <w:tcPr>
            <w:tcW w:w="1674" w:type="dxa"/>
            <w:tcBorders>
              <w:top w:val="nil"/>
              <w:left w:val="nil"/>
              <w:bottom w:val="nil"/>
              <w:right w:val="nil"/>
            </w:tcBorders>
            <w:vAlign w:val="center"/>
          </w:tcPr>
          <w:p w14:paraId="6AB1B935" w14:textId="77777777" w:rsidR="00114767" w:rsidRPr="008C1ACA" w:rsidRDefault="00114767" w:rsidP="007F0DFC">
            <w:pPr>
              <w:pStyle w:val="Texttabulky"/>
              <w:spacing w:after="0"/>
              <w:rPr>
                <w:b/>
              </w:rPr>
            </w:pPr>
            <w:r w:rsidRPr="008C1ACA">
              <w:rPr>
                <w:b/>
              </w:rPr>
              <w:t>PR</w:t>
            </w:r>
          </w:p>
        </w:tc>
        <w:tc>
          <w:tcPr>
            <w:tcW w:w="7396" w:type="dxa"/>
            <w:tcBorders>
              <w:top w:val="nil"/>
              <w:left w:val="nil"/>
              <w:bottom w:val="nil"/>
              <w:right w:val="nil"/>
            </w:tcBorders>
            <w:vAlign w:val="center"/>
          </w:tcPr>
          <w:p w14:paraId="3F1B0BDB" w14:textId="77777777" w:rsidR="00114767" w:rsidRPr="008C1ACA" w:rsidRDefault="00114767" w:rsidP="007F0DFC">
            <w:pPr>
              <w:pStyle w:val="Texttabulky"/>
              <w:spacing w:after="0"/>
            </w:pPr>
            <w:r w:rsidRPr="008C1ACA">
              <w:t>Přírodní rezervace (MZCHÚ)</w:t>
            </w:r>
          </w:p>
        </w:tc>
      </w:tr>
      <w:tr w:rsidR="009305F0" w:rsidRPr="008C1ACA" w14:paraId="620D1F4C" w14:textId="77777777" w:rsidTr="00BB15BD">
        <w:trPr>
          <w:jc w:val="center"/>
        </w:trPr>
        <w:tc>
          <w:tcPr>
            <w:tcW w:w="1674" w:type="dxa"/>
            <w:tcBorders>
              <w:top w:val="nil"/>
              <w:left w:val="nil"/>
              <w:bottom w:val="nil"/>
              <w:right w:val="nil"/>
            </w:tcBorders>
            <w:vAlign w:val="center"/>
          </w:tcPr>
          <w:p w14:paraId="7C30488C" w14:textId="77777777" w:rsidR="00114767" w:rsidRPr="008C1ACA" w:rsidRDefault="00114767" w:rsidP="007F0DFC">
            <w:pPr>
              <w:pStyle w:val="Texttabulky"/>
              <w:spacing w:after="0"/>
              <w:rPr>
                <w:b/>
              </w:rPr>
            </w:pPr>
            <w:r w:rsidRPr="008C1ACA">
              <w:rPr>
                <w:b/>
              </w:rPr>
              <w:t>PPR</w:t>
            </w:r>
          </w:p>
        </w:tc>
        <w:tc>
          <w:tcPr>
            <w:tcW w:w="7396" w:type="dxa"/>
            <w:tcBorders>
              <w:top w:val="nil"/>
              <w:left w:val="nil"/>
              <w:bottom w:val="nil"/>
              <w:right w:val="nil"/>
            </w:tcBorders>
            <w:vAlign w:val="center"/>
          </w:tcPr>
          <w:p w14:paraId="635C2BE7" w14:textId="77777777" w:rsidR="00114767" w:rsidRPr="008C1ACA" w:rsidRDefault="00114767" w:rsidP="007F0DFC">
            <w:pPr>
              <w:pStyle w:val="Texttabulky"/>
              <w:spacing w:after="0"/>
            </w:pPr>
            <w:r w:rsidRPr="008C1ACA">
              <w:t>Pražská památková rezervace</w:t>
            </w:r>
          </w:p>
        </w:tc>
      </w:tr>
      <w:tr w:rsidR="009305F0" w:rsidRPr="008C1ACA" w14:paraId="4C17F481" w14:textId="77777777" w:rsidTr="00BB15BD">
        <w:trPr>
          <w:jc w:val="center"/>
        </w:trPr>
        <w:tc>
          <w:tcPr>
            <w:tcW w:w="1674" w:type="dxa"/>
            <w:tcBorders>
              <w:top w:val="nil"/>
              <w:left w:val="nil"/>
              <w:bottom w:val="nil"/>
              <w:right w:val="nil"/>
            </w:tcBorders>
            <w:vAlign w:val="center"/>
          </w:tcPr>
          <w:p w14:paraId="2C769368" w14:textId="77777777" w:rsidR="00114767" w:rsidRPr="008C1ACA" w:rsidRDefault="00114767" w:rsidP="007F0DFC">
            <w:pPr>
              <w:pStyle w:val="Texttabulky"/>
              <w:spacing w:after="0"/>
              <w:rPr>
                <w:b/>
              </w:rPr>
            </w:pPr>
            <w:r w:rsidRPr="008C1ACA">
              <w:rPr>
                <w:b/>
              </w:rPr>
              <w:t>PSP</w:t>
            </w:r>
          </w:p>
        </w:tc>
        <w:tc>
          <w:tcPr>
            <w:tcW w:w="7396" w:type="dxa"/>
            <w:tcBorders>
              <w:top w:val="nil"/>
              <w:left w:val="nil"/>
              <w:bottom w:val="nil"/>
              <w:right w:val="nil"/>
            </w:tcBorders>
            <w:vAlign w:val="center"/>
          </w:tcPr>
          <w:p w14:paraId="5C01CCBA" w14:textId="77777777" w:rsidR="00114767" w:rsidRPr="008C1ACA" w:rsidRDefault="00114767" w:rsidP="007F0DFC">
            <w:pPr>
              <w:pStyle w:val="Texttabulky"/>
              <w:spacing w:after="0"/>
            </w:pPr>
            <w:r w:rsidRPr="008C1ACA">
              <w:t>Pražské stavební předpisy</w:t>
            </w:r>
          </w:p>
        </w:tc>
      </w:tr>
      <w:tr w:rsidR="009305F0" w:rsidRPr="008C1ACA" w14:paraId="1B9F72CD" w14:textId="77777777" w:rsidTr="00BB15BD">
        <w:trPr>
          <w:jc w:val="center"/>
        </w:trPr>
        <w:tc>
          <w:tcPr>
            <w:tcW w:w="1674" w:type="dxa"/>
            <w:tcBorders>
              <w:top w:val="nil"/>
              <w:left w:val="nil"/>
              <w:bottom w:val="nil"/>
              <w:right w:val="nil"/>
            </w:tcBorders>
            <w:vAlign w:val="center"/>
          </w:tcPr>
          <w:p w14:paraId="4E0BD925" w14:textId="77777777" w:rsidR="00114767" w:rsidRPr="008C1ACA" w:rsidRDefault="00114767" w:rsidP="007F0DFC">
            <w:pPr>
              <w:pStyle w:val="Texttabulky"/>
              <w:spacing w:after="0"/>
              <w:rPr>
                <w:b/>
              </w:rPr>
            </w:pPr>
            <w:r w:rsidRPr="008C1ACA">
              <w:rPr>
                <w:b/>
              </w:rPr>
              <w:t>PUPFL</w:t>
            </w:r>
          </w:p>
        </w:tc>
        <w:tc>
          <w:tcPr>
            <w:tcW w:w="7396" w:type="dxa"/>
            <w:tcBorders>
              <w:top w:val="nil"/>
              <w:left w:val="nil"/>
              <w:bottom w:val="nil"/>
              <w:right w:val="nil"/>
            </w:tcBorders>
            <w:vAlign w:val="center"/>
          </w:tcPr>
          <w:p w14:paraId="379649F1" w14:textId="77777777" w:rsidR="00114767" w:rsidRPr="008C1ACA" w:rsidRDefault="00114767" w:rsidP="007F0DFC">
            <w:pPr>
              <w:pStyle w:val="Texttabulky"/>
              <w:spacing w:after="0"/>
            </w:pPr>
            <w:r w:rsidRPr="008C1ACA">
              <w:t>Pozemky určené k plnění funkcí lesa</w:t>
            </w:r>
          </w:p>
        </w:tc>
      </w:tr>
      <w:tr w:rsidR="009305F0" w:rsidRPr="008C1ACA" w14:paraId="09BCAF9A" w14:textId="77777777" w:rsidTr="00BB15BD">
        <w:trPr>
          <w:jc w:val="center"/>
        </w:trPr>
        <w:tc>
          <w:tcPr>
            <w:tcW w:w="1674" w:type="dxa"/>
            <w:tcBorders>
              <w:top w:val="nil"/>
              <w:left w:val="nil"/>
              <w:bottom w:val="nil"/>
              <w:right w:val="nil"/>
            </w:tcBorders>
            <w:vAlign w:val="center"/>
          </w:tcPr>
          <w:p w14:paraId="4F03EA8E" w14:textId="77777777" w:rsidR="00114767" w:rsidRPr="008C1ACA" w:rsidRDefault="00114767" w:rsidP="007F0DFC">
            <w:pPr>
              <w:pStyle w:val="Texttabulky"/>
              <w:spacing w:after="0"/>
              <w:rPr>
                <w:b/>
              </w:rPr>
            </w:pPr>
            <w:r w:rsidRPr="008C1ACA">
              <w:rPr>
                <w:b/>
              </w:rPr>
              <w:t>PÚP</w:t>
            </w:r>
          </w:p>
        </w:tc>
        <w:tc>
          <w:tcPr>
            <w:tcW w:w="7396" w:type="dxa"/>
            <w:tcBorders>
              <w:top w:val="nil"/>
              <w:left w:val="nil"/>
              <w:bottom w:val="nil"/>
              <w:right w:val="nil"/>
            </w:tcBorders>
            <w:vAlign w:val="center"/>
          </w:tcPr>
          <w:p w14:paraId="644A1962" w14:textId="77777777" w:rsidR="00114767" w:rsidRPr="008C1ACA" w:rsidRDefault="00114767" w:rsidP="007F0DFC">
            <w:pPr>
              <w:pStyle w:val="Texttabulky"/>
              <w:spacing w:after="0"/>
            </w:pPr>
            <w:r w:rsidRPr="008C1ACA">
              <w:t>Platný územní plán</w:t>
            </w:r>
          </w:p>
        </w:tc>
      </w:tr>
      <w:tr w:rsidR="009305F0" w:rsidRPr="008C1ACA" w14:paraId="390B5A3E" w14:textId="77777777" w:rsidTr="00BB15BD">
        <w:trPr>
          <w:jc w:val="center"/>
        </w:trPr>
        <w:tc>
          <w:tcPr>
            <w:tcW w:w="1674" w:type="dxa"/>
            <w:tcBorders>
              <w:top w:val="nil"/>
              <w:left w:val="nil"/>
              <w:bottom w:val="nil"/>
              <w:right w:val="nil"/>
            </w:tcBorders>
            <w:vAlign w:val="center"/>
          </w:tcPr>
          <w:p w14:paraId="26A9691C" w14:textId="77777777" w:rsidR="00114767" w:rsidRPr="008C1ACA" w:rsidRDefault="00114767" w:rsidP="007F0DFC">
            <w:pPr>
              <w:pStyle w:val="Texttabulky"/>
              <w:spacing w:after="0"/>
              <w:rPr>
                <w:b/>
              </w:rPr>
            </w:pPr>
            <w:r w:rsidRPr="008C1ACA">
              <w:rPr>
                <w:b/>
              </w:rPr>
              <w:t>PÚR</w:t>
            </w:r>
          </w:p>
        </w:tc>
        <w:tc>
          <w:tcPr>
            <w:tcW w:w="7396" w:type="dxa"/>
            <w:tcBorders>
              <w:top w:val="nil"/>
              <w:left w:val="nil"/>
              <w:bottom w:val="nil"/>
              <w:right w:val="nil"/>
            </w:tcBorders>
            <w:vAlign w:val="center"/>
          </w:tcPr>
          <w:p w14:paraId="4C32198F" w14:textId="77777777" w:rsidR="00114767" w:rsidRPr="008C1ACA" w:rsidRDefault="00114767" w:rsidP="007F0DFC">
            <w:pPr>
              <w:pStyle w:val="Texttabulky"/>
              <w:spacing w:after="0"/>
            </w:pPr>
            <w:r w:rsidRPr="008C1ACA">
              <w:t>Politika územního rozvoje</w:t>
            </w:r>
          </w:p>
        </w:tc>
      </w:tr>
      <w:tr w:rsidR="009305F0" w:rsidRPr="008C1ACA" w14:paraId="563F34A6" w14:textId="77777777" w:rsidTr="00BB15BD">
        <w:trPr>
          <w:jc w:val="center"/>
        </w:trPr>
        <w:tc>
          <w:tcPr>
            <w:tcW w:w="1674" w:type="dxa"/>
            <w:tcBorders>
              <w:top w:val="nil"/>
              <w:left w:val="nil"/>
              <w:bottom w:val="nil"/>
              <w:right w:val="nil"/>
            </w:tcBorders>
            <w:vAlign w:val="center"/>
          </w:tcPr>
          <w:p w14:paraId="0391C775" w14:textId="77777777" w:rsidR="00114767" w:rsidRPr="008C1ACA" w:rsidRDefault="00114767" w:rsidP="007F0DFC">
            <w:pPr>
              <w:pStyle w:val="Texttabulky"/>
              <w:spacing w:after="0"/>
              <w:rPr>
                <w:b/>
              </w:rPr>
            </w:pPr>
            <w:r w:rsidRPr="008C1ACA">
              <w:rPr>
                <w:b/>
              </w:rPr>
              <w:t>PVL</w:t>
            </w:r>
          </w:p>
        </w:tc>
        <w:tc>
          <w:tcPr>
            <w:tcW w:w="7396" w:type="dxa"/>
            <w:tcBorders>
              <w:top w:val="nil"/>
              <w:left w:val="nil"/>
              <w:bottom w:val="nil"/>
              <w:right w:val="nil"/>
            </w:tcBorders>
            <w:vAlign w:val="center"/>
          </w:tcPr>
          <w:p w14:paraId="0A9D7932" w14:textId="77777777" w:rsidR="00114767" w:rsidRPr="008C1ACA" w:rsidRDefault="00114767" w:rsidP="007F0DFC">
            <w:pPr>
              <w:pStyle w:val="Texttabulky"/>
              <w:spacing w:after="0"/>
            </w:pPr>
            <w:r w:rsidRPr="008C1ACA">
              <w:t>Povodí Vltavy</w:t>
            </w:r>
          </w:p>
        </w:tc>
      </w:tr>
      <w:tr w:rsidR="009305F0" w:rsidRPr="008C1ACA" w14:paraId="12BF6B26" w14:textId="77777777" w:rsidTr="00BB15BD">
        <w:trPr>
          <w:jc w:val="center"/>
        </w:trPr>
        <w:tc>
          <w:tcPr>
            <w:tcW w:w="1674" w:type="dxa"/>
            <w:tcBorders>
              <w:top w:val="nil"/>
              <w:left w:val="nil"/>
              <w:bottom w:val="nil"/>
              <w:right w:val="nil"/>
            </w:tcBorders>
            <w:vAlign w:val="center"/>
          </w:tcPr>
          <w:p w14:paraId="506C2897" w14:textId="77777777" w:rsidR="00114767" w:rsidRPr="008C1ACA" w:rsidRDefault="00114767" w:rsidP="007F0DFC">
            <w:pPr>
              <w:pStyle w:val="Texttabulky"/>
              <w:spacing w:after="0"/>
              <w:rPr>
                <w:b/>
              </w:rPr>
            </w:pPr>
            <w:r w:rsidRPr="008C1ACA">
              <w:rPr>
                <w:b/>
              </w:rPr>
              <w:t>RBC</w:t>
            </w:r>
          </w:p>
        </w:tc>
        <w:tc>
          <w:tcPr>
            <w:tcW w:w="7396" w:type="dxa"/>
            <w:tcBorders>
              <w:top w:val="nil"/>
              <w:left w:val="nil"/>
              <w:bottom w:val="nil"/>
              <w:right w:val="nil"/>
            </w:tcBorders>
            <w:vAlign w:val="center"/>
          </w:tcPr>
          <w:p w14:paraId="605E0A56" w14:textId="77777777" w:rsidR="00114767" w:rsidRPr="008C1ACA" w:rsidRDefault="00114767" w:rsidP="007F0DFC">
            <w:pPr>
              <w:pStyle w:val="Texttabulky"/>
              <w:spacing w:after="0"/>
            </w:pPr>
            <w:r w:rsidRPr="008C1ACA">
              <w:t>Regionální biocentrum (ÚSES)</w:t>
            </w:r>
          </w:p>
        </w:tc>
      </w:tr>
      <w:tr w:rsidR="009305F0" w:rsidRPr="008C1ACA" w14:paraId="237FEFA8" w14:textId="77777777" w:rsidTr="00BB15BD">
        <w:trPr>
          <w:jc w:val="center"/>
        </w:trPr>
        <w:tc>
          <w:tcPr>
            <w:tcW w:w="1674" w:type="dxa"/>
            <w:tcBorders>
              <w:top w:val="nil"/>
              <w:left w:val="nil"/>
              <w:bottom w:val="nil"/>
              <w:right w:val="nil"/>
            </w:tcBorders>
            <w:vAlign w:val="center"/>
          </w:tcPr>
          <w:p w14:paraId="547E457A" w14:textId="77777777" w:rsidR="00114767" w:rsidRPr="008C1ACA" w:rsidRDefault="00114767" w:rsidP="007F0DFC">
            <w:pPr>
              <w:pStyle w:val="Texttabulky"/>
              <w:spacing w:after="0"/>
              <w:rPr>
                <w:b/>
              </w:rPr>
            </w:pPr>
            <w:r w:rsidRPr="008C1ACA">
              <w:rPr>
                <w:b/>
              </w:rPr>
              <w:t>RBK</w:t>
            </w:r>
          </w:p>
        </w:tc>
        <w:tc>
          <w:tcPr>
            <w:tcW w:w="7396" w:type="dxa"/>
            <w:tcBorders>
              <w:top w:val="nil"/>
              <w:left w:val="nil"/>
              <w:bottom w:val="nil"/>
              <w:right w:val="nil"/>
            </w:tcBorders>
            <w:vAlign w:val="center"/>
          </w:tcPr>
          <w:p w14:paraId="0B3C4DC3" w14:textId="77777777" w:rsidR="00114767" w:rsidRPr="008C1ACA" w:rsidRDefault="00114767" w:rsidP="007F0DFC">
            <w:pPr>
              <w:pStyle w:val="Texttabulky"/>
              <w:spacing w:after="0"/>
            </w:pPr>
            <w:r w:rsidRPr="008C1ACA">
              <w:t>Regionální biokoridor (ÚSES)</w:t>
            </w:r>
          </w:p>
        </w:tc>
      </w:tr>
      <w:tr w:rsidR="009305F0" w:rsidRPr="008C1ACA" w14:paraId="07BA3A3E" w14:textId="77777777" w:rsidTr="00BB15BD">
        <w:trPr>
          <w:jc w:val="center"/>
        </w:trPr>
        <w:tc>
          <w:tcPr>
            <w:tcW w:w="1674" w:type="dxa"/>
            <w:tcBorders>
              <w:top w:val="nil"/>
              <w:left w:val="nil"/>
              <w:bottom w:val="nil"/>
              <w:right w:val="nil"/>
            </w:tcBorders>
            <w:vAlign w:val="center"/>
          </w:tcPr>
          <w:p w14:paraId="7E19D43F" w14:textId="77777777" w:rsidR="00114767" w:rsidRPr="008C1ACA" w:rsidRDefault="00114767" w:rsidP="007F0DFC">
            <w:pPr>
              <w:pStyle w:val="Texttabulky"/>
              <w:spacing w:after="0"/>
              <w:rPr>
                <w:b/>
              </w:rPr>
            </w:pPr>
            <w:r w:rsidRPr="008C1ACA">
              <w:rPr>
                <w:b/>
              </w:rPr>
              <w:t>Resp.</w:t>
            </w:r>
          </w:p>
        </w:tc>
        <w:tc>
          <w:tcPr>
            <w:tcW w:w="7396" w:type="dxa"/>
            <w:tcBorders>
              <w:top w:val="nil"/>
              <w:left w:val="nil"/>
              <w:bottom w:val="nil"/>
              <w:right w:val="nil"/>
            </w:tcBorders>
            <w:vAlign w:val="center"/>
          </w:tcPr>
          <w:p w14:paraId="3FF07B62" w14:textId="77777777" w:rsidR="00114767" w:rsidRPr="008C1ACA" w:rsidRDefault="00114767" w:rsidP="007F0DFC">
            <w:pPr>
              <w:pStyle w:val="Texttabulky"/>
              <w:spacing w:after="0"/>
            </w:pPr>
            <w:r w:rsidRPr="008C1ACA">
              <w:t>Respektive</w:t>
            </w:r>
          </w:p>
        </w:tc>
      </w:tr>
      <w:tr w:rsidR="009305F0" w:rsidRPr="008C1ACA" w14:paraId="193322AD" w14:textId="77777777" w:rsidTr="00BB15BD">
        <w:trPr>
          <w:jc w:val="center"/>
        </w:trPr>
        <w:tc>
          <w:tcPr>
            <w:tcW w:w="1674" w:type="dxa"/>
            <w:tcBorders>
              <w:top w:val="nil"/>
              <w:left w:val="nil"/>
              <w:bottom w:val="nil"/>
              <w:right w:val="nil"/>
            </w:tcBorders>
            <w:vAlign w:val="center"/>
          </w:tcPr>
          <w:p w14:paraId="0E59159F" w14:textId="77777777" w:rsidR="00114767" w:rsidRPr="008C1ACA" w:rsidRDefault="00114767" w:rsidP="007F0DFC">
            <w:pPr>
              <w:pStyle w:val="Texttabulky"/>
              <w:spacing w:after="0"/>
              <w:rPr>
                <w:b/>
              </w:rPr>
            </w:pPr>
            <w:r w:rsidRPr="008C1ACA">
              <w:rPr>
                <w:b/>
              </w:rPr>
              <w:t>REZZO</w:t>
            </w:r>
          </w:p>
        </w:tc>
        <w:tc>
          <w:tcPr>
            <w:tcW w:w="7396" w:type="dxa"/>
            <w:tcBorders>
              <w:top w:val="nil"/>
              <w:left w:val="nil"/>
              <w:bottom w:val="nil"/>
              <w:right w:val="nil"/>
            </w:tcBorders>
            <w:vAlign w:val="center"/>
          </w:tcPr>
          <w:p w14:paraId="0A9F37FA" w14:textId="77777777" w:rsidR="00114767" w:rsidRPr="008C1ACA" w:rsidRDefault="00114767" w:rsidP="007F0DFC">
            <w:pPr>
              <w:pStyle w:val="Texttabulky"/>
              <w:spacing w:after="0"/>
            </w:pPr>
            <w:r w:rsidRPr="008C1ACA">
              <w:t>Registr emisí a zdrojů znečištění ovzduší</w:t>
            </w:r>
          </w:p>
        </w:tc>
      </w:tr>
      <w:tr w:rsidR="009305F0" w:rsidRPr="008C1ACA" w14:paraId="23855EFD" w14:textId="77777777" w:rsidTr="00BB15BD">
        <w:trPr>
          <w:jc w:val="center"/>
        </w:trPr>
        <w:tc>
          <w:tcPr>
            <w:tcW w:w="1674" w:type="dxa"/>
            <w:tcBorders>
              <w:top w:val="nil"/>
              <w:left w:val="nil"/>
              <w:bottom w:val="nil"/>
              <w:right w:val="nil"/>
            </w:tcBorders>
            <w:vAlign w:val="center"/>
          </w:tcPr>
          <w:p w14:paraId="59C60ACE" w14:textId="77777777" w:rsidR="00114767" w:rsidRPr="008C1ACA" w:rsidRDefault="00114767" w:rsidP="007F0DFC">
            <w:pPr>
              <w:pStyle w:val="Texttabulky"/>
              <w:spacing w:after="0"/>
              <w:rPr>
                <w:b/>
              </w:rPr>
            </w:pPr>
            <w:r w:rsidRPr="008C1ACA">
              <w:rPr>
                <w:b/>
              </w:rPr>
              <w:t>RNP</w:t>
            </w:r>
          </w:p>
        </w:tc>
        <w:tc>
          <w:tcPr>
            <w:tcW w:w="7396" w:type="dxa"/>
            <w:tcBorders>
              <w:top w:val="nil"/>
              <w:left w:val="nil"/>
              <w:bottom w:val="nil"/>
              <w:right w:val="nil"/>
            </w:tcBorders>
            <w:vAlign w:val="center"/>
          </w:tcPr>
          <w:p w14:paraId="1D997760" w14:textId="77777777" w:rsidR="00114767" w:rsidRPr="008C1ACA" w:rsidRDefault="00114767" w:rsidP="007F0DFC">
            <w:pPr>
              <w:pStyle w:val="Texttabulky"/>
              <w:spacing w:after="0"/>
            </w:pPr>
            <w:r w:rsidRPr="008C1ACA">
              <w:t>Regulovaný počet nadzemních podlaží.</w:t>
            </w:r>
          </w:p>
        </w:tc>
      </w:tr>
      <w:tr w:rsidR="009305F0" w:rsidRPr="008C1ACA" w14:paraId="4CC52743" w14:textId="77777777" w:rsidTr="00BB15BD">
        <w:trPr>
          <w:jc w:val="center"/>
        </w:trPr>
        <w:tc>
          <w:tcPr>
            <w:tcW w:w="1674" w:type="dxa"/>
            <w:tcBorders>
              <w:top w:val="nil"/>
              <w:left w:val="nil"/>
              <w:bottom w:val="nil"/>
              <w:right w:val="nil"/>
            </w:tcBorders>
            <w:vAlign w:val="center"/>
          </w:tcPr>
          <w:p w14:paraId="4E99E3D4" w14:textId="77777777" w:rsidR="00114767" w:rsidRPr="008C1ACA" w:rsidRDefault="00114767" w:rsidP="007F0DFC">
            <w:pPr>
              <w:pStyle w:val="Texttabulky"/>
              <w:spacing w:after="0"/>
              <w:rPr>
                <w:b/>
              </w:rPr>
            </w:pPr>
            <w:r w:rsidRPr="008C1ACA">
              <w:rPr>
                <w:b/>
              </w:rPr>
              <w:t>RP</w:t>
            </w:r>
          </w:p>
        </w:tc>
        <w:tc>
          <w:tcPr>
            <w:tcW w:w="7396" w:type="dxa"/>
            <w:tcBorders>
              <w:top w:val="nil"/>
              <w:left w:val="nil"/>
              <w:bottom w:val="nil"/>
              <w:right w:val="nil"/>
            </w:tcBorders>
            <w:vAlign w:val="center"/>
          </w:tcPr>
          <w:p w14:paraId="00C626A5" w14:textId="77777777" w:rsidR="00114767" w:rsidRPr="008C1ACA" w:rsidRDefault="00114767" w:rsidP="007F0DFC">
            <w:pPr>
              <w:pStyle w:val="Texttabulky"/>
              <w:spacing w:after="0"/>
            </w:pPr>
            <w:r w:rsidRPr="008C1ACA">
              <w:t>Rozvojová plocha</w:t>
            </w:r>
          </w:p>
        </w:tc>
      </w:tr>
      <w:tr w:rsidR="009305F0" w:rsidRPr="008C1ACA" w14:paraId="742B825B" w14:textId="77777777" w:rsidTr="00BB15BD">
        <w:trPr>
          <w:jc w:val="center"/>
        </w:trPr>
        <w:tc>
          <w:tcPr>
            <w:tcW w:w="1674" w:type="dxa"/>
            <w:tcBorders>
              <w:top w:val="nil"/>
              <w:left w:val="nil"/>
              <w:bottom w:val="nil"/>
              <w:right w:val="nil"/>
            </w:tcBorders>
            <w:vAlign w:val="center"/>
          </w:tcPr>
          <w:p w14:paraId="42800C55" w14:textId="77777777" w:rsidR="00114767" w:rsidRPr="008C1ACA" w:rsidRDefault="00114767" w:rsidP="007F0DFC">
            <w:pPr>
              <w:pStyle w:val="Texttabulky"/>
              <w:spacing w:after="0"/>
              <w:rPr>
                <w:b/>
              </w:rPr>
            </w:pPr>
            <w:r w:rsidRPr="008C1ACA">
              <w:rPr>
                <w:b/>
              </w:rPr>
              <w:t>RS</w:t>
            </w:r>
          </w:p>
        </w:tc>
        <w:tc>
          <w:tcPr>
            <w:tcW w:w="7396" w:type="dxa"/>
            <w:tcBorders>
              <w:top w:val="nil"/>
              <w:left w:val="nil"/>
              <w:bottom w:val="nil"/>
              <w:right w:val="nil"/>
            </w:tcBorders>
            <w:vAlign w:val="center"/>
          </w:tcPr>
          <w:p w14:paraId="4565F9C3" w14:textId="77777777" w:rsidR="00114767" w:rsidRPr="008C1ACA" w:rsidRDefault="00114767" w:rsidP="007F0DFC">
            <w:pPr>
              <w:pStyle w:val="Texttabulky"/>
              <w:spacing w:after="0"/>
            </w:pPr>
            <w:r w:rsidRPr="008C1ACA">
              <w:t>Rychlé spojení</w:t>
            </w:r>
          </w:p>
        </w:tc>
      </w:tr>
      <w:tr w:rsidR="009305F0" w:rsidRPr="008C1ACA" w14:paraId="2F497379" w14:textId="77777777" w:rsidTr="00BB15BD">
        <w:trPr>
          <w:jc w:val="center"/>
        </w:trPr>
        <w:tc>
          <w:tcPr>
            <w:tcW w:w="1674" w:type="dxa"/>
            <w:tcBorders>
              <w:top w:val="nil"/>
              <w:left w:val="nil"/>
              <w:bottom w:val="nil"/>
              <w:right w:val="nil"/>
            </w:tcBorders>
            <w:vAlign w:val="center"/>
          </w:tcPr>
          <w:p w14:paraId="4434D911" w14:textId="77777777" w:rsidR="00114767" w:rsidRPr="008C1ACA" w:rsidRDefault="00114767" w:rsidP="007F0DFC">
            <w:pPr>
              <w:pStyle w:val="Texttabulky"/>
              <w:spacing w:after="0"/>
              <w:rPr>
                <w:b/>
              </w:rPr>
            </w:pPr>
            <w:r w:rsidRPr="008C1ACA">
              <w:rPr>
                <w:b/>
              </w:rPr>
              <w:t>RUR</w:t>
            </w:r>
          </w:p>
        </w:tc>
        <w:tc>
          <w:tcPr>
            <w:tcW w:w="7396" w:type="dxa"/>
            <w:tcBorders>
              <w:top w:val="nil"/>
              <w:left w:val="nil"/>
              <w:bottom w:val="nil"/>
              <w:right w:val="nil"/>
            </w:tcBorders>
            <w:vAlign w:val="center"/>
          </w:tcPr>
          <w:p w14:paraId="3A782C54" w14:textId="77777777" w:rsidR="00114767" w:rsidRPr="008C1ACA" w:rsidRDefault="00114767" w:rsidP="007F0DFC">
            <w:pPr>
              <w:pStyle w:val="Texttabulky"/>
              <w:spacing w:after="0"/>
            </w:pPr>
            <w:r w:rsidRPr="008C1ACA">
              <w:t>Rozbor udržitelného rozvoje</w:t>
            </w:r>
          </w:p>
        </w:tc>
      </w:tr>
      <w:tr w:rsidR="009305F0" w:rsidRPr="008C1ACA" w14:paraId="6B9634A3" w14:textId="77777777" w:rsidTr="00BB15BD">
        <w:trPr>
          <w:jc w:val="center"/>
        </w:trPr>
        <w:tc>
          <w:tcPr>
            <w:tcW w:w="1674" w:type="dxa"/>
            <w:tcBorders>
              <w:top w:val="nil"/>
              <w:left w:val="nil"/>
              <w:bottom w:val="nil"/>
              <w:right w:val="nil"/>
            </w:tcBorders>
            <w:vAlign w:val="center"/>
          </w:tcPr>
          <w:p w14:paraId="2FDFC472" w14:textId="77777777" w:rsidR="00114767" w:rsidRPr="008C1ACA" w:rsidRDefault="00114767" w:rsidP="007F0DFC">
            <w:pPr>
              <w:pStyle w:val="Texttabulky"/>
              <w:spacing w:after="0"/>
              <w:rPr>
                <w:b/>
              </w:rPr>
            </w:pPr>
            <w:r w:rsidRPr="008C1ACA">
              <w:rPr>
                <w:b/>
              </w:rPr>
              <w:t>RZM 50</w:t>
            </w:r>
          </w:p>
        </w:tc>
        <w:tc>
          <w:tcPr>
            <w:tcW w:w="7396" w:type="dxa"/>
            <w:tcBorders>
              <w:top w:val="nil"/>
              <w:left w:val="nil"/>
              <w:bottom w:val="nil"/>
              <w:right w:val="nil"/>
            </w:tcBorders>
            <w:vAlign w:val="center"/>
          </w:tcPr>
          <w:p w14:paraId="36801AF0" w14:textId="77777777" w:rsidR="00114767" w:rsidRPr="008C1ACA" w:rsidRDefault="00114767" w:rsidP="007F0DFC">
            <w:pPr>
              <w:pStyle w:val="Texttabulky"/>
              <w:spacing w:after="0"/>
            </w:pPr>
            <w:r w:rsidRPr="008C1ACA">
              <w:t>Rastrová základní mapa v měřítku 1:50 000</w:t>
            </w:r>
          </w:p>
        </w:tc>
      </w:tr>
      <w:tr w:rsidR="009305F0" w:rsidRPr="008C1ACA" w14:paraId="6E089B9F" w14:textId="77777777" w:rsidTr="00BB15BD">
        <w:trPr>
          <w:jc w:val="center"/>
        </w:trPr>
        <w:tc>
          <w:tcPr>
            <w:tcW w:w="1674" w:type="dxa"/>
            <w:tcBorders>
              <w:top w:val="nil"/>
              <w:left w:val="nil"/>
              <w:bottom w:val="nil"/>
              <w:right w:val="nil"/>
            </w:tcBorders>
            <w:vAlign w:val="center"/>
          </w:tcPr>
          <w:p w14:paraId="7C6E4E0B" w14:textId="77777777" w:rsidR="00114767" w:rsidRPr="008C1ACA" w:rsidRDefault="00114767" w:rsidP="007F0DFC">
            <w:pPr>
              <w:pStyle w:val="Texttabulky"/>
              <w:spacing w:after="0"/>
              <w:rPr>
                <w:b/>
              </w:rPr>
            </w:pPr>
            <w:r w:rsidRPr="008C1ACA">
              <w:rPr>
                <w:b/>
              </w:rPr>
              <w:t>RWY</w:t>
            </w:r>
          </w:p>
        </w:tc>
        <w:tc>
          <w:tcPr>
            <w:tcW w:w="7396" w:type="dxa"/>
            <w:tcBorders>
              <w:top w:val="nil"/>
              <w:left w:val="nil"/>
              <w:bottom w:val="nil"/>
              <w:right w:val="nil"/>
            </w:tcBorders>
            <w:vAlign w:val="center"/>
          </w:tcPr>
          <w:p w14:paraId="2EB4ED84" w14:textId="77777777" w:rsidR="00114767" w:rsidRPr="008C1ACA" w:rsidRDefault="00114767" w:rsidP="007F0DFC">
            <w:pPr>
              <w:pStyle w:val="Texttabulky"/>
              <w:spacing w:after="0"/>
            </w:pPr>
            <w:r w:rsidRPr="008C1ACA">
              <w:t>Runway</w:t>
            </w:r>
          </w:p>
        </w:tc>
      </w:tr>
      <w:tr w:rsidR="009305F0" w:rsidRPr="008C1ACA" w14:paraId="6B9BE4F4" w14:textId="77777777" w:rsidTr="00BB15BD">
        <w:trPr>
          <w:jc w:val="center"/>
        </w:trPr>
        <w:tc>
          <w:tcPr>
            <w:tcW w:w="1674" w:type="dxa"/>
            <w:tcBorders>
              <w:top w:val="nil"/>
              <w:left w:val="nil"/>
              <w:bottom w:val="nil"/>
              <w:right w:val="nil"/>
            </w:tcBorders>
            <w:vAlign w:val="center"/>
          </w:tcPr>
          <w:p w14:paraId="5B470537" w14:textId="77777777" w:rsidR="00114767" w:rsidRPr="008C1ACA" w:rsidRDefault="00114767" w:rsidP="007F0DFC">
            <w:pPr>
              <w:pStyle w:val="Texttabulky"/>
              <w:spacing w:after="0"/>
              <w:rPr>
                <w:b/>
              </w:rPr>
            </w:pPr>
            <w:r w:rsidRPr="008C1ACA">
              <w:rPr>
                <w:b/>
              </w:rPr>
              <w:t>ŘSD</w:t>
            </w:r>
          </w:p>
        </w:tc>
        <w:tc>
          <w:tcPr>
            <w:tcW w:w="7396" w:type="dxa"/>
            <w:tcBorders>
              <w:top w:val="nil"/>
              <w:left w:val="nil"/>
              <w:bottom w:val="nil"/>
              <w:right w:val="nil"/>
            </w:tcBorders>
            <w:vAlign w:val="center"/>
          </w:tcPr>
          <w:p w14:paraId="4EA002E5" w14:textId="77777777" w:rsidR="00114767" w:rsidRPr="008C1ACA" w:rsidRDefault="00114767" w:rsidP="007F0DFC">
            <w:pPr>
              <w:pStyle w:val="Texttabulky"/>
              <w:spacing w:after="0"/>
            </w:pPr>
            <w:r w:rsidRPr="008C1ACA">
              <w:t>Ředitelství silnic a dálnic</w:t>
            </w:r>
          </w:p>
        </w:tc>
      </w:tr>
      <w:tr w:rsidR="009305F0" w:rsidRPr="008C1ACA" w14:paraId="5D75846C" w14:textId="77777777" w:rsidTr="00BB15BD">
        <w:trPr>
          <w:jc w:val="center"/>
        </w:trPr>
        <w:tc>
          <w:tcPr>
            <w:tcW w:w="1674" w:type="dxa"/>
            <w:tcBorders>
              <w:top w:val="nil"/>
              <w:left w:val="nil"/>
              <w:bottom w:val="nil"/>
              <w:right w:val="nil"/>
            </w:tcBorders>
            <w:vAlign w:val="center"/>
          </w:tcPr>
          <w:p w14:paraId="56AB55B5" w14:textId="77777777" w:rsidR="00114767" w:rsidRPr="008C1ACA" w:rsidRDefault="00114767" w:rsidP="007F0DFC">
            <w:pPr>
              <w:pStyle w:val="Texttabulky"/>
              <w:spacing w:after="0"/>
              <w:rPr>
                <w:b/>
              </w:rPr>
            </w:pPr>
            <w:r w:rsidRPr="008C1ACA">
              <w:rPr>
                <w:b/>
              </w:rPr>
              <w:t>SD</w:t>
            </w:r>
          </w:p>
        </w:tc>
        <w:tc>
          <w:tcPr>
            <w:tcW w:w="7396" w:type="dxa"/>
            <w:tcBorders>
              <w:top w:val="nil"/>
              <w:left w:val="nil"/>
              <w:bottom w:val="nil"/>
              <w:right w:val="nil"/>
            </w:tcBorders>
            <w:vAlign w:val="center"/>
          </w:tcPr>
          <w:p w14:paraId="0603DE58" w14:textId="77777777" w:rsidR="00114767" w:rsidRPr="008C1ACA" w:rsidRDefault="00114767" w:rsidP="007F0DFC">
            <w:pPr>
              <w:pStyle w:val="Texttabulky"/>
              <w:spacing w:after="0"/>
            </w:pPr>
            <w:r w:rsidRPr="008C1ACA">
              <w:t>Sběrný dvůr</w:t>
            </w:r>
          </w:p>
        </w:tc>
      </w:tr>
      <w:tr w:rsidR="009305F0" w:rsidRPr="008C1ACA" w14:paraId="40D6FD3E" w14:textId="77777777" w:rsidTr="00BB15BD">
        <w:trPr>
          <w:jc w:val="center"/>
        </w:trPr>
        <w:tc>
          <w:tcPr>
            <w:tcW w:w="1674" w:type="dxa"/>
            <w:tcBorders>
              <w:top w:val="nil"/>
              <w:left w:val="nil"/>
              <w:bottom w:val="nil"/>
              <w:right w:val="nil"/>
            </w:tcBorders>
            <w:vAlign w:val="center"/>
          </w:tcPr>
          <w:p w14:paraId="006614C1" w14:textId="77777777" w:rsidR="00114767" w:rsidRPr="008C1ACA" w:rsidRDefault="00114767" w:rsidP="007F0DFC">
            <w:pPr>
              <w:pStyle w:val="Texttabulky"/>
              <w:spacing w:after="0"/>
              <w:rPr>
                <w:b/>
              </w:rPr>
            </w:pPr>
            <w:r w:rsidRPr="008C1ACA">
              <w:rPr>
                <w:b/>
              </w:rPr>
              <w:t>SEA</w:t>
            </w:r>
          </w:p>
        </w:tc>
        <w:tc>
          <w:tcPr>
            <w:tcW w:w="7396" w:type="dxa"/>
            <w:tcBorders>
              <w:top w:val="nil"/>
              <w:left w:val="nil"/>
              <w:bottom w:val="nil"/>
              <w:right w:val="nil"/>
            </w:tcBorders>
            <w:vAlign w:val="center"/>
          </w:tcPr>
          <w:p w14:paraId="6736EAB5" w14:textId="77777777" w:rsidR="00114767" w:rsidRPr="008C1ACA" w:rsidRDefault="00114767" w:rsidP="007F0DFC">
            <w:pPr>
              <w:pStyle w:val="Texttabulky"/>
              <w:spacing w:after="0"/>
            </w:pPr>
            <w:r w:rsidRPr="008C1ACA">
              <w:t>Strategy Environmental Assesment (posuzování vlivů koncepcí a programů na životní prostředí, „strategické“ posouzení)</w:t>
            </w:r>
          </w:p>
        </w:tc>
      </w:tr>
      <w:tr w:rsidR="009305F0" w:rsidRPr="008C1ACA" w14:paraId="0A95350A" w14:textId="77777777" w:rsidTr="00BB15BD">
        <w:trPr>
          <w:jc w:val="center"/>
        </w:trPr>
        <w:tc>
          <w:tcPr>
            <w:tcW w:w="1674" w:type="dxa"/>
            <w:tcBorders>
              <w:top w:val="nil"/>
              <w:left w:val="nil"/>
              <w:bottom w:val="nil"/>
              <w:right w:val="nil"/>
            </w:tcBorders>
            <w:vAlign w:val="center"/>
          </w:tcPr>
          <w:p w14:paraId="12BE136F" w14:textId="77777777" w:rsidR="00114767" w:rsidRPr="008C1ACA" w:rsidRDefault="00114767" w:rsidP="007F0DFC">
            <w:pPr>
              <w:pStyle w:val="Texttabulky"/>
              <w:spacing w:after="0"/>
              <w:rPr>
                <w:b/>
              </w:rPr>
            </w:pPr>
            <w:r w:rsidRPr="008C1ACA">
              <w:rPr>
                <w:b/>
              </w:rPr>
              <w:t>SEZ</w:t>
            </w:r>
          </w:p>
        </w:tc>
        <w:tc>
          <w:tcPr>
            <w:tcW w:w="7396" w:type="dxa"/>
            <w:tcBorders>
              <w:top w:val="nil"/>
              <w:left w:val="nil"/>
              <w:bottom w:val="nil"/>
              <w:right w:val="nil"/>
            </w:tcBorders>
            <w:vAlign w:val="center"/>
          </w:tcPr>
          <w:p w14:paraId="20FC4FFC" w14:textId="77777777" w:rsidR="00114767" w:rsidRPr="008C1ACA" w:rsidRDefault="00114767" w:rsidP="007F0DFC">
            <w:pPr>
              <w:pStyle w:val="Texttabulky"/>
              <w:spacing w:after="0"/>
            </w:pPr>
            <w:r w:rsidRPr="008C1ACA">
              <w:t>Stará ekologická zátěž</w:t>
            </w:r>
          </w:p>
        </w:tc>
      </w:tr>
      <w:tr w:rsidR="009305F0" w:rsidRPr="008C1ACA" w14:paraId="63AFCB86" w14:textId="77777777" w:rsidTr="00BB15BD">
        <w:trPr>
          <w:jc w:val="center"/>
        </w:trPr>
        <w:tc>
          <w:tcPr>
            <w:tcW w:w="1674" w:type="dxa"/>
            <w:tcBorders>
              <w:top w:val="nil"/>
              <w:left w:val="nil"/>
              <w:bottom w:val="nil"/>
              <w:right w:val="nil"/>
            </w:tcBorders>
            <w:vAlign w:val="center"/>
          </w:tcPr>
          <w:p w14:paraId="192086D8" w14:textId="77777777" w:rsidR="00114767" w:rsidRPr="008C1ACA" w:rsidRDefault="00114767" w:rsidP="007F0DFC">
            <w:pPr>
              <w:pStyle w:val="Texttabulky"/>
              <w:spacing w:after="0"/>
              <w:rPr>
                <w:b/>
              </w:rPr>
            </w:pPr>
            <w:r w:rsidRPr="008C1ACA">
              <w:rPr>
                <w:b/>
              </w:rPr>
              <w:t>SK</w:t>
            </w:r>
          </w:p>
        </w:tc>
        <w:tc>
          <w:tcPr>
            <w:tcW w:w="7396" w:type="dxa"/>
            <w:tcBorders>
              <w:top w:val="nil"/>
              <w:left w:val="nil"/>
              <w:bottom w:val="nil"/>
              <w:right w:val="nil"/>
            </w:tcBorders>
            <w:vAlign w:val="center"/>
          </w:tcPr>
          <w:p w14:paraId="0FE1C784" w14:textId="77777777" w:rsidR="00114767" w:rsidRPr="008C1ACA" w:rsidRDefault="00114767" w:rsidP="007F0DFC">
            <w:pPr>
              <w:pStyle w:val="Texttabulky"/>
              <w:spacing w:after="0"/>
            </w:pPr>
            <w:r w:rsidRPr="008C1ACA">
              <w:t>Středočeský kraj</w:t>
            </w:r>
          </w:p>
        </w:tc>
      </w:tr>
      <w:tr w:rsidR="009305F0" w:rsidRPr="008C1ACA" w14:paraId="3091598A" w14:textId="77777777" w:rsidTr="00BB15BD">
        <w:trPr>
          <w:jc w:val="center"/>
        </w:trPr>
        <w:tc>
          <w:tcPr>
            <w:tcW w:w="1674" w:type="dxa"/>
            <w:tcBorders>
              <w:top w:val="nil"/>
              <w:left w:val="nil"/>
              <w:bottom w:val="nil"/>
              <w:right w:val="nil"/>
            </w:tcBorders>
            <w:vAlign w:val="center"/>
          </w:tcPr>
          <w:p w14:paraId="6A1FB2D6" w14:textId="77777777" w:rsidR="00114767" w:rsidRPr="008C1ACA" w:rsidRDefault="00114767" w:rsidP="007F0DFC">
            <w:pPr>
              <w:pStyle w:val="Texttabulky"/>
              <w:spacing w:after="0"/>
              <w:rPr>
                <w:b/>
              </w:rPr>
            </w:pPr>
            <w:r w:rsidRPr="008C1ACA">
              <w:rPr>
                <w:b/>
              </w:rPr>
              <w:t>SHZ</w:t>
            </w:r>
          </w:p>
        </w:tc>
        <w:tc>
          <w:tcPr>
            <w:tcW w:w="7396" w:type="dxa"/>
            <w:tcBorders>
              <w:top w:val="nil"/>
              <w:left w:val="nil"/>
              <w:bottom w:val="nil"/>
              <w:right w:val="nil"/>
            </w:tcBorders>
            <w:vAlign w:val="center"/>
          </w:tcPr>
          <w:p w14:paraId="5D1CAFCE" w14:textId="77777777" w:rsidR="00114767" w:rsidRPr="008C1ACA" w:rsidRDefault="00114767" w:rsidP="007F0DFC">
            <w:pPr>
              <w:pStyle w:val="Texttabulky"/>
              <w:spacing w:after="0"/>
            </w:pPr>
            <w:r w:rsidRPr="008C1ACA">
              <w:t>Stará hluková zátěž</w:t>
            </w:r>
          </w:p>
        </w:tc>
      </w:tr>
      <w:tr w:rsidR="009305F0" w:rsidRPr="008C1ACA" w14:paraId="29DFD37E" w14:textId="77777777" w:rsidTr="00BB15BD">
        <w:trPr>
          <w:jc w:val="center"/>
        </w:trPr>
        <w:tc>
          <w:tcPr>
            <w:tcW w:w="1674" w:type="dxa"/>
            <w:tcBorders>
              <w:top w:val="nil"/>
              <w:left w:val="nil"/>
              <w:bottom w:val="nil"/>
              <w:right w:val="nil"/>
            </w:tcBorders>
            <w:vAlign w:val="center"/>
          </w:tcPr>
          <w:p w14:paraId="5324C598" w14:textId="77777777" w:rsidR="00114767" w:rsidRPr="008C1ACA" w:rsidRDefault="00114767" w:rsidP="007F0DFC">
            <w:pPr>
              <w:pStyle w:val="Texttabulky"/>
              <w:spacing w:after="0"/>
              <w:rPr>
                <w:b/>
              </w:rPr>
            </w:pPr>
            <w:r w:rsidRPr="008C1ACA">
              <w:rPr>
                <w:b/>
              </w:rPr>
              <w:t>SO2</w:t>
            </w:r>
          </w:p>
        </w:tc>
        <w:tc>
          <w:tcPr>
            <w:tcW w:w="7396" w:type="dxa"/>
            <w:tcBorders>
              <w:top w:val="nil"/>
              <w:left w:val="nil"/>
              <w:bottom w:val="nil"/>
              <w:right w:val="nil"/>
            </w:tcBorders>
            <w:vAlign w:val="center"/>
          </w:tcPr>
          <w:p w14:paraId="44BD367B" w14:textId="77777777" w:rsidR="00114767" w:rsidRPr="008C1ACA" w:rsidRDefault="00114767" w:rsidP="007F0DFC">
            <w:pPr>
              <w:pStyle w:val="Texttabulky"/>
              <w:spacing w:after="0"/>
            </w:pPr>
            <w:r w:rsidRPr="008C1ACA">
              <w:t>Oxid siřičitý</w:t>
            </w:r>
          </w:p>
        </w:tc>
      </w:tr>
      <w:tr w:rsidR="009305F0" w:rsidRPr="008C1ACA" w14:paraId="0DC4FD3F" w14:textId="77777777" w:rsidTr="00BB15BD">
        <w:trPr>
          <w:jc w:val="center"/>
        </w:trPr>
        <w:tc>
          <w:tcPr>
            <w:tcW w:w="1674" w:type="dxa"/>
            <w:tcBorders>
              <w:top w:val="nil"/>
              <w:left w:val="nil"/>
              <w:bottom w:val="nil"/>
              <w:right w:val="nil"/>
            </w:tcBorders>
            <w:vAlign w:val="center"/>
          </w:tcPr>
          <w:p w14:paraId="20E3DE02" w14:textId="77777777" w:rsidR="00114767" w:rsidRPr="008C1ACA" w:rsidRDefault="00114767" w:rsidP="007F0DFC">
            <w:pPr>
              <w:pStyle w:val="Texttabulky"/>
              <w:spacing w:after="0"/>
              <w:rPr>
                <w:b/>
              </w:rPr>
            </w:pPr>
            <w:r w:rsidRPr="008C1ACA">
              <w:rPr>
                <w:b/>
              </w:rPr>
              <w:t xml:space="preserve">SOKP </w:t>
            </w:r>
          </w:p>
        </w:tc>
        <w:tc>
          <w:tcPr>
            <w:tcW w:w="7396" w:type="dxa"/>
            <w:tcBorders>
              <w:top w:val="nil"/>
              <w:left w:val="nil"/>
              <w:bottom w:val="nil"/>
              <w:right w:val="nil"/>
            </w:tcBorders>
            <w:vAlign w:val="center"/>
          </w:tcPr>
          <w:p w14:paraId="60C8ADEB" w14:textId="77777777" w:rsidR="00114767" w:rsidRPr="008C1ACA" w:rsidRDefault="00114767" w:rsidP="007F0DFC">
            <w:pPr>
              <w:pStyle w:val="Texttabulky"/>
              <w:spacing w:after="0"/>
            </w:pPr>
            <w:r w:rsidRPr="008C1ACA">
              <w:t>Silniční okruh kolem Prahy</w:t>
            </w:r>
          </w:p>
        </w:tc>
      </w:tr>
      <w:tr w:rsidR="009305F0" w:rsidRPr="008C1ACA" w14:paraId="4A399228" w14:textId="77777777" w:rsidTr="00BB15BD">
        <w:trPr>
          <w:jc w:val="center"/>
        </w:trPr>
        <w:tc>
          <w:tcPr>
            <w:tcW w:w="1674" w:type="dxa"/>
            <w:tcBorders>
              <w:top w:val="nil"/>
              <w:left w:val="nil"/>
              <w:bottom w:val="nil"/>
              <w:right w:val="nil"/>
            </w:tcBorders>
            <w:vAlign w:val="center"/>
          </w:tcPr>
          <w:p w14:paraId="59340A70" w14:textId="77777777" w:rsidR="00114767" w:rsidRPr="008C1ACA" w:rsidRDefault="00114767" w:rsidP="007F0DFC">
            <w:pPr>
              <w:pStyle w:val="Texttabulky"/>
              <w:spacing w:after="0"/>
              <w:rPr>
                <w:b/>
              </w:rPr>
            </w:pPr>
            <w:r w:rsidRPr="008C1ACA">
              <w:rPr>
                <w:b/>
              </w:rPr>
              <w:t>SV</w:t>
            </w:r>
          </w:p>
        </w:tc>
        <w:tc>
          <w:tcPr>
            <w:tcW w:w="7396" w:type="dxa"/>
            <w:tcBorders>
              <w:top w:val="nil"/>
              <w:left w:val="nil"/>
              <w:bottom w:val="nil"/>
              <w:right w:val="nil"/>
            </w:tcBorders>
            <w:vAlign w:val="center"/>
          </w:tcPr>
          <w:p w14:paraId="3C815F80" w14:textId="77777777" w:rsidR="00114767" w:rsidRPr="008C1ACA" w:rsidRDefault="00114767" w:rsidP="007F0DFC">
            <w:pPr>
              <w:pStyle w:val="Texttabulky"/>
              <w:spacing w:after="0"/>
            </w:pPr>
            <w:r w:rsidRPr="008C1ACA">
              <w:t>Skupinový vodovod</w:t>
            </w:r>
          </w:p>
        </w:tc>
      </w:tr>
      <w:tr w:rsidR="009305F0" w:rsidRPr="008C1ACA" w14:paraId="13820BD7" w14:textId="77777777" w:rsidTr="00BB15BD">
        <w:trPr>
          <w:jc w:val="center"/>
        </w:trPr>
        <w:tc>
          <w:tcPr>
            <w:tcW w:w="1674" w:type="dxa"/>
            <w:tcBorders>
              <w:top w:val="nil"/>
              <w:left w:val="nil"/>
              <w:bottom w:val="nil"/>
              <w:right w:val="nil"/>
            </w:tcBorders>
            <w:vAlign w:val="center"/>
          </w:tcPr>
          <w:p w14:paraId="79EBA060" w14:textId="77777777" w:rsidR="00114767" w:rsidRPr="008C1ACA" w:rsidRDefault="00114767" w:rsidP="007F0DFC">
            <w:pPr>
              <w:pStyle w:val="Texttabulky"/>
              <w:spacing w:after="0"/>
              <w:rPr>
                <w:b/>
              </w:rPr>
            </w:pPr>
            <w:r w:rsidRPr="008C1ACA">
              <w:rPr>
                <w:b/>
              </w:rPr>
              <w:t>SZ</w:t>
            </w:r>
          </w:p>
        </w:tc>
        <w:tc>
          <w:tcPr>
            <w:tcW w:w="7396" w:type="dxa"/>
            <w:tcBorders>
              <w:top w:val="nil"/>
              <w:left w:val="nil"/>
              <w:bottom w:val="nil"/>
              <w:right w:val="nil"/>
            </w:tcBorders>
            <w:vAlign w:val="center"/>
          </w:tcPr>
          <w:p w14:paraId="5F7480E7" w14:textId="77777777" w:rsidR="00114767" w:rsidRPr="008C1ACA" w:rsidRDefault="00114767" w:rsidP="007F0DFC">
            <w:pPr>
              <w:pStyle w:val="Texttabulky"/>
              <w:spacing w:after="0"/>
            </w:pPr>
            <w:r w:rsidRPr="008C1ACA">
              <w:t>Stavební zákon</w:t>
            </w:r>
          </w:p>
        </w:tc>
      </w:tr>
      <w:tr w:rsidR="009305F0" w:rsidRPr="008C1ACA" w14:paraId="021098CF" w14:textId="77777777" w:rsidTr="00BB15BD">
        <w:trPr>
          <w:jc w:val="center"/>
        </w:trPr>
        <w:tc>
          <w:tcPr>
            <w:tcW w:w="1674" w:type="dxa"/>
            <w:tcBorders>
              <w:top w:val="nil"/>
              <w:left w:val="nil"/>
              <w:bottom w:val="nil"/>
              <w:right w:val="nil"/>
            </w:tcBorders>
            <w:vAlign w:val="center"/>
          </w:tcPr>
          <w:p w14:paraId="7F0CFC7C" w14:textId="77777777" w:rsidR="00114767" w:rsidRPr="008C1ACA" w:rsidRDefault="00114767" w:rsidP="007F0DFC">
            <w:pPr>
              <w:pStyle w:val="Texttabulky"/>
              <w:spacing w:after="0"/>
              <w:rPr>
                <w:b/>
              </w:rPr>
            </w:pPr>
            <w:r w:rsidRPr="008C1ACA">
              <w:rPr>
                <w:b/>
              </w:rPr>
              <w:t>SŽDC</w:t>
            </w:r>
          </w:p>
        </w:tc>
        <w:tc>
          <w:tcPr>
            <w:tcW w:w="7396" w:type="dxa"/>
            <w:tcBorders>
              <w:top w:val="nil"/>
              <w:left w:val="nil"/>
              <w:bottom w:val="nil"/>
              <w:right w:val="nil"/>
            </w:tcBorders>
            <w:vAlign w:val="center"/>
          </w:tcPr>
          <w:p w14:paraId="303F28E5" w14:textId="77777777" w:rsidR="00114767" w:rsidRPr="008C1ACA" w:rsidRDefault="00114767" w:rsidP="007F0DFC">
            <w:pPr>
              <w:pStyle w:val="Texttabulky"/>
              <w:spacing w:after="0"/>
            </w:pPr>
            <w:r w:rsidRPr="008C1ACA">
              <w:t>Správa železniční dopravní cesty</w:t>
            </w:r>
          </w:p>
        </w:tc>
      </w:tr>
      <w:tr w:rsidR="009305F0" w:rsidRPr="008C1ACA" w14:paraId="59A16ACA" w14:textId="77777777" w:rsidTr="00BB15BD">
        <w:trPr>
          <w:jc w:val="center"/>
        </w:trPr>
        <w:tc>
          <w:tcPr>
            <w:tcW w:w="1674" w:type="dxa"/>
            <w:tcBorders>
              <w:top w:val="nil"/>
              <w:left w:val="nil"/>
              <w:bottom w:val="nil"/>
              <w:right w:val="nil"/>
            </w:tcBorders>
            <w:vAlign w:val="center"/>
          </w:tcPr>
          <w:p w14:paraId="51C2F8D7" w14:textId="77777777" w:rsidR="00114767" w:rsidRPr="008C1ACA" w:rsidRDefault="00114767" w:rsidP="007F0DFC">
            <w:pPr>
              <w:pStyle w:val="Texttabulky"/>
              <w:spacing w:after="0"/>
              <w:rPr>
                <w:b/>
              </w:rPr>
            </w:pPr>
            <w:r w:rsidRPr="008C1ACA">
              <w:rPr>
                <w:b/>
              </w:rPr>
              <w:t>TI</w:t>
            </w:r>
          </w:p>
        </w:tc>
        <w:tc>
          <w:tcPr>
            <w:tcW w:w="7396" w:type="dxa"/>
            <w:tcBorders>
              <w:top w:val="nil"/>
              <w:left w:val="nil"/>
              <w:bottom w:val="nil"/>
              <w:right w:val="nil"/>
            </w:tcBorders>
            <w:vAlign w:val="center"/>
          </w:tcPr>
          <w:p w14:paraId="3FD1406D" w14:textId="77777777" w:rsidR="00114767" w:rsidRPr="008C1ACA" w:rsidRDefault="00114767" w:rsidP="007F0DFC">
            <w:pPr>
              <w:pStyle w:val="Texttabulky"/>
              <w:spacing w:after="0"/>
            </w:pPr>
            <w:r w:rsidRPr="008C1ACA">
              <w:t>Technická infrastruktura</w:t>
            </w:r>
          </w:p>
        </w:tc>
      </w:tr>
      <w:tr w:rsidR="009305F0" w:rsidRPr="008C1ACA" w14:paraId="02387C38" w14:textId="77777777" w:rsidTr="00BB15BD">
        <w:trPr>
          <w:jc w:val="center"/>
        </w:trPr>
        <w:tc>
          <w:tcPr>
            <w:tcW w:w="1674" w:type="dxa"/>
            <w:tcBorders>
              <w:top w:val="nil"/>
              <w:left w:val="nil"/>
              <w:bottom w:val="nil"/>
              <w:right w:val="nil"/>
            </w:tcBorders>
            <w:vAlign w:val="center"/>
          </w:tcPr>
          <w:p w14:paraId="208AB561" w14:textId="77777777" w:rsidR="00114767" w:rsidRPr="008C1ACA" w:rsidRDefault="00114767" w:rsidP="007F0DFC">
            <w:pPr>
              <w:pStyle w:val="Texttabulky"/>
              <w:spacing w:after="0"/>
              <w:rPr>
                <w:b/>
              </w:rPr>
            </w:pPr>
            <w:r w:rsidRPr="008C1ACA">
              <w:rPr>
                <w:b/>
              </w:rPr>
              <w:t>TO</w:t>
            </w:r>
          </w:p>
        </w:tc>
        <w:tc>
          <w:tcPr>
            <w:tcW w:w="7396" w:type="dxa"/>
            <w:tcBorders>
              <w:top w:val="nil"/>
              <w:left w:val="nil"/>
              <w:bottom w:val="nil"/>
              <w:right w:val="nil"/>
            </w:tcBorders>
            <w:vAlign w:val="center"/>
          </w:tcPr>
          <w:p w14:paraId="045D1698" w14:textId="77777777" w:rsidR="00114767" w:rsidRPr="008C1ACA" w:rsidRDefault="00114767" w:rsidP="007F0DFC">
            <w:pPr>
              <w:pStyle w:val="Texttabulky"/>
              <w:spacing w:after="0"/>
            </w:pPr>
            <w:r w:rsidRPr="008C1ACA">
              <w:t>Třída ochrany zemědělského půdního fondu</w:t>
            </w:r>
          </w:p>
        </w:tc>
      </w:tr>
      <w:tr w:rsidR="009305F0" w:rsidRPr="008C1ACA" w14:paraId="6D4B779B" w14:textId="77777777" w:rsidTr="00BB15BD">
        <w:trPr>
          <w:jc w:val="center"/>
        </w:trPr>
        <w:tc>
          <w:tcPr>
            <w:tcW w:w="1674" w:type="dxa"/>
            <w:tcBorders>
              <w:top w:val="nil"/>
              <w:left w:val="nil"/>
              <w:bottom w:val="nil"/>
              <w:right w:val="nil"/>
            </w:tcBorders>
            <w:vAlign w:val="center"/>
          </w:tcPr>
          <w:p w14:paraId="4C023042" w14:textId="77777777" w:rsidR="00114767" w:rsidRPr="008C1ACA" w:rsidRDefault="00114767" w:rsidP="007F0DFC">
            <w:pPr>
              <w:pStyle w:val="Texttabulky"/>
              <w:spacing w:after="0"/>
              <w:rPr>
                <w:b/>
              </w:rPr>
            </w:pPr>
            <w:r w:rsidRPr="008C1ACA">
              <w:rPr>
                <w:b/>
              </w:rPr>
              <w:t>TS</w:t>
            </w:r>
          </w:p>
        </w:tc>
        <w:tc>
          <w:tcPr>
            <w:tcW w:w="7396" w:type="dxa"/>
            <w:tcBorders>
              <w:top w:val="nil"/>
              <w:left w:val="nil"/>
              <w:bottom w:val="nil"/>
              <w:right w:val="nil"/>
            </w:tcBorders>
            <w:vAlign w:val="center"/>
          </w:tcPr>
          <w:p w14:paraId="0B022B80" w14:textId="77777777" w:rsidR="00114767" w:rsidRPr="008C1ACA" w:rsidRDefault="00114767" w:rsidP="007F0DFC">
            <w:pPr>
              <w:pStyle w:val="Texttabulky"/>
              <w:spacing w:after="0"/>
            </w:pPr>
            <w:r w:rsidRPr="008C1ACA">
              <w:t>Transformační stanice</w:t>
            </w:r>
          </w:p>
        </w:tc>
      </w:tr>
      <w:tr w:rsidR="009305F0" w:rsidRPr="008C1ACA" w14:paraId="5F37C702" w14:textId="77777777" w:rsidTr="00BB15BD">
        <w:trPr>
          <w:jc w:val="center"/>
        </w:trPr>
        <w:tc>
          <w:tcPr>
            <w:tcW w:w="1674" w:type="dxa"/>
            <w:tcBorders>
              <w:top w:val="nil"/>
              <w:left w:val="nil"/>
              <w:bottom w:val="nil"/>
              <w:right w:val="nil"/>
            </w:tcBorders>
            <w:vAlign w:val="center"/>
          </w:tcPr>
          <w:p w14:paraId="033878A9" w14:textId="77777777" w:rsidR="00114767" w:rsidRPr="008C1ACA" w:rsidRDefault="00114767" w:rsidP="007F0DFC">
            <w:pPr>
              <w:pStyle w:val="Texttabulky"/>
              <w:spacing w:after="0"/>
              <w:rPr>
                <w:b/>
              </w:rPr>
            </w:pPr>
            <w:r w:rsidRPr="008C1ACA">
              <w:rPr>
                <w:b/>
              </w:rPr>
              <w:t>TZL</w:t>
            </w:r>
          </w:p>
        </w:tc>
        <w:tc>
          <w:tcPr>
            <w:tcW w:w="7396" w:type="dxa"/>
            <w:tcBorders>
              <w:top w:val="nil"/>
              <w:left w:val="nil"/>
              <w:bottom w:val="nil"/>
              <w:right w:val="nil"/>
            </w:tcBorders>
            <w:vAlign w:val="center"/>
          </w:tcPr>
          <w:p w14:paraId="2879AEE8" w14:textId="77777777" w:rsidR="00114767" w:rsidRPr="008C1ACA" w:rsidRDefault="00114767" w:rsidP="007F0DFC">
            <w:pPr>
              <w:pStyle w:val="Texttabulky"/>
              <w:spacing w:after="0"/>
            </w:pPr>
            <w:r w:rsidRPr="008C1ACA">
              <w:t>Tuhé znečišťující látky</w:t>
            </w:r>
          </w:p>
        </w:tc>
      </w:tr>
      <w:tr w:rsidR="009305F0" w:rsidRPr="008C1ACA" w14:paraId="6F7A20B8" w14:textId="77777777" w:rsidTr="00BB15BD">
        <w:trPr>
          <w:jc w:val="center"/>
        </w:trPr>
        <w:tc>
          <w:tcPr>
            <w:tcW w:w="1674" w:type="dxa"/>
            <w:tcBorders>
              <w:top w:val="nil"/>
              <w:left w:val="nil"/>
              <w:bottom w:val="nil"/>
              <w:right w:val="nil"/>
            </w:tcBorders>
            <w:vAlign w:val="center"/>
          </w:tcPr>
          <w:p w14:paraId="3B34C98E" w14:textId="77777777" w:rsidR="00114767" w:rsidRPr="008C1ACA" w:rsidRDefault="00114767" w:rsidP="007F0DFC">
            <w:pPr>
              <w:pStyle w:val="Texttabulky"/>
              <w:spacing w:after="0"/>
              <w:rPr>
                <w:b/>
              </w:rPr>
            </w:pPr>
            <w:r w:rsidRPr="008C1ACA">
              <w:rPr>
                <w:b/>
              </w:rPr>
              <w:t>ÚAN</w:t>
            </w:r>
          </w:p>
        </w:tc>
        <w:tc>
          <w:tcPr>
            <w:tcW w:w="7396" w:type="dxa"/>
            <w:tcBorders>
              <w:top w:val="nil"/>
              <w:left w:val="nil"/>
              <w:bottom w:val="nil"/>
              <w:right w:val="nil"/>
            </w:tcBorders>
            <w:vAlign w:val="center"/>
          </w:tcPr>
          <w:p w14:paraId="73250D3F" w14:textId="77777777" w:rsidR="00114767" w:rsidRPr="008C1ACA" w:rsidRDefault="00114767" w:rsidP="007F0DFC">
            <w:pPr>
              <w:pStyle w:val="Texttabulky"/>
              <w:spacing w:after="0"/>
            </w:pPr>
            <w:r w:rsidRPr="008C1ACA">
              <w:t>Území s výskytem archeologických nálezů</w:t>
            </w:r>
          </w:p>
        </w:tc>
      </w:tr>
      <w:tr w:rsidR="009305F0" w:rsidRPr="008C1ACA" w14:paraId="79B3905A" w14:textId="77777777" w:rsidTr="00BB15BD">
        <w:trPr>
          <w:jc w:val="center"/>
        </w:trPr>
        <w:tc>
          <w:tcPr>
            <w:tcW w:w="1674" w:type="dxa"/>
            <w:tcBorders>
              <w:top w:val="nil"/>
              <w:left w:val="nil"/>
              <w:bottom w:val="nil"/>
              <w:right w:val="nil"/>
            </w:tcBorders>
            <w:vAlign w:val="center"/>
          </w:tcPr>
          <w:p w14:paraId="3B463658" w14:textId="77777777" w:rsidR="00114767" w:rsidRPr="008C1ACA" w:rsidRDefault="00114767" w:rsidP="007F0DFC">
            <w:pPr>
              <w:pStyle w:val="Texttabulky"/>
              <w:spacing w:after="0"/>
              <w:rPr>
                <w:b/>
              </w:rPr>
            </w:pPr>
            <w:r w:rsidRPr="008C1ACA">
              <w:rPr>
                <w:b/>
              </w:rPr>
              <w:t>ÚAP</w:t>
            </w:r>
          </w:p>
        </w:tc>
        <w:tc>
          <w:tcPr>
            <w:tcW w:w="7396" w:type="dxa"/>
            <w:tcBorders>
              <w:top w:val="nil"/>
              <w:left w:val="nil"/>
              <w:bottom w:val="nil"/>
              <w:right w:val="nil"/>
            </w:tcBorders>
            <w:vAlign w:val="center"/>
          </w:tcPr>
          <w:p w14:paraId="0F9F9F6B" w14:textId="77777777" w:rsidR="00114767" w:rsidRPr="008C1ACA" w:rsidRDefault="00114767" w:rsidP="007F0DFC">
            <w:pPr>
              <w:pStyle w:val="Texttabulky"/>
              <w:spacing w:after="0"/>
            </w:pPr>
            <w:r w:rsidRPr="008C1ACA">
              <w:t>Územně analytické podklady</w:t>
            </w:r>
          </w:p>
        </w:tc>
      </w:tr>
      <w:tr w:rsidR="009305F0" w:rsidRPr="008C1ACA" w14:paraId="01353E51" w14:textId="77777777" w:rsidTr="00BB15BD">
        <w:trPr>
          <w:jc w:val="center"/>
        </w:trPr>
        <w:tc>
          <w:tcPr>
            <w:tcW w:w="1674" w:type="dxa"/>
            <w:tcBorders>
              <w:top w:val="nil"/>
              <w:left w:val="nil"/>
              <w:bottom w:val="nil"/>
              <w:right w:val="nil"/>
            </w:tcBorders>
            <w:vAlign w:val="center"/>
          </w:tcPr>
          <w:p w14:paraId="78B5CDA5" w14:textId="77777777" w:rsidR="00114767" w:rsidRPr="008C1ACA" w:rsidRDefault="00114767" w:rsidP="007F0DFC">
            <w:pPr>
              <w:pStyle w:val="Texttabulky"/>
              <w:spacing w:after="0"/>
              <w:rPr>
                <w:b/>
              </w:rPr>
            </w:pPr>
            <w:r w:rsidRPr="008C1ACA">
              <w:rPr>
                <w:b/>
              </w:rPr>
              <w:t>ÚČOV</w:t>
            </w:r>
          </w:p>
        </w:tc>
        <w:tc>
          <w:tcPr>
            <w:tcW w:w="7396" w:type="dxa"/>
            <w:tcBorders>
              <w:top w:val="nil"/>
              <w:left w:val="nil"/>
              <w:bottom w:val="nil"/>
              <w:right w:val="nil"/>
            </w:tcBorders>
            <w:vAlign w:val="center"/>
          </w:tcPr>
          <w:p w14:paraId="719F2401" w14:textId="77777777" w:rsidR="00114767" w:rsidRPr="008C1ACA" w:rsidRDefault="00114767" w:rsidP="007F0DFC">
            <w:pPr>
              <w:pStyle w:val="Texttabulky"/>
              <w:spacing w:after="0"/>
            </w:pPr>
            <w:r w:rsidRPr="008C1ACA">
              <w:t>Ústřední čistička odpadních vod</w:t>
            </w:r>
          </w:p>
        </w:tc>
      </w:tr>
      <w:tr w:rsidR="009305F0" w:rsidRPr="008C1ACA" w14:paraId="16A9C801" w14:textId="77777777" w:rsidTr="00BB15BD">
        <w:trPr>
          <w:jc w:val="center"/>
        </w:trPr>
        <w:tc>
          <w:tcPr>
            <w:tcW w:w="1674" w:type="dxa"/>
            <w:tcBorders>
              <w:top w:val="nil"/>
              <w:left w:val="nil"/>
              <w:bottom w:val="nil"/>
              <w:right w:val="nil"/>
            </w:tcBorders>
            <w:vAlign w:val="center"/>
          </w:tcPr>
          <w:p w14:paraId="72A457F4" w14:textId="77777777" w:rsidR="00114767" w:rsidRPr="008C1ACA" w:rsidRDefault="00114767" w:rsidP="007F0DFC">
            <w:pPr>
              <w:pStyle w:val="Texttabulky"/>
              <w:spacing w:after="0"/>
              <w:rPr>
                <w:b/>
              </w:rPr>
            </w:pPr>
            <w:r w:rsidRPr="008C1ACA">
              <w:rPr>
                <w:b/>
              </w:rPr>
              <w:t>UHI</w:t>
            </w:r>
          </w:p>
        </w:tc>
        <w:tc>
          <w:tcPr>
            <w:tcW w:w="7396" w:type="dxa"/>
            <w:tcBorders>
              <w:top w:val="nil"/>
              <w:left w:val="nil"/>
              <w:bottom w:val="nil"/>
              <w:right w:val="nil"/>
            </w:tcBorders>
            <w:vAlign w:val="center"/>
          </w:tcPr>
          <w:p w14:paraId="25CF2421" w14:textId="77777777" w:rsidR="00114767" w:rsidRPr="008C1ACA" w:rsidRDefault="00114767" w:rsidP="007F0DFC">
            <w:pPr>
              <w:pStyle w:val="Texttabulky"/>
              <w:spacing w:after="0"/>
            </w:pPr>
            <w:r w:rsidRPr="008C1ACA">
              <w:t>Tepelný ostrov města (Urban Heat Island)</w:t>
            </w:r>
          </w:p>
        </w:tc>
      </w:tr>
      <w:tr w:rsidR="009305F0" w:rsidRPr="008C1ACA" w14:paraId="514C9A43" w14:textId="77777777" w:rsidTr="00BB15BD">
        <w:trPr>
          <w:jc w:val="center"/>
        </w:trPr>
        <w:tc>
          <w:tcPr>
            <w:tcW w:w="1674" w:type="dxa"/>
            <w:tcBorders>
              <w:top w:val="nil"/>
              <w:left w:val="nil"/>
              <w:bottom w:val="nil"/>
              <w:right w:val="nil"/>
            </w:tcBorders>
            <w:vAlign w:val="center"/>
          </w:tcPr>
          <w:p w14:paraId="0A6A82D1" w14:textId="77777777" w:rsidR="00114767" w:rsidRPr="008C1ACA" w:rsidRDefault="00114767" w:rsidP="007F0DFC">
            <w:pPr>
              <w:pStyle w:val="Texttabulky"/>
              <w:spacing w:after="0"/>
              <w:rPr>
                <w:b/>
              </w:rPr>
            </w:pPr>
            <w:r w:rsidRPr="008C1ACA">
              <w:rPr>
                <w:b/>
              </w:rPr>
              <w:t>ÚHÚL</w:t>
            </w:r>
          </w:p>
        </w:tc>
        <w:tc>
          <w:tcPr>
            <w:tcW w:w="7396" w:type="dxa"/>
            <w:tcBorders>
              <w:top w:val="nil"/>
              <w:left w:val="nil"/>
              <w:bottom w:val="nil"/>
              <w:right w:val="nil"/>
            </w:tcBorders>
            <w:vAlign w:val="center"/>
          </w:tcPr>
          <w:p w14:paraId="33294519" w14:textId="77777777" w:rsidR="00114767" w:rsidRPr="008C1ACA" w:rsidRDefault="00114767" w:rsidP="007F0DFC">
            <w:pPr>
              <w:pStyle w:val="Texttabulky"/>
              <w:spacing w:after="0"/>
            </w:pPr>
            <w:r w:rsidRPr="008C1ACA">
              <w:t>Ústav pro hospodářskou úpravu lesů</w:t>
            </w:r>
          </w:p>
        </w:tc>
      </w:tr>
      <w:tr w:rsidR="009305F0" w:rsidRPr="008C1ACA" w14:paraId="3DA372D6" w14:textId="77777777" w:rsidTr="00BB15BD">
        <w:trPr>
          <w:jc w:val="center"/>
        </w:trPr>
        <w:tc>
          <w:tcPr>
            <w:tcW w:w="1674" w:type="dxa"/>
            <w:tcBorders>
              <w:top w:val="nil"/>
              <w:left w:val="nil"/>
              <w:bottom w:val="nil"/>
              <w:right w:val="nil"/>
            </w:tcBorders>
            <w:vAlign w:val="center"/>
          </w:tcPr>
          <w:p w14:paraId="02C6CF70" w14:textId="52E61A3A" w:rsidR="00114767" w:rsidRPr="008C1ACA" w:rsidRDefault="00114767" w:rsidP="007F0DFC">
            <w:pPr>
              <w:pStyle w:val="Texttabulky"/>
              <w:spacing w:after="0"/>
              <w:rPr>
                <w:b/>
              </w:rPr>
            </w:pPr>
            <w:r w:rsidRPr="008C1ACA">
              <w:rPr>
                <w:b/>
              </w:rPr>
              <w:t xml:space="preserve">ÚP </w:t>
            </w:r>
          </w:p>
        </w:tc>
        <w:tc>
          <w:tcPr>
            <w:tcW w:w="7396" w:type="dxa"/>
            <w:tcBorders>
              <w:top w:val="nil"/>
              <w:left w:val="nil"/>
              <w:bottom w:val="nil"/>
              <w:right w:val="nil"/>
            </w:tcBorders>
            <w:vAlign w:val="center"/>
          </w:tcPr>
          <w:p w14:paraId="2010C006" w14:textId="77777777" w:rsidR="00114767" w:rsidRPr="008C1ACA" w:rsidRDefault="00114767" w:rsidP="007F0DFC">
            <w:pPr>
              <w:pStyle w:val="Texttabulky"/>
              <w:spacing w:after="0"/>
            </w:pPr>
            <w:r w:rsidRPr="008C1ACA">
              <w:t>Územní plán obce</w:t>
            </w:r>
          </w:p>
        </w:tc>
      </w:tr>
      <w:tr w:rsidR="009305F0" w:rsidRPr="008C1ACA" w14:paraId="007B7C73" w14:textId="77777777" w:rsidTr="00BB15BD">
        <w:trPr>
          <w:jc w:val="center"/>
        </w:trPr>
        <w:tc>
          <w:tcPr>
            <w:tcW w:w="1674" w:type="dxa"/>
            <w:tcBorders>
              <w:top w:val="nil"/>
              <w:left w:val="nil"/>
              <w:bottom w:val="nil"/>
              <w:right w:val="nil"/>
            </w:tcBorders>
            <w:vAlign w:val="center"/>
          </w:tcPr>
          <w:p w14:paraId="42793F41" w14:textId="77777777" w:rsidR="00114767" w:rsidRPr="008C1ACA" w:rsidRDefault="00114767" w:rsidP="007F0DFC">
            <w:pPr>
              <w:pStyle w:val="Texttabulky"/>
              <w:spacing w:after="0"/>
              <w:rPr>
                <w:b/>
              </w:rPr>
            </w:pPr>
            <w:r w:rsidRPr="008C1ACA">
              <w:rPr>
                <w:b/>
              </w:rPr>
              <w:t>ÚPD</w:t>
            </w:r>
          </w:p>
        </w:tc>
        <w:tc>
          <w:tcPr>
            <w:tcW w:w="7396" w:type="dxa"/>
            <w:tcBorders>
              <w:top w:val="nil"/>
              <w:left w:val="nil"/>
              <w:bottom w:val="nil"/>
              <w:right w:val="nil"/>
            </w:tcBorders>
            <w:vAlign w:val="center"/>
          </w:tcPr>
          <w:p w14:paraId="407C6D57" w14:textId="77777777" w:rsidR="00114767" w:rsidRPr="008C1ACA" w:rsidRDefault="00114767" w:rsidP="007F0DFC">
            <w:pPr>
              <w:pStyle w:val="Texttabulky"/>
              <w:spacing w:after="0"/>
            </w:pPr>
            <w:r w:rsidRPr="008C1ACA">
              <w:t>Územně plánovací dokumentace</w:t>
            </w:r>
          </w:p>
        </w:tc>
      </w:tr>
      <w:tr w:rsidR="009305F0" w:rsidRPr="008C1ACA" w14:paraId="7D9E1B72" w14:textId="77777777" w:rsidTr="00BB15BD">
        <w:trPr>
          <w:jc w:val="center"/>
        </w:trPr>
        <w:tc>
          <w:tcPr>
            <w:tcW w:w="1674" w:type="dxa"/>
            <w:tcBorders>
              <w:top w:val="nil"/>
              <w:left w:val="nil"/>
              <w:bottom w:val="nil"/>
              <w:right w:val="nil"/>
            </w:tcBorders>
            <w:vAlign w:val="center"/>
          </w:tcPr>
          <w:p w14:paraId="2D3001F5" w14:textId="77777777" w:rsidR="00114767" w:rsidRPr="008C1ACA" w:rsidRDefault="00114767" w:rsidP="007F0DFC">
            <w:pPr>
              <w:pStyle w:val="Texttabulky"/>
              <w:spacing w:after="0"/>
              <w:rPr>
                <w:b/>
              </w:rPr>
            </w:pPr>
            <w:r w:rsidRPr="008C1ACA">
              <w:rPr>
                <w:b/>
              </w:rPr>
              <w:t>UR</w:t>
            </w:r>
          </w:p>
        </w:tc>
        <w:tc>
          <w:tcPr>
            <w:tcW w:w="7396" w:type="dxa"/>
            <w:tcBorders>
              <w:top w:val="nil"/>
              <w:left w:val="nil"/>
              <w:bottom w:val="nil"/>
              <w:right w:val="nil"/>
            </w:tcBorders>
            <w:vAlign w:val="center"/>
          </w:tcPr>
          <w:p w14:paraId="25C7D0B3" w14:textId="77777777" w:rsidR="00114767" w:rsidRPr="008C1ACA" w:rsidRDefault="00114767" w:rsidP="007F0DFC">
            <w:pPr>
              <w:pStyle w:val="Texttabulky"/>
              <w:spacing w:after="0"/>
            </w:pPr>
            <w:r w:rsidRPr="008C1ACA">
              <w:t>Udržitelný rozvoj</w:t>
            </w:r>
          </w:p>
        </w:tc>
      </w:tr>
      <w:tr w:rsidR="009305F0" w:rsidRPr="008C1ACA" w14:paraId="777768D1" w14:textId="77777777" w:rsidTr="00BB15BD">
        <w:trPr>
          <w:jc w:val="center"/>
        </w:trPr>
        <w:tc>
          <w:tcPr>
            <w:tcW w:w="1674" w:type="dxa"/>
            <w:tcBorders>
              <w:top w:val="nil"/>
              <w:left w:val="nil"/>
              <w:bottom w:val="nil"/>
              <w:right w:val="nil"/>
            </w:tcBorders>
            <w:vAlign w:val="center"/>
          </w:tcPr>
          <w:p w14:paraId="278A1B85" w14:textId="77777777" w:rsidR="00114767" w:rsidRPr="008C1ACA" w:rsidRDefault="00114767" w:rsidP="007F0DFC">
            <w:pPr>
              <w:pStyle w:val="Texttabulky"/>
              <w:spacing w:after="0"/>
              <w:rPr>
                <w:b/>
              </w:rPr>
            </w:pPr>
            <w:r w:rsidRPr="008C1ACA">
              <w:rPr>
                <w:b/>
              </w:rPr>
              <w:t>ÚP SÚ HMP</w:t>
            </w:r>
          </w:p>
        </w:tc>
        <w:tc>
          <w:tcPr>
            <w:tcW w:w="7396" w:type="dxa"/>
            <w:tcBorders>
              <w:top w:val="nil"/>
              <w:left w:val="nil"/>
              <w:bottom w:val="nil"/>
              <w:right w:val="nil"/>
            </w:tcBorders>
            <w:vAlign w:val="center"/>
          </w:tcPr>
          <w:p w14:paraId="784E85FE" w14:textId="77777777" w:rsidR="00114767" w:rsidRPr="008C1ACA" w:rsidRDefault="00114767" w:rsidP="007F0DFC">
            <w:pPr>
              <w:pStyle w:val="Texttabulky"/>
              <w:spacing w:after="0"/>
            </w:pPr>
            <w:r w:rsidRPr="008C1ACA">
              <w:t>Územní plán sídelního útvaru hlavního města Prahy</w:t>
            </w:r>
          </w:p>
        </w:tc>
      </w:tr>
      <w:tr w:rsidR="009305F0" w:rsidRPr="008C1ACA" w14:paraId="30B7709E" w14:textId="77777777" w:rsidTr="00BB15BD">
        <w:trPr>
          <w:jc w:val="center"/>
        </w:trPr>
        <w:tc>
          <w:tcPr>
            <w:tcW w:w="1674" w:type="dxa"/>
            <w:tcBorders>
              <w:top w:val="nil"/>
              <w:left w:val="nil"/>
              <w:bottom w:val="nil"/>
              <w:right w:val="nil"/>
            </w:tcBorders>
            <w:vAlign w:val="center"/>
          </w:tcPr>
          <w:p w14:paraId="3AFD0A65" w14:textId="77777777" w:rsidR="00114767" w:rsidRPr="008C1ACA" w:rsidRDefault="00114767" w:rsidP="007F0DFC">
            <w:pPr>
              <w:pStyle w:val="Texttabulky"/>
              <w:spacing w:after="0"/>
              <w:rPr>
                <w:b/>
              </w:rPr>
            </w:pPr>
            <w:r w:rsidRPr="008C1ACA">
              <w:rPr>
                <w:b/>
              </w:rPr>
              <w:t>ÚSES</w:t>
            </w:r>
          </w:p>
        </w:tc>
        <w:tc>
          <w:tcPr>
            <w:tcW w:w="7396" w:type="dxa"/>
            <w:tcBorders>
              <w:top w:val="nil"/>
              <w:left w:val="nil"/>
              <w:bottom w:val="nil"/>
              <w:right w:val="nil"/>
            </w:tcBorders>
            <w:vAlign w:val="center"/>
          </w:tcPr>
          <w:p w14:paraId="188490E5" w14:textId="77777777" w:rsidR="00114767" w:rsidRPr="008C1ACA" w:rsidRDefault="00114767" w:rsidP="007F0DFC">
            <w:pPr>
              <w:pStyle w:val="Texttabulky"/>
              <w:spacing w:after="0"/>
            </w:pPr>
            <w:r w:rsidRPr="008C1ACA">
              <w:t>Územní systém ekologické stability</w:t>
            </w:r>
          </w:p>
        </w:tc>
      </w:tr>
      <w:tr w:rsidR="009305F0" w:rsidRPr="008C1ACA" w14:paraId="1F095693" w14:textId="77777777" w:rsidTr="00BB15BD">
        <w:trPr>
          <w:jc w:val="center"/>
        </w:trPr>
        <w:tc>
          <w:tcPr>
            <w:tcW w:w="1674" w:type="dxa"/>
            <w:tcBorders>
              <w:top w:val="nil"/>
              <w:left w:val="nil"/>
              <w:bottom w:val="nil"/>
              <w:right w:val="nil"/>
            </w:tcBorders>
            <w:vAlign w:val="center"/>
          </w:tcPr>
          <w:p w14:paraId="0868258F" w14:textId="77777777" w:rsidR="00114767" w:rsidRPr="008C1ACA" w:rsidRDefault="00114767" w:rsidP="007F0DFC">
            <w:pPr>
              <w:pStyle w:val="Texttabulky"/>
              <w:spacing w:after="0"/>
              <w:rPr>
                <w:b/>
              </w:rPr>
            </w:pPr>
            <w:r w:rsidRPr="008C1ACA">
              <w:rPr>
                <w:b/>
              </w:rPr>
              <w:t>ÚSOP</w:t>
            </w:r>
          </w:p>
        </w:tc>
        <w:tc>
          <w:tcPr>
            <w:tcW w:w="7396" w:type="dxa"/>
            <w:tcBorders>
              <w:top w:val="nil"/>
              <w:left w:val="nil"/>
              <w:bottom w:val="nil"/>
              <w:right w:val="nil"/>
            </w:tcBorders>
            <w:vAlign w:val="center"/>
          </w:tcPr>
          <w:p w14:paraId="1E758F5B" w14:textId="77777777" w:rsidR="00114767" w:rsidRPr="008C1ACA" w:rsidRDefault="00114767" w:rsidP="007F0DFC">
            <w:pPr>
              <w:pStyle w:val="Texttabulky"/>
              <w:spacing w:after="0"/>
            </w:pPr>
            <w:r w:rsidRPr="008C1ACA">
              <w:t>Ústřední seznam ochrany přírody</w:t>
            </w:r>
          </w:p>
        </w:tc>
      </w:tr>
      <w:tr w:rsidR="009305F0" w:rsidRPr="008C1ACA" w14:paraId="47C5015F" w14:textId="77777777" w:rsidTr="00BB15BD">
        <w:trPr>
          <w:jc w:val="center"/>
        </w:trPr>
        <w:tc>
          <w:tcPr>
            <w:tcW w:w="1674" w:type="dxa"/>
            <w:tcBorders>
              <w:top w:val="nil"/>
              <w:left w:val="nil"/>
              <w:bottom w:val="nil"/>
              <w:right w:val="nil"/>
            </w:tcBorders>
            <w:vAlign w:val="center"/>
          </w:tcPr>
          <w:p w14:paraId="0271D8C1" w14:textId="77777777" w:rsidR="00114767" w:rsidRPr="008C1ACA" w:rsidRDefault="00114767" w:rsidP="007F0DFC">
            <w:pPr>
              <w:pStyle w:val="Texttabulky"/>
              <w:spacing w:after="0"/>
              <w:rPr>
                <w:b/>
              </w:rPr>
            </w:pPr>
            <w:r w:rsidRPr="008C1ACA">
              <w:rPr>
                <w:b/>
              </w:rPr>
              <w:t>VDJ</w:t>
            </w:r>
          </w:p>
        </w:tc>
        <w:tc>
          <w:tcPr>
            <w:tcW w:w="7396" w:type="dxa"/>
            <w:tcBorders>
              <w:top w:val="nil"/>
              <w:left w:val="nil"/>
              <w:bottom w:val="nil"/>
              <w:right w:val="nil"/>
            </w:tcBorders>
            <w:vAlign w:val="center"/>
          </w:tcPr>
          <w:p w14:paraId="64951EA1" w14:textId="77777777" w:rsidR="00114767" w:rsidRPr="008C1ACA" w:rsidRDefault="00114767" w:rsidP="007F0DFC">
            <w:pPr>
              <w:pStyle w:val="Texttabulky"/>
              <w:spacing w:after="0"/>
            </w:pPr>
            <w:r w:rsidRPr="008C1ACA">
              <w:t>Vodojem</w:t>
            </w:r>
          </w:p>
        </w:tc>
      </w:tr>
      <w:tr w:rsidR="009305F0" w:rsidRPr="008C1ACA" w14:paraId="4E6A632B" w14:textId="77777777" w:rsidTr="00BB15BD">
        <w:trPr>
          <w:jc w:val="center"/>
        </w:trPr>
        <w:tc>
          <w:tcPr>
            <w:tcW w:w="1674" w:type="dxa"/>
            <w:tcBorders>
              <w:top w:val="nil"/>
              <w:left w:val="nil"/>
              <w:bottom w:val="nil"/>
              <w:right w:val="nil"/>
            </w:tcBorders>
            <w:vAlign w:val="center"/>
          </w:tcPr>
          <w:p w14:paraId="6BD28628" w14:textId="77777777" w:rsidR="00114767" w:rsidRPr="008C1ACA" w:rsidRDefault="00114767" w:rsidP="007F0DFC">
            <w:pPr>
              <w:pStyle w:val="Texttabulky"/>
              <w:spacing w:after="0"/>
              <w:rPr>
                <w:b/>
              </w:rPr>
            </w:pPr>
            <w:r w:rsidRPr="008C1ACA">
              <w:rPr>
                <w:b/>
              </w:rPr>
              <w:t>VKP</w:t>
            </w:r>
          </w:p>
        </w:tc>
        <w:tc>
          <w:tcPr>
            <w:tcW w:w="7396" w:type="dxa"/>
            <w:tcBorders>
              <w:top w:val="nil"/>
              <w:left w:val="nil"/>
              <w:bottom w:val="nil"/>
              <w:right w:val="nil"/>
            </w:tcBorders>
            <w:vAlign w:val="center"/>
          </w:tcPr>
          <w:p w14:paraId="067194E9" w14:textId="77777777" w:rsidR="00114767" w:rsidRPr="008C1ACA" w:rsidRDefault="00114767" w:rsidP="007F0DFC">
            <w:pPr>
              <w:pStyle w:val="Texttabulky"/>
              <w:spacing w:after="0"/>
            </w:pPr>
            <w:r w:rsidRPr="008C1ACA">
              <w:t>Významný krajinný prvek</w:t>
            </w:r>
          </w:p>
        </w:tc>
      </w:tr>
      <w:tr w:rsidR="009305F0" w:rsidRPr="008C1ACA" w14:paraId="7CA2C10A" w14:textId="77777777" w:rsidTr="00BB15BD">
        <w:trPr>
          <w:jc w:val="center"/>
        </w:trPr>
        <w:tc>
          <w:tcPr>
            <w:tcW w:w="1674" w:type="dxa"/>
            <w:tcBorders>
              <w:top w:val="nil"/>
              <w:left w:val="nil"/>
              <w:bottom w:val="nil"/>
              <w:right w:val="nil"/>
            </w:tcBorders>
            <w:vAlign w:val="center"/>
          </w:tcPr>
          <w:p w14:paraId="626B4F1F" w14:textId="77777777" w:rsidR="00114767" w:rsidRPr="008C1ACA" w:rsidRDefault="00114767" w:rsidP="007F0DFC">
            <w:pPr>
              <w:pStyle w:val="Texttabulky"/>
              <w:spacing w:after="0"/>
              <w:rPr>
                <w:b/>
              </w:rPr>
            </w:pPr>
            <w:r w:rsidRPr="008C1ACA">
              <w:rPr>
                <w:b/>
              </w:rPr>
              <w:t>VOC</w:t>
            </w:r>
          </w:p>
        </w:tc>
        <w:tc>
          <w:tcPr>
            <w:tcW w:w="7396" w:type="dxa"/>
            <w:tcBorders>
              <w:top w:val="nil"/>
              <w:left w:val="nil"/>
              <w:bottom w:val="nil"/>
              <w:right w:val="nil"/>
            </w:tcBorders>
            <w:vAlign w:val="center"/>
          </w:tcPr>
          <w:p w14:paraId="49C744AF" w14:textId="77777777" w:rsidR="00114767" w:rsidRPr="008C1ACA" w:rsidRDefault="00114767" w:rsidP="007F0DFC">
            <w:pPr>
              <w:pStyle w:val="Texttabulky"/>
              <w:spacing w:after="0"/>
            </w:pPr>
            <w:r w:rsidRPr="008C1ACA">
              <w:t>Těkavé organické látky</w:t>
            </w:r>
          </w:p>
        </w:tc>
      </w:tr>
      <w:tr w:rsidR="009305F0" w:rsidRPr="008C1ACA" w14:paraId="2D302F4F" w14:textId="77777777" w:rsidTr="00BB15BD">
        <w:trPr>
          <w:jc w:val="center"/>
        </w:trPr>
        <w:tc>
          <w:tcPr>
            <w:tcW w:w="1674" w:type="dxa"/>
            <w:tcBorders>
              <w:top w:val="nil"/>
              <w:left w:val="nil"/>
              <w:bottom w:val="nil"/>
              <w:right w:val="nil"/>
            </w:tcBorders>
            <w:vAlign w:val="center"/>
          </w:tcPr>
          <w:p w14:paraId="0AD4AA2D" w14:textId="77777777" w:rsidR="00114767" w:rsidRPr="008C1ACA" w:rsidRDefault="00114767" w:rsidP="007F0DFC">
            <w:pPr>
              <w:pStyle w:val="Texttabulky"/>
              <w:spacing w:after="0"/>
              <w:rPr>
                <w:b/>
              </w:rPr>
            </w:pPr>
            <w:r w:rsidRPr="008C1ACA">
              <w:rPr>
                <w:b/>
              </w:rPr>
              <w:t>VPP</w:t>
            </w:r>
          </w:p>
        </w:tc>
        <w:tc>
          <w:tcPr>
            <w:tcW w:w="7396" w:type="dxa"/>
            <w:tcBorders>
              <w:top w:val="nil"/>
              <w:left w:val="nil"/>
              <w:bottom w:val="nil"/>
              <w:right w:val="nil"/>
            </w:tcBorders>
            <w:vAlign w:val="center"/>
          </w:tcPr>
          <w:p w14:paraId="1B913879" w14:textId="77777777" w:rsidR="00114767" w:rsidRPr="008C1ACA" w:rsidRDefault="00114767" w:rsidP="007F0DFC">
            <w:pPr>
              <w:pStyle w:val="Texttabulky"/>
              <w:spacing w:after="0"/>
            </w:pPr>
            <w:r w:rsidRPr="008C1ACA">
              <w:t>Vzletové a přistávací prostory</w:t>
            </w:r>
          </w:p>
        </w:tc>
      </w:tr>
      <w:tr w:rsidR="009305F0" w:rsidRPr="008C1ACA" w14:paraId="548DABD6" w14:textId="77777777" w:rsidTr="00BB15BD">
        <w:trPr>
          <w:jc w:val="center"/>
        </w:trPr>
        <w:tc>
          <w:tcPr>
            <w:tcW w:w="1674" w:type="dxa"/>
            <w:tcBorders>
              <w:top w:val="nil"/>
              <w:left w:val="nil"/>
              <w:bottom w:val="nil"/>
              <w:right w:val="nil"/>
            </w:tcBorders>
            <w:vAlign w:val="center"/>
          </w:tcPr>
          <w:p w14:paraId="2C93A9C4" w14:textId="77777777" w:rsidR="00114767" w:rsidRPr="008C1ACA" w:rsidRDefault="00114767" w:rsidP="007F0DFC">
            <w:pPr>
              <w:pStyle w:val="Texttabulky"/>
              <w:spacing w:after="0"/>
              <w:rPr>
                <w:b/>
              </w:rPr>
            </w:pPr>
            <w:r w:rsidRPr="008C1ACA">
              <w:rPr>
                <w:b/>
              </w:rPr>
              <w:t>VPR</w:t>
            </w:r>
          </w:p>
        </w:tc>
        <w:tc>
          <w:tcPr>
            <w:tcW w:w="7396" w:type="dxa"/>
            <w:tcBorders>
              <w:top w:val="nil"/>
              <w:left w:val="nil"/>
              <w:bottom w:val="nil"/>
              <w:right w:val="nil"/>
            </w:tcBorders>
            <w:vAlign w:val="center"/>
          </w:tcPr>
          <w:p w14:paraId="37E4834B" w14:textId="77777777" w:rsidR="00114767" w:rsidRPr="008C1ACA" w:rsidRDefault="00114767" w:rsidP="007F0DFC">
            <w:pPr>
              <w:pStyle w:val="Texttabulky"/>
              <w:spacing w:after="0"/>
            </w:pPr>
            <w:r w:rsidRPr="008C1ACA">
              <w:t>Vesnická památková rezervace</w:t>
            </w:r>
          </w:p>
        </w:tc>
      </w:tr>
      <w:tr w:rsidR="009305F0" w:rsidRPr="008C1ACA" w14:paraId="4E236BF2" w14:textId="77777777" w:rsidTr="00BB15BD">
        <w:trPr>
          <w:jc w:val="center"/>
        </w:trPr>
        <w:tc>
          <w:tcPr>
            <w:tcW w:w="1674" w:type="dxa"/>
            <w:tcBorders>
              <w:top w:val="nil"/>
              <w:left w:val="nil"/>
              <w:bottom w:val="nil"/>
              <w:right w:val="nil"/>
            </w:tcBorders>
            <w:vAlign w:val="center"/>
          </w:tcPr>
          <w:p w14:paraId="5A06178B" w14:textId="77777777" w:rsidR="00114767" w:rsidRPr="008C1ACA" w:rsidRDefault="00114767" w:rsidP="007F0DFC">
            <w:pPr>
              <w:pStyle w:val="Texttabulky"/>
              <w:spacing w:after="0"/>
              <w:rPr>
                <w:b/>
              </w:rPr>
            </w:pPr>
            <w:r w:rsidRPr="008C1ACA">
              <w:rPr>
                <w:b/>
              </w:rPr>
              <w:t xml:space="preserve">VPS </w:t>
            </w:r>
          </w:p>
        </w:tc>
        <w:tc>
          <w:tcPr>
            <w:tcW w:w="7396" w:type="dxa"/>
            <w:tcBorders>
              <w:top w:val="nil"/>
              <w:left w:val="nil"/>
              <w:bottom w:val="nil"/>
              <w:right w:val="nil"/>
            </w:tcBorders>
            <w:vAlign w:val="center"/>
          </w:tcPr>
          <w:p w14:paraId="36C2116E" w14:textId="77777777" w:rsidR="00114767" w:rsidRPr="008C1ACA" w:rsidRDefault="00114767" w:rsidP="007F0DFC">
            <w:pPr>
              <w:pStyle w:val="Texttabulky"/>
              <w:spacing w:after="0"/>
            </w:pPr>
            <w:r w:rsidRPr="008C1ACA">
              <w:t>Veřejně prospěšná stavba</w:t>
            </w:r>
          </w:p>
        </w:tc>
      </w:tr>
      <w:tr w:rsidR="009305F0" w:rsidRPr="008C1ACA" w14:paraId="181A63C3" w14:textId="77777777" w:rsidTr="00BB15BD">
        <w:trPr>
          <w:jc w:val="center"/>
        </w:trPr>
        <w:tc>
          <w:tcPr>
            <w:tcW w:w="1674" w:type="dxa"/>
            <w:tcBorders>
              <w:top w:val="nil"/>
              <w:left w:val="nil"/>
              <w:bottom w:val="nil"/>
              <w:right w:val="nil"/>
            </w:tcBorders>
            <w:vAlign w:val="center"/>
          </w:tcPr>
          <w:p w14:paraId="3FF10B97" w14:textId="77777777" w:rsidR="00114767" w:rsidRPr="008C1ACA" w:rsidRDefault="00114767" w:rsidP="007F0DFC">
            <w:pPr>
              <w:pStyle w:val="Texttabulky"/>
              <w:spacing w:after="0"/>
              <w:rPr>
                <w:b/>
              </w:rPr>
            </w:pPr>
            <w:r w:rsidRPr="008C1ACA">
              <w:rPr>
                <w:b/>
              </w:rPr>
              <w:t>VPZ</w:t>
            </w:r>
          </w:p>
        </w:tc>
        <w:tc>
          <w:tcPr>
            <w:tcW w:w="7396" w:type="dxa"/>
            <w:tcBorders>
              <w:top w:val="nil"/>
              <w:left w:val="nil"/>
              <w:bottom w:val="nil"/>
              <w:right w:val="nil"/>
            </w:tcBorders>
            <w:vAlign w:val="center"/>
          </w:tcPr>
          <w:p w14:paraId="1D56702E" w14:textId="77777777" w:rsidR="00114767" w:rsidRPr="008C1ACA" w:rsidRDefault="00114767" w:rsidP="007F0DFC">
            <w:pPr>
              <w:pStyle w:val="Texttabulky"/>
              <w:spacing w:after="0"/>
            </w:pPr>
            <w:r w:rsidRPr="008C1ACA">
              <w:t>Vesnická památková zóna</w:t>
            </w:r>
          </w:p>
        </w:tc>
      </w:tr>
      <w:tr w:rsidR="009305F0" w:rsidRPr="008C1ACA" w14:paraId="54596F28" w14:textId="77777777" w:rsidTr="00BB15BD">
        <w:trPr>
          <w:jc w:val="center"/>
        </w:trPr>
        <w:tc>
          <w:tcPr>
            <w:tcW w:w="1674" w:type="dxa"/>
            <w:tcBorders>
              <w:top w:val="nil"/>
              <w:left w:val="nil"/>
              <w:bottom w:val="nil"/>
              <w:right w:val="nil"/>
            </w:tcBorders>
            <w:vAlign w:val="center"/>
          </w:tcPr>
          <w:p w14:paraId="4771FB84" w14:textId="77777777" w:rsidR="00114767" w:rsidRPr="008C1ACA" w:rsidRDefault="00114767" w:rsidP="007F0DFC">
            <w:pPr>
              <w:pStyle w:val="Texttabulky"/>
              <w:spacing w:after="0"/>
              <w:rPr>
                <w:b/>
              </w:rPr>
            </w:pPr>
            <w:r w:rsidRPr="008C1ACA">
              <w:rPr>
                <w:b/>
              </w:rPr>
              <w:t>vtl</w:t>
            </w:r>
          </w:p>
        </w:tc>
        <w:tc>
          <w:tcPr>
            <w:tcW w:w="7396" w:type="dxa"/>
            <w:tcBorders>
              <w:top w:val="nil"/>
              <w:left w:val="nil"/>
              <w:bottom w:val="nil"/>
              <w:right w:val="nil"/>
            </w:tcBorders>
            <w:vAlign w:val="center"/>
          </w:tcPr>
          <w:p w14:paraId="7ACAE252" w14:textId="77777777" w:rsidR="00114767" w:rsidRPr="008C1ACA" w:rsidRDefault="00114767" w:rsidP="007F0DFC">
            <w:pPr>
              <w:pStyle w:val="Texttabulky"/>
              <w:spacing w:after="0"/>
            </w:pPr>
            <w:r w:rsidRPr="008C1ACA">
              <w:t>Vysokotlaký (plynovod)</w:t>
            </w:r>
          </w:p>
        </w:tc>
      </w:tr>
      <w:tr w:rsidR="009305F0" w:rsidRPr="008C1ACA" w14:paraId="0FCF4DC7" w14:textId="77777777" w:rsidTr="00BB15BD">
        <w:trPr>
          <w:jc w:val="center"/>
        </w:trPr>
        <w:tc>
          <w:tcPr>
            <w:tcW w:w="1674" w:type="dxa"/>
            <w:tcBorders>
              <w:top w:val="nil"/>
              <w:left w:val="nil"/>
              <w:bottom w:val="nil"/>
              <w:right w:val="nil"/>
            </w:tcBorders>
            <w:vAlign w:val="center"/>
          </w:tcPr>
          <w:p w14:paraId="060A25AE" w14:textId="77777777" w:rsidR="00114767" w:rsidRPr="008C1ACA" w:rsidRDefault="00114767" w:rsidP="007F0DFC">
            <w:pPr>
              <w:pStyle w:val="Texttabulky"/>
              <w:spacing w:after="0"/>
              <w:rPr>
                <w:b/>
              </w:rPr>
            </w:pPr>
            <w:r w:rsidRPr="008C1ACA">
              <w:rPr>
                <w:b/>
              </w:rPr>
              <w:t>VÚ</w:t>
            </w:r>
          </w:p>
        </w:tc>
        <w:tc>
          <w:tcPr>
            <w:tcW w:w="7396" w:type="dxa"/>
            <w:tcBorders>
              <w:top w:val="nil"/>
              <w:left w:val="nil"/>
              <w:bottom w:val="nil"/>
              <w:right w:val="nil"/>
            </w:tcBorders>
            <w:vAlign w:val="center"/>
          </w:tcPr>
          <w:p w14:paraId="4E543703" w14:textId="77777777" w:rsidR="00114767" w:rsidRPr="008C1ACA" w:rsidRDefault="00114767" w:rsidP="007F0DFC">
            <w:pPr>
              <w:pStyle w:val="Texttabulky"/>
              <w:spacing w:after="0"/>
            </w:pPr>
            <w:r w:rsidRPr="008C1ACA">
              <w:t>Vodní útvar</w:t>
            </w:r>
          </w:p>
        </w:tc>
      </w:tr>
      <w:tr w:rsidR="009305F0" w:rsidRPr="008C1ACA" w14:paraId="07D60311" w14:textId="77777777" w:rsidTr="00BB15BD">
        <w:trPr>
          <w:jc w:val="center"/>
        </w:trPr>
        <w:tc>
          <w:tcPr>
            <w:tcW w:w="1674" w:type="dxa"/>
            <w:tcBorders>
              <w:top w:val="nil"/>
              <w:left w:val="nil"/>
              <w:bottom w:val="nil"/>
              <w:right w:val="nil"/>
            </w:tcBorders>
            <w:vAlign w:val="center"/>
          </w:tcPr>
          <w:p w14:paraId="1EE77D0C" w14:textId="77777777" w:rsidR="00114767" w:rsidRPr="008C1ACA" w:rsidRDefault="00114767" w:rsidP="007F0DFC">
            <w:pPr>
              <w:pStyle w:val="Texttabulky"/>
              <w:spacing w:after="0"/>
              <w:rPr>
                <w:b/>
              </w:rPr>
            </w:pPr>
            <w:r w:rsidRPr="008C1ACA">
              <w:rPr>
                <w:b/>
              </w:rPr>
              <w:t>VÚVA</w:t>
            </w:r>
          </w:p>
        </w:tc>
        <w:tc>
          <w:tcPr>
            <w:tcW w:w="7396" w:type="dxa"/>
            <w:tcBorders>
              <w:top w:val="nil"/>
              <w:left w:val="nil"/>
              <w:bottom w:val="nil"/>
              <w:right w:val="nil"/>
            </w:tcBorders>
            <w:vAlign w:val="center"/>
          </w:tcPr>
          <w:p w14:paraId="31B50037" w14:textId="77777777" w:rsidR="00114767" w:rsidRPr="008C1ACA" w:rsidRDefault="00114767" w:rsidP="007F0DFC">
            <w:pPr>
              <w:pStyle w:val="Texttabulky"/>
              <w:spacing w:after="0"/>
            </w:pPr>
            <w:r w:rsidRPr="008C1ACA">
              <w:t>Výzkumný ústav výstavby a architektury</w:t>
            </w:r>
          </w:p>
        </w:tc>
      </w:tr>
      <w:tr w:rsidR="009305F0" w:rsidRPr="008C1ACA" w14:paraId="287AFA8A" w14:textId="77777777" w:rsidTr="00BB15BD">
        <w:trPr>
          <w:jc w:val="center"/>
        </w:trPr>
        <w:tc>
          <w:tcPr>
            <w:tcW w:w="1674" w:type="dxa"/>
            <w:tcBorders>
              <w:top w:val="nil"/>
              <w:left w:val="nil"/>
              <w:bottom w:val="nil"/>
              <w:right w:val="nil"/>
            </w:tcBorders>
            <w:vAlign w:val="center"/>
          </w:tcPr>
          <w:p w14:paraId="384068C9" w14:textId="77777777" w:rsidR="00114767" w:rsidRPr="008C1ACA" w:rsidRDefault="00114767" w:rsidP="007F0DFC">
            <w:pPr>
              <w:pStyle w:val="Texttabulky"/>
              <w:spacing w:after="0"/>
              <w:rPr>
                <w:b/>
              </w:rPr>
            </w:pPr>
            <w:r w:rsidRPr="008C1ACA">
              <w:rPr>
                <w:b/>
              </w:rPr>
              <w:t>VÚV TGM</w:t>
            </w:r>
          </w:p>
        </w:tc>
        <w:tc>
          <w:tcPr>
            <w:tcW w:w="7396" w:type="dxa"/>
            <w:tcBorders>
              <w:top w:val="nil"/>
              <w:left w:val="nil"/>
              <w:bottom w:val="nil"/>
              <w:right w:val="nil"/>
            </w:tcBorders>
            <w:vAlign w:val="center"/>
          </w:tcPr>
          <w:p w14:paraId="1A00B70C" w14:textId="77777777" w:rsidR="00114767" w:rsidRPr="008C1ACA" w:rsidRDefault="00114767" w:rsidP="007F0DFC">
            <w:pPr>
              <w:pStyle w:val="Texttabulky"/>
              <w:spacing w:after="0"/>
            </w:pPr>
            <w:r w:rsidRPr="008C1ACA">
              <w:t>Výzkumný ústav vodohospodářský Tomáše Garigua Masaryka</w:t>
            </w:r>
          </w:p>
        </w:tc>
      </w:tr>
      <w:tr w:rsidR="009305F0" w:rsidRPr="008C1ACA" w14:paraId="6DBC10F7" w14:textId="77777777" w:rsidTr="00BB15BD">
        <w:trPr>
          <w:jc w:val="center"/>
        </w:trPr>
        <w:tc>
          <w:tcPr>
            <w:tcW w:w="1674" w:type="dxa"/>
            <w:tcBorders>
              <w:top w:val="nil"/>
              <w:left w:val="nil"/>
              <w:bottom w:val="nil"/>
              <w:right w:val="nil"/>
            </w:tcBorders>
            <w:vAlign w:val="center"/>
          </w:tcPr>
          <w:p w14:paraId="10EA35EF" w14:textId="77777777" w:rsidR="00114767" w:rsidRPr="008C1ACA" w:rsidRDefault="00114767" w:rsidP="007F0DFC">
            <w:pPr>
              <w:pStyle w:val="Texttabulky"/>
              <w:spacing w:after="0"/>
              <w:rPr>
                <w:b/>
              </w:rPr>
            </w:pPr>
            <w:r w:rsidRPr="008C1ACA">
              <w:rPr>
                <w:b/>
              </w:rPr>
              <w:t>VVURÚ</w:t>
            </w:r>
          </w:p>
        </w:tc>
        <w:tc>
          <w:tcPr>
            <w:tcW w:w="7396" w:type="dxa"/>
            <w:tcBorders>
              <w:top w:val="nil"/>
              <w:left w:val="nil"/>
              <w:bottom w:val="nil"/>
              <w:right w:val="nil"/>
            </w:tcBorders>
            <w:vAlign w:val="center"/>
          </w:tcPr>
          <w:p w14:paraId="0423D557" w14:textId="77777777" w:rsidR="00114767" w:rsidRPr="008C1ACA" w:rsidRDefault="00114767" w:rsidP="007F0DFC">
            <w:pPr>
              <w:pStyle w:val="Texttabulky"/>
              <w:spacing w:after="0"/>
            </w:pPr>
            <w:r w:rsidRPr="008C1ACA">
              <w:t>Vyhodnocení vlivů na udržitelný rozvoj území</w:t>
            </w:r>
          </w:p>
        </w:tc>
      </w:tr>
      <w:tr w:rsidR="009305F0" w:rsidRPr="008C1ACA" w14:paraId="78814665" w14:textId="77777777" w:rsidTr="00BB15BD">
        <w:trPr>
          <w:jc w:val="center"/>
        </w:trPr>
        <w:tc>
          <w:tcPr>
            <w:tcW w:w="1674" w:type="dxa"/>
            <w:tcBorders>
              <w:top w:val="nil"/>
              <w:left w:val="nil"/>
              <w:bottom w:val="nil"/>
              <w:right w:val="nil"/>
            </w:tcBorders>
            <w:vAlign w:val="center"/>
          </w:tcPr>
          <w:p w14:paraId="62E3D3EE" w14:textId="77777777" w:rsidR="00114767" w:rsidRPr="008C1ACA" w:rsidRDefault="00114767" w:rsidP="007F0DFC">
            <w:pPr>
              <w:pStyle w:val="Texttabulky"/>
              <w:spacing w:after="0"/>
              <w:rPr>
                <w:b/>
              </w:rPr>
            </w:pPr>
            <w:r w:rsidRPr="008C1ACA">
              <w:rPr>
                <w:b/>
              </w:rPr>
              <w:t xml:space="preserve">VVN </w:t>
            </w:r>
          </w:p>
        </w:tc>
        <w:tc>
          <w:tcPr>
            <w:tcW w:w="7396" w:type="dxa"/>
            <w:tcBorders>
              <w:top w:val="nil"/>
              <w:left w:val="nil"/>
              <w:bottom w:val="nil"/>
              <w:right w:val="nil"/>
            </w:tcBorders>
            <w:vAlign w:val="center"/>
          </w:tcPr>
          <w:p w14:paraId="59464992" w14:textId="77777777" w:rsidR="00114767" w:rsidRPr="008C1ACA" w:rsidRDefault="00114767" w:rsidP="007F0DFC">
            <w:pPr>
              <w:pStyle w:val="Texttabulky"/>
              <w:spacing w:after="0"/>
            </w:pPr>
            <w:r w:rsidRPr="008C1ACA">
              <w:t>Velmi vysoké napěti</w:t>
            </w:r>
          </w:p>
        </w:tc>
      </w:tr>
      <w:tr w:rsidR="009305F0" w:rsidRPr="008C1ACA" w14:paraId="7C006481" w14:textId="77777777" w:rsidTr="00BB15BD">
        <w:trPr>
          <w:jc w:val="center"/>
        </w:trPr>
        <w:tc>
          <w:tcPr>
            <w:tcW w:w="1674" w:type="dxa"/>
            <w:tcBorders>
              <w:top w:val="nil"/>
              <w:left w:val="nil"/>
              <w:bottom w:val="nil"/>
              <w:right w:val="nil"/>
            </w:tcBorders>
            <w:vAlign w:val="center"/>
          </w:tcPr>
          <w:p w14:paraId="12768129" w14:textId="77777777" w:rsidR="00114767" w:rsidRPr="008C1ACA" w:rsidRDefault="00114767" w:rsidP="007F0DFC">
            <w:pPr>
              <w:pStyle w:val="Texttabulky"/>
              <w:spacing w:after="0"/>
              <w:rPr>
                <w:b/>
              </w:rPr>
            </w:pPr>
            <w:r w:rsidRPr="008C1ACA">
              <w:rPr>
                <w:b/>
              </w:rPr>
              <w:t>VVTL</w:t>
            </w:r>
          </w:p>
        </w:tc>
        <w:tc>
          <w:tcPr>
            <w:tcW w:w="7396" w:type="dxa"/>
            <w:tcBorders>
              <w:top w:val="nil"/>
              <w:left w:val="nil"/>
              <w:bottom w:val="nil"/>
              <w:right w:val="nil"/>
            </w:tcBorders>
            <w:vAlign w:val="center"/>
          </w:tcPr>
          <w:p w14:paraId="6745CE18" w14:textId="77777777" w:rsidR="00114767" w:rsidRPr="008C1ACA" w:rsidRDefault="00114767" w:rsidP="007F0DFC">
            <w:pPr>
              <w:pStyle w:val="Texttabulky"/>
              <w:spacing w:after="0"/>
            </w:pPr>
            <w:r w:rsidRPr="008C1ACA">
              <w:t>Velmi vysokotlaký plynovod</w:t>
            </w:r>
          </w:p>
        </w:tc>
      </w:tr>
      <w:tr w:rsidR="009305F0" w:rsidRPr="008C1ACA" w14:paraId="4AEF19E5" w14:textId="77777777" w:rsidTr="00BB15BD">
        <w:trPr>
          <w:jc w:val="center"/>
        </w:trPr>
        <w:tc>
          <w:tcPr>
            <w:tcW w:w="1674" w:type="dxa"/>
            <w:tcBorders>
              <w:top w:val="nil"/>
              <w:left w:val="nil"/>
              <w:bottom w:val="nil"/>
              <w:right w:val="nil"/>
            </w:tcBorders>
            <w:vAlign w:val="center"/>
          </w:tcPr>
          <w:p w14:paraId="361C9762" w14:textId="77777777" w:rsidR="00114767" w:rsidRPr="008C1ACA" w:rsidRDefault="00114767" w:rsidP="007F0DFC">
            <w:pPr>
              <w:pStyle w:val="Texttabulky"/>
              <w:spacing w:after="0"/>
              <w:rPr>
                <w:b/>
              </w:rPr>
            </w:pPr>
            <w:r w:rsidRPr="008C1ACA">
              <w:rPr>
                <w:b/>
              </w:rPr>
              <w:t>ZCHÚ</w:t>
            </w:r>
          </w:p>
        </w:tc>
        <w:tc>
          <w:tcPr>
            <w:tcW w:w="7396" w:type="dxa"/>
            <w:tcBorders>
              <w:top w:val="nil"/>
              <w:left w:val="nil"/>
              <w:bottom w:val="nil"/>
              <w:right w:val="nil"/>
            </w:tcBorders>
            <w:vAlign w:val="center"/>
          </w:tcPr>
          <w:p w14:paraId="01E86173" w14:textId="77777777" w:rsidR="00114767" w:rsidRPr="008C1ACA" w:rsidRDefault="00114767" w:rsidP="007F0DFC">
            <w:pPr>
              <w:pStyle w:val="Texttabulky"/>
              <w:spacing w:after="0"/>
            </w:pPr>
            <w:r w:rsidRPr="008C1ACA">
              <w:t>Zvláštní chráněné území</w:t>
            </w:r>
          </w:p>
        </w:tc>
      </w:tr>
      <w:tr w:rsidR="009305F0" w:rsidRPr="008C1ACA" w14:paraId="0868977E" w14:textId="77777777" w:rsidTr="00BB15BD">
        <w:trPr>
          <w:jc w:val="center"/>
        </w:trPr>
        <w:tc>
          <w:tcPr>
            <w:tcW w:w="1674" w:type="dxa"/>
            <w:tcBorders>
              <w:top w:val="nil"/>
              <w:left w:val="nil"/>
              <w:bottom w:val="nil"/>
              <w:right w:val="nil"/>
            </w:tcBorders>
            <w:vAlign w:val="center"/>
          </w:tcPr>
          <w:p w14:paraId="51C14AF9" w14:textId="77777777" w:rsidR="00114767" w:rsidRPr="008C1ACA" w:rsidRDefault="00114767" w:rsidP="007F0DFC">
            <w:pPr>
              <w:pStyle w:val="Texttabulky"/>
              <w:spacing w:after="0"/>
              <w:rPr>
                <w:b/>
              </w:rPr>
            </w:pPr>
            <w:r w:rsidRPr="008C1ACA">
              <w:rPr>
                <w:b/>
              </w:rPr>
              <w:t>WHO</w:t>
            </w:r>
          </w:p>
        </w:tc>
        <w:tc>
          <w:tcPr>
            <w:tcW w:w="7396" w:type="dxa"/>
            <w:tcBorders>
              <w:top w:val="nil"/>
              <w:left w:val="nil"/>
              <w:bottom w:val="nil"/>
              <w:right w:val="nil"/>
            </w:tcBorders>
            <w:vAlign w:val="center"/>
          </w:tcPr>
          <w:p w14:paraId="7F6608B2" w14:textId="77777777" w:rsidR="00114767" w:rsidRPr="008C1ACA" w:rsidRDefault="00114767" w:rsidP="007F0DFC">
            <w:pPr>
              <w:pStyle w:val="Texttabulky"/>
              <w:spacing w:after="0"/>
            </w:pPr>
            <w:r w:rsidRPr="008C1ACA">
              <w:t>World Health Organization</w:t>
            </w:r>
          </w:p>
        </w:tc>
      </w:tr>
      <w:tr w:rsidR="009305F0" w:rsidRPr="008C1ACA" w14:paraId="19C303A7" w14:textId="77777777" w:rsidTr="00BB15BD">
        <w:trPr>
          <w:jc w:val="center"/>
        </w:trPr>
        <w:tc>
          <w:tcPr>
            <w:tcW w:w="1674" w:type="dxa"/>
            <w:tcBorders>
              <w:top w:val="nil"/>
              <w:left w:val="nil"/>
              <w:bottom w:val="nil"/>
              <w:right w:val="nil"/>
            </w:tcBorders>
            <w:vAlign w:val="center"/>
          </w:tcPr>
          <w:p w14:paraId="0A977B3D" w14:textId="696FCD3F" w:rsidR="001353BD" w:rsidRPr="008C1ACA" w:rsidRDefault="001353BD" w:rsidP="007F0DFC">
            <w:pPr>
              <w:pStyle w:val="Texttabulky"/>
              <w:spacing w:after="0"/>
              <w:rPr>
                <w:b/>
              </w:rPr>
            </w:pPr>
            <w:r w:rsidRPr="008C1ACA">
              <w:rPr>
                <w:b/>
              </w:rPr>
              <w:t>ZOPK</w:t>
            </w:r>
          </w:p>
        </w:tc>
        <w:tc>
          <w:tcPr>
            <w:tcW w:w="7396" w:type="dxa"/>
            <w:tcBorders>
              <w:top w:val="nil"/>
              <w:left w:val="nil"/>
              <w:bottom w:val="nil"/>
              <w:right w:val="nil"/>
            </w:tcBorders>
            <w:vAlign w:val="center"/>
          </w:tcPr>
          <w:p w14:paraId="705F7972" w14:textId="0955919D" w:rsidR="001353BD" w:rsidRPr="008C1ACA" w:rsidRDefault="001353BD" w:rsidP="007F0DFC">
            <w:pPr>
              <w:pStyle w:val="Texttabulky"/>
              <w:spacing w:after="0"/>
            </w:pPr>
            <w:r w:rsidRPr="008C1ACA">
              <w:t>Zákon o ochraně přírody a krajiny</w:t>
            </w:r>
          </w:p>
        </w:tc>
      </w:tr>
      <w:tr w:rsidR="009305F0" w:rsidRPr="008C1ACA" w14:paraId="1F7B5ED1" w14:textId="77777777" w:rsidTr="00BB15BD">
        <w:trPr>
          <w:jc w:val="center"/>
        </w:trPr>
        <w:tc>
          <w:tcPr>
            <w:tcW w:w="1674" w:type="dxa"/>
            <w:tcBorders>
              <w:top w:val="nil"/>
              <w:left w:val="nil"/>
              <w:bottom w:val="nil"/>
              <w:right w:val="nil"/>
            </w:tcBorders>
            <w:vAlign w:val="center"/>
          </w:tcPr>
          <w:p w14:paraId="2F8875F2" w14:textId="77777777" w:rsidR="00114767" w:rsidRPr="008C1ACA" w:rsidRDefault="00114767" w:rsidP="007F0DFC">
            <w:pPr>
              <w:pStyle w:val="Texttabulky"/>
              <w:spacing w:after="0"/>
              <w:rPr>
                <w:b/>
              </w:rPr>
            </w:pPr>
            <w:r w:rsidRPr="008C1ACA">
              <w:rPr>
                <w:b/>
              </w:rPr>
              <w:t>ZOPV</w:t>
            </w:r>
          </w:p>
        </w:tc>
        <w:tc>
          <w:tcPr>
            <w:tcW w:w="7396" w:type="dxa"/>
            <w:tcBorders>
              <w:top w:val="nil"/>
              <w:left w:val="nil"/>
              <w:bottom w:val="nil"/>
              <w:right w:val="nil"/>
            </w:tcBorders>
            <w:vAlign w:val="center"/>
          </w:tcPr>
          <w:p w14:paraId="21218F18" w14:textId="77777777" w:rsidR="00114767" w:rsidRPr="008C1ACA" w:rsidRDefault="00114767" w:rsidP="007F0DFC">
            <w:pPr>
              <w:pStyle w:val="Texttabulky"/>
              <w:spacing w:after="0"/>
            </w:pPr>
            <w:r w:rsidRPr="008C1ACA">
              <w:t>Zákon o posuzování vlivů na životní prostředí</w:t>
            </w:r>
          </w:p>
        </w:tc>
      </w:tr>
      <w:tr w:rsidR="009305F0" w:rsidRPr="008C1ACA" w14:paraId="1AF6BD26" w14:textId="77777777" w:rsidTr="00BB15BD">
        <w:trPr>
          <w:jc w:val="center"/>
        </w:trPr>
        <w:tc>
          <w:tcPr>
            <w:tcW w:w="1674" w:type="dxa"/>
            <w:tcBorders>
              <w:top w:val="nil"/>
              <w:left w:val="nil"/>
              <w:bottom w:val="nil"/>
              <w:right w:val="nil"/>
            </w:tcBorders>
            <w:vAlign w:val="center"/>
          </w:tcPr>
          <w:p w14:paraId="5AF13C42" w14:textId="77777777" w:rsidR="00114767" w:rsidRPr="008C1ACA" w:rsidRDefault="00114767" w:rsidP="007F0DFC">
            <w:pPr>
              <w:pStyle w:val="Texttabulky"/>
              <w:spacing w:after="0"/>
              <w:rPr>
                <w:b/>
              </w:rPr>
            </w:pPr>
            <w:r w:rsidRPr="008C1ACA">
              <w:rPr>
                <w:b/>
              </w:rPr>
              <w:t>ZPF</w:t>
            </w:r>
          </w:p>
        </w:tc>
        <w:tc>
          <w:tcPr>
            <w:tcW w:w="7396" w:type="dxa"/>
            <w:tcBorders>
              <w:top w:val="nil"/>
              <w:left w:val="nil"/>
              <w:bottom w:val="nil"/>
              <w:right w:val="nil"/>
            </w:tcBorders>
            <w:vAlign w:val="center"/>
          </w:tcPr>
          <w:p w14:paraId="73A1A2FD" w14:textId="77777777" w:rsidR="00114767" w:rsidRPr="008C1ACA" w:rsidRDefault="00114767" w:rsidP="007F0DFC">
            <w:pPr>
              <w:pStyle w:val="Texttabulky"/>
              <w:spacing w:after="0"/>
            </w:pPr>
            <w:r w:rsidRPr="008C1ACA">
              <w:t>Zemědělský půdní fond</w:t>
            </w:r>
          </w:p>
        </w:tc>
      </w:tr>
      <w:tr w:rsidR="009305F0" w:rsidRPr="008C1ACA" w14:paraId="4FF06917" w14:textId="77777777" w:rsidTr="00BB15BD">
        <w:trPr>
          <w:jc w:val="center"/>
        </w:trPr>
        <w:tc>
          <w:tcPr>
            <w:tcW w:w="1674" w:type="dxa"/>
            <w:tcBorders>
              <w:top w:val="nil"/>
              <w:left w:val="nil"/>
              <w:bottom w:val="nil"/>
              <w:right w:val="nil"/>
            </w:tcBorders>
            <w:vAlign w:val="center"/>
          </w:tcPr>
          <w:p w14:paraId="06C30A63" w14:textId="77777777" w:rsidR="00114767" w:rsidRPr="008C1ACA" w:rsidRDefault="00114767" w:rsidP="007F0DFC">
            <w:pPr>
              <w:pStyle w:val="Texttabulky"/>
              <w:spacing w:after="0"/>
              <w:rPr>
                <w:b/>
              </w:rPr>
            </w:pPr>
            <w:r w:rsidRPr="008C1ACA">
              <w:rPr>
                <w:b/>
              </w:rPr>
              <w:t>ZÚ</w:t>
            </w:r>
          </w:p>
        </w:tc>
        <w:tc>
          <w:tcPr>
            <w:tcW w:w="7396" w:type="dxa"/>
            <w:tcBorders>
              <w:top w:val="nil"/>
              <w:left w:val="nil"/>
              <w:bottom w:val="nil"/>
              <w:right w:val="nil"/>
            </w:tcBorders>
            <w:vAlign w:val="center"/>
          </w:tcPr>
          <w:p w14:paraId="0372388F" w14:textId="77777777" w:rsidR="00114767" w:rsidRPr="008C1ACA" w:rsidRDefault="00114767" w:rsidP="007F0DFC">
            <w:pPr>
              <w:pStyle w:val="Texttabulky"/>
              <w:spacing w:after="0"/>
            </w:pPr>
            <w:r w:rsidRPr="008C1ACA">
              <w:t>Záplavové území</w:t>
            </w:r>
          </w:p>
        </w:tc>
      </w:tr>
      <w:tr w:rsidR="009305F0" w:rsidRPr="008C1ACA" w14:paraId="26977687" w14:textId="77777777" w:rsidTr="00BB15BD">
        <w:trPr>
          <w:jc w:val="center"/>
        </w:trPr>
        <w:tc>
          <w:tcPr>
            <w:tcW w:w="1674" w:type="dxa"/>
            <w:tcBorders>
              <w:top w:val="nil"/>
              <w:left w:val="nil"/>
              <w:bottom w:val="nil"/>
              <w:right w:val="nil"/>
            </w:tcBorders>
            <w:vAlign w:val="center"/>
          </w:tcPr>
          <w:p w14:paraId="54FC7876" w14:textId="77777777" w:rsidR="00114767" w:rsidRPr="008C1ACA" w:rsidRDefault="00114767" w:rsidP="007F0DFC">
            <w:pPr>
              <w:pStyle w:val="Texttabulky"/>
              <w:spacing w:after="0"/>
              <w:rPr>
                <w:b/>
              </w:rPr>
            </w:pPr>
            <w:r w:rsidRPr="008C1ACA">
              <w:rPr>
                <w:b/>
              </w:rPr>
              <w:t xml:space="preserve">ZÚR </w:t>
            </w:r>
          </w:p>
        </w:tc>
        <w:tc>
          <w:tcPr>
            <w:tcW w:w="7396" w:type="dxa"/>
            <w:tcBorders>
              <w:top w:val="nil"/>
              <w:left w:val="nil"/>
              <w:bottom w:val="nil"/>
              <w:right w:val="nil"/>
            </w:tcBorders>
            <w:vAlign w:val="center"/>
          </w:tcPr>
          <w:p w14:paraId="74A6304A" w14:textId="77777777" w:rsidR="00114767" w:rsidRPr="008C1ACA" w:rsidRDefault="00114767" w:rsidP="007F0DFC">
            <w:pPr>
              <w:pStyle w:val="Texttabulky"/>
              <w:spacing w:after="0"/>
            </w:pPr>
            <w:r w:rsidRPr="008C1ACA">
              <w:t>Zásady územního rozvoje</w:t>
            </w:r>
          </w:p>
        </w:tc>
      </w:tr>
      <w:tr w:rsidR="009305F0" w:rsidRPr="008C1ACA" w14:paraId="5B79A600" w14:textId="77777777" w:rsidTr="00BB15BD">
        <w:trPr>
          <w:jc w:val="center"/>
        </w:trPr>
        <w:tc>
          <w:tcPr>
            <w:tcW w:w="1674" w:type="dxa"/>
            <w:tcBorders>
              <w:top w:val="nil"/>
              <w:left w:val="nil"/>
              <w:bottom w:val="nil"/>
              <w:right w:val="nil"/>
            </w:tcBorders>
            <w:vAlign w:val="center"/>
          </w:tcPr>
          <w:p w14:paraId="1BAAE566" w14:textId="77777777" w:rsidR="00114767" w:rsidRPr="008C1ACA" w:rsidRDefault="00114767" w:rsidP="007F0DFC">
            <w:pPr>
              <w:pStyle w:val="Texttabulky"/>
              <w:spacing w:after="0"/>
              <w:rPr>
                <w:b/>
              </w:rPr>
            </w:pPr>
            <w:r w:rsidRPr="008C1ACA">
              <w:rPr>
                <w:b/>
              </w:rPr>
              <w:t>ZVN</w:t>
            </w:r>
          </w:p>
        </w:tc>
        <w:tc>
          <w:tcPr>
            <w:tcW w:w="7396" w:type="dxa"/>
            <w:tcBorders>
              <w:top w:val="nil"/>
              <w:left w:val="nil"/>
              <w:bottom w:val="nil"/>
              <w:right w:val="nil"/>
            </w:tcBorders>
            <w:vAlign w:val="center"/>
          </w:tcPr>
          <w:p w14:paraId="062F310E" w14:textId="77777777" w:rsidR="00114767" w:rsidRPr="008C1ACA" w:rsidRDefault="00114767" w:rsidP="007F0DFC">
            <w:pPr>
              <w:pStyle w:val="Texttabulky"/>
              <w:spacing w:after="0"/>
            </w:pPr>
            <w:r w:rsidRPr="008C1ACA">
              <w:t>Zvláště vysoké napětí</w:t>
            </w:r>
          </w:p>
        </w:tc>
      </w:tr>
      <w:tr w:rsidR="009305F0" w:rsidRPr="008C1ACA" w14:paraId="14B1BD13" w14:textId="77777777" w:rsidTr="00BB15BD">
        <w:trPr>
          <w:jc w:val="center"/>
        </w:trPr>
        <w:tc>
          <w:tcPr>
            <w:tcW w:w="1674" w:type="dxa"/>
            <w:tcBorders>
              <w:top w:val="nil"/>
              <w:left w:val="nil"/>
              <w:bottom w:val="nil"/>
              <w:right w:val="nil"/>
            </w:tcBorders>
            <w:vAlign w:val="center"/>
          </w:tcPr>
          <w:p w14:paraId="64E22584" w14:textId="77777777" w:rsidR="00114767" w:rsidRPr="008C1ACA" w:rsidRDefault="00114767" w:rsidP="007F0DFC">
            <w:pPr>
              <w:pStyle w:val="Texttabulky"/>
              <w:spacing w:after="0"/>
              <w:rPr>
                <w:b/>
              </w:rPr>
            </w:pPr>
            <w:r w:rsidRPr="008C1ACA">
              <w:rPr>
                <w:b/>
              </w:rPr>
              <w:t>žst.</w:t>
            </w:r>
          </w:p>
        </w:tc>
        <w:tc>
          <w:tcPr>
            <w:tcW w:w="7396" w:type="dxa"/>
            <w:tcBorders>
              <w:top w:val="nil"/>
              <w:left w:val="nil"/>
              <w:bottom w:val="nil"/>
              <w:right w:val="nil"/>
            </w:tcBorders>
            <w:vAlign w:val="center"/>
          </w:tcPr>
          <w:p w14:paraId="52C618C9" w14:textId="77777777" w:rsidR="00114767" w:rsidRPr="008C1ACA" w:rsidRDefault="00114767" w:rsidP="007F0DFC">
            <w:pPr>
              <w:pStyle w:val="Texttabulky"/>
              <w:spacing w:after="0"/>
            </w:pPr>
            <w:r w:rsidRPr="008C1ACA">
              <w:t>Železniční stanice</w:t>
            </w:r>
          </w:p>
        </w:tc>
      </w:tr>
      <w:tr w:rsidR="001678A1" w:rsidRPr="008C1ACA" w14:paraId="3EBCA0F3" w14:textId="77777777" w:rsidTr="00BB15BD">
        <w:trPr>
          <w:jc w:val="center"/>
        </w:trPr>
        <w:tc>
          <w:tcPr>
            <w:tcW w:w="1674" w:type="dxa"/>
            <w:tcBorders>
              <w:top w:val="nil"/>
              <w:left w:val="nil"/>
              <w:bottom w:val="nil"/>
              <w:right w:val="nil"/>
            </w:tcBorders>
            <w:vAlign w:val="center"/>
          </w:tcPr>
          <w:p w14:paraId="01AF4485" w14:textId="77777777" w:rsidR="00114767" w:rsidRPr="008C1ACA" w:rsidRDefault="00114767" w:rsidP="007F0DFC">
            <w:pPr>
              <w:pStyle w:val="Texttabulky"/>
              <w:spacing w:after="0"/>
              <w:rPr>
                <w:b/>
              </w:rPr>
            </w:pPr>
            <w:r w:rsidRPr="008C1ACA">
              <w:rPr>
                <w:b/>
              </w:rPr>
              <w:t>ŽUP</w:t>
            </w:r>
          </w:p>
        </w:tc>
        <w:tc>
          <w:tcPr>
            <w:tcW w:w="7396" w:type="dxa"/>
            <w:tcBorders>
              <w:top w:val="nil"/>
              <w:left w:val="nil"/>
              <w:bottom w:val="nil"/>
              <w:right w:val="nil"/>
            </w:tcBorders>
            <w:vAlign w:val="center"/>
          </w:tcPr>
          <w:p w14:paraId="3BE441C9" w14:textId="77777777" w:rsidR="00114767" w:rsidRPr="008C1ACA" w:rsidRDefault="00114767" w:rsidP="007F0DFC">
            <w:pPr>
              <w:pStyle w:val="Texttabulky"/>
              <w:spacing w:after="0"/>
            </w:pPr>
            <w:r w:rsidRPr="008C1ACA">
              <w:t>Železniční uzel Praha</w:t>
            </w:r>
          </w:p>
        </w:tc>
      </w:tr>
    </w:tbl>
    <w:p w14:paraId="04DDB88A" w14:textId="77777777" w:rsidR="00114767" w:rsidRPr="008C1ACA" w:rsidRDefault="00114767" w:rsidP="00C94CA5"/>
    <w:p w14:paraId="198F3D5F" w14:textId="77777777" w:rsidR="00C94CA5" w:rsidRPr="008C1ACA" w:rsidRDefault="00C94CA5" w:rsidP="00C94CA5">
      <w:r w:rsidRPr="008C1ACA">
        <w:br w:type="page"/>
      </w:r>
    </w:p>
    <w:p w14:paraId="27321ED5" w14:textId="77777777" w:rsidR="008338DB" w:rsidRPr="008C1ACA" w:rsidRDefault="008338DB" w:rsidP="00C94CA5">
      <w:pPr>
        <w:pStyle w:val="Nadpis0"/>
        <w:ind w:left="0" w:firstLine="0"/>
      </w:pPr>
      <w:bookmarkStart w:id="386" w:name="_Toc56002876"/>
      <w:bookmarkStart w:id="387" w:name="_Toc56005763"/>
      <w:bookmarkStart w:id="388" w:name="_Toc56006425"/>
      <w:bookmarkStart w:id="389" w:name="_Toc126793021"/>
      <w:r w:rsidRPr="008C1ACA">
        <w:t>Seznam použitých podkladů</w:t>
      </w:r>
      <w:bookmarkEnd w:id="386"/>
      <w:bookmarkEnd w:id="387"/>
      <w:bookmarkEnd w:id="388"/>
      <w:bookmarkEnd w:id="389"/>
    </w:p>
    <w:p w14:paraId="24743317" w14:textId="77777777" w:rsidR="00F12E73" w:rsidRPr="008C1ACA" w:rsidRDefault="00F12E73" w:rsidP="00C94CA5"/>
    <w:p w14:paraId="68501853" w14:textId="77777777" w:rsidR="008F744E" w:rsidRPr="008C1ACA" w:rsidRDefault="008F744E" w:rsidP="008F744E">
      <w:pPr>
        <w:pStyle w:val="Nadpis3"/>
      </w:pPr>
      <w:bookmarkStart w:id="390" w:name="_Toc57905269"/>
      <w:r w:rsidRPr="008C1ACA">
        <w:t>Územně plánovací dokumentace, územně plánovací podklady</w:t>
      </w:r>
      <w:bookmarkEnd w:id="390"/>
      <w:r w:rsidRPr="008C1ACA">
        <w:t xml:space="preserve"> </w:t>
      </w:r>
    </w:p>
    <w:p w14:paraId="63C22522" w14:textId="2BE947FD" w:rsidR="008F744E" w:rsidRPr="008C1ACA" w:rsidRDefault="008F744E" w:rsidP="008503CD">
      <w:pPr>
        <w:numPr>
          <w:ilvl w:val="0"/>
          <w:numId w:val="44"/>
        </w:numPr>
      </w:pPr>
      <w:r w:rsidRPr="008C1ACA">
        <w:rPr>
          <w:rStyle w:val="Siln"/>
          <w:b w:val="0"/>
        </w:rPr>
        <w:t xml:space="preserve">Územní plán sídelního útvaru hl. m. Prahy </w:t>
      </w:r>
      <w:r w:rsidRPr="008C1ACA">
        <w:t xml:space="preserve">ve znění Opatření obecné povahy č. 55/2018, platné znění </w:t>
      </w:r>
    </w:p>
    <w:p w14:paraId="2A17794C" w14:textId="4E75E841" w:rsidR="008F744E" w:rsidRPr="008C1ACA" w:rsidRDefault="008F744E" w:rsidP="008503CD">
      <w:pPr>
        <w:numPr>
          <w:ilvl w:val="0"/>
          <w:numId w:val="44"/>
        </w:numPr>
      </w:pPr>
      <w:r w:rsidRPr="008C1ACA">
        <w:t>Politika územního rozvoje ČR, ve znění aktualizace č. 1, 2, 3</w:t>
      </w:r>
      <w:r w:rsidR="000014F2" w:rsidRPr="008C1ACA">
        <w:t>, 4</w:t>
      </w:r>
      <w:r w:rsidRPr="008C1ACA">
        <w:t xml:space="preserve"> a 5, 202</w:t>
      </w:r>
      <w:r w:rsidR="000014F2" w:rsidRPr="008C1ACA">
        <w:t>1</w:t>
      </w:r>
    </w:p>
    <w:p w14:paraId="35E96BDB" w14:textId="77777777" w:rsidR="000014F2" w:rsidRPr="008C1ACA" w:rsidRDefault="000014F2" w:rsidP="000014F2">
      <w:pPr>
        <w:numPr>
          <w:ilvl w:val="0"/>
          <w:numId w:val="44"/>
        </w:numPr>
      </w:pPr>
      <w:r w:rsidRPr="008C1ACA">
        <w:t xml:space="preserve">Zásady územního rozvoje hl. m Prahy ve znění Aktualizací č. 1. 2, 3, 4, 6, 7, 9 a 11, 2022 </w:t>
      </w:r>
    </w:p>
    <w:p w14:paraId="301FA118" w14:textId="7F0A6447" w:rsidR="008F744E" w:rsidRPr="008C1ACA" w:rsidRDefault="008F744E" w:rsidP="008503CD">
      <w:pPr>
        <w:numPr>
          <w:ilvl w:val="0"/>
          <w:numId w:val="44"/>
        </w:numPr>
      </w:pPr>
      <w:r w:rsidRPr="008C1ACA">
        <w:t>Územně analytické podklady Praha (Institut plánování a rozvoje města, příspěvková organizace 2014 - 2016)</w:t>
      </w:r>
      <w:r w:rsidR="006F777B">
        <w:rPr>
          <w:rStyle w:val="Znakapoznpodarou"/>
        </w:rPr>
        <w:footnoteReference w:id="13"/>
      </w:r>
    </w:p>
    <w:p w14:paraId="2713FBF1" w14:textId="164DCAD3" w:rsidR="008F744E" w:rsidRPr="008C1ACA" w:rsidRDefault="008F744E" w:rsidP="008F744E">
      <w:pPr>
        <w:pStyle w:val="Nadpis3"/>
      </w:pPr>
      <w:r w:rsidRPr="008C1ACA">
        <w:t>oborové koncepce a strategie</w:t>
      </w:r>
    </w:p>
    <w:p w14:paraId="032775A8" w14:textId="77777777" w:rsidR="0005457F" w:rsidRPr="008C1ACA" w:rsidRDefault="0005457F" w:rsidP="008503CD">
      <w:pPr>
        <w:pStyle w:val="Normln-vlevo"/>
        <w:numPr>
          <w:ilvl w:val="0"/>
          <w:numId w:val="47"/>
        </w:numPr>
      </w:pPr>
      <w:r w:rsidRPr="008C1ACA">
        <w:t>Aktualizace národního programu snižování emisí ČR (2019)</w:t>
      </w:r>
    </w:p>
    <w:p w14:paraId="1BD94FAD" w14:textId="77777777" w:rsidR="0005457F" w:rsidRPr="008C1ACA" w:rsidRDefault="0005457F" w:rsidP="008503CD">
      <w:pPr>
        <w:pStyle w:val="Normln-vlevo"/>
        <w:numPr>
          <w:ilvl w:val="0"/>
          <w:numId w:val="47"/>
        </w:numPr>
      </w:pPr>
      <w:r w:rsidRPr="008C1ACA">
        <w:t>Dopravní politika ČR pro období 2014-2020 s výhledem do roku 2050, 2013</w:t>
      </w:r>
    </w:p>
    <w:p w14:paraId="7AD268AD" w14:textId="77777777" w:rsidR="0005457F" w:rsidRPr="008C1ACA" w:rsidRDefault="0005457F" w:rsidP="008503CD">
      <w:pPr>
        <w:pStyle w:val="Normln-vlevo"/>
        <w:numPr>
          <w:ilvl w:val="0"/>
          <w:numId w:val="47"/>
        </w:numPr>
      </w:pPr>
      <w:r w:rsidRPr="008C1ACA">
        <w:t>Implementační plán Strategického rámce Česká republika 2030, 2018</w:t>
      </w:r>
    </w:p>
    <w:p w14:paraId="7506BAF7" w14:textId="77777777" w:rsidR="0005457F" w:rsidRPr="008C1ACA" w:rsidRDefault="0005457F" w:rsidP="008503CD">
      <w:pPr>
        <w:pStyle w:val="Normln-vlevo"/>
        <w:numPr>
          <w:ilvl w:val="0"/>
          <w:numId w:val="47"/>
        </w:numPr>
      </w:pPr>
      <w:r w:rsidRPr="008C1ACA">
        <w:t>Koncepce péče o zeleň v hl. m. Praze (2010)</w:t>
      </w:r>
    </w:p>
    <w:p w14:paraId="1E3F9B54" w14:textId="77777777" w:rsidR="0005457F" w:rsidRPr="008C1ACA" w:rsidRDefault="0005457F" w:rsidP="008503CD">
      <w:pPr>
        <w:pStyle w:val="Normln-vlevo"/>
        <w:numPr>
          <w:ilvl w:val="0"/>
          <w:numId w:val="47"/>
        </w:numPr>
      </w:pPr>
      <w:r w:rsidRPr="008C1ACA">
        <w:t>Krajský plán odpadového hospodářství hl. m. Prahy 2016-2025 (2015)</w:t>
      </w:r>
    </w:p>
    <w:p w14:paraId="0936BA43" w14:textId="77777777" w:rsidR="0005457F" w:rsidRPr="008C1ACA" w:rsidRDefault="0005457F" w:rsidP="008503CD">
      <w:pPr>
        <w:pStyle w:val="Normln-vlevo"/>
        <w:numPr>
          <w:ilvl w:val="0"/>
          <w:numId w:val="47"/>
        </w:numPr>
      </w:pPr>
      <w:r w:rsidRPr="008C1ACA">
        <w:t>Národní plán povodí Labe, 2015</w:t>
      </w:r>
    </w:p>
    <w:p w14:paraId="3E47D9C2" w14:textId="77777777" w:rsidR="0005457F" w:rsidRPr="008C1ACA" w:rsidRDefault="0005457F" w:rsidP="008503CD">
      <w:pPr>
        <w:pStyle w:val="Normln-vlevo"/>
        <w:numPr>
          <w:ilvl w:val="0"/>
          <w:numId w:val="47"/>
        </w:numPr>
      </w:pPr>
      <w:r w:rsidRPr="008C1ACA">
        <w:t>Plán oblasti povodí Dolní Vltavy (2016)</w:t>
      </w:r>
    </w:p>
    <w:p w14:paraId="6579C296" w14:textId="77777777" w:rsidR="0005457F" w:rsidRPr="008C1ACA" w:rsidRDefault="0005457F" w:rsidP="008503CD">
      <w:pPr>
        <w:pStyle w:val="Normln-vlevo"/>
        <w:numPr>
          <w:ilvl w:val="0"/>
          <w:numId w:val="47"/>
        </w:numPr>
      </w:pPr>
      <w:r w:rsidRPr="008C1ACA">
        <w:t>Plán pro zvládání povodňových rizik v povodí Labe (2015)</w:t>
      </w:r>
    </w:p>
    <w:p w14:paraId="0B2AEFE7" w14:textId="77777777" w:rsidR="0005457F" w:rsidRPr="008C1ACA" w:rsidRDefault="0005457F" w:rsidP="008503CD">
      <w:pPr>
        <w:pStyle w:val="Normln-vlevo"/>
        <w:numPr>
          <w:ilvl w:val="0"/>
          <w:numId w:val="47"/>
        </w:numPr>
      </w:pPr>
      <w:r w:rsidRPr="008C1ACA">
        <w:t>Plán odpadového hospodářství ČR pro období 2015-2024, 2014</w:t>
      </w:r>
    </w:p>
    <w:p w14:paraId="09422A9E" w14:textId="77777777" w:rsidR="0005457F" w:rsidRPr="008C1ACA" w:rsidRDefault="0005457F" w:rsidP="008503CD">
      <w:pPr>
        <w:pStyle w:val="Normln-vlevo"/>
        <w:numPr>
          <w:ilvl w:val="0"/>
          <w:numId w:val="47"/>
        </w:numPr>
      </w:pPr>
      <w:r w:rsidRPr="008C1ACA">
        <w:t>Politika druhotných surovin České republiky 2019-2022, 2019</w:t>
      </w:r>
    </w:p>
    <w:p w14:paraId="4A699DA1" w14:textId="77777777" w:rsidR="0005457F" w:rsidRPr="008C1ACA" w:rsidRDefault="0005457F" w:rsidP="008503CD">
      <w:pPr>
        <w:pStyle w:val="Normln-vlevo"/>
        <w:numPr>
          <w:ilvl w:val="0"/>
          <w:numId w:val="47"/>
        </w:numPr>
      </w:pPr>
      <w:r w:rsidRPr="008C1ACA">
        <w:t>Politika ochrany klimatu v ČR, 2017</w:t>
      </w:r>
    </w:p>
    <w:p w14:paraId="50D10619" w14:textId="77777777" w:rsidR="0005457F" w:rsidRPr="008C1ACA" w:rsidRDefault="0005457F" w:rsidP="008503CD">
      <w:pPr>
        <w:pStyle w:val="Normln-vlevo"/>
        <w:numPr>
          <w:ilvl w:val="0"/>
          <w:numId w:val="47"/>
        </w:numPr>
      </w:pPr>
      <w:r w:rsidRPr="008C1ACA">
        <w:t>Prognóza, koncepce a strategie ochrany přírody a krajiny v Praze (2008)</w:t>
      </w:r>
    </w:p>
    <w:p w14:paraId="7DE3DA66" w14:textId="77777777" w:rsidR="0005457F" w:rsidRPr="008C1ACA" w:rsidRDefault="0005457F" w:rsidP="008503CD">
      <w:pPr>
        <w:pStyle w:val="Normln-vlevo"/>
        <w:numPr>
          <w:ilvl w:val="0"/>
          <w:numId w:val="47"/>
        </w:numPr>
      </w:pPr>
      <w:r w:rsidRPr="008C1ACA">
        <w:t>Program zlepšování kvality ovzduší aglomerace Praha – CZ01 (2016)</w:t>
      </w:r>
    </w:p>
    <w:p w14:paraId="293E7BC9" w14:textId="77777777" w:rsidR="0005457F" w:rsidRPr="008C1ACA" w:rsidRDefault="0005457F" w:rsidP="008503CD">
      <w:pPr>
        <w:pStyle w:val="Normln-vlevo"/>
        <w:numPr>
          <w:ilvl w:val="0"/>
          <w:numId w:val="47"/>
        </w:numPr>
      </w:pPr>
      <w:r w:rsidRPr="008C1ACA">
        <w:t>Strategie adaptace hl. m. Prahy na změnu klimatu (2017)</w:t>
      </w:r>
    </w:p>
    <w:p w14:paraId="5D1F83E4" w14:textId="77777777" w:rsidR="0005457F" w:rsidRPr="008C1ACA" w:rsidRDefault="0005457F" w:rsidP="008503CD">
      <w:pPr>
        <w:pStyle w:val="Normln-vlevo"/>
        <w:numPr>
          <w:ilvl w:val="0"/>
          <w:numId w:val="47"/>
        </w:numPr>
      </w:pPr>
      <w:r w:rsidRPr="008C1ACA">
        <w:t>Strategie adaptace Hl. m. Prahy na změnu klimatu - Analýza dopadů klimatické změny v Praze (Ústav výzkumu globální změny AV ČR, v.v.i. – CzechGlobe, ve spolupráci s IPR Praha a OCP MHMP, 2016</w:t>
      </w:r>
    </w:p>
    <w:p w14:paraId="1D13B2AC" w14:textId="77777777" w:rsidR="0005457F" w:rsidRPr="008C1ACA" w:rsidRDefault="0005457F" w:rsidP="008503CD">
      <w:pPr>
        <w:pStyle w:val="Normln-vlevo"/>
        <w:numPr>
          <w:ilvl w:val="0"/>
          <w:numId w:val="47"/>
        </w:numPr>
      </w:pPr>
      <w:r w:rsidRPr="008C1ACA">
        <w:t>Strategie adaptace Hl. m. Prahy na změnu klimatu –Návrh (Ústav výzkumu globální změny AV ČR, v.v.i. – CzechGlobe, ve spolupráci s IPR Praha a OCP MHMP, 2016</w:t>
      </w:r>
    </w:p>
    <w:p w14:paraId="17BA3918" w14:textId="77777777" w:rsidR="0005457F" w:rsidRPr="008C1ACA" w:rsidRDefault="0005457F" w:rsidP="008503CD">
      <w:pPr>
        <w:pStyle w:val="Normln-vlevo"/>
        <w:numPr>
          <w:ilvl w:val="0"/>
          <w:numId w:val="47"/>
        </w:numPr>
      </w:pPr>
      <w:r w:rsidRPr="008C1ACA">
        <w:t>Strategie ochrany biologické rozmanitosti ČR 2016-2025, 2016</w:t>
      </w:r>
    </w:p>
    <w:p w14:paraId="5E2D0191" w14:textId="77777777" w:rsidR="0005457F" w:rsidRPr="008C1ACA" w:rsidRDefault="0005457F" w:rsidP="008503CD">
      <w:pPr>
        <w:pStyle w:val="Normln-vlevo"/>
        <w:numPr>
          <w:ilvl w:val="0"/>
          <w:numId w:val="47"/>
        </w:numPr>
      </w:pPr>
      <w:r w:rsidRPr="008C1ACA">
        <w:t>Strategie regionálního rozvoje ČR 2021 + (2019), 2019</w:t>
      </w:r>
    </w:p>
    <w:p w14:paraId="7FA20C30" w14:textId="77777777" w:rsidR="0005457F" w:rsidRPr="008C1ACA" w:rsidRDefault="0005457F" w:rsidP="008503CD">
      <w:pPr>
        <w:pStyle w:val="Normln-vlevo"/>
        <w:numPr>
          <w:ilvl w:val="0"/>
          <w:numId w:val="47"/>
        </w:numPr>
      </w:pPr>
      <w:r w:rsidRPr="008C1ACA">
        <w:t>Strategický plán hlavního města Prahy, aktualizace (2016)</w:t>
      </w:r>
    </w:p>
    <w:p w14:paraId="06BA7897" w14:textId="77777777" w:rsidR="0005457F" w:rsidRPr="008C1ACA" w:rsidRDefault="0005457F" w:rsidP="008503CD">
      <w:pPr>
        <w:pStyle w:val="Normln-vlevo"/>
        <w:numPr>
          <w:ilvl w:val="0"/>
          <w:numId w:val="47"/>
        </w:numPr>
      </w:pPr>
      <w:r w:rsidRPr="008C1ACA">
        <w:t>Strategický rámec ČR 2030, 2017</w:t>
      </w:r>
    </w:p>
    <w:p w14:paraId="3AB0E2BE" w14:textId="77777777" w:rsidR="0005457F" w:rsidRPr="008C1ACA" w:rsidRDefault="0005457F" w:rsidP="008503CD">
      <w:pPr>
        <w:pStyle w:val="Normln-vlevo"/>
        <w:numPr>
          <w:ilvl w:val="0"/>
          <w:numId w:val="47"/>
        </w:numPr>
      </w:pPr>
      <w:r w:rsidRPr="008C1ACA">
        <w:t>Státní energetická koncepce 2015-2040, 2015</w:t>
      </w:r>
    </w:p>
    <w:p w14:paraId="2EF75B1B" w14:textId="77777777" w:rsidR="0005457F" w:rsidRPr="008C1ACA" w:rsidRDefault="0005457F" w:rsidP="008503CD">
      <w:pPr>
        <w:pStyle w:val="Normln-vlevo"/>
        <w:numPr>
          <w:ilvl w:val="0"/>
          <w:numId w:val="47"/>
        </w:numPr>
      </w:pPr>
      <w:r w:rsidRPr="008C1ACA">
        <w:t>Státní politika životního prostředí ČR pro období 2012-2020, ve znění aktualizace 2016, 2016</w:t>
      </w:r>
    </w:p>
    <w:p w14:paraId="626EEA9B" w14:textId="77777777" w:rsidR="0005457F" w:rsidRPr="008C1ACA" w:rsidRDefault="0005457F" w:rsidP="008503CD">
      <w:pPr>
        <w:pStyle w:val="Normln-vlevo"/>
        <w:numPr>
          <w:ilvl w:val="0"/>
          <w:numId w:val="47"/>
        </w:numPr>
      </w:pPr>
      <w:r w:rsidRPr="008C1ACA">
        <w:t>Státní program ochrany přírody a krajiny ČR, 2009</w:t>
      </w:r>
    </w:p>
    <w:p w14:paraId="542B274E" w14:textId="77777777" w:rsidR="0005457F" w:rsidRPr="008C1ACA" w:rsidRDefault="0005457F" w:rsidP="008503CD">
      <w:pPr>
        <w:pStyle w:val="Normln-vlevo"/>
        <w:numPr>
          <w:ilvl w:val="0"/>
          <w:numId w:val="47"/>
        </w:numPr>
      </w:pPr>
      <w:r w:rsidRPr="008C1ACA">
        <w:t>Surovinová politika ČR v oblasti nerostných surovin a jejich zdrojů, 2017</w:t>
      </w:r>
    </w:p>
    <w:p w14:paraId="168FC3DD" w14:textId="77777777" w:rsidR="0005457F" w:rsidRPr="008C1ACA" w:rsidRDefault="0005457F" w:rsidP="008503CD">
      <w:pPr>
        <w:pStyle w:val="Normln-vlevo"/>
        <w:numPr>
          <w:ilvl w:val="0"/>
          <w:numId w:val="47"/>
        </w:numPr>
      </w:pPr>
      <w:r w:rsidRPr="008C1ACA">
        <w:t>Územní energetická koncepce hl. m. Prahy 2013-2033 (2014)</w:t>
      </w:r>
    </w:p>
    <w:p w14:paraId="2459B7AC" w14:textId="77777777" w:rsidR="0005457F" w:rsidRPr="008C1ACA" w:rsidRDefault="0005457F" w:rsidP="0005457F">
      <w:pPr>
        <w:pStyle w:val="Nadpis3"/>
      </w:pPr>
      <w:bookmarkStart w:id="391" w:name="_Toc58422279"/>
      <w:r w:rsidRPr="008C1ACA">
        <w:t>Internetové zdroje</w:t>
      </w:r>
      <w:bookmarkEnd w:id="391"/>
    </w:p>
    <w:p w14:paraId="20E818C7" w14:textId="77777777" w:rsidR="0005457F" w:rsidRPr="008C1ACA" w:rsidRDefault="0061383D" w:rsidP="008503CD">
      <w:pPr>
        <w:numPr>
          <w:ilvl w:val="0"/>
          <w:numId w:val="46"/>
        </w:numPr>
        <w:rPr>
          <w:rStyle w:val="Hypertextovodkaz"/>
          <w:color w:val="auto"/>
          <w:u w:val="none"/>
        </w:rPr>
      </w:pPr>
      <w:hyperlink r:id="rId59" w:history="1">
        <w:r w:rsidR="0005457F" w:rsidRPr="008C1ACA">
          <w:rPr>
            <w:rStyle w:val="Hypertextovodkaz"/>
            <w:rFonts w:asciiTheme="minorHAnsi" w:hAnsiTheme="minorHAnsi" w:cstheme="minorHAnsi"/>
            <w:color w:val="auto"/>
          </w:rPr>
          <w:t>http://iprpraha.cz</w:t>
        </w:r>
      </w:hyperlink>
    </w:p>
    <w:p w14:paraId="030B553A" w14:textId="77777777" w:rsidR="0005457F" w:rsidRPr="008C1ACA" w:rsidRDefault="0061383D" w:rsidP="008503CD">
      <w:pPr>
        <w:numPr>
          <w:ilvl w:val="0"/>
          <w:numId w:val="46"/>
        </w:numPr>
      </w:pPr>
      <w:hyperlink r:id="rId60" w:history="1">
        <w:r w:rsidR="0005457F" w:rsidRPr="008C1ACA">
          <w:rPr>
            <w:rStyle w:val="Hypertextovodkaz"/>
            <w:rFonts w:asciiTheme="minorHAnsi" w:hAnsiTheme="minorHAnsi" w:cstheme="minorHAnsi"/>
            <w:color w:val="auto"/>
          </w:rPr>
          <w:t>http://www.envis.praha-mesto.cz</w:t>
        </w:r>
      </w:hyperlink>
    </w:p>
    <w:p w14:paraId="64D137C2" w14:textId="77777777" w:rsidR="0005457F" w:rsidRPr="008C1ACA" w:rsidRDefault="0061383D" w:rsidP="008503CD">
      <w:pPr>
        <w:numPr>
          <w:ilvl w:val="0"/>
          <w:numId w:val="46"/>
        </w:numPr>
      </w:pPr>
      <w:hyperlink r:id="rId61" w:history="1">
        <w:r w:rsidR="0005457F" w:rsidRPr="008C1ACA">
          <w:rPr>
            <w:rStyle w:val="Hypertextovodkaz"/>
            <w:rFonts w:asciiTheme="minorHAnsi" w:hAnsiTheme="minorHAnsi" w:cstheme="minorHAnsi"/>
            <w:color w:val="auto"/>
          </w:rPr>
          <w:t>http://cs.wikipedia.org</w:t>
        </w:r>
      </w:hyperlink>
    </w:p>
    <w:p w14:paraId="4954F554" w14:textId="77777777" w:rsidR="0005457F" w:rsidRPr="008C1ACA" w:rsidRDefault="0061383D" w:rsidP="008503CD">
      <w:pPr>
        <w:numPr>
          <w:ilvl w:val="0"/>
          <w:numId w:val="46"/>
        </w:numPr>
      </w:pPr>
      <w:hyperlink r:id="rId62" w:history="1">
        <w:r w:rsidR="0005457F" w:rsidRPr="008C1ACA">
          <w:rPr>
            <w:rStyle w:val="Hypertextovodkaz"/>
            <w:rFonts w:asciiTheme="minorHAnsi" w:hAnsiTheme="minorHAnsi" w:cstheme="minorHAnsi"/>
            <w:color w:val="auto"/>
          </w:rPr>
          <w:t>http://www.mapy.cz</w:t>
        </w:r>
      </w:hyperlink>
    </w:p>
    <w:p w14:paraId="5B547EEA" w14:textId="77777777" w:rsidR="0005457F" w:rsidRPr="008C1ACA" w:rsidRDefault="0061383D" w:rsidP="008503CD">
      <w:pPr>
        <w:numPr>
          <w:ilvl w:val="0"/>
          <w:numId w:val="46"/>
        </w:numPr>
      </w:pPr>
      <w:hyperlink r:id="rId63" w:history="1">
        <w:r w:rsidR="0005457F" w:rsidRPr="008C1ACA">
          <w:rPr>
            <w:rStyle w:val="Hypertextovodkaz"/>
            <w:rFonts w:asciiTheme="minorHAnsi" w:hAnsiTheme="minorHAnsi" w:cstheme="minorHAnsi"/>
            <w:color w:val="auto"/>
          </w:rPr>
          <w:t>http://www.praha-mesto.cz</w:t>
        </w:r>
      </w:hyperlink>
    </w:p>
    <w:p w14:paraId="5395CA52" w14:textId="77777777" w:rsidR="0005457F" w:rsidRPr="008C1ACA" w:rsidRDefault="0061383D" w:rsidP="008503CD">
      <w:pPr>
        <w:numPr>
          <w:ilvl w:val="0"/>
          <w:numId w:val="46"/>
        </w:numPr>
      </w:pPr>
      <w:hyperlink r:id="rId64" w:history="1">
        <w:r w:rsidR="0005457F" w:rsidRPr="008C1ACA">
          <w:rPr>
            <w:rStyle w:val="Hypertextovodkaz"/>
            <w:rFonts w:asciiTheme="minorHAnsi" w:hAnsiTheme="minorHAnsi" w:cstheme="minorHAnsi"/>
            <w:color w:val="auto"/>
          </w:rPr>
          <w:t>www.natura2000.cz</w:t>
        </w:r>
      </w:hyperlink>
    </w:p>
    <w:p w14:paraId="347F9A89" w14:textId="77777777" w:rsidR="0005457F" w:rsidRPr="008C1ACA" w:rsidRDefault="0061383D" w:rsidP="008503CD">
      <w:pPr>
        <w:numPr>
          <w:ilvl w:val="0"/>
          <w:numId w:val="46"/>
        </w:numPr>
      </w:pPr>
      <w:hyperlink r:id="rId65" w:history="1">
        <w:r w:rsidR="0005457F" w:rsidRPr="008C1ACA">
          <w:rPr>
            <w:rStyle w:val="Hypertextovodkaz"/>
            <w:rFonts w:asciiTheme="minorHAnsi" w:hAnsiTheme="minorHAnsi" w:cstheme="minorHAnsi"/>
            <w:color w:val="auto"/>
          </w:rPr>
          <w:t>www.heis.vuv.cz</w:t>
        </w:r>
      </w:hyperlink>
    </w:p>
    <w:p w14:paraId="1E583F15" w14:textId="77777777" w:rsidR="0005457F" w:rsidRPr="008C1ACA" w:rsidRDefault="0061383D" w:rsidP="008503CD">
      <w:pPr>
        <w:numPr>
          <w:ilvl w:val="0"/>
          <w:numId w:val="46"/>
        </w:numPr>
      </w:pPr>
      <w:hyperlink r:id="rId66" w:history="1">
        <w:r w:rsidR="0005457F" w:rsidRPr="008C1ACA">
          <w:rPr>
            <w:rStyle w:val="Hypertextovodkaz"/>
            <w:rFonts w:asciiTheme="minorHAnsi" w:hAnsiTheme="minorHAnsi" w:cstheme="minorHAnsi"/>
            <w:color w:val="auto"/>
          </w:rPr>
          <w:t>https://mapy.geology.cz/radon/</w:t>
        </w:r>
      </w:hyperlink>
    </w:p>
    <w:p w14:paraId="3A78BCC8" w14:textId="77777777" w:rsidR="0005457F" w:rsidRPr="008C1ACA" w:rsidRDefault="0061383D" w:rsidP="008503CD">
      <w:pPr>
        <w:numPr>
          <w:ilvl w:val="0"/>
          <w:numId w:val="46"/>
        </w:numPr>
      </w:pPr>
      <w:hyperlink r:id="rId67" w:history="1">
        <w:r w:rsidR="0005457F" w:rsidRPr="008C1ACA">
          <w:rPr>
            <w:rStyle w:val="Hypertextovodkaz"/>
            <w:rFonts w:asciiTheme="minorHAnsi" w:hAnsiTheme="minorHAnsi" w:cstheme="minorHAnsi"/>
            <w:color w:val="auto"/>
          </w:rPr>
          <w:t>https://mapy.geology.cz/svahove_nestability/</w:t>
        </w:r>
      </w:hyperlink>
      <w:r w:rsidR="0005457F" w:rsidRPr="008C1ACA">
        <w:t xml:space="preserve"> </w:t>
      </w:r>
    </w:p>
    <w:p w14:paraId="44EF0851" w14:textId="77777777" w:rsidR="0005457F" w:rsidRPr="008C1ACA" w:rsidRDefault="0061383D" w:rsidP="008503CD">
      <w:pPr>
        <w:numPr>
          <w:ilvl w:val="0"/>
          <w:numId w:val="46"/>
        </w:numPr>
      </w:pPr>
      <w:hyperlink r:id="rId68" w:history="1">
        <w:r w:rsidR="0005457F" w:rsidRPr="008C1ACA">
          <w:rPr>
            <w:rStyle w:val="Hypertextovodkaz"/>
            <w:rFonts w:asciiTheme="minorHAnsi" w:hAnsiTheme="minorHAnsi" w:cstheme="minorHAnsi"/>
            <w:color w:val="auto"/>
          </w:rPr>
          <w:t>https://mapy.geology.cz/haz/</w:t>
        </w:r>
      </w:hyperlink>
      <w:r w:rsidR="0005457F" w:rsidRPr="008C1ACA">
        <w:t xml:space="preserve"> </w:t>
      </w:r>
    </w:p>
    <w:p w14:paraId="211EE617" w14:textId="77777777" w:rsidR="0005457F" w:rsidRPr="008C1ACA" w:rsidRDefault="0061383D" w:rsidP="008503CD">
      <w:pPr>
        <w:numPr>
          <w:ilvl w:val="0"/>
          <w:numId w:val="46"/>
        </w:numPr>
      </w:pPr>
      <w:hyperlink r:id="rId69" w:history="1">
        <w:r w:rsidR="0005457F" w:rsidRPr="008C1ACA">
          <w:rPr>
            <w:rStyle w:val="Hypertextovodkaz"/>
            <w:rFonts w:asciiTheme="minorHAnsi" w:hAnsiTheme="minorHAnsi" w:cstheme="minorHAnsi"/>
            <w:color w:val="auto"/>
          </w:rPr>
          <w:t>https://mapy.geology.cz/suris/</w:t>
        </w:r>
      </w:hyperlink>
      <w:r w:rsidR="0005457F" w:rsidRPr="008C1ACA">
        <w:t xml:space="preserve"> </w:t>
      </w:r>
    </w:p>
    <w:p w14:paraId="396DD1F4" w14:textId="77777777" w:rsidR="0005457F" w:rsidRPr="008C1ACA" w:rsidRDefault="0061383D" w:rsidP="008503CD">
      <w:pPr>
        <w:numPr>
          <w:ilvl w:val="0"/>
          <w:numId w:val="46"/>
        </w:numPr>
      </w:pPr>
      <w:hyperlink r:id="rId70" w:history="1">
        <w:r w:rsidR="0005457F" w:rsidRPr="008C1ACA">
          <w:rPr>
            <w:rStyle w:val="Hypertextovodkaz"/>
            <w:rFonts w:asciiTheme="minorHAnsi" w:hAnsiTheme="minorHAnsi" w:cstheme="minorHAnsi"/>
            <w:color w:val="auto"/>
          </w:rPr>
          <w:t>http://app.iprpraha.cz/apl/app/ig_mapy/</w:t>
        </w:r>
      </w:hyperlink>
      <w:r w:rsidR="0005457F" w:rsidRPr="008C1ACA">
        <w:t xml:space="preserve"> </w:t>
      </w:r>
    </w:p>
    <w:p w14:paraId="451C5010" w14:textId="77777777" w:rsidR="0005457F" w:rsidRPr="008C1ACA" w:rsidRDefault="0061383D" w:rsidP="008503CD">
      <w:pPr>
        <w:numPr>
          <w:ilvl w:val="0"/>
          <w:numId w:val="46"/>
        </w:numPr>
      </w:pPr>
      <w:hyperlink r:id="rId71" w:history="1">
        <w:r w:rsidR="0005457F" w:rsidRPr="008C1ACA">
          <w:rPr>
            <w:rStyle w:val="Hypertextovodkaz"/>
            <w:color w:val="auto"/>
          </w:rPr>
          <w:t>http://www.praha-priroda.cz/vodni-plochy-a-potoky/vodni-toky/</w:t>
        </w:r>
      </w:hyperlink>
      <w:r w:rsidR="0005457F" w:rsidRPr="008C1ACA">
        <w:t xml:space="preserve"> </w:t>
      </w:r>
    </w:p>
    <w:p w14:paraId="6A384828" w14:textId="77777777" w:rsidR="0005457F" w:rsidRPr="008C1ACA" w:rsidRDefault="0061383D" w:rsidP="008503CD">
      <w:pPr>
        <w:numPr>
          <w:ilvl w:val="0"/>
          <w:numId w:val="46"/>
        </w:numPr>
      </w:pPr>
      <w:hyperlink r:id="rId72" w:history="1">
        <w:r w:rsidR="0005457F" w:rsidRPr="008C1ACA">
          <w:rPr>
            <w:rStyle w:val="Hypertextovodkaz"/>
            <w:color w:val="auto"/>
          </w:rPr>
          <w:t>http://www.praha-priroda.cz/odborna-verejnost/kvalita-vody/</w:t>
        </w:r>
      </w:hyperlink>
      <w:r w:rsidR="0005457F" w:rsidRPr="008C1ACA">
        <w:t xml:space="preserve"> </w:t>
      </w:r>
    </w:p>
    <w:p w14:paraId="79AD1578" w14:textId="77777777" w:rsidR="00FB409E" w:rsidRPr="008C1ACA" w:rsidRDefault="00FB409E" w:rsidP="00FB409E">
      <w:pPr>
        <w:pStyle w:val="Nadpis3"/>
      </w:pPr>
      <w:bookmarkStart w:id="392" w:name="_Toc57905270"/>
      <w:r w:rsidRPr="008C1ACA">
        <w:t>Legislativa, normy, metodiky</w:t>
      </w:r>
      <w:bookmarkEnd w:id="392"/>
    </w:p>
    <w:p w14:paraId="001D9396" w14:textId="77777777" w:rsidR="00FB409E" w:rsidRPr="008C1ACA" w:rsidRDefault="00FB409E" w:rsidP="008503CD">
      <w:pPr>
        <w:numPr>
          <w:ilvl w:val="0"/>
          <w:numId w:val="45"/>
        </w:numPr>
      </w:pPr>
      <w:r w:rsidRPr="008C1ACA">
        <w:t>Metodické doporučení pro vyhodnocení vlivů PÚR ČR a ZÚR na životní prostředí (Věstník MŽP ČR č. 02/2015)</w:t>
      </w:r>
    </w:p>
    <w:p w14:paraId="09B37FB1" w14:textId="77777777" w:rsidR="00FB409E" w:rsidRPr="008C1ACA" w:rsidRDefault="00FB409E" w:rsidP="008503CD">
      <w:pPr>
        <w:numPr>
          <w:ilvl w:val="0"/>
          <w:numId w:val="45"/>
        </w:numPr>
      </w:pPr>
      <w:r w:rsidRPr="008C1ACA">
        <w:t>Zákon č. 183/2006 Sb., o územním plánování a stavebním řádu ve znění pozdějších předpisů</w:t>
      </w:r>
    </w:p>
    <w:p w14:paraId="4636647F" w14:textId="77777777" w:rsidR="00FB409E" w:rsidRPr="008C1ACA" w:rsidRDefault="00FB409E" w:rsidP="008503CD">
      <w:pPr>
        <w:numPr>
          <w:ilvl w:val="0"/>
          <w:numId w:val="45"/>
        </w:numPr>
      </w:pPr>
      <w:r w:rsidRPr="008C1ACA">
        <w:t>Zákon č. 100/2001 Sb., o posuzování vlivů na životní prostředí, ve znění pozdějších předpisů</w:t>
      </w:r>
    </w:p>
    <w:p w14:paraId="2FBA3106" w14:textId="77777777" w:rsidR="00FB409E" w:rsidRPr="008C1ACA" w:rsidRDefault="00FB409E" w:rsidP="008503CD">
      <w:pPr>
        <w:numPr>
          <w:ilvl w:val="0"/>
          <w:numId w:val="45"/>
        </w:numPr>
      </w:pPr>
      <w:r w:rsidRPr="008C1ACA">
        <w:t>Vyhláška č. 500/2006 Sb., o územně analytických podkladech, územně plánovací dokumentaci a způsobu evidence územně plánovací činnosti</w:t>
      </w:r>
    </w:p>
    <w:p w14:paraId="14F77605" w14:textId="77777777" w:rsidR="00FB409E" w:rsidRPr="008C1ACA" w:rsidRDefault="00FB409E" w:rsidP="008503CD">
      <w:pPr>
        <w:numPr>
          <w:ilvl w:val="0"/>
          <w:numId w:val="45"/>
        </w:numPr>
      </w:pPr>
      <w:r w:rsidRPr="008C1ACA">
        <w:t>Zák. č. 114/1992 Sb., o ochraně přírody a krajiny, ve znění pozdějších předpisů</w:t>
      </w:r>
    </w:p>
    <w:p w14:paraId="74775230" w14:textId="77777777" w:rsidR="00FB409E" w:rsidRPr="008C1ACA" w:rsidRDefault="00FB409E" w:rsidP="008503CD">
      <w:pPr>
        <w:numPr>
          <w:ilvl w:val="0"/>
          <w:numId w:val="45"/>
        </w:numPr>
      </w:pPr>
      <w:r w:rsidRPr="008C1ACA">
        <w:t>Zákon č. 258/2000 Sb. o ochraně veřejného zdraví a o změně některých souvisejících zákonů ve znění pozdějších předpisů.</w:t>
      </w:r>
    </w:p>
    <w:p w14:paraId="2098FA5E" w14:textId="77777777" w:rsidR="00FB409E" w:rsidRPr="008C1ACA" w:rsidRDefault="00FB409E" w:rsidP="008503CD">
      <w:pPr>
        <w:numPr>
          <w:ilvl w:val="0"/>
          <w:numId w:val="45"/>
        </w:numPr>
      </w:pPr>
      <w:r w:rsidRPr="008C1ACA">
        <w:t>Zákon č. 267/2015 Sb., kterým se mění zákon č. 258/2000 Sb., o ochraně veřejného zdraví a o změně některých souvisejících zákonů, ve znění pozdějších předpisů, a další související zákony</w:t>
      </w:r>
    </w:p>
    <w:p w14:paraId="27C9B69A" w14:textId="77777777" w:rsidR="00FB409E" w:rsidRPr="008C1ACA" w:rsidRDefault="00FB409E" w:rsidP="008503CD">
      <w:pPr>
        <w:numPr>
          <w:ilvl w:val="0"/>
          <w:numId w:val="45"/>
        </w:numPr>
      </w:pPr>
      <w:r w:rsidRPr="008C1ACA">
        <w:t>Nařízení vlády č. 272/2011 Sb., o ochraně zdraví před nepříznivými účinky hluku a vibrací.</w:t>
      </w:r>
    </w:p>
    <w:p w14:paraId="006EEC3E" w14:textId="77777777" w:rsidR="00FB409E" w:rsidRPr="008C1ACA" w:rsidRDefault="00FB409E" w:rsidP="008503CD">
      <w:pPr>
        <w:numPr>
          <w:ilvl w:val="0"/>
          <w:numId w:val="45"/>
        </w:numPr>
      </w:pPr>
      <w:r w:rsidRPr="008C1ACA">
        <w:t>Zákon č. 201/2012 Sb., o ochraně ovzduší</w:t>
      </w:r>
    </w:p>
    <w:p w14:paraId="3A69C623" w14:textId="77777777" w:rsidR="00FB409E" w:rsidRPr="008C1ACA" w:rsidRDefault="00FB409E" w:rsidP="008503CD">
      <w:pPr>
        <w:numPr>
          <w:ilvl w:val="0"/>
          <w:numId w:val="45"/>
        </w:numPr>
      </w:pPr>
      <w:r w:rsidRPr="008C1ACA">
        <w:t>Zákon č. 44/1988 Sb., horní zákon, ve znění pozdějších předpisů</w:t>
      </w:r>
    </w:p>
    <w:p w14:paraId="06E30EBA" w14:textId="77777777" w:rsidR="00FB409E" w:rsidRPr="008C1ACA" w:rsidRDefault="00FB409E" w:rsidP="008503CD">
      <w:pPr>
        <w:numPr>
          <w:ilvl w:val="0"/>
          <w:numId w:val="45"/>
        </w:numPr>
      </w:pPr>
      <w:r w:rsidRPr="008C1ACA">
        <w:t>Zákon č. 254/2001 Sb, o vodách, ve znění pozdějších předpisů</w:t>
      </w:r>
    </w:p>
    <w:p w14:paraId="340D64BE" w14:textId="79906AA9" w:rsidR="008F744E" w:rsidRPr="008C1ACA" w:rsidRDefault="00FB409E" w:rsidP="00831146">
      <w:pPr>
        <w:pStyle w:val="Nadpis3"/>
        <w:keepNext/>
      </w:pPr>
      <w:bookmarkStart w:id="393" w:name="_Toc57905272"/>
      <w:r w:rsidRPr="008C1ACA">
        <w:t xml:space="preserve">veřejné </w:t>
      </w:r>
      <w:r w:rsidR="008F744E" w:rsidRPr="008C1ACA">
        <w:t>Internetové zdroje</w:t>
      </w:r>
      <w:bookmarkEnd w:id="393"/>
    </w:p>
    <w:p w14:paraId="00DE9DE0" w14:textId="77777777" w:rsidR="008F744E" w:rsidRPr="008C1ACA" w:rsidRDefault="0061383D" w:rsidP="008503CD">
      <w:pPr>
        <w:numPr>
          <w:ilvl w:val="0"/>
          <w:numId w:val="46"/>
        </w:numPr>
        <w:rPr>
          <w:rStyle w:val="Hypertextovodkaz"/>
          <w:color w:val="auto"/>
          <w:u w:val="none"/>
        </w:rPr>
      </w:pPr>
      <w:hyperlink r:id="rId73" w:history="1">
        <w:r w:rsidR="008F744E" w:rsidRPr="008C1ACA">
          <w:rPr>
            <w:rStyle w:val="Hypertextovodkaz"/>
            <w:rFonts w:asciiTheme="minorHAnsi" w:hAnsiTheme="minorHAnsi" w:cstheme="minorHAnsi"/>
            <w:color w:val="auto"/>
          </w:rPr>
          <w:t>http://iprpraha.cz</w:t>
        </w:r>
      </w:hyperlink>
    </w:p>
    <w:p w14:paraId="1AA46044" w14:textId="77777777" w:rsidR="00FB409E" w:rsidRPr="008C1ACA" w:rsidRDefault="0061383D" w:rsidP="008503CD">
      <w:pPr>
        <w:numPr>
          <w:ilvl w:val="0"/>
          <w:numId w:val="46"/>
        </w:numPr>
      </w:pPr>
      <w:hyperlink r:id="rId74" w:history="1">
        <w:r w:rsidR="00FB409E" w:rsidRPr="008C1ACA">
          <w:rPr>
            <w:rStyle w:val="Hypertextovodkaz"/>
            <w:rFonts w:asciiTheme="minorHAnsi" w:hAnsiTheme="minorHAnsi" w:cstheme="minorHAnsi"/>
            <w:color w:val="auto"/>
          </w:rPr>
          <w:t>http://app.iprpraha.cz/apl/app/ig_mapy/</w:t>
        </w:r>
      </w:hyperlink>
      <w:r w:rsidR="00FB409E" w:rsidRPr="008C1ACA">
        <w:t xml:space="preserve"> </w:t>
      </w:r>
    </w:p>
    <w:p w14:paraId="775B4D79" w14:textId="77777777" w:rsidR="008F744E" w:rsidRPr="008C1ACA" w:rsidRDefault="0061383D" w:rsidP="008503CD">
      <w:pPr>
        <w:numPr>
          <w:ilvl w:val="0"/>
          <w:numId w:val="46"/>
        </w:numPr>
      </w:pPr>
      <w:hyperlink r:id="rId75" w:history="1">
        <w:r w:rsidR="008F744E" w:rsidRPr="008C1ACA">
          <w:rPr>
            <w:rStyle w:val="Hypertextovodkaz"/>
            <w:rFonts w:asciiTheme="minorHAnsi" w:hAnsiTheme="minorHAnsi" w:cstheme="minorHAnsi"/>
            <w:color w:val="auto"/>
          </w:rPr>
          <w:t>http://www.envis.praha-mesto.cz</w:t>
        </w:r>
      </w:hyperlink>
    </w:p>
    <w:p w14:paraId="04B81685" w14:textId="77777777" w:rsidR="008F744E" w:rsidRPr="008C1ACA" w:rsidRDefault="0061383D" w:rsidP="008503CD">
      <w:pPr>
        <w:numPr>
          <w:ilvl w:val="0"/>
          <w:numId w:val="46"/>
        </w:numPr>
      </w:pPr>
      <w:hyperlink r:id="rId76" w:history="1">
        <w:r w:rsidR="008F744E" w:rsidRPr="008C1ACA">
          <w:rPr>
            <w:rStyle w:val="Hypertextovodkaz"/>
            <w:rFonts w:asciiTheme="minorHAnsi" w:hAnsiTheme="minorHAnsi" w:cstheme="minorHAnsi"/>
            <w:color w:val="auto"/>
          </w:rPr>
          <w:t>http://cs.wikipedia.org</w:t>
        </w:r>
      </w:hyperlink>
    </w:p>
    <w:p w14:paraId="25449933" w14:textId="77777777" w:rsidR="008F744E" w:rsidRPr="008C1ACA" w:rsidRDefault="0061383D" w:rsidP="008503CD">
      <w:pPr>
        <w:numPr>
          <w:ilvl w:val="0"/>
          <w:numId w:val="46"/>
        </w:numPr>
      </w:pPr>
      <w:hyperlink r:id="rId77" w:history="1">
        <w:r w:rsidR="008F744E" w:rsidRPr="008C1ACA">
          <w:rPr>
            <w:rStyle w:val="Hypertextovodkaz"/>
            <w:rFonts w:asciiTheme="minorHAnsi" w:hAnsiTheme="minorHAnsi" w:cstheme="minorHAnsi"/>
            <w:color w:val="auto"/>
          </w:rPr>
          <w:t>http://www.mapy.cz</w:t>
        </w:r>
      </w:hyperlink>
    </w:p>
    <w:p w14:paraId="09EF7BE3" w14:textId="77777777" w:rsidR="008F744E" w:rsidRPr="008C1ACA" w:rsidRDefault="0061383D" w:rsidP="008503CD">
      <w:pPr>
        <w:numPr>
          <w:ilvl w:val="0"/>
          <w:numId w:val="46"/>
        </w:numPr>
      </w:pPr>
      <w:hyperlink r:id="rId78" w:history="1">
        <w:r w:rsidR="008F744E" w:rsidRPr="008C1ACA">
          <w:rPr>
            <w:rStyle w:val="Hypertextovodkaz"/>
            <w:rFonts w:asciiTheme="minorHAnsi" w:hAnsiTheme="minorHAnsi" w:cstheme="minorHAnsi"/>
            <w:color w:val="auto"/>
          </w:rPr>
          <w:t>http://www.praha-mesto.cz</w:t>
        </w:r>
      </w:hyperlink>
    </w:p>
    <w:p w14:paraId="493B67F5" w14:textId="77777777" w:rsidR="008F744E" w:rsidRPr="008C1ACA" w:rsidRDefault="0061383D" w:rsidP="008503CD">
      <w:pPr>
        <w:numPr>
          <w:ilvl w:val="0"/>
          <w:numId w:val="46"/>
        </w:numPr>
      </w:pPr>
      <w:hyperlink r:id="rId79" w:history="1">
        <w:r w:rsidR="008F744E" w:rsidRPr="008C1ACA">
          <w:rPr>
            <w:rStyle w:val="Hypertextovodkaz"/>
            <w:rFonts w:asciiTheme="minorHAnsi" w:hAnsiTheme="minorHAnsi" w:cstheme="minorHAnsi"/>
            <w:color w:val="auto"/>
          </w:rPr>
          <w:t>www.natura2000.cz</w:t>
        </w:r>
      </w:hyperlink>
    </w:p>
    <w:p w14:paraId="070FF82D" w14:textId="77777777" w:rsidR="008F744E" w:rsidRPr="008C1ACA" w:rsidRDefault="0061383D" w:rsidP="008503CD">
      <w:pPr>
        <w:numPr>
          <w:ilvl w:val="0"/>
          <w:numId w:val="46"/>
        </w:numPr>
      </w:pPr>
      <w:hyperlink r:id="rId80" w:history="1">
        <w:r w:rsidR="008F744E" w:rsidRPr="008C1ACA">
          <w:rPr>
            <w:rStyle w:val="Hypertextovodkaz"/>
            <w:rFonts w:asciiTheme="minorHAnsi" w:hAnsiTheme="minorHAnsi" w:cstheme="minorHAnsi"/>
            <w:color w:val="auto"/>
          </w:rPr>
          <w:t>www.heis.vuv.cz</w:t>
        </w:r>
      </w:hyperlink>
    </w:p>
    <w:p w14:paraId="0AB0857B" w14:textId="77777777" w:rsidR="008F744E" w:rsidRPr="008C1ACA" w:rsidRDefault="0061383D" w:rsidP="008503CD">
      <w:pPr>
        <w:numPr>
          <w:ilvl w:val="0"/>
          <w:numId w:val="46"/>
        </w:numPr>
      </w:pPr>
      <w:hyperlink r:id="rId81" w:history="1">
        <w:r w:rsidR="008F744E" w:rsidRPr="008C1ACA">
          <w:rPr>
            <w:rStyle w:val="Hypertextovodkaz"/>
            <w:rFonts w:asciiTheme="minorHAnsi" w:hAnsiTheme="minorHAnsi" w:cstheme="minorHAnsi"/>
            <w:color w:val="auto"/>
          </w:rPr>
          <w:t>https://mapy.geology.cz/radon/</w:t>
        </w:r>
      </w:hyperlink>
    </w:p>
    <w:p w14:paraId="30FD7CD4" w14:textId="77777777" w:rsidR="008F744E" w:rsidRPr="008C1ACA" w:rsidRDefault="0061383D" w:rsidP="008503CD">
      <w:pPr>
        <w:numPr>
          <w:ilvl w:val="0"/>
          <w:numId w:val="46"/>
        </w:numPr>
      </w:pPr>
      <w:hyperlink r:id="rId82" w:history="1">
        <w:r w:rsidR="008F744E" w:rsidRPr="008C1ACA">
          <w:rPr>
            <w:rStyle w:val="Hypertextovodkaz"/>
            <w:rFonts w:asciiTheme="minorHAnsi" w:hAnsiTheme="minorHAnsi" w:cstheme="minorHAnsi"/>
            <w:color w:val="auto"/>
          </w:rPr>
          <w:t>https://mapy.geology.cz/svahove_nestability/</w:t>
        </w:r>
      </w:hyperlink>
      <w:r w:rsidR="008F744E" w:rsidRPr="008C1ACA">
        <w:t xml:space="preserve"> </w:t>
      </w:r>
    </w:p>
    <w:p w14:paraId="07AA8CE3" w14:textId="77777777" w:rsidR="008F744E" w:rsidRPr="008C1ACA" w:rsidRDefault="0061383D" w:rsidP="008503CD">
      <w:pPr>
        <w:numPr>
          <w:ilvl w:val="0"/>
          <w:numId w:val="46"/>
        </w:numPr>
      </w:pPr>
      <w:hyperlink r:id="rId83" w:history="1">
        <w:r w:rsidR="008F744E" w:rsidRPr="008C1ACA">
          <w:rPr>
            <w:rStyle w:val="Hypertextovodkaz"/>
            <w:rFonts w:asciiTheme="minorHAnsi" w:hAnsiTheme="minorHAnsi" w:cstheme="minorHAnsi"/>
            <w:color w:val="auto"/>
          </w:rPr>
          <w:t>https://mapy.geology.cz/haz/</w:t>
        </w:r>
      </w:hyperlink>
      <w:r w:rsidR="008F744E" w:rsidRPr="008C1ACA">
        <w:t xml:space="preserve"> </w:t>
      </w:r>
    </w:p>
    <w:p w14:paraId="34EB98F6" w14:textId="77777777" w:rsidR="008F744E" w:rsidRPr="008C1ACA" w:rsidRDefault="0061383D" w:rsidP="008503CD">
      <w:pPr>
        <w:numPr>
          <w:ilvl w:val="0"/>
          <w:numId w:val="46"/>
        </w:numPr>
      </w:pPr>
      <w:hyperlink r:id="rId84" w:history="1">
        <w:r w:rsidR="008F744E" w:rsidRPr="008C1ACA">
          <w:rPr>
            <w:rStyle w:val="Hypertextovodkaz"/>
            <w:rFonts w:asciiTheme="minorHAnsi" w:hAnsiTheme="minorHAnsi" w:cstheme="minorHAnsi"/>
            <w:color w:val="auto"/>
          </w:rPr>
          <w:t>https://mapy.geology.cz/suris/</w:t>
        </w:r>
      </w:hyperlink>
      <w:r w:rsidR="008F744E" w:rsidRPr="008C1ACA">
        <w:t xml:space="preserve"> </w:t>
      </w:r>
    </w:p>
    <w:sectPr w:rsidR="008F744E" w:rsidRPr="008C1ACA" w:rsidSect="00803BEE">
      <w:headerReference w:type="even" r:id="rId85"/>
      <w:headerReference w:type="default" r:id="rId86"/>
      <w:pgSz w:w="11906" w:h="16838" w:code="9"/>
      <w:pgMar w:top="1418" w:right="1418" w:bottom="1418" w:left="1418" w:header="709" w:footer="709" w:gutter="0"/>
      <w:cols w:space="708"/>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0644FA4" w16cid:durableId="27277D71"/>
  <w16cid:commentId w16cid:paraId="0955DC1A" w16cid:durableId="27277D7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AFE869" w14:textId="77777777" w:rsidR="00176981" w:rsidRDefault="00176981" w:rsidP="00DE1368">
      <w:r>
        <w:separator/>
      </w:r>
    </w:p>
  </w:endnote>
  <w:endnote w:type="continuationSeparator" w:id="0">
    <w:p w14:paraId="06D7F307" w14:textId="77777777" w:rsidR="00176981" w:rsidRDefault="00176981" w:rsidP="00DE1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UnitPro">
    <w:altName w:val="Arial"/>
    <w:panose1 w:val="00000000000000000000"/>
    <w:charset w:val="00"/>
    <w:family w:val="swiss"/>
    <w:notTrueType/>
    <w:pitch w:val="variable"/>
    <w:sig w:usb0="00000001" w:usb1="5000207B" w:usb2="00000008"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CA1CB6" w14:textId="77777777" w:rsidR="00176981" w:rsidRDefault="00176981">
    <w:pPr>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3</w:t>
    </w:r>
    <w:r>
      <w:rPr>
        <w:rStyle w:val="slostrnky"/>
      </w:rPr>
      <w:fldChar w:fldCharType="end"/>
    </w:r>
  </w:p>
  <w:p w14:paraId="4CBC16D5" w14:textId="77777777" w:rsidR="00176981" w:rsidRDefault="0017698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87CCC2" w14:textId="77777777" w:rsidR="00176981" w:rsidRDefault="00176981">
    <w:pP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261051" w14:textId="6865B53D" w:rsidR="00176981" w:rsidRDefault="00176981">
    <w:pP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25245944"/>
      <w:docPartObj>
        <w:docPartGallery w:val="Page Numbers (Bottom of Page)"/>
        <w:docPartUnique/>
      </w:docPartObj>
    </w:sdtPr>
    <w:sdtEndPr/>
    <w:sdtContent>
      <w:p w14:paraId="5EF51276" w14:textId="30F87447" w:rsidR="00176981" w:rsidRDefault="0061383D">
        <w:pPr>
          <w:jc w:val="center"/>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3256888"/>
      <w:docPartObj>
        <w:docPartGallery w:val="Page Numbers (Bottom of Page)"/>
        <w:docPartUnique/>
      </w:docPartObj>
    </w:sdtPr>
    <w:sdtEndPr/>
    <w:sdtContent>
      <w:p w14:paraId="56164F99" w14:textId="77777777" w:rsidR="00176981" w:rsidRDefault="00176981">
        <w:pPr>
          <w:jc w:val="center"/>
        </w:pPr>
        <w:r>
          <w:fldChar w:fldCharType="begin"/>
        </w:r>
        <w:r>
          <w:instrText>PAGE   \* MERGEFORMAT</w:instrText>
        </w:r>
        <w:r>
          <w:fldChar w:fldCharType="separate"/>
        </w:r>
        <w:r w:rsidR="0061383D">
          <w:rPr>
            <w:noProof/>
          </w:rPr>
          <w:t>128</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0535373"/>
      <w:docPartObj>
        <w:docPartGallery w:val="Page Numbers (Bottom of Page)"/>
        <w:docPartUnique/>
      </w:docPartObj>
    </w:sdtPr>
    <w:sdtEndPr/>
    <w:sdtContent>
      <w:p w14:paraId="57C8F94F" w14:textId="77777777" w:rsidR="00176981" w:rsidRDefault="00176981">
        <w:pPr>
          <w:jc w:val="center"/>
        </w:pPr>
        <w:r>
          <w:fldChar w:fldCharType="begin"/>
        </w:r>
        <w:r>
          <w:instrText>PAGE   \* MERGEFORMAT</w:instrText>
        </w:r>
        <w:r>
          <w:fldChar w:fldCharType="separate"/>
        </w:r>
        <w:r w:rsidR="0061383D">
          <w:rPr>
            <w:noProof/>
          </w:rPr>
          <w:t>127</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D3DEA3" w14:textId="77777777" w:rsidR="00176981" w:rsidRDefault="00176981" w:rsidP="00DE1368">
      <w:r>
        <w:separator/>
      </w:r>
    </w:p>
  </w:footnote>
  <w:footnote w:type="continuationSeparator" w:id="0">
    <w:p w14:paraId="2B23C69B" w14:textId="77777777" w:rsidR="00176981" w:rsidRDefault="00176981" w:rsidP="00DE1368">
      <w:r>
        <w:continuationSeparator/>
      </w:r>
    </w:p>
  </w:footnote>
  <w:footnote w:id="1">
    <w:p w14:paraId="6C29ACEF" w14:textId="77777777" w:rsidR="00176981" w:rsidRDefault="00176981" w:rsidP="00EB13D7">
      <w:pPr>
        <w:pStyle w:val="Textpoznpodarou"/>
      </w:pPr>
      <w:r>
        <w:rPr>
          <w:rStyle w:val="Znakapoznpodarou"/>
        </w:rPr>
        <w:footnoteRef/>
      </w:r>
      <w:r>
        <w:t xml:space="preserve"> § 31 odst. 4 ve spojení s § 36 odst. 5 a § 43 odst. 3 zák. č. 183/2006 Sb., stavební zákon ve znění pozdějších předpisů.</w:t>
      </w:r>
    </w:p>
  </w:footnote>
  <w:footnote w:id="2">
    <w:p w14:paraId="4A206C0A" w14:textId="77777777" w:rsidR="00176981" w:rsidRDefault="00176981" w:rsidP="00845017">
      <w:pPr>
        <w:pStyle w:val="Textpoznpodarou"/>
      </w:pPr>
      <w:r>
        <w:rPr>
          <w:rStyle w:val="Znakapoznpodarou"/>
        </w:rPr>
        <w:footnoteRef/>
      </w:r>
      <w:hyperlink r:id="rId1" w:history="1">
        <w:r w:rsidRPr="00F51F2E">
          <w:rPr>
            <w:rStyle w:val="Hypertextovodkaz"/>
          </w:rPr>
          <w:t>https://app.iprpraha.cz/apl/app/atlas-zp/?service[]=mapa_bonity_klimatu</w:t>
        </w:r>
      </w:hyperlink>
    </w:p>
  </w:footnote>
  <w:footnote w:id="3">
    <w:p w14:paraId="446176B0" w14:textId="17673EF8" w:rsidR="00176981" w:rsidRDefault="00176981">
      <w:pPr>
        <w:pStyle w:val="Textpoznpodarou"/>
      </w:pPr>
      <w:r>
        <w:rPr>
          <w:rStyle w:val="Znakapoznpodarou"/>
        </w:rPr>
        <w:footnoteRef/>
      </w:r>
      <w:r>
        <w:t xml:space="preserve"> </w:t>
      </w:r>
      <w:r w:rsidRPr="00275B9C">
        <w:t>Nařízení č. 10/2016 Sb. hlavního města Prahy,</w:t>
      </w:r>
      <w:r>
        <w:t xml:space="preserve"> </w:t>
      </w:r>
      <w:r w:rsidRPr="00275B9C">
        <w:t>ve znění nařízení č. 14/2018 Sb. HMP</w:t>
      </w:r>
      <w:r>
        <w:t>.</w:t>
      </w:r>
    </w:p>
  </w:footnote>
  <w:footnote w:id="4">
    <w:p w14:paraId="68F1B79A" w14:textId="62226756" w:rsidR="00176981" w:rsidRPr="00BB5659" w:rsidRDefault="00176981" w:rsidP="00ED7927">
      <w:r>
        <w:rPr>
          <w:rStyle w:val="Znakapoznpodarou"/>
        </w:rPr>
        <w:footnoteRef/>
      </w:r>
      <w:r>
        <w:t xml:space="preserve"> P</w:t>
      </w:r>
      <w:r w:rsidRPr="00ED7927">
        <w:rPr>
          <w:sz w:val="18"/>
          <w:lang w:eastAsia="en-US"/>
        </w:rPr>
        <w:t>odkladová urbanistická studie střížkov pro návrh změny ÚP HMP Č. Z 3093/10 (Ing. arch. Luboš Jíra – A.D. Studio, 11/2019).</w:t>
      </w:r>
      <w:r w:rsidRPr="007B0AAC">
        <w:t xml:space="preserve"> </w:t>
      </w:r>
    </w:p>
    <w:p w14:paraId="7A7E49B4" w14:textId="490FCEEE" w:rsidR="00176981" w:rsidRDefault="00176981">
      <w:pPr>
        <w:pStyle w:val="Textpoznpodarou"/>
      </w:pPr>
    </w:p>
  </w:footnote>
  <w:footnote w:id="5">
    <w:p w14:paraId="31A0E6BC" w14:textId="77777777" w:rsidR="00176981" w:rsidRDefault="00176981" w:rsidP="00094ED2">
      <w:pPr>
        <w:pStyle w:val="Textpoznpodarou"/>
      </w:pPr>
      <w:r>
        <w:rPr>
          <w:rStyle w:val="Znakapoznpodarou"/>
        </w:rPr>
        <w:footnoteRef/>
      </w:r>
      <w:r>
        <w:t xml:space="preserve"> </w:t>
      </w:r>
      <w:hyperlink r:id="rId2" w:history="1">
        <w:r w:rsidRPr="005564FC">
          <w:rPr>
            <w:rStyle w:val="Hypertextovodkaz"/>
          </w:rPr>
          <w:t>http://www.geology.cz/aplikace/geohazardy/</w:t>
        </w:r>
      </w:hyperlink>
      <w:r>
        <w:t xml:space="preserve"> </w:t>
      </w:r>
    </w:p>
  </w:footnote>
  <w:footnote w:id="6">
    <w:p w14:paraId="2024B139" w14:textId="4C51ACF5" w:rsidR="00176981" w:rsidRDefault="00176981">
      <w:pPr>
        <w:pStyle w:val="Textpoznpodarou"/>
      </w:pPr>
      <w:r>
        <w:rPr>
          <w:rStyle w:val="Znakapoznpodarou"/>
        </w:rPr>
        <w:footnoteRef/>
      </w:r>
      <w:r>
        <w:t xml:space="preserve"> Viz část B tohoto svazku.</w:t>
      </w:r>
    </w:p>
  </w:footnote>
  <w:footnote w:id="7">
    <w:p w14:paraId="76853B83" w14:textId="44E20AAC" w:rsidR="00176981" w:rsidRDefault="00176981">
      <w:pPr>
        <w:pStyle w:val="Textpoznpodarou"/>
      </w:pPr>
      <w:r>
        <w:rPr>
          <w:rStyle w:val="Znakapoznpodarou"/>
        </w:rPr>
        <w:footnoteRef/>
      </w:r>
      <w:r>
        <w:t xml:space="preserve"> Dále jen „opatření k omezení vlivů“.</w:t>
      </w:r>
    </w:p>
  </w:footnote>
  <w:footnote w:id="8">
    <w:p w14:paraId="28343055" w14:textId="77777777" w:rsidR="00176981" w:rsidRDefault="00176981" w:rsidP="004D1097">
      <w:pPr>
        <w:pStyle w:val="Textpoznpodarou"/>
      </w:pPr>
      <w:r>
        <w:rPr>
          <w:rStyle w:val="Znakapoznpodarou"/>
        </w:rPr>
        <w:footnoteRef/>
      </w:r>
      <w:r>
        <w:t xml:space="preserve"> Dále </w:t>
      </w:r>
      <w:r w:rsidRPr="00C5471F">
        <w:t xml:space="preserve">jen </w:t>
      </w:r>
      <w:r>
        <w:t>Z 3093/10</w:t>
      </w:r>
      <w:r w:rsidRPr="00C5471F">
        <w:t>.</w:t>
      </w:r>
    </w:p>
  </w:footnote>
  <w:footnote w:id="9">
    <w:p w14:paraId="752EF51B" w14:textId="77777777" w:rsidR="00176981" w:rsidRDefault="00176981" w:rsidP="004D1097">
      <w:pPr>
        <w:pStyle w:val="Textpoznpodarou"/>
      </w:pPr>
      <w:r>
        <w:rPr>
          <w:rStyle w:val="Znakapoznpodarou"/>
        </w:rPr>
        <w:footnoteRef/>
      </w:r>
      <w:r>
        <w:t xml:space="preserve"> Dále jen ÚAP HMP 2020.</w:t>
      </w:r>
    </w:p>
  </w:footnote>
  <w:footnote w:id="10">
    <w:p w14:paraId="6FCCFAA8" w14:textId="77777777" w:rsidR="00176981" w:rsidRDefault="00176981" w:rsidP="004D1097">
      <w:pPr>
        <w:pStyle w:val="Textpoznpodarou"/>
      </w:pPr>
      <w:r>
        <w:rPr>
          <w:rStyle w:val="Znakapoznpodarou"/>
        </w:rPr>
        <w:footnoteRef/>
      </w:r>
      <w:r>
        <w:t xml:space="preserve"> Vláda není řešení, vláda je problém (R. Reagan 1911 – 2004, 40. prezident USA).</w:t>
      </w:r>
    </w:p>
  </w:footnote>
  <w:footnote w:id="11">
    <w:p w14:paraId="25B8DF51" w14:textId="77777777" w:rsidR="00176981" w:rsidRDefault="00176981" w:rsidP="004D1097">
      <w:pPr>
        <w:pStyle w:val="Textpoznpodarou"/>
      </w:pPr>
      <w:r>
        <w:rPr>
          <w:rStyle w:val="Znakapoznpodarou"/>
        </w:rPr>
        <w:footnoteRef/>
      </w:r>
      <w:r>
        <w:t xml:space="preserve"> Viz Regulativy plošného a prostorového uspořádání území hl. m. Prahy (ÚP SÚ hl. m. Prahy ve znění OOP č. 55/2018b Sb.</w:t>
      </w:r>
    </w:p>
  </w:footnote>
  <w:footnote w:id="12">
    <w:p w14:paraId="345129A9" w14:textId="77777777" w:rsidR="00176981" w:rsidRDefault="00176981" w:rsidP="004D1097">
      <w:pPr>
        <w:pStyle w:val="Textpoznpodarou"/>
      </w:pPr>
      <w:r>
        <w:rPr>
          <w:rStyle w:val="Znakapoznpodarou"/>
        </w:rPr>
        <w:footnoteRef/>
      </w:r>
      <w:r>
        <w:t xml:space="preserve"> V zájmu zřetelného provázanosti s platnými ÚAP HMP bylo u vybraných cílů ponecháno jejich původní číselné označení.</w:t>
      </w:r>
    </w:p>
  </w:footnote>
  <w:footnote w:id="13">
    <w:p w14:paraId="4CB60302" w14:textId="76681E33" w:rsidR="006F777B" w:rsidRDefault="006F777B">
      <w:pPr>
        <w:pStyle w:val="Textpoznpodarou"/>
      </w:pPr>
      <w:r>
        <w:rPr>
          <w:rStyle w:val="Znakapoznpodarou"/>
        </w:rPr>
        <w:footnoteRef/>
      </w:r>
      <w:r>
        <w:t xml:space="preserve"> </w:t>
      </w:r>
      <w:r>
        <w:rPr>
          <w:rFonts w:cs="Calibri"/>
          <w:color w:val="000000"/>
          <w:sz w:val="22"/>
          <w:shd w:val="clear" w:color="auto" w:fill="FFFFFF"/>
        </w:rPr>
        <w:t>Aktualizované ÚAP nemají vliv na výsledek vyhodnocení.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43691" w14:textId="4F2E3B36" w:rsidR="00176981" w:rsidRPr="00A21441" w:rsidRDefault="00176981" w:rsidP="00A21441">
    <w:pPr>
      <w:pStyle w:val="Zhlav"/>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A9F7FA" w14:textId="1989E8EF" w:rsidR="00176981" w:rsidRPr="00E759EA" w:rsidRDefault="00176981" w:rsidP="00E759EA">
    <w:pPr>
      <w:pStyle w:val="Zhlav"/>
      <w:jc w:val="left"/>
    </w:pPr>
    <w:r>
      <w:t xml:space="preserve">E. Vyhodnocení přínosu </w:t>
    </w:r>
    <w:r w:rsidRPr="0010282E">
      <w:t>k naplnění priorit územního plánování obsažených v ZÚR hl. m. Prahy</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B9162B" w14:textId="6B0F50B0" w:rsidR="00176981" w:rsidRPr="0050354C" w:rsidRDefault="00176981" w:rsidP="0050354C">
    <w:pPr>
      <w:pStyle w:val="Zhlav"/>
    </w:pPr>
    <w:r>
      <w:t>E</w:t>
    </w:r>
    <w:r w:rsidRPr="0050354C">
      <w:t xml:space="preserve">. </w:t>
    </w:r>
    <w:r>
      <w:t>V</w:t>
    </w:r>
    <w:r w:rsidRPr="0050354C">
      <w:t xml:space="preserve">yhodnocení </w:t>
    </w:r>
    <w:r>
      <w:t>přínosu k naplnění priorit územního plánování obsažených v ZÚR hl. m. Prahy</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B09D63" w14:textId="5AB9D8F4" w:rsidR="00176981" w:rsidRDefault="00176981" w:rsidP="00803BEE">
    <w:pPr>
      <w:pStyle w:val="Zhlav"/>
      <w:jc w:val="left"/>
    </w:pPr>
    <w:r>
      <w:t xml:space="preserve">F. Vyhodnocení vlivů na udržitelný rozvoj území </w:t>
    </w:r>
    <w:r>
      <w:sym w:font="Symbol" w:char="F02D"/>
    </w:r>
    <w:r>
      <w:t xml:space="preserve"> shrnutí</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DA9625" w14:textId="769CEBAF" w:rsidR="00176981" w:rsidRPr="0050354C" w:rsidRDefault="00176981" w:rsidP="0050354C">
    <w:pPr>
      <w:pStyle w:val="Zhlav"/>
    </w:pPr>
    <w:r>
      <w:t>F</w:t>
    </w:r>
    <w:r w:rsidRPr="0050354C">
      <w:t xml:space="preserve">. </w:t>
    </w:r>
    <w:r>
      <w:t>V</w:t>
    </w:r>
    <w:r w:rsidRPr="0050354C">
      <w:t xml:space="preserve">yhodnocení </w:t>
    </w:r>
    <w:r>
      <w:t>vlivů na udržitelný rozvoj území - Shrnutí</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218B49" w14:textId="6873CDD0" w:rsidR="00176981" w:rsidRDefault="00176981" w:rsidP="00803BEE">
    <w:pPr>
      <w:pStyle w:val="Zhlav"/>
      <w:jc w:val="left"/>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4698B" w14:textId="6311CDA4" w:rsidR="00176981" w:rsidRPr="00114767" w:rsidRDefault="00176981" w:rsidP="00114767">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D50932" w14:textId="0D124DA2" w:rsidR="00176981" w:rsidRDefault="00176981" w:rsidP="009A3F50">
    <w:pPr>
      <w:pStyle w:val="Zhlav"/>
      <w:jc w:val="left"/>
    </w:pPr>
    <w:r w:rsidRPr="009A3F50">
      <w:t>A. Vyhodnocení vlivů na životní prostředí dle přílohy stavebního zákona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EA2F87" w14:textId="123907F0" w:rsidR="00176981" w:rsidRDefault="00176981">
    <w:pPr>
      <w:pStyle w:val="Zhlav"/>
    </w:pPr>
    <w:r>
      <w:t>A. Vyhodnocení vlivů na životní prostředí dle přílohy stavebního zákona</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7A8F61" w14:textId="720B66F2" w:rsidR="00176981" w:rsidRDefault="00176981" w:rsidP="004603CA">
    <w:pPr>
      <w:pStyle w:val="Zhlav"/>
      <w:jc w:val="left"/>
    </w:pPr>
    <w:r>
      <w:t>B</w:t>
    </w:r>
    <w:r w:rsidRPr="004603CA">
      <w:t xml:space="preserve">. Vyhodnocení vlivů na </w:t>
    </w:r>
    <w:r>
      <w:t xml:space="preserve">ptačí oblasti a evropsky významné lokality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391C78" w14:textId="0CA893E7" w:rsidR="00176981" w:rsidRPr="00BB1BAD" w:rsidRDefault="00176981" w:rsidP="007C6E82">
    <w:pPr>
      <w:pStyle w:val="Zhlav"/>
    </w:pPr>
    <w:r>
      <w:t>B. Vyhodnocení vlivů na ptačí oblasti a evropsky významné lokality</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4B03B" w14:textId="3FE9F6FA" w:rsidR="00176981" w:rsidRPr="00BB1BAD" w:rsidRDefault="00D23DA7" w:rsidP="00EB4FF4">
    <w:pPr>
      <w:pStyle w:val="Zhlav"/>
      <w:jc w:val="left"/>
    </w:pPr>
    <w:r>
      <w:t>C</w:t>
    </w:r>
    <w:r w:rsidR="00176981">
      <w:t>. Vyhodnocení vli</w:t>
    </w:r>
    <w:r>
      <w:t>vů</w:t>
    </w:r>
    <w:r w:rsidR="00176981">
      <w:t xml:space="preserve"> na skutečnosti </w:t>
    </w:r>
    <w:r>
      <w:t xml:space="preserve">zjištěné </w:t>
    </w:r>
    <w:r w:rsidR="00176981">
      <w:t>v územně analitických podkladech</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B1714" w14:textId="47516E1B" w:rsidR="00176981" w:rsidRPr="00BB1BAD" w:rsidRDefault="00176981" w:rsidP="007C6E82">
    <w:pPr>
      <w:pStyle w:val="Zhlav"/>
    </w:pPr>
    <w:r>
      <w:t>C. Vyhodnocení vlivů na skutečnosti zjištěné v územně analytických podkladech</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54A637" w14:textId="33C8FBCB" w:rsidR="00D23DA7" w:rsidRPr="00BB1BAD" w:rsidRDefault="00D23DA7" w:rsidP="00EB4FF4">
    <w:pPr>
      <w:pStyle w:val="Zhlav"/>
      <w:jc w:val="left"/>
    </w:pPr>
    <w:r>
      <w:t>D. Vyhodnocení vlivů na jiné skutečnosti nepodchycené v územně analitických podkladech</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692F94" w14:textId="79699473" w:rsidR="00831146" w:rsidRPr="00BB1BAD" w:rsidRDefault="00831146" w:rsidP="007C6E82">
    <w:pPr>
      <w:pStyle w:val="Zhlav"/>
    </w:pPr>
    <w:r>
      <w:t>D. Vyhodnocení vlivů na jiné skutečnosti nepodchycené v územně analytických podkladech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singleLevel"/>
    <w:tmpl w:val="00000003"/>
    <w:name w:val="WW8Num2"/>
    <w:lvl w:ilvl="0">
      <w:start w:val="1"/>
      <w:numFmt w:val="decimal"/>
      <w:lvlText w:val="[%1]"/>
      <w:lvlJc w:val="right"/>
      <w:pPr>
        <w:tabs>
          <w:tab w:val="num" w:pos="1446"/>
        </w:tabs>
        <w:ind w:left="1446" w:hanging="397"/>
      </w:pPr>
    </w:lvl>
  </w:abstractNum>
  <w:abstractNum w:abstractNumId="1"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Symbol" w:hAnsi="Symbol" w:hint="default"/>
        <w:sz w:val="24"/>
      </w:rPr>
    </w:lvl>
  </w:abstractNum>
  <w:abstractNum w:abstractNumId="2" w15:restartNumberingAfterBreak="0">
    <w:nsid w:val="04F4285D"/>
    <w:multiLevelType w:val="hybridMultilevel"/>
    <w:tmpl w:val="4E2C836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6935891"/>
    <w:multiLevelType w:val="hybridMultilevel"/>
    <w:tmpl w:val="0C5C69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82055CB"/>
    <w:multiLevelType w:val="hybridMultilevel"/>
    <w:tmpl w:val="070EFEC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B1D0983"/>
    <w:multiLevelType w:val="hybridMultilevel"/>
    <w:tmpl w:val="1ABE2DF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C5E2AAD"/>
    <w:multiLevelType w:val="hybridMultilevel"/>
    <w:tmpl w:val="B080964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35270A3"/>
    <w:multiLevelType w:val="hybridMultilevel"/>
    <w:tmpl w:val="C6F2C19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58D6AAD"/>
    <w:multiLevelType w:val="hybridMultilevel"/>
    <w:tmpl w:val="9F1698A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7B36A65"/>
    <w:multiLevelType w:val="hybridMultilevel"/>
    <w:tmpl w:val="28802FA6"/>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00F2276"/>
    <w:multiLevelType w:val="hybridMultilevel"/>
    <w:tmpl w:val="64C2CED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0DC54FF"/>
    <w:multiLevelType w:val="hybridMultilevel"/>
    <w:tmpl w:val="24F88DC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0EF2D76"/>
    <w:multiLevelType w:val="hybridMultilevel"/>
    <w:tmpl w:val="77825B48"/>
    <w:lvl w:ilvl="0" w:tplc="4FE67CE2">
      <w:start w:val="1"/>
      <w:numFmt w:val="bullet"/>
      <w:pStyle w:val="Texttabulky1"/>
      <w:lvlText w:val=""/>
      <w:lvlJc w:val="left"/>
      <w:pPr>
        <w:tabs>
          <w:tab w:val="num" w:pos="454"/>
        </w:tabs>
        <w:ind w:left="454" w:hanging="454"/>
      </w:pPr>
      <w:rPr>
        <w:rFonts w:ascii="Symbol" w:hAnsi="Symbol" w:cs="Symbol" w:hint="default"/>
        <w:caps w:val="0"/>
        <w:strike w:val="0"/>
        <w:dstrike w:val="0"/>
        <w:vanish w:val="0"/>
        <w:color w:val="000000"/>
        <w:sz w:val="18"/>
        <w:szCs w:val="18"/>
        <w:vertAlign w:val="baseline"/>
        <w14:shadow w14:blurRad="0" w14:dist="0" w14:dir="0" w14:sx="0" w14:sy="0" w14:kx="0" w14:ky="0" w14:algn="none">
          <w14:srgbClr w14:val="000000"/>
        </w14:shadow>
        <w14:textOutline w14:w="0" w14:cap="rnd" w14:cmpd="sng" w14:algn="ctr">
          <w14:noFill/>
          <w14:prstDash w14:val="solid"/>
          <w14:bevel/>
        </w14:textOutline>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25AF63CB"/>
    <w:multiLevelType w:val="hybridMultilevel"/>
    <w:tmpl w:val="5E00855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5FF55EA"/>
    <w:multiLevelType w:val="hybridMultilevel"/>
    <w:tmpl w:val="67D4AA72"/>
    <w:lvl w:ilvl="0" w:tplc="8258103C">
      <w:start w:val="1"/>
      <w:numFmt w:val="decimal"/>
      <w:pStyle w:val="Normlnslovan"/>
      <w:lvlText w:val="(%1)"/>
      <w:lvlJc w:val="left"/>
      <w:pPr>
        <w:ind w:left="720" w:hanging="360"/>
      </w:pPr>
      <w:rPr>
        <w:rFonts w:ascii="Calibri" w:hAnsi="Calibri" w:hint="default"/>
        <w:b w:val="0"/>
        <w:i w:val="0"/>
        <w:caps w:val="0"/>
        <w:strike w:val="0"/>
        <w:dstrike w:val="0"/>
        <w:vanish w:val="0"/>
        <w:sz w:val="22"/>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7871311"/>
    <w:multiLevelType w:val="hybridMultilevel"/>
    <w:tmpl w:val="2D4E4D3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82F5842"/>
    <w:multiLevelType w:val="hybridMultilevel"/>
    <w:tmpl w:val="5F420264"/>
    <w:lvl w:ilvl="0" w:tplc="0405000B">
      <w:start w:val="1"/>
      <w:numFmt w:val="bullet"/>
      <w:lvlText w:val=""/>
      <w:lvlJc w:val="left"/>
      <w:pPr>
        <w:ind w:left="720" w:hanging="360"/>
      </w:pPr>
      <w:rPr>
        <w:rFonts w:ascii="Wingdings" w:hAnsi="Wingdings" w:hint="default"/>
        <w:b w:val="0"/>
        <w:i w:val="0"/>
        <w:sz w:val="22"/>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98F1756"/>
    <w:multiLevelType w:val="hybridMultilevel"/>
    <w:tmpl w:val="D4CC216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AAC53CB"/>
    <w:multiLevelType w:val="hybridMultilevel"/>
    <w:tmpl w:val="D4DA408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02E1A5B"/>
    <w:multiLevelType w:val="multilevel"/>
    <w:tmpl w:val="144AD038"/>
    <w:styleLink w:val="1ai"/>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20" w15:restartNumberingAfterBreak="0">
    <w:nsid w:val="30DB0995"/>
    <w:multiLevelType w:val="hybridMultilevel"/>
    <w:tmpl w:val="7CC8A5B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109617B"/>
    <w:multiLevelType w:val="hybridMultilevel"/>
    <w:tmpl w:val="D010B1C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2731940"/>
    <w:multiLevelType w:val="hybridMultilevel"/>
    <w:tmpl w:val="BC580B24"/>
    <w:lvl w:ilvl="0" w:tplc="B56C8954">
      <w:start w:val="1"/>
      <w:numFmt w:val="bullet"/>
      <w:lvlText w:val="-"/>
      <w:lvlJc w:val="left"/>
      <w:pPr>
        <w:ind w:left="720" w:hanging="360"/>
      </w:pPr>
      <w:rPr>
        <w:rFonts w:ascii="Symbol" w:hAnsi="Symbol" w:hint="default"/>
        <w:b w:val="0"/>
        <w:bCs w:val="0"/>
        <w:i w:val="0"/>
        <w:iCs w:val="0"/>
        <w:caps w:val="0"/>
        <w:strike w:val="0"/>
        <w:dstrike w:val="0"/>
        <w:vanish w:val="0"/>
        <w:sz w:val="22"/>
        <w:szCs w:val="22"/>
        <w:vertAlign w:val="baseline"/>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5594E09"/>
    <w:multiLevelType w:val="hybridMultilevel"/>
    <w:tmpl w:val="07A23E0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6E53BB7"/>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25" w15:restartNumberingAfterBreak="0">
    <w:nsid w:val="37171BC5"/>
    <w:multiLevelType w:val="hybridMultilevel"/>
    <w:tmpl w:val="FE08FE7E"/>
    <w:lvl w:ilvl="0" w:tplc="FFFFFFFF">
      <w:start w:val="1"/>
      <w:numFmt w:val="decimal"/>
      <w:lvlText w:val="[%1]"/>
      <w:lvlJc w:val="right"/>
      <w:pPr>
        <w:tabs>
          <w:tab w:val="num" w:pos="1446"/>
        </w:tabs>
        <w:ind w:left="1446" w:hanging="397"/>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6" w15:restartNumberingAfterBreak="0">
    <w:nsid w:val="375E4BEE"/>
    <w:multiLevelType w:val="multilevel"/>
    <w:tmpl w:val="357A1518"/>
    <w:lvl w:ilvl="0">
      <w:start w:val="1"/>
      <w:numFmt w:val="bullet"/>
      <w:lvlText w:val=""/>
      <w:lvlJc w:val="left"/>
      <w:pPr>
        <w:tabs>
          <w:tab w:val="num" w:pos="851"/>
        </w:tabs>
        <w:ind w:left="851" w:hanging="851"/>
      </w:pPr>
      <w:rPr>
        <w:rFonts w:ascii="Wingdings" w:hAnsi="Wingdings" w:hint="default"/>
        <w:b w:val="0"/>
        <w:i w:val="0"/>
        <w:color w:val="auto"/>
        <w:sz w:val="24"/>
      </w:rPr>
    </w:lvl>
    <w:lvl w:ilvl="1">
      <w:start w:val="1"/>
      <w:numFmt w:val="bullet"/>
      <w:lvlText w:val=""/>
      <w:lvlJc w:val="left"/>
      <w:pPr>
        <w:tabs>
          <w:tab w:val="num" w:pos="1701"/>
        </w:tabs>
        <w:ind w:left="1701" w:hanging="850"/>
      </w:pPr>
      <w:rPr>
        <w:rFonts w:ascii="Symbol" w:hAnsi="Symbol" w:hint="default"/>
        <w:b w:val="0"/>
        <w:i w:val="0"/>
        <w:caps w:val="0"/>
        <w:strike w:val="0"/>
        <w:dstrike w:val="0"/>
        <w:vanish w:val="0"/>
        <w:color w:val="auto"/>
        <w:sz w:val="22"/>
        <w:vertAlign w:val="baseline"/>
      </w:rPr>
    </w:lvl>
    <w:lvl w:ilvl="2">
      <w:start w:val="1"/>
      <w:numFmt w:val="bullet"/>
      <w:lvlText w:val=""/>
      <w:lvlJc w:val="left"/>
      <w:pPr>
        <w:tabs>
          <w:tab w:val="num" w:pos="2552"/>
        </w:tabs>
        <w:ind w:left="2552" w:hanging="851"/>
      </w:pPr>
      <w:rPr>
        <w:rFonts w:ascii="Symbol" w:hAnsi="Symbol" w:hint="default"/>
      </w:rPr>
    </w:lvl>
    <w:lvl w:ilvl="3">
      <w:start w:val="1"/>
      <w:numFmt w:val="bullet"/>
      <w:lvlText w:val=""/>
      <w:lvlJc w:val="left"/>
      <w:pPr>
        <w:tabs>
          <w:tab w:val="num" w:pos="3402"/>
        </w:tabs>
        <w:ind w:left="3402" w:hanging="850"/>
      </w:pPr>
      <w:rPr>
        <w:rFonts w:ascii="Symbol" w:hAnsi="Symbol" w:hint="default"/>
        <w:b w:val="0"/>
        <w:i w:val="0"/>
        <w:sz w:val="16"/>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2259"/>
        </w:tabs>
        <w:ind w:left="1899" w:firstLine="0"/>
      </w:pPr>
      <w:rPr>
        <w:rFonts w:cs="Times New Roman" w:hint="default"/>
      </w:rPr>
    </w:lvl>
    <w:lvl w:ilvl="6">
      <w:start w:val="1"/>
      <w:numFmt w:val="none"/>
      <w:lvlText w:val="(%7)"/>
      <w:lvlJc w:val="left"/>
      <w:pPr>
        <w:tabs>
          <w:tab w:val="num" w:pos="2979"/>
        </w:tabs>
        <w:ind w:left="2619" w:firstLine="0"/>
      </w:pPr>
      <w:rPr>
        <w:rFonts w:cs="Times New Roman" w:hint="default"/>
      </w:rPr>
    </w:lvl>
    <w:lvl w:ilvl="7">
      <w:start w:val="1"/>
      <w:numFmt w:val="none"/>
      <w:lvlText w:val="(%8)"/>
      <w:lvlJc w:val="left"/>
      <w:pPr>
        <w:tabs>
          <w:tab w:val="num" w:pos="3699"/>
        </w:tabs>
        <w:ind w:left="3339" w:firstLine="0"/>
      </w:pPr>
      <w:rPr>
        <w:rFonts w:cs="Times New Roman" w:hint="default"/>
      </w:rPr>
    </w:lvl>
    <w:lvl w:ilvl="8">
      <w:start w:val="1"/>
      <w:numFmt w:val="none"/>
      <w:lvlText w:val="(%9)"/>
      <w:lvlJc w:val="left"/>
      <w:pPr>
        <w:tabs>
          <w:tab w:val="num" w:pos="4419"/>
        </w:tabs>
        <w:ind w:left="4059" w:firstLine="0"/>
      </w:pPr>
      <w:rPr>
        <w:rFonts w:cs="Times New Roman" w:hint="default"/>
      </w:rPr>
    </w:lvl>
  </w:abstractNum>
  <w:abstractNum w:abstractNumId="27" w15:restartNumberingAfterBreak="0">
    <w:nsid w:val="395359BB"/>
    <w:multiLevelType w:val="hybridMultilevel"/>
    <w:tmpl w:val="41DE68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9B62A0D"/>
    <w:multiLevelType w:val="multilevel"/>
    <w:tmpl w:val="401E48EC"/>
    <w:lvl w:ilvl="0">
      <w:start w:val="1"/>
      <w:numFmt w:val="lowerLetter"/>
      <w:pStyle w:val="Odstavecseseznamem1"/>
      <w:lvlText w:val="%1)"/>
      <w:lvlJc w:val="left"/>
      <w:pPr>
        <w:ind w:left="1211" w:hanging="360"/>
      </w:pPr>
      <w:rPr>
        <w:rFonts w:ascii="Arial" w:hAnsi="Arial" w:hint="default"/>
        <w:b w:val="0"/>
        <w:i w:val="0"/>
        <w:sz w:val="22"/>
      </w:rPr>
    </w:lvl>
    <w:lvl w:ilvl="1">
      <w:start w:val="1"/>
      <w:numFmt w:val="bullet"/>
      <w:pStyle w:val="StylNadpis2Ped0b"/>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bullet"/>
      <w:lvlText w:val="-"/>
      <w:lvlJc w:val="left"/>
      <w:pPr>
        <w:ind w:left="3404" w:hanging="851"/>
      </w:pPr>
      <w:rPr>
        <w:rFonts w:ascii="Symbol" w:hAnsi="Symbol" w:hint="default"/>
      </w:rPr>
    </w:lvl>
    <w:lvl w:ilvl="4">
      <w:start w:val="1"/>
      <w:numFmt w:val="bullet"/>
      <w:lvlText w:val="o"/>
      <w:lvlJc w:val="left"/>
      <w:pPr>
        <w:ind w:left="4255" w:hanging="851"/>
      </w:pPr>
      <w:rPr>
        <w:rFonts w:ascii="Courier New" w:hAnsi="Courier New" w:cs="Courier New" w:hint="default"/>
      </w:rPr>
    </w:lvl>
    <w:lvl w:ilvl="5">
      <w:start w:val="1"/>
      <w:numFmt w:val="bullet"/>
      <w:lvlText w:val=""/>
      <w:lvlJc w:val="left"/>
      <w:pPr>
        <w:ind w:left="5106" w:hanging="851"/>
      </w:pPr>
      <w:rPr>
        <w:rFonts w:ascii="Wingdings" w:hAnsi="Wingdings" w:hint="default"/>
      </w:rPr>
    </w:lvl>
    <w:lvl w:ilvl="6">
      <w:start w:val="1"/>
      <w:numFmt w:val="bullet"/>
      <w:lvlText w:val=""/>
      <w:lvlJc w:val="left"/>
      <w:pPr>
        <w:ind w:left="5957" w:hanging="851"/>
      </w:pPr>
      <w:rPr>
        <w:rFonts w:ascii="Symbol" w:hAnsi="Symbol" w:hint="default"/>
      </w:rPr>
    </w:lvl>
    <w:lvl w:ilvl="7">
      <w:start w:val="1"/>
      <w:numFmt w:val="bullet"/>
      <w:lvlText w:val="o"/>
      <w:lvlJc w:val="left"/>
      <w:pPr>
        <w:ind w:left="6808" w:hanging="851"/>
      </w:pPr>
      <w:rPr>
        <w:rFonts w:ascii="Courier New" w:hAnsi="Courier New" w:cs="Courier New" w:hint="default"/>
      </w:rPr>
    </w:lvl>
    <w:lvl w:ilvl="8">
      <w:start w:val="1"/>
      <w:numFmt w:val="bullet"/>
      <w:lvlText w:val=""/>
      <w:lvlJc w:val="left"/>
      <w:pPr>
        <w:ind w:left="7659" w:hanging="851"/>
      </w:pPr>
      <w:rPr>
        <w:rFonts w:ascii="Wingdings" w:hAnsi="Wingdings" w:hint="default"/>
      </w:rPr>
    </w:lvl>
  </w:abstractNum>
  <w:abstractNum w:abstractNumId="29" w15:restartNumberingAfterBreak="0">
    <w:nsid w:val="3D826E19"/>
    <w:multiLevelType w:val="hybridMultilevel"/>
    <w:tmpl w:val="26282236"/>
    <w:lvl w:ilvl="0" w:tplc="4EEAEA7E">
      <w:start w:val="1"/>
      <w:numFmt w:val="bullet"/>
      <w:lvlText w:val=""/>
      <w:lvlJc w:val="left"/>
      <w:pPr>
        <w:ind w:left="720" w:hanging="360"/>
      </w:pPr>
      <w:rPr>
        <w:rFonts w:ascii="Symbol" w:hAnsi="Symbol" w:hint="default"/>
        <w:b w:val="0"/>
        <w:i w:val="0"/>
        <w:caps w:val="0"/>
        <w:strike w:val="0"/>
        <w:dstrike w:val="0"/>
        <w:vanish w:val="0"/>
        <w:sz w:val="22"/>
        <w:vertAlign w:val="baseline"/>
      </w:rPr>
    </w:lvl>
    <w:lvl w:ilvl="1" w:tplc="0405000D">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3F9336EA"/>
    <w:multiLevelType w:val="multilevel"/>
    <w:tmpl w:val="39A4AEDA"/>
    <w:lvl w:ilvl="0">
      <w:start w:val="1"/>
      <w:numFmt w:val="decimal"/>
      <w:lvlText w:val="%1)"/>
      <w:lvlJc w:val="left"/>
      <w:pPr>
        <w:tabs>
          <w:tab w:val="num" w:pos="851"/>
        </w:tabs>
        <w:ind w:left="851" w:hanging="851"/>
      </w:pPr>
      <w:rPr>
        <w:rFonts w:hint="default"/>
        <w:b w:val="0"/>
        <w:i w:val="0"/>
        <w:sz w:val="22"/>
      </w:rPr>
    </w:lvl>
    <w:lvl w:ilvl="1">
      <w:start w:val="1"/>
      <w:numFmt w:val="lowerLetter"/>
      <w:lvlText w:val="%2)"/>
      <w:lvlJc w:val="left"/>
      <w:pPr>
        <w:tabs>
          <w:tab w:val="num" w:pos="1702"/>
        </w:tabs>
        <w:ind w:left="1702" w:hanging="851"/>
      </w:pPr>
      <w:rPr>
        <w:rFonts w:ascii="Calibri" w:hAnsi="Calibri" w:hint="default"/>
        <w:b w:val="0"/>
        <w:i w:val="0"/>
        <w:sz w:val="22"/>
      </w:rPr>
    </w:lvl>
    <w:lvl w:ilvl="2">
      <w:start w:val="1"/>
      <w:numFmt w:val="lowerRoman"/>
      <w:lvlText w:val="%3."/>
      <w:lvlJc w:val="left"/>
      <w:pPr>
        <w:tabs>
          <w:tab w:val="num" w:pos="2553"/>
        </w:tabs>
        <w:ind w:left="2553" w:hanging="851"/>
      </w:pPr>
      <w:rPr>
        <w:rFonts w:ascii="Calibri" w:hAnsi="Calibri" w:hint="default"/>
        <w:b w:val="0"/>
        <w:i w:val="0"/>
        <w:sz w:val="22"/>
      </w:rPr>
    </w:lvl>
    <w:lvl w:ilvl="3">
      <w:start w:val="1"/>
      <w:numFmt w:val="bullet"/>
      <w:lvlText w:val=""/>
      <w:lvlJc w:val="left"/>
      <w:pPr>
        <w:tabs>
          <w:tab w:val="num" w:pos="3404"/>
        </w:tabs>
        <w:ind w:left="3404" w:hanging="851"/>
      </w:pPr>
      <w:rPr>
        <w:rFonts w:ascii="Symbol" w:hAnsi="Symbol" w:hint="default"/>
        <w:b w:val="0"/>
        <w:i w:val="0"/>
        <w:sz w:val="22"/>
      </w:rPr>
    </w:lvl>
    <w:lvl w:ilvl="4">
      <w:start w:val="1"/>
      <w:numFmt w:val="bullet"/>
      <w:lvlText w:val=""/>
      <w:lvlJc w:val="left"/>
      <w:pPr>
        <w:tabs>
          <w:tab w:val="num" w:pos="4255"/>
        </w:tabs>
        <w:ind w:left="4255" w:hanging="851"/>
      </w:pPr>
      <w:rPr>
        <w:rFonts w:ascii="Symbol" w:hAnsi="Symbol" w:hint="default"/>
        <w:b w:val="0"/>
        <w:i w:val="0"/>
        <w:sz w:val="22"/>
      </w:rPr>
    </w:lvl>
    <w:lvl w:ilvl="5">
      <w:start w:val="1"/>
      <w:numFmt w:val="bullet"/>
      <w:lvlText w:val=""/>
      <w:lvlJc w:val="left"/>
      <w:pPr>
        <w:tabs>
          <w:tab w:val="num" w:pos="5106"/>
        </w:tabs>
        <w:ind w:left="5103" w:hanging="848"/>
      </w:pPr>
      <w:rPr>
        <w:rFonts w:ascii="Symbol" w:hAnsi="Symbol" w:hint="default"/>
        <w:b w:val="0"/>
        <w:i w:val="0"/>
        <w:sz w:val="22"/>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31" w15:restartNumberingAfterBreak="0">
    <w:nsid w:val="3FDA5FD9"/>
    <w:multiLevelType w:val="hybridMultilevel"/>
    <w:tmpl w:val="9B9C434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2962AF9"/>
    <w:multiLevelType w:val="hybridMultilevel"/>
    <w:tmpl w:val="AF32BCA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44FE0A7A"/>
    <w:multiLevelType w:val="hybridMultilevel"/>
    <w:tmpl w:val="5AA24B5E"/>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62E209A"/>
    <w:multiLevelType w:val="multilevel"/>
    <w:tmpl w:val="D8A4B39A"/>
    <w:lvl w:ilvl="0">
      <w:start w:val="1"/>
      <w:numFmt w:val="decimal"/>
      <w:lvlText w:val="%1."/>
      <w:lvlJc w:val="left"/>
      <w:pPr>
        <w:tabs>
          <w:tab w:val="num" w:pos="567"/>
        </w:tabs>
        <w:ind w:left="567" w:hanging="567"/>
      </w:pPr>
      <w:rPr>
        <w:rFonts w:cs="Times New Roman"/>
      </w:rPr>
    </w:lvl>
    <w:lvl w:ilvl="1">
      <w:start w:val="1"/>
      <w:numFmt w:val="decimal"/>
      <w:lvlText w:val="%1.%2."/>
      <w:lvlJc w:val="left"/>
      <w:pPr>
        <w:tabs>
          <w:tab w:val="num" w:pos="709"/>
        </w:tabs>
        <w:ind w:left="709" w:hanging="709"/>
      </w:pPr>
      <w:rPr>
        <w:rFonts w:cs="Times New Roman"/>
      </w:rPr>
    </w:lvl>
    <w:lvl w:ilvl="2">
      <w:start w:val="1"/>
      <w:numFmt w:val="decimal"/>
      <w:lvlText w:val="%1.%2.%3."/>
      <w:lvlJc w:val="left"/>
      <w:pPr>
        <w:tabs>
          <w:tab w:val="num" w:pos="851"/>
        </w:tabs>
        <w:ind w:left="851" w:hanging="851"/>
      </w:pPr>
      <w:rPr>
        <w:rFonts w:cs="Times New Roman"/>
      </w:rPr>
    </w:lvl>
    <w:lvl w:ilvl="3">
      <w:start w:val="1"/>
      <w:numFmt w:val="decimal"/>
      <w:lvlText w:val="%1.%2.%3.%4."/>
      <w:lvlJc w:val="left"/>
      <w:pPr>
        <w:tabs>
          <w:tab w:val="num" w:pos="992"/>
        </w:tabs>
        <w:ind w:left="992" w:hanging="992"/>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5" w15:restartNumberingAfterBreak="0">
    <w:nsid w:val="47863057"/>
    <w:multiLevelType w:val="singleLevel"/>
    <w:tmpl w:val="CDC45154"/>
    <w:lvl w:ilvl="0">
      <w:start w:val="1"/>
      <w:numFmt w:val="bullet"/>
      <w:pStyle w:val="Seznamsodrkami4"/>
      <w:lvlText w:val="■"/>
      <w:lvlJc w:val="left"/>
      <w:pPr>
        <w:tabs>
          <w:tab w:val="num" w:pos="644"/>
        </w:tabs>
        <w:ind w:left="425" w:hanging="141"/>
      </w:pPr>
      <w:rPr>
        <w:rFonts w:ascii="Times New Roman" w:hAnsi="Times New Roman" w:hint="default"/>
        <w:sz w:val="14"/>
      </w:rPr>
    </w:lvl>
  </w:abstractNum>
  <w:abstractNum w:abstractNumId="36" w15:restartNumberingAfterBreak="0">
    <w:nsid w:val="4944098A"/>
    <w:multiLevelType w:val="hybridMultilevel"/>
    <w:tmpl w:val="558667D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49504D19"/>
    <w:multiLevelType w:val="hybridMultilevel"/>
    <w:tmpl w:val="E7C2C4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4D7B2596"/>
    <w:multiLevelType w:val="multilevel"/>
    <w:tmpl w:val="0405001F"/>
    <w:styleLink w:val="111111"/>
    <w:lvl w:ilvl="0">
      <w:start w:val="1"/>
      <w:numFmt w:val="decimal"/>
      <w:pStyle w:val="ZELEN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4F8C6D14"/>
    <w:multiLevelType w:val="hybridMultilevel"/>
    <w:tmpl w:val="D9BCC02C"/>
    <w:lvl w:ilvl="0" w:tplc="0405000D">
      <w:start w:val="1"/>
      <w:numFmt w:val="bullet"/>
      <w:lvlText w:val=""/>
      <w:lvlJc w:val="left"/>
      <w:pPr>
        <w:ind w:left="720" w:hanging="360"/>
      </w:pPr>
      <w:rPr>
        <w:rFonts w:ascii="Wingdings" w:hAnsi="Wingdings" w:hint="default"/>
        <w:b w:val="0"/>
        <w:i w:val="0"/>
        <w:caps w:val="0"/>
        <w:strike w:val="0"/>
        <w:dstrike w:val="0"/>
        <w:vanish w:val="0"/>
        <w:sz w:val="22"/>
        <w:vertAlign w:val="baseline"/>
      </w:rPr>
    </w:lvl>
    <w:lvl w:ilvl="1" w:tplc="0405000D">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4FBF2A0C"/>
    <w:multiLevelType w:val="hybridMultilevel"/>
    <w:tmpl w:val="A350C122"/>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51352F69"/>
    <w:multiLevelType w:val="hybridMultilevel"/>
    <w:tmpl w:val="0B3668F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535955CB"/>
    <w:multiLevelType w:val="hybridMultilevel"/>
    <w:tmpl w:val="86086262"/>
    <w:lvl w:ilvl="0" w:tplc="A986EACA">
      <w:start w:val="1"/>
      <w:numFmt w:val="bullet"/>
      <w:pStyle w:val="Seznamsodrkami2"/>
      <w:lvlText w:val=""/>
      <w:lvlJc w:val="left"/>
      <w:pPr>
        <w:tabs>
          <w:tab w:val="num" w:pos="1163"/>
        </w:tabs>
        <w:ind w:left="1163" w:hanging="454"/>
      </w:pPr>
      <w:rPr>
        <w:rFonts w:ascii="Symbol" w:hAnsi="Symbol" w:cs="Symbol" w:hint="default"/>
        <w:color w:val="auto"/>
      </w:rPr>
    </w:lvl>
    <w:lvl w:ilvl="1" w:tplc="6E763554">
      <w:start w:val="1"/>
      <w:numFmt w:val="bullet"/>
      <w:lvlText w:val=""/>
      <w:lvlJc w:val="left"/>
      <w:pPr>
        <w:tabs>
          <w:tab w:val="num" w:pos="1211"/>
        </w:tabs>
        <w:ind w:left="1163" w:hanging="312"/>
      </w:pPr>
      <w:rPr>
        <w:rFonts w:ascii="Symbol" w:hAnsi="Symbol" w:cs="Symbol" w:hint="default"/>
      </w:rPr>
    </w:lvl>
    <w:lvl w:ilvl="2" w:tplc="04050005">
      <w:start w:val="1"/>
      <w:numFmt w:val="bullet"/>
      <w:lvlText w:val=""/>
      <w:lvlJc w:val="left"/>
      <w:pPr>
        <w:tabs>
          <w:tab w:val="num" w:pos="2302"/>
        </w:tabs>
        <w:ind w:left="2302" w:hanging="360"/>
      </w:pPr>
      <w:rPr>
        <w:rFonts w:ascii="Wingdings" w:hAnsi="Wingdings" w:cs="Wingdings" w:hint="default"/>
      </w:rPr>
    </w:lvl>
    <w:lvl w:ilvl="3" w:tplc="04050001">
      <w:start w:val="1"/>
      <w:numFmt w:val="bullet"/>
      <w:lvlText w:val=""/>
      <w:lvlJc w:val="left"/>
      <w:pPr>
        <w:tabs>
          <w:tab w:val="num" w:pos="3022"/>
        </w:tabs>
        <w:ind w:left="3022" w:hanging="360"/>
      </w:pPr>
      <w:rPr>
        <w:rFonts w:ascii="Symbol" w:hAnsi="Symbol" w:cs="Symbol" w:hint="default"/>
      </w:rPr>
    </w:lvl>
    <w:lvl w:ilvl="4" w:tplc="04050003">
      <w:start w:val="1"/>
      <w:numFmt w:val="bullet"/>
      <w:lvlText w:val="o"/>
      <w:lvlJc w:val="left"/>
      <w:pPr>
        <w:tabs>
          <w:tab w:val="num" w:pos="3742"/>
        </w:tabs>
        <w:ind w:left="3742" w:hanging="360"/>
      </w:pPr>
      <w:rPr>
        <w:rFonts w:ascii="Courier New" w:hAnsi="Courier New" w:cs="Courier New" w:hint="default"/>
      </w:rPr>
    </w:lvl>
    <w:lvl w:ilvl="5" w:tplc="04050005">
      <w:start w:val="1"/>
      <w:numFmt w:val="bullet"/>
      <w:lvlText w:val=""/>
      <w:lvlJc w:val="left"/>
      <w:pPr>
        <w:tabs>
          <w:tab w:val="num" w:pos="4462"/>
        </w:tabs>
        <w:ind w:left="4462" w:hanging="360"/>
      </w:pPr>
      <w:rPr>
        <w:rFonts w:ascii="Wingdings" w:hAnsi="Wingdings" w:cs="Wingdings" w:hint="default"/>
      </w:rPr>
    </w:lvl>
    <w:lvl w:ilvl="6" w:tplc="04050001">
      <w:start w:val="1"/>
      <w:numFmt w:val="bullet"/>
      <w:lvlText w:val=""/>
      <w:lvlJc w:val="left"/>
      <w:pPr>
        <w:tabs>
          <w:tab w:val="num" w:pos="5182"/>
        </w:tabs>
        <w:ind w:left="5182" w:hanging="360"/>
      </w:pPr>
      <w:rPr>
        <w:rFonts w:ascii="Symbol" w:hAnsi="Symbol" w:cs="Symbol" w:hint="default"/>
      </w:rPr>
    </w:lvl>
    <w:lvl w:ilvl="7" w:tplc="04050003">
      <w:start w:val="1"/>
      <w:numFmt w:val="bullet"/>
      <w:lvlText w:val="o"/>
      <w:lvlJc w:val="left"/>
      <w:pPr>
        <w:tabs>
          <w:tab w:val="num" w:pos="5902"/>
        </w:tabs>
        <w:ind w:left="5902" w:hanging="360"/>
      </w:pPr>
      <w:rPr>
        <w:rFonts w:ascii="Courier New" w:hAnsi="Courier New" w:cs="Courier New" w:hint="default"/>
      </w:rPr>
    </w:lvl>
    <w:lvl w:ilvl="8" w:tplc="04050005">
      <w:start w:val="1"/>
      <w:numFmt w:val="bullet"/>
      <w:lvlText w:val=""/>
      <w:lvlJc w:val="left"/>
      <w:pPr>
        <w:tabs>
          <w:tab w:val="num" w:pos="6622"/>
        </w:tabs>
        <w:ind w:left="6622" w:hanging="360"/>
      </w:pPr>
      <w:rPr>
        <w:rFonts w:ascii="Wingdings" w:hAnsi="Wingdings" w:cs="Wingdings" w:hint="default"/>
      </w:rPr>
    </w:lvl>
  </w:abstractNum>
  <w:abstractNum w:abstractNumId="43" w15:restartNumberingAfterBreak="0">
    <w:nsid w:val="56D44F9B"/>
    <w:multiLevelType w:val="hybridMultilevel"/>
    <w:tmpl w:val="ECD42D12"/>
    <w:lvl w:ilvl="0" w:tplc="63505C44">
      <w:start w:val="1"/>
      <w:numFmt w:val="bullet"/>
      <w:pStyle w:val="Seznamsodrkami"/>
      <w:lvlText w:val=""/>
      <w:lvlJc w:val="left"/>
      <w:pPr>
        <w:ind w:left="720" w:hanging="360"/>
      </w:pPr>
      <w:rPr>
        <w:rFonts w:ascii="Wingdings" w:hAnsi="Wingdings" w:hint="default"/>
        <w:b w:val="0"/>
        <w:i w:val="0"/>
        <w:sz w:val="22"/>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5A6A58C5"/>
    <w:multiLevelType w:val="hybridMultilevel"/>
    <w:tmpl w:val="8326D6B4"/>
    <w:lvl w:ilvl="0" w:tplc="1988BC5C">
      <w:start w:val="1"/>
      <w:numFmt w:val="bullet"/>
      <w:pStyle w:val="Texttabulky3"/>
      <w:lvlText w:val="-"/>
      <w:lvlJc w:val="left"/>
      <w:pPr>
        <w:ind w:left="1174" w:hanging="360"/>
      </w:pPr>
      <w:rPr>
        <w:rFonts w:ascii="Symbol" w:hAnsi="Symbol" w:hint="default"/>
        <w:b w:val="0"/>
        <w:bCs w:val="0"/>
        <w:i w:val="0"/>
        <w:iCs w:val="0"/>
        <w:sz w:val="22"/>
        <w:szCs w:val="22"/>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45" w15:restartNumberingAfterBreak="0">
    <w:nsid w:val="5B102CF8"/>
    <w:multiLevelType w:val="singleLevel"/>
    <w:tmpl w:val="BCE88212"/>
    <w:lvl w:ilvl="0">
      <w:start w:val="1"/>
      <w:numFmt w:val="bullet"/>
      <w:lvlText w:val=""/>
      <w:lvlJc w:val="left"/>
      <w:pPr>
        <w:tabs>
          <w:tab w:val="num" w:pos="720"/>
        </w:tabs>
        <w:ind w:left="720" w:hanging="360"/>
      </w:pPr>
      <w:rPr>
        <w:rFonts w:ascii="Wingdings" w:hAnsi="Wingdings" w:hint="default"/>
      </w:rPr>
    </w:lvl>
  </w:abstractNum>
  <w:abstractNum w:abstractNumId="46" w15:restartNumberingAfterBreak="0">
    <w:nsid w:val="5EEC43E4"/>
    <w:multiLevelType w:val="hybridMultilevel"/>
    <w:tmpl w:val="958800EA"/>
    <w:lvl w:ilvl="0" w:tplc="F7841D6A">
      <w:start w:val="1"/>
      <w:numFmt w:val="bullet"/>
      <w:pStyle w:val="Seznamsodrkami3"/>
      <w:lvlText w:val=""/>
      <w:lvlJc w:val="left"/>
      <w:pPr>
        <w:ind w:left="1571" w:hanging="360"/>
      </w:pPr>
      <w:rPr>
        <w:rFonts w:ascii="Symbol" w:hAnsi="Symbol" w:hint="default"/>
        <w:b w:val="0"/>
        <w:i w:val="0"/>
        <w:sz w:val="22"/>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47" w15:restartNumberingAfterBreak="0">
    <w:nsid w:val="64013ECA"/>
    <w:multiLevelType w:val="hybridMultilevel"/>
    <w:tmpl w:val="017416C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5400F95"/>
    <w:multiLevelType w:val="hybridMultilevel"/>
    <w:tmpl w:val="46CA2FC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669814E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50" w15:restartNumberingAfterBreak="0">
    <w:nsid w:val="6D2A2041"/>
    <w:multiLevelType w:val="hybridMultilevel"/>
    <w:tmpl w:val="16008054"/>
    <w:lvl w:ilvl="0" w:tplc="04050001">
      <w:start w:val="1"/>
      <w:numFmt w:val="bullet"/>
      <w:lvlText w:val=""/>
      <w:lvlJc w:val="left"/>
      <w:pPr>
        <w:ind w:left="501" w:hanging="360"/>
      </w:pPr>
      <w:rPr>
        <w:rFonts w:ascii="Symbol" w:hAnsi="Symbol" w:hint="default"/>
      </w:rPr>
    </w:lvl>
    <w:lvl w:ilvl="1" w:tplc="04050003" w:tentative="1">
      <w:start w:val="1"/>
      <w:numFmt w:val="bullet"/>
      <w:lvlText w:val="o"/>
      <w:lvlJc w:val="left"/>
      <w:pPr>
        <w:ind w:left="1221" w:hanging="360"/>
      </w:pPr>
      <w:rPr>
        <w:rFonts w:ascii="Courier New" w:hAnsi="Courier New" w:cs="Courier New" w:hint="default"/>
      </w:rPr>
    </w:lvl>
    <w:lvl w:ilvl="2" w:tplc="04050005" w:tentative="1">
      <w:start w:val="1"/>
      <w:numFmt w:val="bullet"/>
      <w:lvlText w:val=""/>
      <w:lvlJc w:val="left"/>
      <w:pPr>
        <w:ind w:left="1941" w:hanging="360"/>
      </w:pPr>
      <w:rPr>
        <w:rFonts w:ascii="Wingdings" w:hAnsi="Wingdings" w:hint="default"/>
      </w:rPr>
    </w:lvl>
    <w:lvl w:ilvl="3" w:tplc="04050001" w:tentative="1">
      <w:start w:val="1"/>
      <w:numFmt w:val="bullet"/>
      <w:lvlText w:val=""/>
      <w:lvlJc w:val="left"/>
      <w:pPr>
        <w:ind w:left="2661" w:hanging="360"/>
      </w:pPr>
      <w:rPr>
        <w:rFonts w:ascii="Symbol" w:hAnsi="Symbol" w:hint="default"/>
      </w:rPr>
    </w:lvl>
    <w:lvl w:ilvl="4" w:tplc="04050003" w:tentative="1">
      <w:start w:val="1"/>
      <w:numFmt w:val="bullet"/>
      <w:lvlText w:val="o"/>
      <w:lvlJc w:val="left"/>
      <w:pPr>
        <w:ind w:left="3381" w:hanging="360"/>
      </w:pPr>
      <w:rPr>
        <w:rFonts w:ascii="Courier New" w:hAnsi="Courier New" w:cs="Courier New" w:hint="default"/>
      </w:rPr>
    </w:lvl>
    <w:lvl w:ilvl="5" w:tplc="04050005" w:tentative="1">
      <w:start w:val="1"/>
      <w:numFmt w:val="bullet"/>
      <w:lvlText w:val=""/>
      <w:lvlJc w:val="left"/>
      <w:pPr>
        <w:ind w:left="4101" w:hanging="360"/>
      </w:pPr>
      <w:rPr>
        <w:rFonts w:ascii="Wingdings" w:hAnsi="Wingdings" w:hint="default"/>
      </w:rPr>
    </w:lvl>
    <w:lvl w:ilvl="6" w:tplc="04050001" w:tentative="1">
      <w:start w:val="1"/>
      <w:numFmt w:val="bullet"/>
      <w:lvlText w:val=""/>
      <w:lvlJc w:val="left"/>
      <w:pPr>
        <w:ind w:left="4821" w:hanging="360"/>
      </w:pPr>
      <w:rPr>
        <w:rFonts w:ascii="Symbol" w:hAnsi="Symbol" w:hint="default"/>
      </w:rPr>
    </w:lvl>
    <w:lvl w:ilvl="7" w:tplc="04050003" w:tentative="1">
      <w:start w:val="1"/>
      <w:numFmt w:val="bullet"/>
      <w:lvlText w:val="o"/>
      <w:lvlJc w:val="left"/>
      <w:pPr>
        <w:ind w:left="5541" w:hanging="360"/>
      </w:pPr>
      <w:rPr>
        <w:rFonts w:ascii="Courier New" w:hAnsi="Courier New" w:cs="Courier New" w:hint="default"/>
      </w:rPr>
    </w:lvl>
    <w:lvl w:ilvl="8" w:tplc="04050005" w:tentative="1">
      <w:start w:val="1"/>
      <w:numFmt w:val="bullet"/>
      <w:lvlText w:val=""/>
      <w:lvlJc w:val="left"/>
      <w:pPr>
        <w:ind w:left="6261" w:hanging="360"/>
      </w:pPr>
      <w:rPr>
        <w:rFonts w:ascii="Wingdings" w:hAnsi="Wingdings" w:hint="default"/>
      </w:rPr>
    </w:lvl>
  </w:abstractNum>
  <w:abstractNum w:abstractNumId="51" w15:restartNumberingAfterBreak="0">
    <w:nsid w:val="6E0458B9"/>
    <w:multiLevelType w:val="hybridMultilevel"/>
    <w:tmpl w:val="F8F6A1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6EBF5DD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53" w15:restartNumberingAfterBreak="0">
    <w:nsid w:val="6F0D0436"/>
    <w:multiLevelType w:val="hybridMultilevel"/>
    <w:tmpl w:val="60B2FF3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6FB07113"/>
    <w:multiLevelType w:val="hybridMultilevel"/>
    <w:tmpl w:val="906ADD0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6FD460F4"/>
    <w:multiLevelType w:val="hybridMultilevel"/>
    <w:tmpl w:val="8638A1DA"/>
    <w:lvl w:ilvl="0" w:tplc="B56C8954">
      <w:start w:val="1"/>
      <w:numFmt w:val="bullet"/>
      <w:lvlText w:val="-"/>
      <w:lvlJc w:val="left"/>
      <w:pPr>
        <w:ind w:left="720" w:hanging="360"/>
      </w:pPr>
      <w:rPr>
        <w:rFonts w:ascii="Symbol" w:hAnsi="Symbol" w:hint="default"/>
        <w:b w:val="0"/>
        <w:i w:val="0"/>
        <w:sz w:val="22"/>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73A01207"/>
    <w:multiLevelType w:val="hybridMultilevel"/>
    <w:tmpl w:val="7F86D98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76E620B2"/>
    <w:multiLevelType w:val="hybridMultilevel"/>
    <w:tmpl w:val="F336FAB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779431AE"/>
    <w:multiLevelType w:val="hybridMultilevel"/>
    <w:tmpl w:val="3D484E7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79935FDF"/>
    <w:multiLevelType w:val="hybridMultilevel"/>
    <w:tmpl w:val="3B00F93E"/>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0" w15:restartNumberingAfterBreak="0">
    <w:nsid w:val="7A3060EC"/>
    <w:multiLevelType w:val="hybridMultilevel"/>
    <w:tmpl w:val="081C533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7B1F15DB"/>
    <w:multiLevelType w:val="hybridMultilevel"/>
    <w:tmpl w:val="FFF8952C"/>
    <w:lvl w:ilvl="0" w:tplc="BA525722">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7CB9087B"/>
    <w:multiLevelType w:val="hybridMultilevel"/>
    <w:tmpl w:val="1682CD56"/>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8"/>
  </w:num>
  <w:num w:numId="2">
    <w:abstractNumId w:val="19"/>
  </w:num>
  <w:num w:numId="3">
    <w:abstractNumId w:val="28"/>
  </w:num>
  <w:num w:numId="4">
    <w:abstractNumId w:val="43"/>
  </w:num>
  <w:num w:numId="5">
    <w:abstractNumId w:val="42"/>
  </w:num>
  <w:num w:numId="6">
    <w:abstractNumId w:val="46"/>
  </w:num>
  <w:num w:numId="7">
    <w:abstractNumId w:val="12"/>
  </w:num>
  <w:num w:numId="8">
    <w:abstractNumId w:val="44"/>
  </w:num>
  <w:num w:numId="9">
    <w:abstractNumId w:val="29"/>
  </w:num>
  <w:num w:numId="10">
    <w:abstractNumId w:val="52"/>
  </w:num>
  <w:num w:numId="11">
    <w:abstractNumId w:val="24"/>
  </w:num>
  <w:num w:numId="12">
    <w:abstractNumId w:val="11"/>
  </w:num>
  <w:num w:numId="13">
    <w:abstractNumId w:val="62"/>
  </w:num>
  <w:num w:numId="14">
    <w:abstractNumId w:val="8"/>
  </w:num>
  <w:num w:numId="15">
    <w:abstractNumId w:val="4"/>
  </w:num>
  <w:num w:numId="16">
    <w:abstractNumId w:val="7"/>
  </w:num>
  <w:num w:numId="17">
    <w:abstractNumId w:val="22"/>
  </w:num>
  <w:num w:numId="18">
    <w:abstractNumId w:val="41"/>
  </w:num>
  <w:num w:numId="19">
    <w:abstractNumId w:val="18"/>
  </w:num>
  <w:num w:numId="20">
    <w:abstractNumId w:val="10"/>
  </w:num>
  <w:num w:numId="21">
    <w:abstractNumId w:val="32"/>
  </w:num>
  <w:num w:numId="22">
    <w:abstractNumId w:val="15"/>
  </w:num>
  <w:num w:numId="23">
    <w:abstractNumId w:val="31"/>
  </w:num>
  <w:num w:numId="24">
    <w:abstractNumId w:val="40"/>
  </w:num>
  <w:num w:numId="25">
    <w:abstractNumId w:val="2"/>
  </w:num>
  <w:num w:numId="26">
    <w:abstractNumId w:val="53"/>
  </w:num>
  <w:num w:numId="27">
    <w:abstractNumId w:val="56"/>
  </w:num>
  <w:num w:numId="28">
    <w:abstractNumId w:val="23"/>
  </w:num>
  <w:num w:numId="29">
    <w:abstractNumId w:val="3"/>
  </w:num>
  <w:num w:numId="30">
    <w:abstractNumId w:val="47"/>
  </w:num>
  <w:num w:numId="31">
    <w:abstractNumId w:val="17"/>
  </w:num>
  <w:num w:numId="32">
    <w:abstractNumId w:val="20"/>
  </w:num>
  <w:num w:numId="33">
    <w:abstractNumId w:val="37"/>
  </w:num>
  <w:num w:numId="34">
    <w:abstractNumId w:val="36"/>
  </w:num>
  <w:num w:numId="35">
    <w:abstractNumId w:val="60"/>
  </w:num>
  <w:num w:numId="36">
    <w:abstractNumId w:val="51"/>
  </w:num>
  <w:num w:numId="37">
    <w:abstractNumId w:val="58"/>
  </w:num>
  <w:num w:numId="38">
    <w:abstractNumId w:val="13"/>
  </w:num>
  <w:num w:numId="39">
    <w:abstractNumId w:val="54"/>
  </w:num>
  <w:num w:numId="40">
    <w:abstractNumId w:val="49"/>
  </w:num>
  <w:num w:numId="41">
    <w:abstractNumId w:val="27"/>
  </w:num>
  <w:num w:numId="42">
    <w:abstractNumId w:val="26"/>
  </w:num>
  <w:num w:numId="43">
    <w:abstractNumId w:val="14"/>
  </w:num>
  <w:num w:numId="44">
    <w:abstractNumId w:val="21"/>
  </w:num>
  <w:num w:numId="45">
    <w:abstractNumId w:val="57"/>
  </w:num>
  <w:num w:numId="46">
    <w:abstractNumId w:val="6"/>
  </w:num>
  <w:num w:numId="47">
    <w:abstractNumId w:val="5"/>
  </w:num>
  <w:num w:numId="48">
    <w:abstractNumId w:val="30"/>
  </w:num>
  <w:num w:numId="49">
    <w:abstractNumId w:val="39"/>
  </w:num>
  <w:num w:numId="50">
    <w:abstractNumId w:val="55"/>
  </w:num>
  <w:num w:numId="51">
    <w:abstractNumId w:val="50"/>
  </w:num>
  <w:num w:numId="52">
    <w:abstractNumId w:val="59"/>
  </w:num>
  <w:num w:numId="53">
    <w:abstractNumId w:val="9"/>
  </w:num>
  <w:num w:numId="54">
    <w:abstractNumId w:val="61"/>
  </w:num>
  <w:num w:numId="55">
    <w:abstractNumId w:val="48"/>
  </w:num>
  <w:num w:numId="56">
    <w:abstractNumId w:val="34"/>
  </w:num>
  <w:num w:numId="57">
    <w:abstractNumId w:val="35"/>
  </w:num>
  <w:num w:numId="58">
    <w:abstractNumId w:val="45"/>
  </w:num>
  <w:num w:numId="59">
    <w:abstractNumId w:val="25"/>
  </w:num>
  <w:num w:numId="60">
    <w:abstractNumId w:val="33"/>
  </w:num>
  <w:num w:numId="61">
    <w:abstractNumId w:val="43"/>
  </w:num>
  <w:num w:numId="62">
    <w:abstractNumId w:val="16"/>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autoHyphenation/>
  <w:consecutiveHyphenLimit w:val="3"/>
  <w:hyphenationZone w:val="425"/>
  <w:doNotHyphenateCaps/>
  <w:evenAndOddHeaders/>
  <w:displayHorizontalDrawingGridEvery w:val="0"/>
  <w:displayVerticalDrawingGridEvery w:val="0"/>
  <w:doNotUseMarginsForDrawingGridOrigin/>
  <w:noPunctuationKerning/>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52E"/>
    <w:rsid w:val="000004AC"/>
    <w:rsid w:val="000014F2"/>
    <w:rsid w:val="000033A0"/>
    <w:rsid w:val="00004378"/>
    <w:rsid w:val="00004B0F"/>
    <w:rsid w:val="00004C3A"/>
    <w:rsid w:val="00005DA4"/>
    <w:rsid w:val="0000666A"/>
    <w:rsid w:val="00006935"/>
    <w:rsid w:val="00010288"/>
    <w:rsid w:val="00011417"/>
    <w:rsid w:val="0001294D"/>
    <w:rsid w:val="00020233"/>
    <w:rsid w:val="000215DC"/>
    <w:rsid w:val="00022845"/>
    <w:rsid w:val="000239BA"/>
    <w:rsid w:val="00024FF1"/>
    <w:rsid w:val="00025BD3"/>
    <w:rsid w:val="00025D09"/>
    <w:rsid w:val="00026301"/>
    <w:rsid w:val="00026646"/>
    <w:rsid w:val="000266DA"/>
    <w:rsid w:val="00026FA9"/>
    <w:rsid w:val="000300DD"/>
    <w:rsid w:val="000315D5"/>
    <w:rsid w:val="00031A32"/>
    <w:rsid w:val="000326E8"/>
    <w:rsid w:val="00032F07"/>
    <w:rsid w:val="00032FC0"/>
    <w:rsid w:val="00035D10"/>
    <w:rsid w:val="00036DFF"/>
    <w:rsid w:val="00040FCB"/>
    <w:rsid w:val="0004125D"/>
    <w:rsid w:val="0004240C"/>
    <w:rsid w:val="000437F6"/>
    <w:rsid w:val="00043CFF"/>
    <w:rsid w:val="00045A9D"/>
    <w:rsid w:val="0005029B"/>
    <w:rsid w:val="00050BE1"/>
    <w:rsid w:val="000511BC"/>
    <w:rsid w:val="00051D7D"/>
    <w:rsid w:val="00051FC7"/>
    <w:rsid w:val="00052530"/>
    <w:rsid w:val="00054268"/>
    <w:rsid w:val="0005457F"/>
    <w:rsid w:val="00054672"/>
    <w:rsid w:val="00056018"/>
    <w:rsid w:val="00056EEA"/>
    <w:rsid w:val="000579FD"/>
    <w:rsid w:val="000621D2"/>
    <w:rsid w:val="00062A6D"/>
    <w:rsid w:val="000641C0"/>
    <w:rsid w:val="000647FB"/>
    <w:rsid w:val="000670B4"/>
    <w:rsid w:val="00070C55"/>
    <w:rsid w:val="00071730"/>
    <w:rsid w:val="00073134"/>
    <w:rsid w:val="00073230"/>
    <w:rsid w:val="0007330D"/>
    <w:rsid w:val="000738AF"/>
    <w:rsid w:val="00077FFB"/>
    <w:rsid w:val="000842E7"/>
    <w:rsid w:val="000844C1"/>
    <w:rsid w:val="00085745"/>
    <w:rsid w:val="00087270"/>
    <w:rsid w:val="00087AAD"/>
    <w:rsid w:val="00090060"/>
    <w:rsid w:val="00092AC1"/>
    <w:rsid w:val="00093953"/>
    <w:rsid w:val="000945CB"/>
    <w:rsid w:val="000947FE"/>
    <w:rsid w:val="00094BF4"/>
    <w:rsid w:val="00094ED2"/>
    <w:rsid w:val="00095217"/>
    <w:rsid w:val="00095E90"/>
    <w:rsid w:val="00096038"/>
    <w:rsid w:val="000A2657"/>
    <w:rsid w:val="000A38CF"/>
    <w:rsid w:val="000A53E2"/>
    <w:rsid w:val="000A58BB"/>
    <w:rsid w:val="000A62C9"/>
    <w:rsid w:val="000A653A"/>
    <w:rsid w:val="000A758F"/>
    <w:rsid w:val="000B2F47"/>
    <w:rsid w:val="000B4427"/>
    <w:rsid w:val="000B47DD"/>
    <w:rsid w:val="000C10D7"/>
    <w:rsid w:val="000C27B7"/>
    <w:rsid w:val="000C2BE8"/>
    <w:rsid w:val="000C4354"/>
    <w:rsid w:val="000C55EF"/>
    <w:rsid w:val="000C5F8D"/>
    <w:rsid w:val="000C6868"/>
    <w:rsid w:val="000D2C3E"/>
    <w:rsid w:val="000D7D1F"/>
    <w:rsid w:val="000E0555"/>
    <w:rsid w:val="000E0906"/>
    <w:rsid w:val="000E0E21"/>
    <w:rsid w:val="000E4CA6"/>
    <w:rsid w:val="000E5012"/>
    <w:rsid w:val="000E555B"/>
    <w:rsid w:val="000E6538"/>
    <w:rsid w:val="000E784A"/>
    <w:rsid w:val="000F1261"/>
    <w:rsid w:val="000F2220"/>
    <w:rsid w:val="000F2D8D"/>
    <w:rsid w:val="000F3B17"/>
    <w:rsid w:val="000F5166"/>
    <w:rsid w:val="000F52FB"/>
    <w:rsid w:val="000F5D49"/>
    <w:rsid w:val="001024B2"/>
    <w:rsid w:val="0010282E"/>
    <w:rsid w:val="00102EC3"/>
    <w:rsid w:val="001079C4"/>
    <w:rsid w:val="00107FAD"/>
    <w:rsid w:val="0011021B"/>
    <w:rsid w:val="00111A61"/>
    <w:rsid w:val="00112E99"/>
    <w:rsid w:val="00113182"/>
    <w:rsid w:val="00114767"/>
    <w:rsid w:val="0011487C"/>
    <w:rsid w:val="00115AC2"/>
    <w:rsid w:val="0011713C"/>
    <w:rsid w:val="001172E0"/>
    <w:rsid w:val="00122961"/>
    <w:rsid w:val="0012634F"/>
    <w:rsid w:val="00127D17"/>
    <w:rsid w:val="00131DD1"/>
    <w:rsid w:val="00134D5C"/>
    <w:rsid w:val="001353BD"/>
    <w:rsid w:val="001365B2"/>
    <w:rsid w:val="0014457D"/>
    <w:rsid w:val="001502B3"/>
    <w:rsid w:val="001502FD"/>
    <w:rsid w:val="001519B5"/>
    <w:rsid w:val="00151C8B"/>
    <w:rsid w:val="0015226E"/>
    <w:rsid w:val="00152CD4"/>
    <w:rsid w:val="00152F68"/>
    <w:rsid w:val="00153627"/>
    <w:rsid w:val="00153E78"/>
    <w:rsid w:val="00154246"/>
    <w:rsid w:val="00155A8A"/>
    <w:rsid w:val="00156764"/>
    <w:rsid w:val="00157BD9"/>
    <w:rsid w:val="00161BBA"/>
    <w:rsid w:val="00161DDB"/>
    <w:rsid w:val="00163A01"/>
    <w:rsid w:val="00164718"/>
    <w:rsid w:val="00164E95"/>
    <w:rsid w:val="001658D1"/>
    <w:rsid w:val="00166B0A"/>
    <w:rsid w:val="001678A1"/>
    <w:rsid w:val="00170E2A"/>
    <w:rsid w:val="00171790"/>
    <w:rsid w:val="00174152"/>
    <w:rsid w:val="00176981"/>
    <w:rsid w:val="001804E3"/>
    <w:rsid w:val="00181A40"/>
    <w:rsid w:val="00181EEB"/>
    <w:rsid w:val="00185553"/>
    <w:rsid w:val="00187640"/>
    <w:rsid w:val="00187897"/>
    <w:rsid w:val="001878DA"/>
    <w:rsid w:val="0019024F"/>
    <w:rsid w:val="001904BB"/>
    <w:rsid w:val="00193ADB"/>
    <w:rsid w:val="00193CEF"/>
    <w:rsid w:val="00194BD3"/>
    <w:rsid w:val="00194D4F"/>
    <w:rsid w:val="00195B22"/>
    <w:rsid w:val="00195B8E"/>
    <w:rsid w:val="00195D9F"/>
    <w:rsid w:val="00196D70"/>
    <w:rsid w:val="001A0F3F"/>
    <w:rsid w:val="001A1BC1"/>
    <w:rsid w:val="001A2DF7"/>
    <w:rsid w:val="001A3EBA"/>
    <w:rsid w:val="001A3FBB"/>
    <w:rsid w:val="001B379F"/>
    <w:rsid w:val="001B5785"/>
    <w:rsid w:val="001B7EB3"/>
    <w:rsid w:val="001C219A"/>
    <w:rsid w:val="001C29DC"/>
    <w:rsid w:val="001C516C"/>
    <w:rsid w:val="001C69F1"/>
    <w:rsid w:val="001C7076"/>
    <w:rsid w:val="001D2011"/>
    <w:rsid w:val="001D236C"/>
    <w:rsid w:val="001D254D"/>
    <w:rsid w:val="001D3352"/>
    <w:rsid w:val="001D4C4F"/>
    <w:rsid w:val="001D6478"/>
    <w:rsid w:val="001D6946"/>
    <w:rsid w:val="001E2D5A"/>
    <w:rsid w:val="001E723B"/>
    <w:rsid w:val="001F07DB"/>
    <w:rsid w:val="001F0CF0"/>
    <w:rsid w:val="001F36FD"/>
    <w:rsid w:val="00200213"/>
    <w:rsid w:val="002050B4"/>
    <w:rsid w:val="00207863"/>
    <w:rsid w:val="00211C42"/>
    <w:rsid w:val="002136F2"/>
    <w:rsid w:val="00220F88"/>
    <w:rsid w:val="00221CF0"/>
    <w:rsid w:val="002221B5"/>
    <w:rsid w:val="0022507F"/>
    <w:rsid w:val="00232C71"/>
    <w:rsid w:val="002353C7"/>
    <w:rsid w:val="002373F7"/>
    <w:rsid w:val="00237BB4"/>
    <w:rsid w:val="0024085C"/>
    <w:rsid w:val="002408F5"/>
    <w:rsid w:val="0024119A"/>
    <w:rsid w:val="002423D2"/>
    <w:rsid w:val="00242CA8"/>
    <w:rsid w:val="00243238"/>
    <w:rsid w:val="00244269"/>
    <w:rsid w:val="002443F6"/>
    <w:rsid w:val="002446AD"/>
    <w:rsid w:val="00244F67"/>
    <w:rsid w:val="002454CE"/>
    <w:rsid w:val="00250702"/>
    <w:rsid w:val="00253D95"/>
    <w:rsid w:val="00254802"/>
    <w:rsid w:val="00254C5B"/>
    <w:rsid w:val="00254FB1"/>
    <w:rsid w:val="00260269"/>
    <w:rsid w:val="00260697"/>
    <w:rsid w:val="00262F97"/>
    <w:rsid w:val="00263CCE"/>
    <w:rsid w:val="002668F0"/>
    <w:rsid w:val="00266DA3"/>
    <w:rsid w:val="00271183"/>
    <w:rsid w:val="0027430C"/>
    <w:rsid w:val="002746FB"/>
    <w:rsid w:val="00274AA2"/>
    <w:rsid w:val="00275B9C"/>
    <w:rsid w:val="0028083C"/>
    <w:rsid w:val="00281EBB"/>
    <w:rsid w:val="0028332A"/>
    <w:rsid w:val="00283E12"/>
    <w:rsid w:val="0028627D"/>
    <w:rsid w:val="0029102F"/>
    <w:rsid w:val="00291FD7"/>
    <w:rsid w:val="00292313"/>
    <w:rsid w:val="00295FB6"/>
    <w:rsid w:val="00296043"/>
    <w:rsid w:val="0029621F"/>
    <w:rsid w:val="00296FEC"/>
    <w:rsid w:val="0029787F"/>
    <w:rsid w:val="002A0176"/>
    <w:rsid w:val="002A01ED"/>
    <w:rsid w:val="002A1B88"/>
    <w:rsid w:val="002A2D6E"/>
    <w:rsid w:val="002A3203"/>
    <w:rsid w:val="002A35FF"/>
    <w:rsid w:val="002A39F6"/>
    <w:rsid w:val="002A7BAA"/>
    <w:rsid w:val="002B09A7"/>
    <w:rsid w:val="002B19F0"/>
    <w:rsid w:val="002B62E5"/>
    <w:rsid w:val="002C0B67"/>
    <w:rsid w:val="002C139C"/>
    <w:rsid w:val="002C285C"/>
    <w:rsid w:val="002C338C"/>
    <w:rsid w:val="002C5E0E"/>
    <w:rsid w:val="002C5FAC"/>
    <w:rsid w:val="002C67C0"/>
    <w:rsid w:val="002C7A65"/>
    <w:rsid w:val="002D06FE"/>
    <w:rsid w:val="002D5FD4"/>
    <w:rsid w:val="002D64E7"/>
    <w:rsid w:val="002D7C18"/>
    <w:rsid w:val="002E29CF"/>
    <w:rsid w:val="002E3C54"/>
    <w:rsid w:val="002E483C"/>
    <w:rsid w:val="002E7B8C"/>
    <w:rsid w:val="002F0140"/>
    <w:rsid w:val="002F0FE7"/>
    <w:rsid w:val="002F6001"/>
    <w:rsid w:val="002F66E4"/>
    <w:rsid w:val="002F6F9D"/>
    <w:rsid w:val="00302AFF"/>
    <w:rsid w:val="003035FE"/>
    <w:rsid w:val="00304959"/>
    <w:rsid w:val="0031011B"/>
    <w:rsid w:val="003116C9"/>
    <w:rsid w:val="00311854"/>
    <w:rsid w:val="00315548"/>
    <w:rsid w:val="00315904"/>
    <w:rsid w:val="00315C1C"/>
    <w:rsid w:val="00315C4A"/>
    <w:rsid w:val="00317F7C"/>
    <w:rsid w:val="00321600"/>
    <w:rsid w:val="00321BF3"/>
    <w:rsid w:val="00322F20"/>
    <w:rsid w:val="00323E76"/>
    <w:rsid w:val="003267FD"/>
    <w:rsid w:val="00326E22"/>
    <w:rsid w:val="00330937"/>
    <w:rsid w:val="00331D0A"/>
    <w:rsid w:val="003327CB"/>
    <w:rsid w:val="00333D4F"/>
    <w:rsid w:val="003344F2"/>
    <w:rsid w:val="0033506A"/>
    <w:rsid w:val="0033529A"/>
    <w:rsid w:val="00335CFA"/>
    <w:rsid w:val="00337E84"/>
    <w:rsid w:val="00340C1B"/>
    <w:rsid w:val="00344D19"/>
    <w:rsid w:val="00344DB3"/>
    <w:rsid w:val="00344F48"/>
    <w:rsid w:val="00345066"/>
    <w:rsid w:val="00347395"/>
    <w:rsid w:val="003511B5"/>
    <w:rsid w:val="0035223A"/>
    <w:rsid w:val="003527D0"/>
    <w:rsid w:val="00352F27"/>
    <w:rsid w:val="00353D85"/>
    <w:rsid w:val="00355694"/>
    <w:rsid w:val="00355E28"/>
    <w:rsid w:val="00357897"/>
    <w:rsid w:val="00361E41"/>
    <w:rsid w:val="00362275"/>
    <w:rsid w:val="00363F6F"/>
    <w:rsid w:val="00367228"/>
    <w:rsid w:val="00373A4E"/>
    <w:rsid w:val="0037797F"/>
    <w:rsid w:val="00381716"/>
    <w:rsid w:val="003834E1"/>
    <w:rsid w:val="00383CA8"/>
    <w:rsid w:val="003859AD"/>
    <w:rsid w:val="003867EF"/>
    <w:rsid w:val="0038799D"/>
    <w:rsid w:val="00387F7E"/>
    <w:rsid w:val="0039041E"/>
    <w:rsid w:val="00395474"/>
    <w:rsid w:val="003958FF"/>
    <w:rsid w:val="003960C3"/>
    <w:rsid w:val="00396875"/>
    <w:rsid w:val="003A095A"/>
    <w:rsid w:val="003A0A71"/>
    <w:rsid w:val="003A1C11"/>
    <w:rsid w:val="003A28D4"/>
    <w:rsid w:val="003A73FA"/>
    <w:rsid w:val="003A7CC6"/>
    <w:rsid w:val="003B02B8"/>
    <w:rsid w:val="003B097D"/>
    <w:rsid w:val="003B11D8"/>
    <w:rsid w:val="003B1606"/>
    <w:rsid w:val="003B6239"/>
    <w:rsid w:val="003D042F"/>
    <w:rsid w:val="003D1066"/>
    <w:rsid w:val="003D2976"/>
    <w:rsid w:val="003D2ABD"/>
    <w:rsid w:val="003D315C"/>
    <w:rsid w:val="003D3A4E"/>
    <w:rsid w:val="003D53D3"/>
    <w:rsid w:val="003D5E41"/>
    <w:rsid w:val="003E21D3"/>
    <w:rsid w:val="003E33D8"/>
    <w:rsid w:val="003E3672"/>
    <w:rsid w:val="003E6CB3"/>
    <w:rsid w:val="003E73A7"/>
    <w:rsid w:val="003E7F2A"/>
    <w:rsid w:val="003F08DC"/>
    <w:rsid w:val="003F42D6"/>
    <w:rsid w:val="003F50D8"/>
    <w:rsid w:val="003F6C83"/>
    <w:rsid w:val="003F78B2"/>
    <w:rsid w:val="00400698"/>
    <w:rsid w:val="00401069"/>
    <w:rsid w:val="00402204"/>
    <w:rsid w:val="00402FAE"/>
    <w:rsid w:val="004035D5"/>
    <w:rsid w:val="004039CC"/>
    <w:rsid w:val="00404DFB"/>
    <w:rsid w:val="004050A5"/>
    <w:rsid w:val="00405E2A"/>
    <w:rsid w:val="00411047"/>
    <w:rsid w:val="004126F3"/>
    <w:rsid w:val="00412A94"/>
    <w:rsid w:val="00413F9E"/>
    <w:rsid w:val="00414F01"/>
    <w:rsid w:val="00415A32"/>
    <w:rsid w:val="00415CA4"/>
    <w:rsid w:val="004212C5"/>
    <w:rsid w:val="00424798"/>
    <w:rsid w:val="0042556C"/>
    <w:rsid w:val="00431620"/>
    <w:rsid w:val="00431EB9"/>
    <w:rsid w:val="0043338A"/>
    <w:rsid w:val="00435E35"/>
    <w:rsid w:val="00442F70"/>
    <w:rsid w:val="0044338A"/>
    <w:rsid w:val="0045067D"/>
    <w:rsid w:val="00454492"/>
    <w:rsid w:val="00454F2D"/>
    <w:rsid w:val="004603CA"/>
    <w:rsid w:val="004618AF"/>
    <w:rsid w:val="004629DC"/>
    <w:rsid w:val="00463726"/>
    <w:rsid w:val="00467D76"/>
    <w:rsid w:val="00470DEA"/>
    <w:rsid w:val="00472FD1"/>
    <w:rsid w:val="004734EF"/>
    <w:rsid w:val="00474757"/>
    <w:rsid w:val="00476867"/>
    <w:rsid w:val="004769DF"/>
    <w:rsid w:val="00477318"/>
    <w:rsid w:val="00477D9D"/>
    <w:rsid w:val="0048245C"/>
    <w:rsid w:val="004825D4"/>
    <w:rsid w:val="00482903"/>
    <w:rsid w:val="00483844"/>
    <w:rsid w:val="00485278"/>
    <w:rsid w:val="00486085"/>
    <w:rsid w:val="00487310"/>
    <w:rsid w:val="004931D7"/>
    <w:rsid w:val="00493377"/>
    <w:rsid w:val="00494DB0"/>
    <w:rsid w:val="004964D9"/>
    <w:rsid w:val="004A419C"/>
    <w:rsid w:val="004A4DFF"/>
    <w:rsid w:val="004A5E73"/>
    <w:rsid w:val="004A7519"/>
    <w:rsid w:val="004A778F"/>
    <w:rsid w:val="004B03A9"/>
    <w:rsid w:val="004B2C61"/>
    <w:rsid w:val="004B36A2"/>
    <w:rsid w:val="004B3D0B"/>
    <w:rsid w:val="004B4FFB"/>
    <w:rsid w:val="004B5D37"/>
    <w:rsid w:val="004B6455"/>
    <w:rsid w:val="004B6EBD"/>
    <w:rsid w:val="004B712A"/>
    <w:rsid w:val="004C03FF"/>
    <w:rsid w:val="004C2391"/>
    <w:rsid w:val="004C2D97"/>
    <w:rsid w:val="004C6354"/>
    <w:rsid w:val="004D1097"/>
    <w:rsid w:val="004D2081"/>
    <w:rsid w:val="004D3270"/>
    <w:rsid w:val="004D3B31"/>
    <w:rsid w:val="004D5CD1"/>
    <w:rsid w:val="004D685C"/>
    <w:rsid w:val="004E1481"/>
    <w:rsid w:val="004E254A"/>
    <w:rsid w:val="004E2A22"/>
    <w:rsid w:val="004E496A"/>
    <w:rsid w:val="004E5E41"/>
    <w:rsid w:val="004E681A"/>
    <w:rsid w:val="004E7F1A"/>
    <w:rsid w:val="004F2591"/>
    <w:rsid w:val="004F5E9F"/>
    <w:rsid w:val="004F5EEA"/>
    <w:rsid w:val="00500A08"/>
    <w:rsid w:val="00500C1A"/>
    <w:rsid w:val="00502412"/>
    <w:rsid w:val="00503159"/>
    <w:rsid w:val="0050354C"/>
    <w:rsid w:val="00503B21"/>
    <w:rsid w:val="00505E8F"/>
    <w:rsid w:val="0051137D"/>
    <w:rsid w:val="0051547D"/>
    <w:rsid w:val="00516591"/>
    <w:rsid w:val="005167E1"/>
    <w:rsid w:val="005170B8"/>
    <w:rsid w:val="0052178F"/>
    <w:rsid w:val="00522360"/>
    <w:rsid w:val="00522C43"/>
    <w:rsid w:val="00522C47"/>
    <w:rsid w:val="005232F7"/>
    <w:rsid w:val="0052471D"/>
    <w:rsid w:val="00534956"/>
    <w:rsid w:val="0053670A"/>
    <w:rsid w:val="00536C90"/>
    <w:rsid w:val="00540C14"/>
    <w:rsid w:val="0054472C"/>
    <w:rsid w:val="0054544D"/>
    <w:rsid w:val="0054552F"/>
    <w:rsid w:val="0054610C"/>
    <w:rsid w:val="00546347"/>
    <w:rsid w:val="005464CD"/>
    <w:rsid w:val="00547B93"/>
    <w:rsid w:val="0055068A"/>
    <w:rsid w:val="0055075C"/>
    <w:rsid w:val="005518E7"/>
    <w:rsid w:val="00552BF4"/>
    <w:rsid w:val="00557358"/>
    <w:rsid w:val="00557853"/>
    <w:rsid w:val="00560885"/>
    <w:rsid w:val="005653AF"/>
    <w:rsid w:val="00565B5F"/>
    <w:rsid w:val="00567D35"/>
    <w:rsid w:val="005716A2"/>
    <w:rsid w:val="005719B0"/>
    <w:rsid w:val="00572853"/>
    <w:rsid w:val="00572B09"/>
    <w:rsid w:val="00573359"/>
    <w:rsid w:val="00573BE9"/>
    <w:rsid w:val="00574022"/>
    <w:rsid w:val="00575488"/>
    <w:rsid w:val="00576C86"/>
    <w:rsid w:val="005808D4"/>
    <w:rsid w:val="00580E21"/>
    <w:rsid w:val="00581DE1"/>
    <w:rsid w:val="00582340"/>
    <w:rsid w:val="0058268D"/>
    <w:rsid w:val="00582956"/>
    <w:rsid w:val="005872FD"/>
    <w:rsid w:val="0059018C"/>
    <w:rsid w:val="00591ECB"/>
    <w:rsid w:val="005939DA"/>
    <w:rsid w:val="005A019E"/>
    <w:rsid w:val="005A4892"/>
    <w:rsid w:val="005A4C6F"/>
    <w:rsid w:val="005A65D9"/>
    <w:rsid w:val="005A7197"/>
    <w:rsid w:val="005A7B48"/>
    <w:rsid w:val="005B16D6"/>
    <w:rsid w:val="005B1846"/>
    <w:rsid w:val="005B27F4"/>
    <w:rsid w:val="005B415A"/>
    <w:rsid w:val="005B4752"/>
    <w:rsid w:val="005B4B21"/>
    <w:rsid w:val="005B5011"/>
    <w:rsid w:val="005B6E7F"/>
    <w:rsid w:val="005B7F6C"/>
    <w:rsid w:val="005C181B"/>
    <w:rsid w:val="005C1DB7"/>
    <w:rsid w:val="005C371A"/>
    <w:rsid w:val="005C6312"/>
    <w:rsid w:val="005C7583"/>
    <w:rsid w:val="005C7BF5"/>
    <w:rsid w:val="005D092F"/>
    <w:rsid w:val="005D0CFB"/>
    <w:rsid w:val="005D1AD8"/>
    <w:rsid w:val="005D2AEE"/>
    <w:rsid w:val="005D4881"/>
    <w:rsid w:val="005D5B01"/>
    <w:rsid w:val="005D64A6"/>
    <w:rsid w:val="005D7692"/>
    <w:rsid w:val="005D79AA"/>
    <w:rsid w:val="005E25C5"/>
    <w:rsid w:val="005E296C"/>
    <w:rsid w:val="005E2E78"/>
    <w:rsid w:val="005E595E"/>
    <w:rsid w:val="005F07EC"/>
    <w:rsid w:val="005F1DD9"/>
    <w:rsid w:val="005F37DB"/>
    <w:rsid w:val="00600841"/>
    <w:rsid w:val="006014C7"/>
    <w:rsid w:val="00601BF0"/>
    <w:rsid w:val="00602B15"/>
    <w:rsid w:val="00605CDC"/>
    <w:rsid w:val="0061171B"/>
    <w:rsid w:val="00611B92"/>
    <w:rsid w:val="006133A8"/>
    <w:rsid w:val="0061383D"/>
    <w:rsid w:val="00613FF1"/>
    <w:rsid w:val="00616F3D"/>
    <w:rsid w:val="00621D07"/>
    <w:rsid w:val="006221A7"/>
    <w:rsid w:val="00623FC6"/>
    <w:rsid w:val="006240A0"/>
    <w:rsid w:val="006263D9"/>
    <w:rsid w:val="006326C3"/>
    <w:rsid w:val="0063281B"/>
    <w:rsid w:val="00632ACC"/>
    <w:rsid w:val="006339E4"/>
    <w:rsid w:val="00634EAD"/>
    <w:rsid w:val="00636603"/>
    <w:rsid w:val="00640C0D"/>
    <w:rsid w:val="006416E2"/>
    <w:rsid w:val="006420C2"/>
    <w:rsid w:val="00645478"/>
    <w:rsid w:val="00645660"/>
    <w:rsid w:val="00645C66"/>
    <w:rsid w:val="006475A9"/>
    <w:rsid w:val="00650554"/>
    <w:rsid w:val="0065126E"/>
    <w:rsid w:val="00651BBD"/>
    <w:rsid w:val="0065545E"/>
    <w:rsid w:val="0065551C"/>
    <w:rsid w:val="006558BC"/>
    <w:rsid w:val="006577E2"/>
    <w:rsid w:val="00657A53"/>
    <w:rsid w:val="006604FC"/>
    <w:rsid w:val="0066159E"/>
    <w:rsid w:val="00661F9D"/>
    <w:rsid w:val="00667190"/>
    <w:rsid w:val="00667363"/>
    <w:rsid w:val="00670144"/>
    <w:rsid w:val="00673F63"/>
    <w:rsid w:val="00675D75"/>
    <w:rsid w:val="00676CD6"/>
    <w:rsid w:val="00680761"/>
    <w:rsid w:val="006808DE"/>
    <w:rsid w:val="00680B9B"/>
    <w:rsid w:val="00684B73"/>
    <w:rsid w:val="00687FA2"/>
    <w:rsid w:val="00690A8A"/>
    <w:rsid w:val="00693328"/>
    <w:rsid w:val="006946A4"/>
    <w:rsid w:val="00696025"/>
    <w:rsid w:val="006A2F56"/>
    <w:rsid w:val="006A307E"/>
    <w:rsid w:val="006A3239"/>
    <w:rsid w:val="006A4C97"/>
    <w:rsid w:val="006A6409"/>
    <w:rsid w:val="006A698B"/>
    <w:rsid w:val="006A6EE0"/>
    <w:rsid w:val="006A7822"/>
    <w:rsid w:val="006A7B35"/>
    <w:rsid w:val="006A7D1F"/>
    <w:rsid w:val="006A7D8B"/>
    <w:rsid w:val="006B04BA"/>
    <w:rsid w:val="006B0C80"/>
    <w:rsid w:val="006B0FB6"/>
    <w:rsid w:val="006B532D"/>
    <w:rsid w:val="006B6E8D"/>
    <w:rsid w:val="006B72DB"/>
    <w:rsid w:val="006B7926"/>
    <w:rsid w:val="006C0321"/>
    <w:rsid w:val="006C155C"/>
    <w:rsid w:val="006C1B67"/>
    <w:rsid w:val="006C2323"/>
    <w:rsid w:val="006C25F7"/>
    <w:rsid w:val="006C38E0"/>
    <w:rsid w:val="006C4D55"/>
    <w:rsid w:val="006C6C31"/>
    <w:rsid w:val="006C7603"/>
    <w:rsid w:val="006D0AFD"/>
    <w:rsid w:val="006D4A2E"/>
    <w:rsid w:val="006D5B9C"/>
    <w:rsid w:val="006D6E06"/>
    <w:rsid w:val="006E2731"/>
    <w:rsid w:val="006E2D3D"/>
    <w:rsid w:val="006E3FA3"/>
    <w:rsid w:val="006E42FB"/>
    <w:rsid w:val="006E5814"/>
    <w:rsid w:val="006F4153"/>
    <w:rsid w:val="006F5570"/>
    <w:rsid w:val="006F777B"/>
    <w:rsid w:val="006F7BCC"/>
    <w:rsid w:val="00700BA1"/>
    <w:rsid w:val="007010C5"/>
    <w:rsid w:val="00701135"/>
    <w:rsid w:val="0070139F"/>
    <w:rsid w:val="00701436"/>
    <w:rsid w:val="00701782"/>
    <w:rsid w:val="00701A2B"/>
    <w:rsid w:val="00702B69"/>
    <w:rsid w:val="007032BA"/>
    <w:rsid w:val="0070341D"/>
    <w:rsid w:val="00704328"/>
    <w:rsid w:val="00704C68"/>
    <w:rsid w:val="007074D2"/>
    <w:rsid w:val="00707F06"/>
    <w:rsid w:val="0071001C"/>
    <w:rsid w:val="00712A9D"/>
    <w:rsid w:val="0071457D"/>
    <w:rsid w:val="00715878"/>
    <w:rsid w:val="00715D52"/>
    <w:rsid w:val="00716467"/>
    <w:rsid w:val="00716D66"/>
    <w:rsid w:val="0071731D"/>
    <w:rsid w:val="007203A5"/>
    <w:rsid w:val="00721541"/>
    <w:rsid w:val="00723330"/>
    <w:rsid w:val="007261BC"/>
    <w:rsid w:val="007274C6"/>
    <w:rsid w:val="007277AB"/>
    <w:rsid w:val="00727E69"/>
    <w:rsid w:val="00731DD9"/>
    <w:rsid w:val="00732915"/>
    <w:rsid w:val="00732CD0"/>
    <w:rsid w:val="007330A7"/>
    <w:rsid w:val="00735879"/>
    <w:rsid w:val="00735CDB"/>
    <w:rsid w:val="007360D6"/>
    <w:rsid w:val="00736203"/>
    <w:rsid w:val="0073698C"/>
    <w:rsid w:val="00736DED"/>
    <w:rsid w:val="00740334"/>
    <w:rsid w:val="00740351"/>
    <w:rsid w:val="00740FEF"/>
    <w:rsid w:val="00741BF6"/>
    <w:rsid w:val="00744637"/>
    <w:rsid w:val="007447F3"/>
    <w:rsid w:val="00744E56"/>
    <w:rsid w:val="007473AA"/>
    <w:rsid w:val="007506B0"/>
    <w:rsid w:val="00751444"/>
    <w:rsid w:val="00751E9C"/>
    <w:rsid w:val="0075562C"/>
    <w:rsid w:val="007575B7"/>
    <w:rsid w:val="00757B7C"/>
    <w:rsid w:val="007605BE"/>
    <w:rsid w:val="00761877"/>
    <w:rsid w:val="00761D64"/>
    <w:rsid w:val="007631D4"/>
    <w:rsid w:val="007642AD"/>
    <w:rsid w:val="00764F87"/>
    <w:rsid w:val="00765021"/>
    <w:rsid w:val="00771797"/>
    <w:rsid w:val="007719C0"/>
    <w:rsid w:val="00771B97"/>
    <w:rsid w:val="0077360E"/>
    <w:rsid w:val="00773D50"/>
    <w:rsid w:val="007775FD"/>
    <w:rsid w:val="007804FE"/>
    <w:rsid w:val="007809C0"/>
    <w:rsid w:val="0078377B"/>
    <w:rsid w:val="00783D75"/>
    <w:rsid w:val="007860E2"/>
    <w:rsid w:val="00787A36"/>
    <w:rsid w:val="00787B4B"/>
    <w:rsid w:val="0079071F"/>
    <w:rsid w:val="0079267B"/>
    <w:rsid w:val="00792949"/>
    <w:rsid w:val="0079344C"/>
    <w:rsid w:val="0079608D"/>
    <w:rsid w:val="00796DE6"/>
    <w:rsid w:val="007978E1"/>
    <w:rsid w:val="007A0681"/>
    <w:rsid w:val="007A083D"/>
    <w:rsid w:val="007A1560"/>
    <w:rsid w:val="007A1741"/>
    <w:rsid w:val="007A1CDA"/>
    <w:rsid w:val="007A228C"/>
    <w:rsid w:val="007A373B"/>
    <w:rsid w:val="007A40DC"/>
    <w:rsid w:val="007A4115"/>
    <w:rsid w:val="007A520E"/>
    <w:rsid w:val="007A5BF6"/>
    <w:rsid w:val="007A6FB2"/>
    <w:rsid w:val="007B0AAC"/>
    <w:rsid w:val="007B2DC9"/>
    <w:rsid w:val="007B384A"/>
    <w:rsid w:val="007B39E8"/>
    <w:rsid w:val="007B3B71"/>
    <w:rsid w:val="007B3EED"/>
    <w:rsid w:val="007B5103"/>
    <w:rsid w:val="007B5555"/>
    <w:rsid w:val="007B5C9A"/>
    <w:rsid w:val="007B73CD"/>
    <w:rsid w:val="007B777D"/>
    <w:rsid w:val="007C0DDE"/>
    <w:rsid w:val="007C1CC5"/>
    <w:rsid w:val="007C1DC2"/>
    <w:rsid w:val="007C23D8"/>
    <w:rsid w:val="007C28D9"/>
    <w:rsid w:val="007C407A"/>
    <w:rsid w:val="007C45B4"/>
    <w:rsid w:val="007C5EF0"/>
    <w:rsid w:val="007C686A"/>
    <w:rsid w:val="007C6E82"/>
    <w:rsid w:val="007C7BDE"/>
    <w:rsid w:val="007D0285"/>
    <w:rsid w:val="007D2F45"/>
    <w:rsid w:val="007D2F7D"/>
    <w:rsid w:val="007D6576"/>
    <w:rsid w:val="007D6707"/>
    <w:rsid w:val="007D6B25"/>
    <w:rsid w:val="007D70D7"/>
    <w:rsid w:val="007E017D"/>
    <w:rsid w:val="007E13BE"/>
    <w:rsid w:val="007E1C69"/>
    <w:rsid w:val="007E25C0"/>
    <w:rsid w:val="007E2ED8"/>
    <w:rsid w:val="007E7EF8"/>
    <w:rsid w:val="007F0DFC"/>
    <w:rsid w:val="007F2F78"/>
    <w:rsid w:val="007F3C19"/>
    <w:rsid w:val="007F5F61"/>
    <w:rsid w:val="00800FAE"/>
    <w:rsid w:val="00803A36"/>
    <w:rsid w:val="00803BEE"/>
    <w:rsid w:val="00805D85"/>
    <w:rsid w:val="00806059"/>
    <w:rsid w:val="00807016"/>
    <w:rsid w:val="00810336"/>
    <w:rsid w:val="00811FA7"/>
    <w:rsid w:val="00812570"/>
    <w:rsid w:val="00813F36"/>
    <w:rsid w:val="008144C8"/>
    <w:rsid w:val="00816178"/>
    <w:rsid w:val="00816B04"/>
    <w:rsid w:val="008179D5"/>
    <w:rsid w:val="008204D8"/>
    <w:rsid w:val="00821999"/>
    <w:rsid w:val="0082252E"/>
    <w:rsid w:val="00822BAA"/>
    <w:rsid w:val="00822F4A"/>
    <w:rsid w:val="00823D76"/>
    <w:rsid w:val="008249D0"/>
    <w:rsid w:val="008304A6"/>
    <w:rsid w:val="00830D26"/>
    <w:rsid w:val="00831146"/>
    <w:rsid w:val="00831EFD"/>
    <w:rsid w:val="008338DB"/>
    <w:rsid w:val="00834249"/>
    <w:rsid w:val="00836A46"/>
    <w:rsid w:val="00836F5A"/>
    <w:rsid w:val="00840177"/>
    <w:rsid w:val="00841A0A"/>
    <w:rsid w:val="00842F38"/>
    <w:rsid w:val="00843656"/>
    <w:rsid w:val="00843D0C"/>
    <w:rsid w:val="00845017"/>
    <w:rsid w:val="008465DC"/>
    <w:rsid w:val="00847CA9"/>
    <w:rsid w:val="008503CD"/>
    <w:rsid w:val="00851E21"/>
    <w:rsid w:val="00852CEF"/>
    <w:rsid w:val="008538D4"/>
    <w:rsid w:val="00853A86"/>
    <w:rsid w:val="00854051"/>
    <w:rsid w:val="00854744"/>
    <w:rsid w:val="008553CE"/>
    <w:rsid w:val="00856C9D"/>
    <w:rsid w:val="0086016F"/>
    <w:rsid w:val="00860944"/>
    <w:rsid w:val="00860DBD"/>
    <w:rsid w:val="0086200D"/>
    <w:rsid w:val="0086489F"/>
    <w:rsid w:val="00866194"/>
    <w:rsid w:val="008714D2"/>
    <w:rsid w:val="0087313E"/>
    <w:rsid w:val="00873F48"/>
    <w:rsid w:val="008749B3"/>
    <w:rsid w:val="00877EB7"/>
    <w:rsid w:val="0088178C"/>
    <w:rsid w:val="00882C98"/>
    <w:rsid w:val="00884A33"/>
    <w:rsid w:val="00887031"/>
    <w:rsid w:val="00890D6C"/>
    <w:rsid w:val="00890D8D"/>
    <w:rsid w:val="008917C8"/>
    <w:rsid w:val="00891A40"/>
    <w:rsid w:val="00893B0E"/>
    <w:rsid w:val="008940E6"/>
    <w:rsid w:val="00894301"/>
    <w:rsid w:val="008A1955"/>
    <w:rsid w:val="008A2CB1"/>
    <w:rsid w:val="008A4B03"/>
    <w:rsid w:val="008A6ADE"/>
    <w:rsid w:val="008B22DD"/>
    <w:rsid w:val="008B40EC"/>
    <w:rsid w:val="008B6882"/>
    <w:rsid w:val="008C13F5"/>
    <w:rsid w:val="008C1ACA"/>
    <w:rsid w:val="008C650A"/>
    <w:rsid w:val="008C78C6"/>
    <w:rsid w:val="008C7D6F"/>
    <w:rsid w:val="008D0263"/>
    <w:rsid w:val="008D1A6E"/>
    <w:rsid w:val="008D7654"/>
    <w:rsid w:val="008D78C6"/>
    <w:rsid w:val="008D79E5"/>
    <w:rsid w:val="008E18B2"/>
    <w:rsid w:val="008E2915"/>
    <w:rsid w:val="008E5331"/>
    <w:rsid w:val="008E7B81"/>
    <w:rsid w:val="008F0041"/>
    <w:rsid w:val="008F28A4"/>
    <w:rsid w:val="008F317E"/>
    <w:rsid w:val="008F5E0F"/>
    <w:rsid w:val="008F6B2F"/>
    <w:rsid w:val="008F744E"/>
    <w:rsid w:val="0090087E"/>
    <w:rsid w:val="00900C98"/>
    <w:rsid w:val="00900FA2"/>
    <w:rsid w:val="00904CD9"/>
    <w:rsid w:val="00904EA7"/>
    <w:rsid w:val="00905CE8"/>
    <w:rsid w:val="00910BEE"/>
    <w:rsid w:val="00911801"/>
    <w:rsid w:val="00911DC3"/>
    <w:rsid w:val="00912275"/>
    <w:rsid w:val="00913338"/>
    <w:rsid w:val="009151E6"/>
    <w:rsid w:val="00917767"/>
    <w:rsid w:val="00917984"/>
    <w:rsid w:val="009209C5"/>
    <w:rsid w:val="009209EB"/>
    <w:rsid w:val="0092111B"/>
    <w:rsid w:val="00921C81"/>
    <w:rsid w:val="00922D3D"/>
    <w:rsid w:val="00924BE3"/>
    <w:rsid w:val="00924F60"/>
    <w:rsid w:val="00925DF7"/>
    <w:rsid w:val="009305F0"/>
    <w:rsid w:val="009319C3"/>
    <w:rsid w:val="00932E9A"/>
    <w:rsid w:val="00933733"/>
    <w:rsid w:val="00934E28"/>
    <w:rsid w:val="009352FF"/>
    <w:rsid w:val="00935F5A"/>
    <w:rsid w:val="00936BC2"/>
    <w:rsid w:val="009403BA"/>
    <w:rsid w:val="0094125F"/>
    <w:rsid w:val="009416A2"/>
    <w:rsid w:val="0094172C"/>
    <w:rsid w:val="00942290"/>
    <w:rsid w:val="0094345B"/>
    <w:rsid w:val="00946F91"/>
    <w:rsid w:val="009471D7"/>
    <w:rsid w:val="00955D55"/>
    <w:rsid w:val="00956AF6"/>
    <w:rsid w:val="00957AAD"/>
    <w:rsid w:val="00960337"/>
    <w:rsid w:val="0096241C"/>
    <w:rsid w:val="009631C1"/>
    <w:rsid w:val="00963380"/>
    <w:rsid w:val="00963E56"/>
    <w:rsid w:val="009641A7"/>
    <w:rsid w:val="009661FA"/>
    <w:rsid w:val="00966857"/>
    <w:rsid w:val="009673ED"/>
    <w:rsid w:val="00967D1B"/>
    <w:rsid w:val="00971401"/>
    <w:rsid w:val="00975A86"/>
    <w:rsid w:val="00975AF9"/>
    <w:rsid w:val="00975B87"/>
    <w:rsid w:val="009770DE"/>
    <w:rsid w:val="00981A4F"/>
    <w:rsid w:val="009836EF"/>
    <w:rsid w:val="009840C6"/>
    <w:rsid w:val="00985516"/>
    <w:rsid w:val="00986FE6"/>
    <w:rsid w:val="00990312"/>
    <w:rsid w:val="009906F1"/>
    <w:rsid w:val="00991DE5"/>
    <w:rsid w:val="0099488A"/>
    <w:rsid w:val="00997475"/>
    <w:rsid w:val="009A0442"/>
    <w:rsid w:val="009A1D40"/>
    <w:rsid w:val="009A3599"/>
    <w:rsid w:val="009A3F50"/>
    <w:rsid w:val="009A7C4D"/>
    <w:rsid w:val="009B0550"/>
    <w:rsid w:val="009B2657"/>
    <w:rsid w:val="009B3830"/>
    <w:rsid w:val="009B5A6F"/>
    <w:rsid w:val="009B693B"/>
    <w:rsid w:val="009C2AE6"/>
    <w:rsid w:val="009C37EE"/>
    <w:rsid w:val="009C3A9D"/>
    <w:rsid w:val="009C7AA3"/>
    <w:rsid w:val="009C7E5A"/>
    <w:rsid w:val="009D1C55"/>
    <w:rsid w:val="009D4A0A"/>
    <w:rsid w:val="009D5185"/>
    <w:rsid w:val="009D51AF"/>
    <w:rsid w:val="009D545D"/>
    <w:rsid w:val="009D7FE6"/>
    <w:rsid w:val="009E1099"/>
    <w:rsid w:val="009E12ED"/>
    <w:rsid w:val="009E29A2"/>
    <w:rsid w:val="009E37A1"/>
    <w:rsid w:val="009E3BC8"/>
    <w:rsid w:val="009E419E"/>
    <w:rsid w:val="009E6C10"/>
    <w:rsid w:val="009E748D"/>
    <w:rsid w:val="009E7851"/>
    <w:rsid w:val="009E7C57"/>
    <w:rsid w:val="009F1B07"/>
    <w:rsid w:val="009F1BA3"/>
    <w:rsid w:val="009F2169"/>
    <w:rsid w:val="009F38A7"/>
    <w:rsid w:val="009F4451"/>
    <w:rsid w:val="009F45D1"/>
    <w:rsid w:val="009F511D"/>
    <w:rsid w:val="009F511F"/>
    <w:rsid w:val="009F51D6"/>
    <w:rsid w:val="009F6147"/>
    <w:rsid w:val="009F7865"/>
    <w:rsid w:val="00A0255F"/>
    <w:rsid w:val="00A027D4"/>
    <w:rsid w:val="00A02AC5"/>
    <w:rsid w:val="00A0357D"/>
    <w:rsid w:val="00A04D8D"/>
    <w:rsid w:val="00A0652B"/>
    <w:rsid w:val="00A07B7E"/>
    <w:rsid w:val="00A10075"/>
    <w:rsid w:val="00A108E8"/>
    <w:rsid w:val="00A134CB"/>
    <w:rsid w:val="00A143B0"/>
    <w:rsid w:val="00A155F7"/>
    <w:rsid w:val="00A15AC5"/>
    <w:rsid w:val="00A16FE1"/>
    <w:rsid w:val="00A171FE"/>
    <w:rsid w:val="00A17C38"/>
    <w:rsid w:val="00A21441"/>
    <w:rsid w:val="00A21D73"/>
    <w:rsid w:val="00A25A94"/>
    <w:rsid w:val="00A26221"/>
    <w:rsid w:val="00A315A7"/>
    <w:rsid w:val="00A31CDE"/>
    <w:rsid w:val="00A34EF2"/>
    <w:rsid w:val="00A34F73"/>
    <w:rsid w:val="00A36D63"/>
    <w:rsid w:val="00A403E1"/>
    <w:rsid w:val="00A4231D"/>
    <w:rsid w:val="00A4237B"/>
    <w:rsid w:val="00A4375D"/>
    <w:rsid w:val="00A45178"/>
    <w:rsid w:val="00A47D17"/>
    <w:rsid w:val="00A51D10"/>
    <w:rsid w:val="00A5246A"/>
    <w:rsid w:val="00A52687"/>
    <w:rsid w:val="00A52DC4"/>
    <w:rsid w:val="00A5506F"/>
    <w:rsid w:val="00A56655"/>
    <w:rsid w:val="00A57C64"/>
    <w:rsid w:val="00A6086F"/>
    <w:rsid w:val="00A609CD"/>
    <w:rsid w:val="00A627C5"/>
    <w:rsid w:val="00A6405A"/>
    <w:rsid w:val="00A66137"/>
    <w:rsid w:val="00A66343"/>
    <w:rsid w:val="00A66F0B"/>
    <w:rsid w:val="00A66F54"/>
    <w:rsid w:val="00A7082F"/>
    <w:rsid w:val="00A73017"/>
    <w:rsid w:val="00A76115"/>
    <w:rsid w:val="00A81055"/>
    <w:rsid w:val="00A810B0"/>
    <w:rsid w:val="00A83F08"/>
    <w:rsid w:val="00A84530"/>
    <w:rsid w:val="00A84E69"/>
    <w:rsid w:val="00A87C20"/>
    <w:rsid w:val="00A90071"/>
    <w:rsid w:val="00A91B6F"/>
    <w:rsid w:val="00A93A4B"/>
    <w:rsid w:val="00A96BEC"/>
    <w:rsid w:val="00A9764A"/>
    <w:rsid w:val="00AA0D6A"/>
    <w:rsid w:val="00AA3375"/>
    <w:rsid w:val="00AA5B31"/>
    <w:rsid w:val="00AA5CD3"/>
    <w:rsid w:val="00AA7882"/>
    <w:rsid w:val="00AB14FC"/>
    <w:rsid w:val="00AB1B34"/>
    <w:rsid w:val="00AB1C37"/>
    <w:rsid w:val="00AB2F05"/>
    <w:rsid w:val="00AB31A7"/>
    <w:rsid w:val="00AB3346"/>
    <w:rsid w:val="00AB50AA"/>
    <w:rsid w:val="00AB5E5B"/>
    <w:rsid w:val="00AB62B5"/>
    <w:rsid w:val="00AC00E8"/>
    <w:rsid w:val="00AC029C"/>
    <w:rsid w:val="00AC0B22"/>
    <w:rsid w:val="00AC1CC4"/>
    <w:rsid w:val="00AC2803"/>
    <w:rsid w:val="00AC4F4A"/>
    <w:rsid w:val="00AD5519"/>
    <w:rsid w:val="00AD6FFD"/>
    <w:rsid w:val="00AD727C"/>
    <w:rsid w:val="00AE0B7D"/>
    <w:rsid w:val="00AE1DC5"/>
    <w:rsid w:val="00AE5705"/>
    <w:rsid w:val="00AF14F1"/>
    <w:rsid w:val="00AF2ACD"/>
    <w:rsid w:val="00AF3F90"/>
    <w:rsid w:val="00AF4A73"/>
    <w:rsid w:val="00AF6308"/>
    <w:rsid w:val="00AF6B8A"/>
    <w:rsid w:val="00B005B4"/>
    <w:rsid w:val="00B0598F"/>
    <w:rsid w:val="00B07BE4"/>
    <w:rsid w:val="00B126F5"/>
    <w:rsid w:val="00B16B1F"/>
    <w:rsid w:val="00B175F0"/>
    <w:rsid w:val="00B21D1E"/>
    <w:rsid w:val="00B21EB9"/>
    <w:rsid w:val="00B24D3C"/>
    <w:rsid w:val="00B3057B"/>
    <w:rsid w:val="00B3164C"/>
    <w:rsid w:val="00B31795"/>
    <w:rsid w:val="00B349CE"/>
    <w:rsid w:val="00B3528A"/>
    <w:rsid w:val="00B35312"/>
    <w:rsid w:val="00B35942"/>
    <w:rsid w:val="00B37CF4"/>
    <w:rsid w:val="00B37D5A"/>
    <w:rsid w:val="00B4432E"/>
    <w:rsid w:val="00B4483C"/>
    <w:rsid w:val="00B45048"/>
    <w:rsid w:val="00B4596D"/>
    <w:rsid w:val="00B46149"/>
    <w:rsid w:val="00B515C9"/>
    <w:rsid w:val="00B53214"/>
    <w:rsid w:val="00B53F3E"/>
    <w:rsid w:val="00B57A91"/>
    <w:rsid w:val="00B6059A"/>
    <w:rsid w:val="00B62038"/>
    <w:rsid w:val="00B6225B"/>
    <w:rsid w:val="00B622ED"/>
    <w:rsid w:val="00B636A2"/>
    <w:rsid w:val="00B640CE"/>
    <w:rsid w:val="00B6422A"/>
    <w:rsid w:val="00B64773"/>
    <w:rsid w:val="00B64CED"/>
    <w:rsid w:val="00B667A2"/>
    <w:rsid w:val="00B71103"/>
    <w:rsid w:val="00B72108"/>
    <w:rsid w:val="00B72706"/>
    <w:rsid w:val="00B73BE2"/>
    <w:rsid w:val="00B74889"/>
    <w:rsid w:val="00B75B47"/>
    <w:rsid w:val="00B80158"/>
    <w:rsid w:val="00B804A8"/>
    <w:rsid w:val="00B81C75"/>
    <w:rsid w:val="00B82CF4"/>
    <w:rsid w:val="00B846BE"/>
    <w:rsid w:val="00B84907"/>
    <w:rsid w:val="00B9137A"/>
    <w:rsid w:val="00B92C68"/>
    <w:rsid w:val="00B93355"/>
    <w:rsid w:val="00B94402"/>
    <w:rsid w:val="00B9480A"/>
    <w:rsid w:val="00B94870"/>
    <w:rsid w:val="00B9572F"/>
    <w:rsid w:val="00B97972"/>
    <w:rsid w:val="00BA0C77"/>
    <w:rsid w:val="00BA0DDE"/>
    <w:rsid w:val="00BA10E2"/>
    <w:rsid w:val="00BA11B2"/>
    <w:rsid w:val="00BA3F54"/>
    <w:rsid w:val="00BA4920"/>
    <w:rsid w:val="00BA5FFE"/>
    <w:rsid w:val="00BB03D3"/>
    <w:rsid w:val="00BB0556"/>
    <w:rsid w:val="00BB15BD"/>
    <w:rsid w:val="00BB1BAD"/>
    <w:rsid w:val="00BB2927"/>
    <w:rsid w:val="00BB2C9F"/>
    <w:rsid w:val="00BB50EB"/>
    <w:rsid w:val="00BB5659"/>
    <w:rsid w:val="00BB5BF0"/>
    <w:rsid w:val="00BB644C"/>
    <w:rsid w:val="00BB7309"/>
    <w:rsid w:val="00BB7708"/>
    <w:rsid w:val="00BC09EB"/>
    <w:rsid w:val="00BC2B5F"/>
    <w:rsid w:val="00BC2E7C"/>
    <w:rsid w:val="00BC3C45"/>
    <w:rsid w:val="00BC4076"/>
    <w:rsid w:val="00BC6E3B"/>
    <w:rsid w:val="00BC7ED1"/>
    <w:rsid w:val="00BD1B19"/>
    <w:rsid w:val="00BD21C3"/>
    <w:rsid w:val="00BD4410"/>
    <w:rsid w:val="00BD451F"/>
    <w:rsid w:val="00BD598C"/>
    <w:rsid w:val="00BD671A"/>
    <w:rsid w:val="00BD6856"/>
    <w:rsid w:val="00BE1920"/>
    <w:rsid w:val="00BE2517"/>
    <w:rsid w:val="00BE32C7"/>
    <w:rsid w:val="00BE3FFE"/>
    <w:rsid w:val="00BE44FB"/>
    <w:rsid w:val="00BE5F2B"/>
    <w:rsid w:val="00BE6627"/>
    <w:rsid w:val="00BE73A8"/>
    <w:rsid w:val="00BE7F91"/>
    <w:rsid w:val="00BF00F9"/>
    <w:rsid w:val="00BF2A5B"/>
    <w:rsid w:val="00BF5849"/>
    <w:rsid w:val="00BF59FB"/>
    <w:rsid w:val="00BF7B8E"/>
    <w:rsid w:val="00C0064C"/>
    <w:rsid w:val="00C012AF"/>
    <w:rsid w:val="00C033BE"/>
    <w:rsid w:val="00C03777"/>
    <w:rsid w:val="00C067ED"/>
    <w:rsid w:val="00C06A13"/>
    <w:rsid w:val="00C07BFA"/>
    <w:rsid w:val="00C11B98"/>
    <w:rsid w:val="00C11CEA"/>
    <w:rsid w:val="00C12025"/>
    <w:rsid w:val="00C13EE1"/>
    <w:rsid w:val="00C15FA8"/>
    <w:rsid w:val="00C21925"/>
    <w:rsid w:val="00C227DA"/>
    <w:rsid w:val="00C253FC"/>
    <w:rsid w:val="00C260D9"/>
    <w:rsid w:val="00C278B5"/>
    <w:rsid w:val="00C3136F"/>
    <w:rsid w:val="00C31ED3"/>
    <w:rsid w:val="00C346D5"/>
    <w:rsid w:val="00C34ECC"/>
    <w:rsid w:val="00C35F1E"/>
    <w:rsid w:val="00C40899"/>
    <w:rsid w:val="00C4105D"/>
    <w:rsid w:val="00C417CE"/>
    <w:rsid w:val="00C42308"/>
    <w:rsid w:val="00C42D4D"/>
    <w:rsid w:val="00C50374"/>
    <w:rsid w:val="00C515CC"/>
    <w:rsid w:val="00C51DD3"/>
    <w:rsid w:val="00C53F40"/>
    <w:rsid w:val="00C53F9A"/>
    <w:rsid w:val="00C5542C"/>
    <w:rsid w:val="00C55DFC"/>
    <w:rsid w:val="00C55FB9"/>
    <w:rsid w:val="00C60B21"/>
    <w:rsid w:val="00C60DEF"/>
    <w:rsid w:val="00C625F3"/>
    <w:rsid w:val="00C63057"/>
    <w:rsid w:val="00C6403D"/>
    <w:rsid w:val="00C655B0"/>
    <w:rsid w:val="00C67962"/>
    <w:rsid w:val="00C73071"/>
    <w:rsid w:val="00C75644"/>
    <w:rsid w:val="00C774F8"/>
    <w:rsid w:val="00C77A7E"/>
    <w:rsid w:val="00C805FE"/>
    <w:rsid w:val="00C81E4F"/>
    <w:rsid w:val="00C820A9"/>
    <w:rsid w:val="00C8539C"/>
    <w:rsid w:val="00C86274"/>
    <w:rsid w:val="00C87C61"/>
    <w:rsid w:val="00C92A95"/>
    <w:rsid w:val="00C9360D"/>
    <w:rsid w:val="00C94CA5"/>
    <w:rsid w:val="00C97A41"/>
    <w:rsid w:val="00CA053E"/>
    <w:rsid w:val="00CA421C"/>
    <w:rsid w:val="00CA4ACE"/>
    <w:rsid w:val="00CA61BB"/>
    <w:rsid w:val="00CA632E"/>
    <w:rsid w:val="00CA63F5"/>
    <w:rsid w:val="00CA72D0"/>
    <w:rsid w:val="00CA7458"/>
    <w:rsid w:val="00CA7AB9"/>
    <w:rsid w:val="00CB1237"/>
    <w:rsid w:val="00CB20CC"/>
    <w:rsid w:val="00CB274F"/>
    <w:rsid w:val="00CB2C32"/>
    <w:rsid w:val="00CB2D4D"/>
    <w:rsid w:val="00CB334B"/>
    <w:rsid w:val="00CB7480"/>
    <w:rsid w:val="00CB7D92"/>
    <w:rsid w:val="00CC11D2"/>
    <w:rsid w:val="00CC2F80"/>
    <w:rsid w:val="00CD2D40"/>
    <w:rsid w:val="00CD3B8C"/>
    <w:rsid w:val="00CE31FF"/>
    <w:rsid w:val="00CE7307"/>
    <w:rsid w:val="00CF2D69"/>
    <w:rsid w:val="00CF3214"/>
    <w:rsid w:val="00CF63F3"/>
    <w:rsid w:val="00D0006B"/>
    <w:rsid w:val="00D00242"/>
    <w:rsid w:val="00D0184C"/>
    <w:rsid w:val="00D019DC"/>
    <w:rsid w:val="00D038CC"/>
    <w:rsid w:val="00D0408F"/>
    <w:rsid w:val="00D042F4"/>
    <w:rsid w:val="00D04FEF"/>
    <w:rsid w:val="00D06AA6"/>
    <w:rsid w:val="00D0740C"/>
    <w:rsid w:val="00D13AF9"/>
    <w:rsid w:val="00D14C7B"/>
    <w:rsid w:val="00D15BAC"/>
    <w:rsid w:val="00D16FA6"/>
    <w:rsid w:val="00D2089E"/>
    <w:rsid w:val="00D21799"/>
    <w:rsid w:val="00D22DE8"/>
    <w:rsid w:val="00D23023"/>
    <w:rsid w:val="00D23DA7"/>
    <w:rsid w:val="00D23E90"/>
    <w:rsid w:val="00D30460"/>
    <w:rsid w:val="00D30E65"/>
    <w:rsid w:val="00D32326"/>
    <w:rsid w:val="00D348C8"/>
    <w:rsid w:val="00D34952"/>
    <w:rsid w:val="00D36832"/>
    <w:rsid w:val="00D36B38"/>
    <w:rsid w:val="00D371B5"/>
    <w:rsid w:val="00D417DB"/>
    <w:rsid w:val="00D420E6"/>
    <w:rsid w:val="00D430B1"/>
    <w:rsid w:val="00D46FC9"/>
    <w:rsid w:val="00D47D52"/>
    <w:rsid w:val="00D52A5E"/>
    <w:rsid w:val="00D52F07"/>
    <w:rsid w:val="00D52F36"/>
    <w:rsid w:val="00D5626C"/>
    <w:rsid w:val="00D56DEC"/>
    <w:rsid w:val="00D579E3"/>
    <w:rsid w:val="00D61A83"/>
    <w:rsid w:val="00D623CE"/>
    <w:rsid w:val="00D6394A"/>
    <w:rsid w:val="00D64AAD"/>
    <w:rsid w:val="00D6584D"/>
    <w:rsid w:val="00D65DAD"/>
    <w:rsid w:val="00D67610"/>
    <w:rsid w:val="00D70A2A"/>
    <w:rsid w:val="00D71FC8"/>
    <w:rsid w:val="00D733A8"/>
    <w:rsid w:val="00D73D3A"/>
    <w:rsid w:val="00D744A2"/>
    <w:rsid w:val="00D758B1"/>
    <w:rsid w:val="00D75C18"/>
    <w:rsid w:val="00D75DE9"/>
    <w:rsid w:val="00D76C8B"/>
    <w:rsid w:val="00D76F51"/>
    <w:rsid w:val="00D7789F"/>
    <w:rsid w:val="00D81D3C"/>
    <w:rsid w:val="00D81E74"/>
    <w:rsid w:val="00D8395E"/>
    <w:rsid w:val="00D83BE9"/>
    <w:rsid w:val="00D85561"/>
    <w:rsid w:val="00D86031"/>
    <w:rsid w:val="00D86383"/>
    <w:rsid w:val="00D90D3A"/>
    <w:rsid w:val="00D92C67"/>
    <w:rsid w:val="00D9344E"/>
    <w:rsid w:val="00D95B32"/>
    <w:rsid w:val="00D970E1"/>
    <w:rsid w:val="00D97E20"/>
    <w:rsid w:val="00DA02C5"/>
    <w:rsid w:val="00DA24B8"/>
    <w:rsid w:val="00DA5B95"/>
    <w:rsid w:val="00DA708A"/>
    <w:rsid w:val="00DB0563"/>
    <w:rsid w:val="00DB073E"/>
    <w:rsid w:val="00DB090F"/>
    <w:rsid w:val="00DB1A22"/>
    <w:rsid w:val="00DB30F8"/>
    <w:rsid w:val="00DB38D7"/>
    <w:rsid w:val="00DB39B1"/>
    <w:rsid w:val="00DB4EAD"/>
    <w:rsid w:val="00DC026E"/>
    <w:rsid w:val="00DC0BFD"/>
    <w:rsid w:val="00DC0C2B"/>
    <w:rsid w:val="00DC0CD8"/>
    <w:rsid w:val="00DC2062"/>
    <w:rsid w:val="00DC2BF8"/>
    <w:rsid w:val="00DC3542"/>
    <w:rsid w:val="00DC3870"/>
    <w:rsid w:val="00DC3BE9"/>
    <w:rsid w:val="00DC5846"/>
    <w:rsid w:val="00DC5A58"/>
    <w:rsid w:val="00DC6D0D"/>
    <w:rsid w:val="00DD0727"/>
    <w:rsid w:val="00DD1AFD"/>
    <w:rsid w:val="00DD229D"/>
    <w:rsid w:val="00DD5571"/>
    <w:rsid w:val="00DD6F2D"/>
    <w:rsid w:val="00DD7558"/>
    <w:rsid w:val="00DD7B59"/>
    <w:rsid w:val="00DE00E3"/>
    <w:rsid w:val="00DE1368"/>
    <w:rsid w:val="00DE2FE6"/>
    <w:rsid w:val="00DE56A9"/>
    <w:rsid w:val="00DE6091"/>
    <w:rsid w:val="00DE712A"/>
    <w:rsid w:val="00DE7C89"/>
    <w:rsid w:val="00DF099E"/>
    <w:rsid w:val="00DF0DFD"/>
    <w:rsid w:val="00DF203B"/>
    <w:rsid w:val="00DF30ED"/>
    <w:rsid w:val="00DF37A6"/>
    <w:rsid w:val="00DF4926"/>
    <w:rsid w:val="00DF5D25"/>
    <w:rsid w:val="00E021DA"/>
    <w:rsid w:val="00E024F7"/>
    <w:rsid w:val="00E02C9C"/>
    <w:rsid w:val="00E044C7"/>
    <w:rsid w:val="00E05443"/>
    <w:rsid w:val="00E059B1"/>
    <w:rsid w:val="00E05C7A"/>
    <w:rsid w:val="00E06031"/>
    <w:rsid w:val="00E06138"/>
    <w:rsid w:val="00E06972"/>
    <w:rsid w:val="00E07815"/>
    <w:rsid w:val="00E10147"/>
    <w:rsid w:val="00E10602"/>
    <w:rsid w:val="00E12189"/>
    <w:rsid w:val="00E12B55"/>
    <w:rsid w:val="00E13CE6"/>
    <w:rsid w:val="00E14E97"/>
    <w:rsid w:val="00E2428C"/>
    <w:rsid w:val="00E247CD"/>
    <w:rsid w:val="00E248A3"/>
    <w:rsid w:val="00E24E15"/>
    <w:rsid w:val="00E31C0B"/>
    <w:rsid w:val="00E32195"/>
    <w:rsid w:val="00E321F4"/>
    <w:rsid w:val="00E32A67"/>
    <w:rsid w:val="00E33C29"/>
    <w:rsid w:val="00E34291"/>
    <w:rsid w:val="00E363EC"/>
    <w:rsid w:val="00E36923"/>
    <w:rsid w:val="00E41DA2"/>
    <w:rsid w:val="00E42245"/>
    <w:rsid w:val="00E52C2B"/>
    <w:rsid w:val="00E55B8D"/>
    <w:rsid w:val="00E5667E"/>
    <w:rsid w:val="00E56FEE"/>
    <w:rsid w:val="00E574D5"/>
    <w:rsid w:val="00E61035"/>
    <w:rsid w:val="00E629D4"/>
    <w:rsid w:val="00E64284"/>
    <w:rsid w:val="00E654B5"/>
    <w:rsid w:val="00E66375"/>
    <w:rsid w:val="00E665FD"/>
    <w:rsid w:val="00E66775"/>
    <w:rsid w:val="00E6739C"/>
    <w:rsid w:val="00E71254"/>
    <w:rsid w:val="00E717CB"/>
    <w:rsid w:val="00E71CB0"/>
    <w:rsid w:val="00E7255E"/>
    <w:rsid w:val="00E72F14"/>
    <w:rsid w:val="00E73F26"/>
    <w:rsid w:val="00E740AF"/>
    <w:rsid w:val="00E759EA"/>
    <w:rsid w:val="00E77166"/>
    <w:rsid w:val="00E772E4"/>
    <w:rsid w:val="00E804BB"/>
    <w:rsid w:val="00E84E10"/>
    <w:rsid w:val="00E85DB7"/>
    <w:rsid w:val="00E868F6"/>
    <w:rsid w:val="00E87797"/>
    <w:rsid w:val="00E93302"/>
    <w:rsid w:val="00E94A33"/>
    <w:rsid w:val="00E96669"/>
    <w:rsid w:val="00E97407"/>
    <w:rsid w:val="00E97E6B"/>
    <w:rsid w:val="00EA0507"/>
    <w:rsid w:val="00EA32DB"/>
    <w:rsid w:val="00EA6B9D"/>
    <w:rsid w:val="00EA7000"/>
    <w:rsid w:val="00EA789E"/>
    <w:rsid w:val="00EB13D7"/>
    <w:rsid w:val="00EB1745"/>
    <w:rsid w:val="00EB3E96"/>
    <w:rsid w:val="00EB4686"/>
    <w:rsid w:val="00EB4FF4"/>
    <w:rsid w:val="00EB60FD"/>
    <w:rsid w:val="00EC0A9F"/>
    <w:rsid w:val="00EC222A"/>
    <w:rsid w:val="00EC29B9"/>
    <w:rsid w:val="00EC4DF6"/>
    <w:rsid w:val="00EC6342"/>
    <w:rsid w:val="00ED3089"/>
    <w:rsid w:val="00ED3590"/>
    <w:rsid w:val="00ED4DEA"/>
    <w:rsid w:val="00ED57B0"/>
    <w:rsid w:val="00ED6ECA"/>
    <w:rsid w:val="00ED7201"/>
    <w:rsid w:val="00ED7927"/>
    <w:rsid w:val="00EE0875"/>
    <w:rsid w:val="00EE08DC"/>
    <w:rsid w:val="00EE39EA"/>
    <w:rsid w:val="00EE4B9D"/>
    <w:rsid w:val="00EF1074"/>
    <w:rsid w:val="00EF2CB8"/>
    <w:rsid w:val="00EF4103"/>
    <w:rsid w:val="00EF468F"/>
    <w:rsid w:val="00EF4B86"/>
    <w:rsid w:val="00EF59C0"/>
    <w:rsid w:val="00F03558"/>
    <w:rsid w:val="00F04131"/>
    <w:rsid w:val="00F10945"/>
    <w:rsid w:val="00F12E73"/>
    <w:rsid w:val="00F13382"/>
    <w:rsid w:val="00F146A5"/>
    <w:rsid w:val="00F15509"/>
    <w:rsid w:val="00F17E7D"/>
    <w:rsid w:val="00F20FA8"/>
    <w:rsid w:val="00F220A8"/>
    <w:rsid w:val="00F22106"/>
    <w:rsid w:val="00F24909"/>
    <w:rsid w:val="00F26915"/>
    <w:rsid w:val="00F2749D"/>
    <w:rsid w:val="00F27E49"/>
    <w:rsid w:val="00F30CC4"/>
    <w:rsid w:val="00F329F0"/>
    <w:rsid w:val="00F3382F"/>
    <w:rsid w:val="00F406D0"/>
    <w:rsid w:val="00F456B6"/>
    <w:rsid w:val="00F54B83"/>
    <w:rsid w:val="00F567D8"/>
    <w:rsid w:val="00F56E31"/>
    <w:rsid w:val="00F61DBA"/>
    <w:rsid w:val="00F654E9"/>
    <w:rsid w:val="00F655AE"/>
    <w:rsid w:val="00F65B79"/>
    <w:rsid w:val="00F66424"/>
    <w:rsid w:val="00F67234"/>
    <w:rsid w:val="00F67572"/>
    <w:rsid w:val="00F70262"/>
    <w:rsid w:val="00F7053C"/>
    <w:rsid w:val="00F723CD"/>
    <w:rsid w:val="00F726A8"/>
    <w:rsid w:val="00F73F08"/>
    <w:rsid w:val="00F7479B"/>
    <w:rsid w:val="00F769A1"/>
    <w:rsid w:val="00F90B89"/>
    <w:rsid w:val="00F91263"/>
    <w:rsid w:val="00F91752"/>
    <w:rsid w:val="00F91AC9"/>
    <w:rsid w:val="00F92099"/>
    <w:rsid w:val="00F94DF5"/>
    <w:rsid w:val="00F96B73"/>
    <w:rsid w:val="00F96E4F"/>
    <w:rsid w:val="00F97763"/>
    <w:rsid w:val="00F97A12"/>
    <w:rsid w:val="00FA1C87"/>
    <w:rsid w:val="00FA231D"/>
    <w:rsid w:val="00FA2B49"/>
    <w:rsid w:val="00FA2FAE"/>
    <w:rsid w:val="00FA3ECC"/>
    <w:rsid w:val="00FA4994"/>
    <w:rsid w:val="00FA6A6A"/>
    <w:rsid w:val="00FB28AD"/>
    <w:rsid w:val="00FB2A14"/>
    <w:rsid w:val="00FB409E"/>
    <w:rsid w:val="00FB471C"/>
    <w:rsid w:val="00FB5B5E"/>
    <w:rsid w:val="00FB5BBD"/>
    <w:rsid w:val="00FB5DF6"/>
    <w:rsid w:val="00FB745F"/>
    <w:rsid w:val="00FB7F4D"/>
    <w:rsid w:val="00FC0FD6"/>
    <w:rsid w:val="00FC1530"/>
    <w:rsid w:val="00FC1C3B"/>
    <w:rsid w:val="00FC3BE6"/>
    <w:rsid w:val="00FC7887"/>
    <w:rsid w:val="00FD0846"/>
    <w:rsid w:val="00FD24CA"/>
    <w:rsid w:val="00FD3575"/>
    <w:rsid w:val="00FD6B0E"/>
    <w:rsid w:val="00FE0431"/>
    <w:rsid w:val="00FE0502"/>
    <w:rsid w:val="00FE24D0"/>
    <w:rsid w:val="00FE2B9C"/>
    <w:rsid w:val="00FE39C6"/>
    <w:rsid w:val="00FE7DE5"/>
    <w:rsid w:val="00FF044F"/>
    <w:rsid w:val="00FF1F84"/>
    <w:rsid w:val="00FF2309"/>
    <w:rsid w:val="00FF2E61"/>
    <w:rsid w:val="00FF3017"/>
    <w:rsid w:val="00FF56F8"/>
    <w:rsid w:val="00FF5CCA"/>
    <w:rsid w:val="00FF7188"/>
    <w:rsid w:val="00FF7E37"/>
  </w:rsids>
  <m:mathPr>
    <m:mathFont m:val="Cambria Math"/>
    <m:brkBin m:val="before"/>
    <m:brkBinSub m:val="--"/>
    <m:smallFrac m:val="0"/>
    <m:dispDef/>
    <m:lMargin m:val="0"/>
    <m:rMargin m:val="0"/>
    <m:defJc m:val="centerGroup"/>
    <m:wrapIndent m:val="1440"/>
    <m:intLim m:val="subSup"/>
    <m:naryLim m:val="undOvr"/>
  </m:mathPr>
  <w:themeFontLang w:val="cs-CZ"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81"/>
    <o:shapelayout v:ext="edit">
      <o:idmap v:ext="edit" data="1"/>
    </o:shapelayout>
  </w:shapeDefaults>
  <w:decimalSymbol w:val=","/>
  <w:listSeparator w:val=";"/>
  <w14:docId w14:val="2DC847ED"/>
  <w15:docId w15:val="{EBAFBEF8-65E7-462A-900E-017F536D6B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szCs w:val="22"/>
        <w:lang w:val="cs-CZ" w:eastAsia="cs-CZ" w:bidi="ar-SA"/>
      </w:rPr>
    </w:rPrDefault>
    <w:pPrDefault>
      <w:pPr>
        <w:spacing w:before="60" w:after="60"/>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nhideWhenUsed="1" w:qFormat="1"/>
    <w:lsdException w:name="annotation text" w:semiHidden="1" w:uiPriority="0" w:unhideWhenUsed="1" w:qFormat="1"/>
    <w:lsdException w:name="header" w:semiHidden="1" w:uiPriority="0" w:unhideWhenUsed="1"/>
    <w:lsdException w:name="footer" w:semiHidden="1" w:uiPriority="0" w:unhideWhenUsed="1" w:qFormat="1"/>
    <w:lsdException w:name="index heading" w:semiHidden="1" w:unhideWhenUsed="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E3C54"/>
    <w:pPr>
      <w:tabs>
        <w:tab w:val="left" w:pos="851"/>
      </w:tabs>
      <w:spacing w:after="120"/>
    </w:pPr>
  </w:style>
  <w:style w:type="paragraph" w:styleId="Nadpis1">
    <w:name w:val="heading 1"/>
    <w:aliases w:val="Hlavní nadpis"/>
    <w:basedOn w:val="Nzev1"/>
    <w:next w:val="Normln"/>
    <w:link w:val="Nadpis1Char"/>
    <w:qFormat/>
    <w:rsid w:val="00942290"/>
    <w:pPr>
      <w:spacing w:after="240"/>
      <w:ind w:left="851" w:hanging="851"/>
      <w:jc w:val="both"/>
      <w:outlineLvl w:val="0"/>
    </w:pPr>
    <w:rPr>
      <w:rFonts w:ascii="Calibri" w:hAnsi="Calibri"/>
      <w:b/>
      <w:kern w:val="28"/>
      <w:sz w:val="30"/>
    </w:rPr>
  </w:style>
  <w:style w:type="paragraph" w:styleId="Nadpis2">
    <w:name w:val="heading 2"/>
    <w:aliases w:val="Nadpis nižší úrovně,Nadpis nižší úrovnì"/>
    <w:basedOn w:val="Nadpis1"/>
    <w:next w:val="Normln"/>
    <w:link w:val="Nadpis2Char"/>
    <w:qFormat/>
    <w:rsid w:val="002D5FD4"/>
    <w:pPr>
      <w:spacing w:before="180"/>
      <w:outlineLvl w:val="1"/>
    </w:pPr>
    <w:rPr>
      <w:caps w:val="0"/>
      <w:noProof/>
      <w:szCs w:val="24"/>
    </w:rPr>
  </w:style>
  <w:style w:type="paragraph" w:styleId="Nadpis3">
    <w:name w:val="heading 3"/>
    <w:aliases w:val="r.č.,areál,Titul1"/>
    <w:basedOn w:val="Nzev3"/>
    <w:next w:val="Normln"/>
    <w:link w:val="Nadpis3Char"/>
    <w:qFormat/>
    <w:rsid w:val="00632ACC"/>
    <w:pPr>
      <w:tabs>
        <w:tab w:val="clear" w:pos="454"/>
      </w:tabs>
      <w:spacing w:before="300" w:after="60"/>
      <w:ind w:left="851" w:hanging="851"/>
      <w:jc w:val="both"/>
      <w:outlineLvl w:val="2"/>
    </w:pPr>
    <w:rPr>
      <w:rFonts w:ascii="Calibri" w:hAnsi="Calibri"/>
      <w:caps/>
      <w:szCs w:val="24"/>
    </w:rPr>
  </w:style>
  <w:style w:type="paragraph" w:styleId="Nadpis4">
    <w:name w:val="heading 4"/>
    <w:aliases w:val="Titul2"/>
    <w:basedOn w:val="Nadpis3"/>
    <w:next w:val="Normln"/>
    <w:link w:val="Nadpis4Char"/>
    <w:qFormat/>
    <w:rsid w:val="00B73BE2"/>
    <w:pPr>
      <w:spacing w:before="240"/>
      <w:outlineLvl w:val="3"/>
    </w:pPr>
    <w:rPr>
      <w:bCs w:val="0"/>
      <w:iCs/>
      <w:caps w:val="0"/>
    </w:rPr>
  </w:style>
  <w:style w:type="paragraph" w:styleId="Nadpis5">
    <w:name w:val="heading 5"/>
    <w:basedOn w:val="Normln"/>
    <w:next w:val="Normln"/>
    <w:link w:val="Nadpis5Char"/>
    <w:qFormat/>
    <w:rsid w:val="00942290"/>
    <w:pPr>
      <w:outlineLvl w:val="4"/>
    </w:pPr>
    <w:rPr>
      <w:sz w:val="24"/>
      <w:u w:val="single"/>
    </w:rPr>
  </w:style>
  <w:style w:type="paragraph" w:styleId="Nadpis6">
    <w:name w:val="heading 6"/>
    <w:basedOn w:val="Normln"/>
    <w:next w:val="Normln"/>
    <w:link w:val="Nadpis6Char"/>
    <w:qFormat/>
    <w:rsid w:val="00476867"/>
    <w:pPr>
      <w:spacing w:before="240"/>
      <w:outlineLvl w:val="5"/>
    </w:pPr>
    <w:rPr>
      <w:rFonts w:ascii="Times New Roman" w:hAnsi="Times New Roman"/>
      <w:b/>
      <w:bCs/>
    </w:rPr>
  </w:style>
  <w:style w:type="paragraph" w:styleId="Nadpis7">
    <w:name w:val="heading 7"/>
    <w:basedOn w:val="Normln"/>
    <w:next w:val="Normln"/>
    <w:link w:val="Nadpis7Char"/>
    <w:qFormat/>
    <w:rsid w:val="00476867"/>
    <w:pPr>
      <w:keepNext/>
      <w:tabs>
        <w:tab w:val="left" w:pos="454"/>
      </w:tabs>
      <w:overflowPunct w:val="0"/>
      <w:autoSpaceDE w:val="0"/>
      <w:autoSpaceDN w:val="0"/>
      <w:adjustRightInd w:val="0"/>
      <w:spacing w:before="300"/>
      <w:outlineLvl w:val="6"/>
    </w:pPr>
    <w:rPr>
      <w:b/>
      <w:color w:val="FF0000"/>
    </w:rPr>
  </w:style>
  <w:style w:type="paragraph" w:styleId="Nadpis8">
    <w:name w:val="heading 8"/>
    <w:basedOn w:val="Normln"/>
    <w:next w:val="Normln"/>
    <w:link w:val="Nadpis8Char"/>
    <w:qFormat/>
    <w:rsid w:val="00476867"/>
    <w:pPr>
      <w:keepNext/>
      <w:tabs>
        <w:tab w:val="left" w:pos="709"/>
      </w:tabs>
      <w:outlineLvl w:val="7"/>
    </w:pPr>
    <w:rPr>
      <w:rFonts w:cs="Arial"/>
      <w:u w:val="single"/>
    </w:rPr>
  </w:style>
  <w:style w:type="paragraph" w:styleId="Nadpis9">
    <w:name w:val="heading 9"/>
    <w:basedOn w:val="Normln"/>
    <w:next w:val="Normln"/>
    <w:link w:val="Nadpis9Char"/>
    <w:qFormat/>
    <w:rsid w:val="00476867"/>
    <w:pPr>
      <w:numPr>
        <w:ilvl w:val="12"/>
      </w:numPr>
      <w:tabs>
        <w:tab w:val="left" w:pos="720"/>
      </w:tabs>
      <w:spacing w:before="240"/>
      <w:ind w:left="851" w:hanging="851"/>
      <w:outlineLvl w:val="8"/>
    </w:pPr>
    <w:rPr>
      <w:rFonts w:cs="Arial"/>
      <w:b/>
      <w:bCs/>
      <w:cap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numbering" w:styleId="111111">
    <w:name w:val="Outline List 2"/>
    <w:aliases w:val=" Číslování-víceúrovní"/>
    <w:basedOn w:val="Bezseznamu"/>
    <w:uiPriority w:val="99"/>
    <w:semiHidden/>
    <w:unhideWhenUsed/>
    <w:rsid w:val="006946A4"/>
    <w:pPr>
      <w:numPr>
        <w:numId w:val="1"/>
      </w:numPr>
    </w:pPr>
  </w:style>
  <w:style w:type="numbering" w:styleId="1ai">
    <w:name w:val="Outline List 1"/>
    <w:basedOn w:val="Bezseznamu"/>
    <w:uiPriority w:val="99"/>
    <w:semiHidden/>
    <w:unhideWhenUsed/>
    <w:rsid w:val="006946A4"/>
    <w:pPr>
      <w:numPr>
        <w:numId w:val="2"/>
      </w:numPr>
    </w:pPr>
  </w:style>
  <w:style w:type="paragraph" w:customStyle="1" w:styleId="Nadpisobrzku">
    <w:name w:val="Nadpis obrázku"/>
    <w:basedOn w:val="Normln"/>
    <w:qFormat/>
    <w:rsid w:val="004931D7"/>
    <w:pPr>
      <w:spacing w:before="180" w:after="60"/>
      <w:jc w:val="center"/>
    </w:pPr>
    <w:rPr>
      <w:i/>
      <w:sz w:val="20"/>
      <w:lang w:eastAsia="en-US"/>
    </w:rPr>
  </w:style>
  <w:style w:type="paragraph" w:styleId="Nadpisobsahu">
    <w:name w:val="TOC Heading"/>
    <w:basedOn w:val="Nadpis1"/>
    <w:next w:val="Normln"/>
    <w:uiPriority w:val="39"/>
    <w:unhideWhenUsed/>
    <w:qFormat/>
    <w:rsid w:val="006946A4"/>
    <w:pPr>
      <w:keepNext/>
      <w:keepLines/>
      <w:spacing w:before="240" w:after="0" w:line="259" w:lineRule="auto"/>
      <w:outlineLvl w:val="9"/>
    </w:pPr>
    <w:rPr>
      <w:rFonts w:asciiTheme="majorHAnsi" w:eastAsiaTheme="majorEastAsia" w:hAnsiTheme="majorHAnsi" w:cstheme="majorBidi"/>
      <w:b w:val="0"/>
      <w:caps w:val="0"/>
      <w:color w:val="365F91" w:themeColor="accent1" w:themeShade="BF"/>
      <w:kern w:val="0"/>
      <w:szCs w:val="28"/>
    </w:rPr>
  </w:style>
  <w:style w:type="paragraph" w:customStyle="1" w:styleId="Nadpistabulky">
    <w:name w:val="Nadpis tabulky"/>
    <w:basedOn w:val="Normln"/>
    <w:uiPriority w:val="99"/>
    <w:rsid w:val="006946A4"/>
    <w:pPr>
      <w:jc w:val="center"/>
    </w:pPr>
    <w:rPr>
      <w:b/>
      <w:bCs/>
      <w:sz w:val="20"/>
      <w:szCs w:val="20"/>
      <w:lang w:eastAsia="en-US"/>
    </w:rPr>
  </w:style>
  <w:style w:type="paragraph" w:styleId="Nzev">
    <w:name w:val="Title"/>
    <w:basedOn w:val="Normln"/>
    <w:link w:val="NzevChar"/>
    <w:qFormat/>
    <w:rsid w:val="006946A4"/>
    <w:pPr>
      <w:spacing w:before="240"/>
      <w:jc w:val="center"/>
      <w:outlineLvl w:val="0"/>
    </w:pPr>
    <w:rPr>
      <w:rFonts w:eastAsiaTheme="majorEastAsia"/>
      <w:b/>
      <w:bCs/>
      <w:kern w:val="28"/>
      <w:sz w:val="32"/>
      <w:szCs w:val="32"/>
      <w:lang w:eastAsia="en-US"/>
    </w:rPr>
  </w:style>
  <w:style w:type="character" w:customStyle="1" w:styleId="NzevChar">
    <w:name w:val="Název Char"/>
    <w:basedOn w:val="Standardnpsmoodstavce"/>
    <w:link w:val="Nzev"/>
    <w:rsid w:val="006946A4"/>
    <w:rPr>
      <w:rFonts w:eastAsiaTheme="majorEastAsia"/>
      <w:b/>
      <w:bCs/>
      <w:kern w:val="28"/>
      <w:sz w:val="32"/>
      <w:szCs w:val="32"/>
      <w:lang w:eastAsia="en-US"/>
    </w:rPr>
  </w:style>
  <w:style w:type="character" w:customStyle="1" w:styleId="Nadpis1Char">
    <w:name w:val="Nadpis 1 Char"/>
    <w:aliases w:val="Hlavní nadpis Char"/>
    <w:basedOn w:val="Standardnpsmoodstavce"/>
    <w:link w:val="Nadpis1"/>
    <w:rsid w:val="00942290"/>
    <w:rPr>
      <w:rFonts w:cs="Arial Black"/>
      <w:b/>
      <w:caps/>
      <w:kern w:val="28"/>
      <w:sz w:val="30"/>
      <w:szCs w:val="32"/>
      <w:lang w:eastAsia="en-US"/>
    </w:rPr>
  </w:style>
  <w:style w:type="paragraph" w:customStyle="1" w:styleId="Nzev0">
    <w:name w:val="Název 0"/>
    <w:basedOn w:val="Nzev"/>
    <w:link w:val="Nzev0Char"/>
    <w:qFormat/>
    <w:rsid w:val="00EE4B9D"/>
    <w:rPr>
      <w:rFonts w:ascii="Arial Black" w:eastAsia="Arial" w:hAnsi="Arial Black" w:cs="Arial Black"/>
      <w:bCs w:val="0"/>
    </w:rPr>
  </w:style>
  <w:style w:type="character" w:customStyle="1" w:styleId="Nadpis2Char">
    <w:name w:val="Nadpis 2 Char"/>
    <w:aliases w:val="Nadpis nižší úrovně Char,Nadpis nižší úrovnì Char"/>
    <w:basedOn w:val="Standardnpsmoodstavce"/>
    <w:link w:val="Nadpis2"/>
    <w:rsid w:val="002D5FD4"/>
    <w:rPr>
      <w:rFonts w:cs="Arial Black"/>
      <w:b/>
      <w:noProof/>
      <w:kern w:val="28"/>
      <w:sz w:val="30"/>
      <w:szCs w:val="24"/>
      <w:lang w:eastAsia="en-US"/>
    </w:rPr>
  </w:style>
  <w:style w:type="character" w:customStyle="1" w:styleId="Nadpis3Char">
    <w:name w:val="Nadpis 3 Char"/>
    <w:aliases w:val="r.č. Char,areál Char,Titul1 Char"/>
    <w:basedOn w:val="Standardnpsmoodstavce"/>
    <w:link w:val="Nadpis3"/>
    <w:rsid w:val="00632ACC"/>
    <w:rPr>
      <w:b/>
      <w:bCs/>
      <w:caps/>
      <w:kern w:val="28"/>
      <w:sz w:val="24"/>
      <w:szCs w:val="24"/>
      <w:lang w:eastAsia="en-US"/>
    </w:rPr>
  </w:style>
  <w:style w:type="character" w:customStyle="1" w:styleId="Nadpis4Char">
    <w:name w:val="Nadpis 4 Char"/>
    <w:aliases w:val="Titul2 Char"/>
    <w:link w:val="Nadpis4"/>
    <w:rsid w:val="00B73BE2"/>
    <w:rPr>
      <w:b/>
      <w:iCs/>
      <w:kern w:val="28"/>
      <w:sz w:val="24"/>
      <w:szCs w:val="24"/>
      <w:lang w:eastAsia="en-US"/>
    </w:rPr>
  </w:style>
  <w:style w:type="character" w:customStyle="1" w:styleId="Nzev0Char">
    <w:name w:val="Název 0 Char"/>
    <w:basedOn w:val="NzevChar"/>
    <w:link w:val="Nzev0"/>
    <w:rsid w:val="00EE4B9D"/>
    <w:rPr>
      <w:rFonts w:ascii="Arial Black" w:eastAsia="Arial" w:hAnsi="Arial Black" w:cs="Arial Black"/>
      <w:b/>
      <w:bCs w:val="0"/>
      <w:kern w:val="28"/>
      <w:sz w:val="32"/>
      <w:szCs w:val="32"/>
      <w:lang w:eastAsia="en-US"/>
    </w:rPr>
  </w:style>
  <w:style w:type="character" w:customStyle="1" w:styleId="Nadpis5Char">
    <w:name w:val="Nadpis 5 Char"/>
    <w:link w:val="Nadpis5"/>
    <w:rsid w:val="00942290"/>
    <w:rPr>
      <w:sz w:val="24"/>
      <w:u w:val="single"/>
    </w:rPr>
  </w:style>
  <w:style w:type="paragraph" w:customStyle="1" w:styleId="Nzev0a">
    <w:name w:val="Název 0a"/>
    <w:basedOn w:val="Nzev0"/>
    <w:link w:val="Nzev0aChar"/>
    <w:qFormat/>
    <w:rsid w:val="00BE3FFE"/>
  </w:style>
  <w:style w:type="character" w:customStyle="1" w:styleId="Nadpis6Char">
    <w:name w:val="Nadpis 6 Char"/>
    <w:basedOn w:val="Standardnpsmoodstavce"/>
    <w:link w:val="Nadpis6"/>
    <w:rsid w:val="00476867"/>
    <w:rPr>
      <w:rFonts w:ascii="Times New Roman" w:hAnsi="Times New Roman"/>
      <w:b/>
      <w:bCs/>
    </w:rPr>
  </w:style>
  <w:style w:type="character" w:customStyle="1" w:styleId="Nadpis7Char">
    <w:name w:val="Nadpis 7 Char"/>
    <w:basedOn w:val="Standardnpsmoodstavce"/>
    <w:link w:val="Nadpis7"/>
    <w:rsid w:val="00476867"/>
    <w:rPr>
      <w:b/>
      <w:color w:val="FF0000"/>
    </w:rPr>
  </w:style>
  <w:style w:type="character" w:customStyle="1" w:styleId="Nzev0aChar">
    <w:name w:val="Název 0a Char"/>
    <w:basedOn w:val="Nzev0Char"/>
    <w:link w:val="Nzev0a"/>
    <w:rsid w:val="00BE3FFE"/>
    <w:rPr>
      <w:rFonts w:ascii="Arial Black" w:eastAsia="Arial" w:hAnsi="Arial Black" w:cs="Arial Black"/>
      <w:b/>
      <w:bCs w:val="0"/>
      <w:kern w:val="28"/>
      <w:sz w:val="32"/>
      <w:szCs w:val="32"/>
      <w:lang w:eastAsia="en-US"/>
    </w:rPr>
  </w:style>
  <w:style w:type="paragraph" w:customStyle="1" w:styleId="Nzev1">
    <w:name w:val="Název 1"/>
    <w:basedOn w:val="Normln"/>
    <w:qFormat/>
    <w:rsid w:val="006946A4"/>
    <w:pPr>
      <w:jc w:val="center"/>
    </w:pPr>
    <w:rPr>
      <w:rFonts w:ascii="Arial Black" w:hAnsi="Arial Black" w:cs="Arial Black"/>
      <w:caps/>
      <w:sz w:val="32"/>
      <w:szCs w:val="32"/>
      <w:lang w:eastAsia="en-US"/>
    </w:rPr>
  </w:style>
  <w:style w:type="character" w:customStyle="1" w:styleId="Nadpis8Char">
    <w:name w:val="Nadpis 8 Char"/>
    <w:basedOn w:val="Standardnpsmoodstavce"/>
    <w:link w:val="Nadpis8"/>
    <w:rsid w:val="00476867"/>
    <w:rPr>
      <w:rFonts w:cs="Arial"/>
      <w:u w:val="single"/>
    </w:rPr>
  </w:style>
  <w:style w:type="character" w:customStyle="1" w:styleId="Nadpis9Char">
    <w:name w:val="Nadpis 9 Char"/>
    <w:basedOn w:val="Standardnpsmoodstavce"/>
    <w:link w:val="Nadpis9"/>
    <w:rsid w:val="00476867"/>
    <w:rPr>
      <w:rFonts w:cs="Arial"/>
      <w:b/>
      <w:bCs/>
      <w:caps/>
    </w:rPr>
  </w:style>
  <w:style w:type="paragraph" w:customStyle="1" w:styleId="Nzev1-titul">
    <w:name w:val="Název 1 - titul"/>
    <w:basedOn w:val="Normln"/>
    <w:next w:val="Normln"/>
    <w:qFormat/>
    <w:rsid w:val="00F73F08"/>
    <w:pPr>
      <w:widowControl w:val="0"/>
      <w:tabs>
        <w:tab w:val="left" w:pos="454"/>
      </w:tabs>
      <w:spacing w:after="0"/>
      <w:jc w:val="center"/>
    </w:pPr>
    <w:rPr>
      <w:b/>
      <w:sz w:val="32"/>
      <w:lang w:eastAsia="en-US"/>
    </w:rPr>
  </w:style>
  <w:style w:type="paragraph" w:customStyle="1" w:styleId="Nzev1a">
    <w:name w:val="Název 1a"/>
    <w:basedOn w:val="Nzev1"/>
    <w:qFormat/>
    <w:rsid w:val="006946A4"/>
    <w:pPr>
      <w:ind w:left="851" w:hanging="851"/>
    </w:pPr>
    <w:rPr>
      <w:rFonts w:ascii="Arial" w:hAnsi="Arial"/>
      <w:b/>
      <w:sz w:val="28"/>
    </w:rPr>
  </w:style>
  <w:style w:type="paragraph" w:customStyle="1" w:styleId="Nzev2">
    <w:name w:val="Název 2"/>
    <w:basedOn w:val="Nzev"/>
    <w:rsid w:val="006946A4"/>
    <w:pPr>
      <w:spacing w:line="288" w:lineRule="auto"/>
      <w:ind w:left="454" w:hanging="454"/>
      <w:jc w:val="left"/>
    </w:pPr>
    <w:rPr>
      <w:rFonts w:ascii="Arial Black" w:eastAsia="Times New Roman" w:hAnsi="Arial Black" w:cs="Arial Black"/>
      <w:b w:val="0"/>
      <w:bCs w:val="0"/>
      <w:caps/>
      <w:strike/>
    </w:rPr>
  </w:style>
  <w:style w:type="paragraph" w:customStyle="1" w:styleId="Nzev2-titul">
    <w:name w:val="Název 2 - titul"/>
    <w:basedOn w:val="Normln"/>
    <w:next w:val="Normln"/>
    <w:qFormat/>
    <w:rsid w:val="006946A4"/>
    <w:pPr>
      <w:jc w:val="center"/>
    </w:pPr>
    <w:rPr>
      <w:b/>
      <w:sz w:val="28"/>
      <w:szCs w:val="36"/>
      <w:lang w:eastAsia="en-US"/>
    </w:rPr>
  </w:style>
  <w:style w:type="paragraph" w:customStyle="1" w:styleId="Nzev2a">
    <w:name w:val="Název 2a"/>
    <w:basedOn w:val="Nadpis2"/>
    <w:next w:val="Normln"/>
    <w:qFormat/>
    <w:rsid w:val="006946A4"/>
    <w:pPr>
      <w:spacing w:before="240" w:after="120"/>
    </w:pPr>
    <w:rPr>
      <w:rFonts w:eastAsia="Arial Unicode MS"/>
      <w:bCs/>
      <w:i/>
      <w:noProof w:val="0"/>
      <w:kern w:val="0"/>
      <w:sz w:val="28"/>
      <w:szCs w:val="28"/>
    </w:rPr>
  </w:style>
  <w:style w:type="paragraph" w:customStyle="1" w:styleId="Nzev3">
    <w:name w:val="Název 3"/>
    <w:basedOn w:val="Nzev"/>
    <w:qFormat/>
    <w:rsid w:val="00FB5B5E"/>
    <w:pPr>
      <w:tabs>
        <w:tab w:val="left" w:pos="454"/>
      </w:tabs>
      <w:spacing w:before="120"/>
    </w:pPr>
    <w:rPr>
      <w:rFonts w:ascii="Arial" w:eastAsia="Times New Roman" w:hAnsi="Arial"/>
      <w:sz w:val="24"/>
    </w:rPr>
  </w:style>
  <w:style w:type="paragraph" w:customStyle="1" w:styleId="Nzev3a">
    <w:name w:val="Název 3a"/>
    <w:basedOn w:val="Nadpis3"/>
    <w:link w:val="Nzev3aChar"/>
    <w:qFormat/>
    <w:rsid w:val="00FB5B5E"/>
    <w:pPr>
      <w:spacing w:before="120"/>
      <w:jc w:val="center"/>
    </w:pPr>
    <w:rPr>
      <w:rFonts w:ascii="Arial" w:hAnsi="Arial"/>
      <w:bCs w:val="0"/>
      <w:caps w:val="0"/>
      <w:sz w:val="20"/>
    </w:rPr>
  </w:style>
  <w:style w:type="character" w:customStyle="1" w:styleId="Nzev3aChar">
    <w:name w:val="Název 3a Char"/>
    <w:basedOn w:val="Nadpis3Char"/>
    <w:link w:val="Nzev3a"/>
    <w:rsid w:val="00FB5B5E"/>
    <w:rPr>
      <w:rFonts w:ascii="Arial" w:hAnsi="Arial"/>
      <w:b/>
      <w:bCs w:val="0"/>
      <w:caps w:val="0"/>
      <w:kern w:val="28"/>
      <w:sz w:val="20"/>
      <w:szCs w:val="24"/>
      <w:lang w:eastAsia="en-US"/>
    </w:rPr>
  </w:style>
  <w:style w:type="paragraph" w:customStyle="1" w:styleId="Normln1">
    <w:name w:val="Normální 1"/>
    <w:basedOn w:val="Normln"/>
    <w:link w:val="Normln1Char"/>
    <w:qFormat/>
    <w:rsid w:val="006946A4"/>
    <w:pPr>
      <w:ind w:firstLine="851"/>
    </w:pPr>
    <w:rPr>
      <w:lang w:eastAsia="en-US"/>
    </w:rPr>
  </w:style>
  <w:style w:type="character" w:customStyle="1" w:styleId="Normln1Char">
    <w:name w:val="Normální 1 Char"/>
    <w:link w:val="Normln1"/>
    <w:locked/>
    <w:rsid w:val="006946A4"/>
    <w:rPr>
      <w:lang w:eastAsia="en-US"/>
    </w:rPr>
  </w:style>
  <w:style w:type="paragraph" w:customStyle="1" w:styleId="Normln2">
    <w:name w:val="Normální 2"/>
    <w:basedOn w:val="Normln"/>
    <w:qFormat/>
    <w:rsid w:val="006946A4"/>
    <w:pPr>
      <w:tabs>
        <w:tab w:val="left" w:pos="720"/>
      </w:tabs>
      <w:spacing w:before="0"/>
    </w:pPr>
    <w:rPr>
      <w:sz w:val="18"/>
      <w:szCs w:val="18"/>
      <w:lang w:eastAsia="en-US"/>
    </w:rPr>
  </w:style>
  <w:style w:type="paragraph" w:styleId="Normlnodsazen">
    <w:name w:val="Normal Indent"/>
    <w:basedOn w:val="Normln"/>
    <w:link w:val="NormlnodsazenChar"/>
    <w:uiPriority w:val="99"/>
    <w:qFormat/>
    <w:rsid w:val="00004C3A"/>
    <w:pPr>
      <w:ind w:left="851"/>
      <w:contextualSpacing/>
    </w:pPr>
    <w:rPr>
      <w:lang w:eastAsia="en-US"/>
    </w:rPr>
  </w:style>
  <w:style w:type="character" w:customStyle="1" w:styleId="NormlnodsazenChar">
    <w:name w:val="Normální odsazený Char"/>
    <w:basedOn w:val="Standardnpsmoodstavce"/>
    <w:link w:val="Normlnodsazen"/>
    <w:uiPriority w:val="99"/>
    <w:rsid w:val="00004C3A"/>
    <w:rPr>
      <w:lang w:eastAsia="en-US"/>
    </w:rPr>
  </w:style>
  <w:style w:type="paragraph" w:customStyle="1" w:styleId="Normlnodsazen1">
    <w:name w:val="Normální odsazený 1"/>
    <w:basedOn w:val="Normlnodsazen"/>
    <w:qFormat/>
    <w:rsid w:val="006946A4"/>
    <w:rPr>
      <w:i/>
      <w:iCs/>
    </w:rPr>
  </w:style>
  <w:style w:type="paragraph" w:customStyle="1" w:styleId="Normlnodsazen2">
    <w:name w:val="Normální odsazený 2"/>
    <w:basedOn w:val="Normlnodsazen"/>
    <w:next w:val="Normln"/>
    <w:qFormat/>
    <w:rsid w:val="006946A4"/>
    <w:pPr>
      <w:ind w:left="1134"/>
    </w:pPr>
  </w:style>
  <w:style w:type="paragraph" w:customStyle="1" w:styleId="Normlnodsazen3">
    <w:name w:val="Normální odsazený 3"/>
    <w:basedOn w:val="Normlnodsazen2"/>
    <w:rsid w:val="006946A4"/>
    <w:pPr>
      <w:ind w:left="1701"/>
    </w:pPr>
  </w:style>
  <w:style w:type="paragraph" w:customStyle="1" w:styleId="Normlnodsazen4">
    <w:name w:val="Normální odsazený 4"/>
    <w:basedOn w:val="Normlnodsazen3"/>
    <w:qFormat/>
    <w:rsid w:val="006946A4"/>
    <w:pPr>
      <w:ind w:left="2268"/>
    </w:pPr>
  </w:style>
  <w:style w:type="paragraph" w:customStyle="1" w:styleId="Normln-sted">
    <w:name w:val="Normální-střed"/>
    <w:basedOn w:val="Normln"/>
    <w:next w:val="Normln"/>
    <w:qFormat/>
    <w:rsid w:val="006946A4"/>
    <w:pPr>
      <w:jc w:val="center"/>
    </w:pPr>
    <w:rPr>
      <w:lang w:eastAsia="en-US"/>
    </w:rPr>
  </w:style>
  <w:style w:type="paragraph" w:customStyle="1" w:styleId="Normln-stedBold">
    <w:name w:val="Normální-střed Bold"/>
    <w:basedOn w:val="Normln-sted"/>
    <w:next w:val="Normln"/>
    <w:qFormat/>
    <w:rsid w:val="005B5011"/>
    <w:rPr>
      <w:b/>
    </w:rPr>
  </w:style>
  <w:style w:type="paragraph" w:customStyle="1" w:styleId="Normln-vlevo">
    <w:name w:val="Normální-vlevo"/>
    <w:basedOn w:val="Normln"/>
    <w:next w:val="Normln"/>
    <w:qFormat/>
    <w:rsid w:val="006946A4"/>
    <w:pPr>
      <w:jc w:val="left"/>
    </w:pPr>
    <w:rPr>
      <w:szCs w:val="20"/>
      <w:lang w:eastAsia="en-US"/>
    </w:rPr>
  </w:style>
  <w:style w:type="paragraph" w:customStyle="1" w:styleId="Normln-vlevoBold">
    <w:name w:val="Normální-vlevo Bold"/>
    <w:basedOn w:val="Normln"/>
    <w:next w:val="Normln"/>
    <w:qFormat/>
    <w:rsid w:val="006946A4"/>
    <w:pPr>
      <w:jc w:val="left"/>
    </w:pPr>
    <w:rPr>
      <w:b/>
      <w:szCs w:val="20"/>
      <w:lang w:eastAsia="en-US"/>
    </w:rPr>
  </w:style>
  <w:style w:type="paragraph" w:customStyle="1" w:styleId="Normln-vpravo">
    <w:name w:val="Normální-vpravo"/>
    <w:basedOn w:val="Normln"/>
    <w:next w:val="Normln"/>
    <w:qFormat/>
    <w:rsid w:val="006946A4"/>
    <w:pPr>
      <w:jc w:val="right"/>
    </w:pPr>
    <w:rPr>
      <w:lang w:eastAsia="en-US"/>
    </w:rPr>
  </w:style>
  <w:style w:type="paragraph" w:customStyle="1" w:styleId="Normln-vpravoBold">
    <w:name w:val="Normální-vpravo Bold"/>
    <w:basedOn w:val="Normln-vpravo"/>
    <w:next w:val="Normln"/>
    <w:qFormat/>
    <w:rsid w:val="006946A4"/>
    <w:rPr>
      <w:b/>
    </w:rPr>
  </w:style>
  <w:style w:type="paragraph" w:styleId="Obsah1">
    <w:name w:val="toc 1"/>
    <w:basedOn w:val="Normln"/>
    <w:next w:val="Normln"/>
    <w:uiPriority w:val="39"/>
    <w:qFormat/>
    <w:rsid w:val="00114767"/>
    <w:pPr>
      <w:tabs>
        <w:tab w:val="right" w:leader="dot" w:pos="9062"/>
      </w:tabs>
      <w:spacing w:before="360" w:line="264" w:lineRule="auto"/>
      <w:ind w:left="851" w:hanging="851"/>
      <w:jc w:val="left"/>
    </w:pPr>
    <w:rPr>
      <w:rFonts w:cs="Arial"/>
      <w:b/>
      <w:caps/>
      <w:noProof/>
      <w:spacing w:val="-6"/>
      <w:szCs w:val="20"/>
    </w:rPr>
  </w:style>
  <w:style w:type="paragraph" w:styleId="Obsah2">
    <w:name w:val="toc 2"/>
    <w:basedOn w:val="Normln"/>
    <w:next w:val="Normln"/>
    <w:uiPriority w:val="39"/>
    <w:qFormat/>
    <w:rsid w:val="00114767"/>
    <w:pPr>
      <w:tabs>
        <w:tab w:val="left" w:pos="1418"/>
        <w:tab w:val="right" w:leader="dot" w:pos="9062"/>
      </w:tabs>
      <w:ind w:left="1418" w:hanging="567"/>
    </w:pPr>
    <w:rPr>
      <w:rFonts w:cs="Arial"/>
      <w:caps/>
      <w:noProof/>
      <w:szCs w:val="20"/>
    </w:rPr>
  </w:style>
  <w:style w:type="paragraph" w:styleId="Obsah3">
    <w:name w:val="toc 3"/>
    <w:basedOn w:val="Normln"/>
    <w:next w:val="Normln"/>
    <w:uiPriority w:val="39"/>
    <w:qFormat/>
    <w:rsid w:val="00114767"/>
    <w:pPr>
      <w:tabs>
        <w:tab w:val="left" w:pos="1418"/>
        <w:tab w:val="right" w:leader="dot" w:pos="9061"/>
      </w:tabs>
      <w:ind w:left="1985" w:hanging="567"/>
      <w:contextualSpacing/>
      <w:jc w:val="left"/>
    </w:pPr>
    <w:rPr>
      <w:rFonts w:cs="Arial"/>
      <w:noProof/>
      <w:szCs w:val="20"/>
    </w:rPr>
  </w:style>
  <w:style w:type="paragraph" w:styleId="Odstavecseseznamem">
    <w:name w:val="List Paragraph"/>
    <w:basedOn w:val="Normln"/>
    <w:link w:val="OdstavecseseznamemChar"/>
    <w:uiPriority w:val="34"/>
    <w:qFormat/>
    <w:rsid w:val="006946A4"/>
    <w:pPr>
      <w:ind w:left="720"/>
      <w:contextualSpacing/>
    </w:pPr>
    <w:rPr>
      <w:lang w:eastAsia="en-US"/>
    </w:rPr>
  </w:style>
  <w:style w:type="character" w:customStyle="1" w:styleId="OdstavecseseznamemChar">
    <w:name w:val="Odstavec se seznamem Char"/>
    <w:link w:val="Odstavecseseznamem"/>
    <w:uiPriority w:val="34"/>
    <w:rsid w:val="006946A4"/>
    <w:rPr>
      <w:lang w:eastAsia="en-US"/>
    </w:rPr>
  </w:style>
  <w:style w:type="paragraph" w:customStyle="1" w:styleId="Odstavecseseznamem1">
    <w:name w:val="Odstavec se seznamem 1"/>
    <w:basedOn w:val="Odstavecseseznamem"/>
    <w:qFormat/>
    <w:rsid w:val="006946A4"/>
    <w:pPr>
      <w:numPr>
        <w:numId w:val="3"/>
      </w:numPr>
      <w:contextualSpacing w:val="0"/>
    </w:pPr>
  </w:style>
  <w:style w:type="paragraph" w:customStyle="1" w:styleId="Odstavecseseznamem2">
    <w:name w:val="Odstavec se seznamem 2"/>
    <w:basedOn w:val="Odstavecseseznamem"/>
    <w:qFormat/>
    <w:rsid w:val="006946A4"/>
    <w:pPr>
      <w:ind w:left="0"/>
    </w:pPr>
  </w:style>
  <w:style w:type="paragraph" w:customStyle="1" w:styleId="Poznmky">
    <w:name w:val="Poznámky"/>
    <w:basedOn w:val="Normln"/>
    <w:next w:val="Normln"/>
    <w:rsid w:val="006946A4"/>
    <w:rPr>
      <w:i/>
      <w:iCs/>
      <w:lang w:eastAsia="en-US"/>
    </w:rPr>
  </w:style>
  <w:style w:type="paragraph" w:customStyle="1" w:styleId="Poznmky2">
    <w:name w:val="Poznámky 2"/>
    <w:basedOn w:val="Poznmky"/>
    <w:uiPriority w:val="99"/>
    <w:qFormat/>
    <w:rsid w:val="006946A4"/>
    <w:pPr>
      <w:jc w:val="right"/>
    </w:pPr>
    <w:rPr>
      <w:sz w:val="18"/>
      <w:szCs w:val="18"/>
    </w:rPr>
  </w:style>
  <w:style w:type="paragraph" w:styleId="Seznamsodrkami">
    <w:name w:val="List Bullet"/>
    <w:basedOn w:val="Normln"/>
    <w:qFormat/>
    <w:rsid w:val="002C338C"/>
    <w:pPr>
      <w:numPr>
        <w:numId w:val="4"/>
      </w:numPr>
      <w:spacing w:after="0"/>
    </w:pPr>
    <w:rPr>
      <w:lang w:eastAsia="en-US"/>
    </w:rPr>
  </w:style>
  <w:style w:type="paragraph" w:styleId="Seznamsodrkami2">
    <w:name w:val="List Bullet 2"/>
    <w:basedOn w:val="Normln"/>
    <w:qFormat/>
    <w:rsid w:val="005B6E7F"/>
    <w:pPr>
      <w:numPr>
        <w:numId w:val="5"/>
      </w:numPr>
      <w:tabs>
        <w:tab w:val="clear" w:pos="1163"/>
      </w:tabs>
      <w:spacing w:before="0"/>
      <w:ind w:left="1702" w:hanging="851"/>
      <w:contextualSpacing/>
    </w:pPr>
    <w:rPr>
      <w:lang w:eastAsia="en-US"/>
    </w:rPr>
  </w:style>
  <w:style w:type="paragraph" w:styleId="Seznamsodrkami3">
    <w:name w:val="List Bullet 3"/>
    <w:basedOn w:val="Normln"/>
    <w:qFormat/>
    <w:rsid w:val="006946A4"/>
    <w:pPr>
      <w:numPr>
        <w:numId w:val="6"/>
      </w:numPr>
    </w:pPr>
    <w:rPr>
      <w:lang w:eastAsia="en-US"/>
    </w:rPr>
  </w:style>
  <w:style w:type="paragraph" w:styleId="Textpoznpodarou">
    <w:name w:val="footnote text"/>
    <w:basedOn w:val="Normln"/>
    <w:link w:val="TextpoznpodarouChar"/>
    <w:uiPriority w:val="99"/>
    <w:unhideWhenUsed/>
    <w:qFormat/>
    <w:rsid w:val="006946A4"/>
    <w:pPr>
      <w:tabs>
        <w:tab w:val="left" w:pos="709"/>
      </w:tabs>
      <w:ind w:left="125" w:hanging="125"/>
      <w:jc w:val="left"/>
    </w:pPr>
    <w:rPr>
      <w:sz w:val="18"/>
      <w:lang w:eastAsia="en-US"/>
    </w:rPr>
  </w:style>
  <w:style w:type="character" w:customStyle="1" w:styleId="TextpoznpodarouChar">
    <w:name w:val="Text pozn. pod čarou Char"/>
    <w:basedOn w:val="Standardnpsmoodstavce"/>
    <w:link w:val="Textpoznpodarou"/>
    <w:uiPriority w:val="99"/>
    <w:rsid w:val="006946A4"/>
    <w:rPr>
      <w:sz w:val="18"/>
      <w:lang w:eastAsia="en-US"/>
    </w:rPr>
  </w:style>
  <w:style w:type="paragraph" w:customStyle="1" w:styleId="Texttabulky">
    <w:name w:val="Text tabulky"/>
    <w:basedOn w:val="Normln"/>
    <w:link w:val="TexttabulkyChar"/>
    <w:uiPriority w:val="99"/>
    <w:qFormat/>
    <w:rsid w:val="007719C0"/>
    <w:pPr>
      <w:tabs>
        <w:tab w:val="clear" w:pos="851"/>
        <w:tab w:val="left" w:pos="454"/>
      </w:tabs>
      <w:spacing w:after="60"/>
    </w:pPr>
    <w:rPr>
      <w:sz w:val="20"/>
      <w:szCs w:val="18"/>
      <w:lang w:eastAsia="en-US"/>
    </w:rPr>
  </w:style>
  <w:style w:type="character" w:customStyle="1" w:styleId="TexttabulkyChar">
    <w:name w:val="Text tabulky Char"/>
    <w:link w:val="Texttabulky"/>
    <w:uiPriority w:val="99"/>
    <w:qFormat/>
    <w:rsid w:val="007719C0"/>
    <w:rPr>
      <w:sz w:val="20"/>
      <w:szCs w:val="18"/>
      <w:lang w:eastAsia="en-US"/>
    </w:rPr>
  </w:style>
  <w:style w:type="paragraph" w:customStyle="1" w:styleId="Texttabulky1">
    <w:name w:val="Text tabulky 1"/>
    <w:basedOn w:val="Normln"/>
    <w:uiPriority w:val="99"/>
    <w:rsid w:val="006946A4"/>
    <w:pPr>
      <w:numPr>
        <w:numId w:val="7"/>
      </w:numPr>
      <w:tabs>
        <w:tab w:val="left" w:pos="301"/>
      </w:tabs>
    </w:pPr>
    <w:rPr>
      <w:rFonts w:eastAsiaTheme="minorHAnsi"/>
      <w:sz w:val="18"/>
      <w:szCs w:val="18"/>
      <w:lang w:eastAsia="en-US"/>
    </w:rPr>
  </w:style>
  <w:style w:type="paragraph" w:customStyle="1" w:styleId="Texttabulky2">
    <w:name w:val="Text tabulky 2"/>
    <w:basedOn w:val="Texttabulky1"/>
    <w:link w:val="Texttabulky2Char"/>
    <w:uiPriority w:val="99"/>
    <w:qFormat/>
    <w:rsid w:val="006946A4"/>
    <w:pPr>
      <w:numPr>
        <w:numId w:val="0"/>
      </w:numPr>
      <w:tabs>
        <w:tab w:val="clear" w:pos="301"/>
        <w:tab w:val="left" w:pos="454"/>
      </w:tabs>
      <w:overflowPunct w:val="0"/>
      <w:ind w:left="454" w:hanging="454"/>
      <w:textAlignment w:val="baseline"/>
    </w:pPr>
    <w:rPr>
      <w:rFonts w:eastAsia="Arial Unicode MS"/>
    </w:rPr>
  </w:style>
  <w:style w:type="character" w:customStyle="1" w:styleId="Texttabulky2Char">
    <w:name w:val="Text tabulky 2 Char"/>
    <w:basedOn w:val="TexttabulkyChar"/>
    <w:link w:val="Texttabulky2"/>
    <w:rsid w:val="006946A4"/>
    <w:rPr>
      <w:rFonts w:eastAsia="Arial Unicode MS"/>
      <w:sz w:val="18"/>
      <w:szCs w:val="18"/>
      <w:lang w:eastAsia="en-US"/>
    </w:rPr>
  </w:style>
  <w:style w:type="paragraph" w:customStyle="1" w:styleId="Texttabulky3">
    <w:name w:val="Text tabulky 3"/>
    <w:basedOn w:val="Texttabulky2"/>
    <w:link w:val="Texttabulky3Char"/>
    <w:qFormat/>
    <w:rsid w:val="006946A4"/>
    <w:pPr>
      <w:numPr>
        <w:numId w:val="8"/>
      </w:numPr>
    </w:pPr>
  </w:style>
  <w:style w:type="character" w:customStyle="1" w:styleId="Texttabulky3Char">
    <w:name w:val="Text tabulky 3 Char"/>
    <w:basedOn w:val="Texttabulky2Char"/>
    <w:link w:val="Texttabulky3"/>
    <w:rsid w:val="006946A4"/>
    <w:rPr>
      <w:rFonts w:eastAsia="Arial Unicode MS"/>
      <w:sz w:val="18"/>
      <w:szCs w:val="18"/>
      <w:lang w:eastAsia="en-US"/>
    </w:rPr>
  </w:style>
  <w:style w:type="paragraph" w:styleId="Titulek">
    <w:name w:val="caption"/>
    <w:aliases w:val="Titulek-Příloha tab,Titulek (nadpis tabulek)"/>
    <w:basedOn w:val="Normln"/>
    <w:next w:val="Normln"/>
    <w:link w:val="TitulekChar"/>
    <w:qFormat/>
    <w:rsid w:val="00337E84"/>
    <w:pPr>
      <w:spacing w:before="120"/>
      <w:contextualSpacing/>
      <w:jc w:val="center"/>
    </w:pPr>
    <w:rPr>
      <w:rFonts w:eastAsiaTheme="minorHAnsi"/>
      <w:b/>
      <w:bCs/>
      <w:szCs w:val="20"/>
      <w:lang w:eastAsia="en-US"/>
    </w:rPr>
  </w:style>
  <w:style w:type="character" w:customStyle="1" w:styleId="TitulekChar">
    <w:name w:val="Titulek Char"/>
    <w:aliases w:val="Titulek-Příloha tab Char,Titulek (nadpis tabulek) Char"/>
    <w:basedOn w:val="Standardnpsmoodstavce"/>
    <w:link w:val="Titulek"/>
    <w:rsid w:val="00337E84"/>
    <w:rPr>
      <w:rFonts w:eastAsiaTheme="minorHAnsi"/>
      <w:b/>
      <w:bCs/>
      <w:szCs w:val="20"/>
      <w:lang w:eastAsia="en-US"/>
    </w:rPr>
  </w:style>
  <w:style w:type="paragraph" w:customStyle="1" w:styleId="Titulek2">
    <w:name w:val="Titulek 2"/>
    <w:basedOn w:val="Titulek"/>
    <w:qFormat/>
    <w:rsid w:val="006946A4"/>
    <w:pPr>
      <w:spacing w:before="40" w:after="40"/>
    </w:pPr>
    <w:rPr>
      <w:color w:val="292929"/>
      <w:szCs w:val="16"/>
    </w:rPr>
  </w:style>
  <w:style w:type="paragraph" w:styleId="Zhlav">
    <w:name w:val="header"/>
    <w:basedOn w:val="Normln"/>
    <w:link w:val="ZhlavChar"/>
    <w:rsid w:val="006946A4"/>
    <w:pPr>
      <w:tabs>
        <w:tab w:val="center" w:pos="4536"/>
        <w:tab w:val="right" w:pos="9072"/>
      </w:tabs>
      <w:spacing w:before="0"/>
      <w:jc w:val="right"/>
    </w:pPr>
    <w:rPr>
      <w:i/>
      <w:iCs/>
      <w:sz w:val="20"/>
      <w:szCs w:val="20"/>
      <w:lang w:eastAsia="en-US"/>
    </w:rPr>
  </w:style>
  <w:style w:type="character" w:customStyle="1" w:styleId="ZhlavChar">
    <w:name w:val="Záhlaví Char"/>
    <w:link w:val="Zhlav"/>
    <w:rsid w:val="006946A4"/>
    <w:rPr>
      <w:i/>
      <w:iCs/>
      <w:sz w:val="20"/>
      <w:szCs w:val="20"/>
      <w:lang w:eastAsia="en-US"/>
    </w:rPr>
  </w:style>
  <w:style w:type="paragraph" w:customStyle="1" w:styleId="Zhlavtabulky">
    <w:name w:val="Záhlaví tabulky"/>
    <w:basedOn w:val="Normln"/>
    <w:uiPriority w:val="99"/>
    <w:qFormat/>
    <w:rsid w:val="002668F0"/>
    <w:pPr>
      <w:suppressAutoHyphens/>
      <w:jc w:val="center"/>
    </w:pPr>
    <w:rPr>
      <w:b/>
      <w:bCs/>
      <w:caps/>
      <w:sz w:val="20"/>
      <w:szCs w:val="18"/>
      <w:lang w:eastAsia="en-US"/>
    </w:rPr>
  </w:style>
  <w:style w:type="paragraph" w:customStyle="1" w:styleId="Zhlavtabulky1">
    <w:name w:val="Záhlaví tabulky 1"/>
    <w:basedOn w:val="Zhlavtabulky"/>
    <w:qFormat/>
    <w:rsid w:val="006946A4"/>
  </w:style>
  <w:style w:type="paragraph" w:customStyle="1" w:styleId="Zhlavtabulky2">
    <w:name w:val="Záhlaví tabulky 2"/>
    <w:basedOn w:val="Zhlavtabulky"/>
    <w:rsid w:val="00BE3FFE"/>
    <w:pPr>
      <w:tabs>
        <w:tab w:val="left" w:pos="454"/>
      </w:tabs>
    </w:pPr>
    <w:rPr>
      <w:caps w:val="0"/>
    </w:rPr>
  </w:style>
  <w:style w:type="paragraph" w:styleId="Zpat">
    <w:name w:val="footer"/>
    <w:basedOn w:val="Normln"/>
    <w:link w:val="ZpatChar"/>
    <w:qFormat/>
    <w:rsid w:val="00BE3FFE"/>
    <w:pPr>
      <w:tabs>
        <w:tab w:val="center" w:pos="4536"/>
        <w:tab w:val="right" w:pos="9072"/>
      </w:tabs>
      <w:spacing w:before="0"/>
      <w:jc w:val="left"/>
    </w:pPr>
    <w:rPr>
      <w:lang w:eastAsia="en-US"/>
    </w:rPr>
  </w:style>
  <w:style w:type="character" w:customStyle="1" w:styleId="ZpatChar">
    <w:name w:val="Zápatí Char"/>
    <w:basedOn w:val="Standardnpsmoodstavce"/>
    <w:link w:val="Zpat"/>
    <w:rsid w:val="00BE3FFE"/>
    <w:rPr>
      <w:lang w:eastAsia="en-US"/>
    </w:rPr>
  </w:style>
  <w:style w:type="character" w:styleId="Znakapoznpodarou">
    <w:name w:val="footnote reference"/>
    <w:uiPriority w:val="99"/>
    <w:qFormat/>
    <w:rsid w:val="006946A4"/>
    <w:rPr>
      <w:rFonts w:ascii="Arial" w:hAnsi="Arial"/>
      <w:b/>
      <w:color w:val="auto"/>
      <w:position w:val="4"/>
      <w:sz w:val="18"/>
      <w:szCs w:val="20"/>
      <w:vertAlign w:val="superscript"/>
    </w:rPr>
  </w:style>
  <w:style w:type="paragraph" w:customStyle="1" w:styleId="Nadpis0">
    <w:name w:val="Nadpis 0"/>
    <w:basedOn w:val="Nzev0"/>
    <w:next w:val="Normln"/>
    <w:qFormat/>
    <w:rsid w:val="00EB4686"/>
    <w:pPr>
      <w:spacing w:after="180"/>
      <w:ind w:left="851" w:hanging="851"/>
      <w:jc w:val="both"/>
    </w:pPr>
    <w:rPr>
      <w:b w:val="0"/>
      <w:caps/>
      <w:sz w:val="28"/>
    </w:rPr>
  </w:style>
  <w:style w:type="character" w:styleId="Odkaznakoment">
    <w:name w:val="annotation reference"/>
    <w:basedOn w:val="Standardnpsmoodstavce"/>
    <w:unhideWhenUsed/>
    <w:rsid w:val="00051D7D"/>
    <w:rPr>
      <w:sz w:val="16"/>
      <w:szCs w:val="16"/>
    </w:rPr>
  </w:style>
  <w:style w:type="paragraph" w:styleId="Textkomente">
    <w:name w:val="annotation text"/>
    <w:basedOn w:val="Normln"/>
    <w:link w:val="TextkomenteChar"/>
    <w:unhideWhenUsed/>
    <w:qFormat/>
    <w:rsid w:val="00051D7D"/>
    <w:rPr>
      <w:sz w:val="20"/>
      <w:szCs w:val="20"/>
    </w:rPr>
  </w:style>
  <w:style w:type="character" w:customStyle="1" w:styleId="TextkomenteChar">
    <w:name w:val="Text komentáře Char"/>
    <w:basedOn w:val="Standardnpsmoodstavce"/>
    <w:link w:val="Textkomente"/>
    <w:rsid w:val="00051D7D"/>
    <w:rPr>
      <w:sz w:val="20"/>
      <w:szCs w:val="20"/>
    </w:rPr>
  </w:style>
  <w:style w:type="paragraph" w:styleId="Pedmtkomente">
    <w:name w:val="annotation subject"/>
    <w:basedOn w:val="Textkomente"/>
    <w:next w:val="Textkomente"/>
    <w:link w:val="PedmtkomenteChar"/>
    <w:unhideWhenUsed/>
    <w:rsid w:val="00051D7D"/>
    <w:rPr>
      <w:b/>
      <w:bCs/>
    </w:rPr>
  </w:style>
  <w:style w:type="character" w:customStyle="1" w:styleId="PedmtkomenteChar">
    <w:name w:val="Předmět komentáře Char"/>
    <w:basedOn w:val="TextkomenteChar"/>
    <w:link w:val="Pedmtkomente"/>
    <w:rsid w:val="00051D7D"/>
    <w:rPr>
      <w:b/>
      <w:bCs/>
      <w:sz w:val="20"/>
      <w:szCs w:val="20"/>
    </w:rPr>
  </w:style>
  <w:style w:type="paragraph" w:styleId="Podtitul">
    <w:name w:val="Subtitle"/>
    <w:basedOn w:val="Normln"/>
    <w:link w:val="PodtitulChar"/>
    <w:qFormat/>
    <w:rsid w:val="009D5185"/>
    <w:pPr>
      <w:tabs>
        <w:tab w:val="left" w:pos="454"/>
      </w:tabs>
      <w:spacing w:after="0" w:line="288" w:lineRule="auto"/>
      <w:jc w:val="left"/>
    </w:pPr>
    <w:rPr>
      <w:rFonts w:cs="Arial"/>
      <w:b/>
      <w:bCs/>
      <w:caps/>
      <w:sz w:val="24"/>
    </w:rPr>
  </w:style>
  <w:style w:type="character" w:customStyle="1" w:styleId="PodtitulChar">
    <w:name w:val="Podtitul Char"/>
    <w:basedOn w:val="Standardnpsmoodstavce"/>
    <w:link w:val="Podtitul"/>
    <w:qFormat/>
    <w:rsid w:val="009D5185"/>
    <w:rPr>
      <w:rFonts w:cs="Arial"/>
      <w:b/>
      <w:bCs/>
      <w:caps/>
      <w:sz w:val="24"/>
    </w:rPr>
  </w:style>
  <w:style w:type="character" w:styleId="slostrnky">
    <w:name w:val="page number"/>
    <w:rsid w:val="0082252E"/>
    <w:rPr>
      <w:rFonts w:ascii="Arial" w:hAnsi="Arial" w:cs="Arial"/>
      <w:sz w:val="20"/>
      <w:szCs w:val="20"/>
      <w:vertAlign w:val="baseline"/>
    </w:rPr>
  </w:style>
  <w:style w:type="paragraph" w:customStyle="1" w:styleId="Datum-titul">
    <w:name w:val="Datum - titul"/>
    <w:basedOn w:val="Nadpis3"/>
    <w:next w:val="Normln"/>
    <w:qFormat/>
    <w:rsid w:val="002C7A65"/>
    <w:pPr>
      <w:tabs>
        <w:tab w:val="left" w:pos="567"/>
      </w:tabs>
      <w:spacing w:before="120"/>
      <w:jc w:val="center"/>
    </w:pPr>
    <w:rPr>
      <w:rFonts w:ascii="Arial" w:hAnsi="Arial"/>
      <w:kern w:val="0"/>
      <w:sz w:val="22"/>
      <w:szCs w:val="22"/>
    </w:rPr>
  </w:style>
  <w:style w:type="paragraph" w:customStyle="1" w:styleId="Texttabulky-Bold">
    <w:name w:val="Text tabulky - Bold"/>
    <w:basedOn w:val="Texttabulky"/>
    <w:qFormat/>
    <w:rsid w:val="000215DC"/>
    <w:pPr>
      <w:jc w:val="left"/>
    </w:pPr>
    <w:rPr>
      <w:b/>
    </w:rPr>
  </w:style>
  <w:style w:type="character" w:styleId="Hypertextovodkaz">
    <w:name w:val="Hyperlink"/>
    <w:basedOn w:val="Standardnpsmoodstavce"/>
    <w:uiPriority w:val="99"/>
    <w:unhideWhenUsed/>
    <w:rsid w:val="00E363EC"/>
    <w:rPr>
      <w:color w:val="0000FF" w:themeColor="hyperlink"/>
      <w:u w:val="single"/>
    </w:rPr>
  </w:style>
  <w:style w:type="paragraph" w:customStyle="1" w:styleId="Texttabulky4-kurzva">
    <w:name w:val="Text tabulky 4 - kurzíva"/>
    <w:basedOn w:val="Texttabulky"/>
    <w:qFormat/>
    <w:rsid w:val="00BE3FFE"/>
    <w:rPr>
      <w:i/>
      <w:u w:val="single"/>
    </w:rPr>
  </w:style>
  <w:style w:type="paragraph" w:customStyle="1" w:styleId="Texttabulkypedsazen">
    <w:name w:val="Text tabulky předsazený"/>
    <w:basedOn w:val="Texttabulky"/>
    <w:qFormat/>
    <w:rsid w:val="00E61035"/>
    <w:pPr>
      <w:tabs>
        <w:tab w:val="clear" w:pos="454"/>
      </w:tabs>
      <w:ind w:left="312" w:hanging="312"/>
    </w:pPr>
  </w:style>
  <w:style w:type="paragraph" w:customStyle="1" w:styleId="Texttabulkypedsazen2">
    <w:name w:val="Text tabulky předsazený 2"/>
    <w:basedOn w:val="Texttabulkypedsazen"/>
    <w:qFormat/>
    <w:rsid w:val="00FC1C3B"/>
    <w:pPr>
      <w:ind w:left="425"/>
    </w:pPr>
  </w:style>
  <w:style w:type="character" w:customStyle="1" w:styleId="Odkaznarejstk">
    <w:name w:val="Odkaz na rejstřík"/>
    <w:qFormat/>
    <w:rsid w:val="00807016"/>
  </w:style>
  <w:style w:type="paragraph" w:customStyle="1" w:styleId="Normln-Texttabulky">
    <w:name w:val="Normální - Text tabulky"/>
    <w:basedOn w:val="Normln"/>
    <w:qFormat/>
    <w:rsid w:val="00623FC6"/>
    <w:pPr>
      <w:tabs>
        <w:tab w:val="left" w:pos="709"/>
      </w:tabs>
    </w:pPr>
    <w:rPr>
      <w:rFonts w:eastAsia="Calibri"/>
    </w:rPr>
  </w:style>
  <w:style w:type="paragraph" w:customStyle="1" w:styleId="Nadpis">
    <w:name w:val="Nadpis"/>
    <w:basedOn w:val="Normln"/>
    <w:next w:val="Normln"/>
    <w:qFormat/>
    <w:rsid w:val="00807016"/>
    <w:pPr>
      <w:keepNext/>
      <w:spacing w:before="240" w:after="60"/>
    </w:pPr>
    <w:rPr>
      <w:rFonts w:ascii="Liberation Sans" w:eastAsia="Microsoft YaHei" w:hAnsi="Liberation Sans"/>
      <w:sz w:val="28"/>
      <w:szCs w:val="28"/>
    </w:rPr>
  </w:style>
  <w:style w:type="paragraph" w:styleId="Obsah4">
    <w:name w:val="toc 4"/>
    <w:basedOn w:val="Normln"/>
    <w:next w:val="Normln"/>
    <w:autoRedefine/>
    <w:rsid w:val="00807016"/>
    <w:pPr>
      <w:spacing w:after="60"/>
      <w:ind w:left="660"/>
    </w:pPr>
  </w:style>
  <w:style w:type="paragraph" w:styleId="Obsah5">
    <w:name w:val="toc 5"/>
    <w:basedOn w:val="Normln"/>
    <w:next w:val="Normln"/>
    <w:autoRedefine/>
    <w:rsid w:val="00807016"/>
    <w:pPr>
      <w:spacing w:after="60"/>
      <w:ind w:left="880"/>
    </w:pPr>
  </w:style>
  <w:style w:type="paragraph" w:styleId="Normlnweb">
    <w:name w:val="Normal (Web)"/>
    <w:basedOn w:val="Normln"/>
    <w:uiPriority w:val="99"/>
    <w:rsid w:val="00807016"/>
    <w:pPr>
      <w:spacing w:after="60"/>
    </w:pPr>
    <w:rPr>
      <w:rFonts w:eastAsia="Arial Unicode MS" w:cs="Arial Unicode MS"/>
      <w:sz w:val="24"/>
    </w:rPr>
  </w:style>
  <w:style w:type="paragraph" w:customStyle="1" w:styleId="slopoznmkypodarou">
    <w:name w:val="Číslo poznámky pod čarou"/>
    <w:basedOn w:val="Normln"/>
    <w:rsid w:val="00807016"/>
    <w:pPr>
      <w:tabs>
        <w:tab w:val="left" w:pos="720"/>
      </w:tabs>
      <w:spacing w:after="60"/>
    </w:pPr>
    <w:rPr>
      <w:b/>
      <w:bCs/>
      <w:sz w:val="18"/>
      <w:szCs w:val="18"/>
      <w:vertAlign w:val="superscript"/>
    </w:rPr>
  </w:style>
  <w:style w:type="paragraph" w:customStyle="1" w:styleId="Texttabulkyodsazen">
    <w:name w:val="Text tabulky odsazený"/>
    <w:basedOn w:val="Texttabulky"/>
    <w:qFormat/>
    <w:rsid w:val="00807016"/>
    <w:pPr>
      <w:tabs>
        <w:tab w:val="left" w:pos="851"/>
      </w:tabs>
      <w:ind w:left="357"/>
    </w:pPr>
    <w:rPr>
      <w:lang w:eastAsia="cs-CZ"/>
    </w:rPr>
  </w:style>
  <w:style w:type="character" w:styleId="Odkaznavysvtlivky">
    <w:name w:val="endnote reference"/>
    <w:semiHidden/>
    <w:unhideWhenUsed/>
    <w:rsid w:val="00807016"/>
    <w:rPr>
      <w:vertAlign w:val="superscript"/>
    </w:rPr>
  </w:style>
  <w:style w:type="paragraph" w:styleId="Textvysvtlivek">
    <w:name w:val="endnote text"/>
    <w:basedOn w:val="Normln"/>
    <w:link w:val="TextvysvtlivekChar"/>
    <w:qFormat/>
    <w:rsid w:val="00807016"/>
    <w:pPr>
      <w:spacing w:after="60"/>
      <w:contextualSpacing/>
    </w:pPr>
    <w:rPr>
      <w:i/>
      <w:sz w:val="18"/>
    </w:rPr>
  </w:style>
  <w:style w:type="character" w:customStyle="1" w:styleId="TextvysvtlivekChar">
    <w:name w:val="Text vysvětlivek Char"/>
    <w:basedOn w:val="Standardnpsmoodstavce"/>
    <w:link w:val="Textvysvtlivek"/>
    <w:rsid w:val="00807016"/>
    <w:rPr>
      <w:i/>
      <w:sz w:val="18"/>
    </w:rPr>
  </w:style>
  <w:style w:type="paragraph" w:customStyle="1" w:styleId="Normlnodsazen-pedsazen">
    <w:name w:val="Normální odsazený - předsazený"/>
    <w:basedOn w:val="Normlnodsazen"/>
    <w:next w:val="Normlnodsazen"/>
    <w:qFormat/>
    <w:rsid w:val="00807016"/>
    <w:pPr>
      <w:spacing w:after="160" w:line="259" w:lineRule="auto"/>
      <w:ind w:left="1702"/>
      <w:contextualSpacing w:val="0"/>
    </w:pPr>
    <w:rPr>
      <w:lang w:eastAsia="cs-CZ"/>
    </w:rPr>
  </w:style>
  <w:style w:type="paragraph" w:styleId="Seznamobrzk">
    <w:name w:val="table of figures"/>
    <w:basedOn w:val="Normln"/>
    <w:next w:val="Normln"/>
    <w:uiPriority w:val="99"/>
    <w:unhideWhenUsed/>
    <w:qFormat/>
    <w:rsid w:val="00FA2FAE"/>
    <w:pPr>
      <w:tabs>
        <w:tab w:val="clear" w:pos="851"/>
      </w:tabs>
      <w:spacing w:before="120" w:after="0"/>
      <w:ind w:left="442" w:hanging="442"/>
      <w:jc w:val="left"/>
    </w:pPr>
    <w:rPr>
      <w:rFonts w:cstheme="minorHAnsi"/>
      <w:i/>
      <w:szCs w:val="20"/>
    </w:rPr>
  </w:style>
  <w:style w:type="paragraph" w:customStyle="1" w:styleId="Adresa">
    <w:name w:val="Adresa"/>
    <w:basedOn w:val="Normln"/>
    <w:qFormat/>
    <w:rsid w:val="00807016"/>
    <w:pPr>
      <w:spacing w:before="40" w:after="40"/>
      <w:jc w:val="right"/>
    </w:pPr>
    <w:rPr>
      <w:bCs/>
      <w:i/>
      <w:iCs/>
    </w:rPr>
  </w:style>
  <w:style w:type="paragraph" w:customStyle="1" w:styleId="Texttabulky-sted">
    <w:name w:val="Text tabulky - střed"/>
    <w:basedOn w:val="Texttabulky"/>
    <w:qFormat/>
    <w:rsid w:val="00BE3FFE"/>
    <w:pPr>
      <w:jc w:val="center"/>
    </w:pPr>
  </w:style>
  <w:style w:type="paragraph" w:customStyle="1" w:styleId="Texttabulkyodsazen2">
    <w:name w:val="Text tabulky odsazený 2"/>
    <w:basedOn w:val="Texttabulkyodsazen"/>
    <w:qFormat/>
    <w:rsid w:val="00807016"/>
    <w:pPr>
      <w:tabs>
        <w:tab w:val="clear" w:pos="454"/>
        <w:tab w:val="left" w:pos="357"/>
      </w:tabs>
      <w:spacing w:before="40" w:after="40"/>
      <w:ind w:left="1071" w:hanging="357"/>
    </w:pPr>
  </w:style>
  <w:style w:type="paragraph" w:styleId="Bibliografie">
    <w:name w:val="Bibliography"/>
    <w:basedOn w:val="Normln"/>
    <w:next w:val="Normln"/>
    <w:uiPriority w:val="37"/>
    <w:unhideWhenUsed/>
    <w:qFormat/>
    <w:rsid w:val="00807016"/>
    <w:pPr>
      <w:spacing w:after="60"/>
    </w:pPr>
  </w:style>
  <w:style w:type="paragraph" w:styleId="Revize">
    <w:name w:val="Revision"/>
    <w:hidden/>
    <w:uiPriority w:val="99"/>
    <w:semiHidden/>
    <w:rsid w:val="00807016"/>
    <w:pPr>
      <w:spacing w:before="0" w:after="0"/>
      <w:jc w:val="left"/>
    </w:pPr>
    <w:rPr>
      <w:rFonts w:eastAsia="Calibri"/>
      <w:lang w:eastAsia="en-US"/>
    </w:rPr>
  </w:style>
  <w:style w:type="character" w:styleId="Nzevknihy">
    <w:name w:val="Book Title"/>
    <w:uiPriority w:val="99"/>
    <w:qFormat/>
    <w:rsid w:val="00807016"/>
    <w:rPr>
      <w:rFonts w:cs="Times New Roman"/>
      <w:b/>
      <w:bCs/>
      <w:i/>
      <w:iCs/>
      <w:spacing w:val="5"/>
    </w:rPr>
  </w:style>
  <w:style w:type="table" w:styleId="Mkatabulky">
    <w:name w:val="Table Grid"/>
    <w:basedOn w:val="Normlntabulka"/>
    <w:rsid w:val="00911801"/>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slovan">
    <w:name w:val="Normální číslovaný"/>
    <w:basedOn w:val="Normln"/>
    <w:link w:val="NormlnslovanChar"/>
    <w:qFormat/>
    <w:rsid w:val="003E33D8"/>
    <w:pPr>
      <w:numPr>
        <w:numId w:val="43"/>
      </w:numPr>
      <w:ind w:left="851" w:hanging="851"/>
    </w:pPr>
    <w:rPr>
      <w:rFonts w:cstheme="minorBidi"/>
    </w:rPr>
  </w:style>
  <w:style w:type="character" w:customStyle="1" w:styleId="NormlnslovanChar">
    <w:name w:val="Normální číslovaný Char"/>
    <w:basedOn w:val="Standardnpsmoodstavce"/>
    <w:link w:val="Normlnslovan"/>
    <w:rsid w:val="003E33D8"/>
    <w:rPr>
      <w:rFonts w:cstheme="minorBidi"/>
    </w:rPr>
  </w:style>
  <w:style w:type="paragraph" w:styleId="Textbubliny">
    <w:name w:val="Balloon Text"/>
    <w:basedOn w:val="Normln"/>
    <w:link w:val="TextbublinyChar"/>
    <w:semiHidden/>
    <w:unhideWhenUsed/>
    <w:rsid w:val="00344DB3"/>
    <w:pPr>
      <w:spacing w:before="0" w:after="0"/>
    </w:pPr>
    <w:rPr>
      <w:rFonts w:ascii="Segoe UI" w:hAnsi="Segoe UI" w:cs="Segoe UI"/>
      <w:sz w:val="18"/>
      <w:szCs w:val="18"/>
    </w:rPr>
  </w:style>
  <w:style w:type="character" w:customStyle="1" w:styleId="TextbublinyChar">
    <w:name w:val="Text bubliny Char"/>
    <w:basedOn w:val="Standardnpsmoodstavce"/>
    <w:link w:val="Textbubliny"/>
    <w:semiHidden/>
    <w:rsid w:val="00344DB3"/>
    <w:rPr>
      <w:rFonts w:ascii="Segoe UI" w:hAnsi="Segoe UI" w:cs="Segoe UI"/>
      <w:sz w:val="18"/>
      <w:szCs w:val="18"/>
    </w:rPr>
  </w:style>
  <w:style w:type="paragraph" w:customStyle="1" w:styleId="Normln11">
    <w:name w:val="Normální 11"/>
    <w:basedOn w:val="Normln"/>
    <w:link w:val="Normln11Char"/>
    <w:qFormat/>
    <w:rsid w:val="008F744E"/>
    <w:pPr>
      <w:tabs>
        <w:tab w:val="clear" w:pos="851"/>
        <w:tab w:val="left" w:pos="567"/>
      </w:tabs>
      <w:spacing w:after="60"/>
      <w:ind w:left="567" w:hanging="567"/>
    </w:pPr>
    <w:rPr>
      <w:rFonts w:cs="Arial"/>
    </w:rPr>
  </w:style>
  <w:style w:type="character" w:customStyle="1" w:styleId="Normln11Char">
    <w:name w:val="Normální 11 Char"/>
    <w:basedOn w:val="Standardnpsmoodstavce"/>
    <w:link w:val="Normln11"/>
    <w:rsid w:val="008F744E"/>
    <w:rPr>
      <w:rFonts w:cs="Arial"/>
    </w:rPr>
  </w:style>
  <w:style w:type="character" w:styleId="Siln">
    <w:name w:val="Strong"/>
    <w:basedOn w:val="Standardnpsmoodstavce"/>
    <w:uiPriority w:val="22"/>
    <w:qFormat/>
    <w:rsid w:val="008F744E"/>
    <w:rPr>
      <w:b/>
      <w:bCs/>
    </w:rPr>
  </w:style>
  <w:style w:type="paragraph" w:styleId="Obsah6">
    <w:name w:val="toc 6"/>
    <w:basedOn w:val="Normln"/>
    <w:next w:val="Normln"/>
    <w:autoRedefine/>
    <w:semiHidden/>
    <w:rsid w:val="00482903"/>
    <w:pPr>
      <w:widowControl w:val="0"/>
      <w:tabs>
        <w:tab w:val="clear" w:pos="851"/>
      </w:tabs>
      <w:spacing w:before="120" w:after="0" w:line="264" w:lineRule="auto"/>
      <w:ind w:left="1300" w:firstLine="709"/>
      <w:jc w:val="left"/>
    </w:pPr>
    <w:rPr>
      <w:rFonts w:ascii="Times New Roman" w:hAnsi="Times New Roman"/>
      <w:sz w:val="20"/>
      <w:szCs w:val="20"/>
    </w:rPr>
  </w:style>
  <w:style w:type="paragraph" w:styleId="Obsah7">
    <w:name w:val="toc 7"/>
    <w:basedOn w:val="Normln"/>
    <w:next w:val="Normln"/>
    <w:autoRedefine/>
    <w:semiHidden/>
    <w:rsid w:val="00482903"/>
    <w:pPr>
      <w:widowControl w:val="0"/>
      <w:tabs>
        <w:tab w:val="clear" w:pos="851"/>
      </w:tabs>
      <w:spacing w:before="120" w:after="0" w:line="264" w:lineRule="auto"/>
      <w:ind w:left="1560" w:firstLine="709"/>
      <w:jc w:val="left"/>
    </w:pPr>
    <w:rPr>
      <w:rFonts w:ascii="Times New Roman" w:hAnsi="Times New Roman"/>
      <w:sz w:val="20"/>
      <w:szCs w:val="20"/>
    </w:rPr>
  </w:style>
  <w:style w:type="paragraph" w:styleId="Obsah8">
    <w:name w:val="toc 8"/>
    <w:basedOn w:val="Normln"/>
    <w:next w:val="Normln"/>
    <w:autoRedefine/>
    <w:semiHidden/>
    <w:rsid w:val="00482903"/>
    <w:pPr>
      <w:widowControl w:val="0"/>
      <w:tabs>
        <w:tab w:val="clear" w:pos="851"/>
      </w:tabs>
      <w:spacing w:before="120" w:after="0" w:line="264" w:lineRule="auto"/>
      <w:ind w:left="1820" w:firstLine="709"/>
      <w:jc w:val="left"/>
    </w:pPr>
    <w:rPr>
      <w:rFonts w:ascii="Times New Roman" w:hAnsi="Times New Roman"/>
      <w:sz w:val="20"/>
      <w:szCs w:val="20"/>
    </w:rPr>
  </w:style>
  <w:style w:type="paragraph" w:styleId="Obsah9">
    <w:name w:val="toc 9"/>
    <w:basedOn w:val="Normln"/>
    <w:next w:val="Normln"/>
    <w:autoRedefine/>
    <w:semiHidden/>
    <w:rsid w:val="00482903"/>
    <w:pPr>
      <w:widowControl w:val="0"/>
      <w:tabs>
        <w:tab w:val="clear" w:pos="851"/>
      </w:tabs>
      <w:spacing w:before="120" w:after="0" w:line="264" w:lineRule="auto"/>
      <w:ind w:left="2080" w:firstLine="709"/>
      <w:jc w:val="left"/>
    </w:pPr>
    <w:rPr>
      <w:rFonts w:ascii="Times New Roman" w:hAnsi="Times New Roman"/>
      <w:sz w:val="20"/>
      <w:szCs w:val="20"/>
    </w:rPr>
  </w:style>
  <w:style w:type="paragraph" w:customStyle="1" w:styleId="dek">
    <w:name w:val="Řádek"/>
    <w:basedOn w:val="Normln"/>
    <w:rsid w:val="00482903"/>
    <w:pPr>
      <w:widowControl w:val="0"/>
      <w:tabs>
        <w:tab w:val="clear" w:pos="851"/>
      </w:tabs>
      <w:spacing w:before="120" w:after="0" w:line="360" w:lineRule="auto"/>
      <w:ind w:firstLine="709"/>
    </w:pPr>
    <w:rPr>
      <w:rFonts w:ascii="Times New Roman" w:hAnsi="Times New Roman"/>
      <w:sz w:val="24"/>
      <w:szCs w:val="20"/>
    </w:rPr>
  </w:style>
  <w:style w:type="paragraph" w:styleId="Rozloendokumentu">
    <w:name w:val="Document Map"/>
    <w:basedOn w:val="Normln"/>
    <w:link w:val="RozloendokumentuChar"/>
    <w:semiHidden/>
    <w:rsid w:val="00482903"/>
    <w:pPr>
      <w:widowControl w:val="0"/>
      <w:shd w:val="clear" w:color="auto" w:fill="000080"/>
      <w:tabs>
        <w:tab w:val="clear" w:pos="851"/>
      </w:tabs>
      <w:spacing w:before="120" w:after="0" w:line="264" w:lineRule="auto"/>
      <w:ind w:firstLine="709"/>
    </w:pPr>
    <w:rPr>
      <w:rFonts w:ascii="Tahoma" w:hAnsi="Tahoma"/>
      <w:sz w:val="26"/>
      <w:szCs w:val="20"/>
    </w:rPr>
  </w:style>
  <w:style w:type="character" w:customStyle="1" w:styleId="RozloendokumentuChar">
    <w:name w:val="Rozložení dokumentu Char"/>
    <w:basedOn w:val="Standardnpsmoodstavce"/>
    <w:link w:val="Rozloendokumentu"/>
    <w:semiHidden/>
    <w:rsid w:val="00482903"/>
    <w:rPr>
      <w:rFonts w:ascii="Tahoma" w:hAnsi="Tahoma"/>
      <w:sz w:val="26"/>
      <w:szCs w:val="20"/>
      <w:shd w:val="clear" w:color="auto" w:fill="000080"/>
    </w:rPr>
  </w:style>
  <w:style w:type="paragraph" w:styleId="Zkladntext">
    <w:name w:val="Body Text"/>
    <w:basedOn w:val="Normln"/>
    <w:link w:val="ZkladntextChar"/>
    <w:rsid w:val="00482903"/>
    <w:pPr>
      <w:widowControl w:val="0"/>
      <w:tabs>
        <w:tab w:val="clear" w:pos="851"/>
      </w:tabs>
      <w:spacing w:before="120" w:after="0" w:line="288" w:lineRule="auto"/>
      <w:ind w:firstLine="709"/>
    </w:pPr>
    <w:rPr>
      <w:rFonts w:ascii="Times New Roman" w:hAnsi="Times New Roman"/>
      <w:color w:val="FF0000"/>
      <w:sz w:val="26"/>
      <w:szCs w:val="20"/>
    </w:rPr>
  </w:style>
  <w:style w:type="character" w:customStyle="1" w:styleId="ZkladntextChar">
    <w:name w:val="Základní text Char"/>
    <w:basedOn w:val="Standardnpsmoodstavce"/>
    <w:link w:val="Zkladntext"/>
    <w:rsid w:val="00482903"/>
    <w:rPr>
      <w:rFonts w:ascii="Times New Roman" w:hAnsi="Times New Roman"/>
      <w:color w:val="FF0000"/>
      <w:sz w:val="26"/>
      <w:szCs w:val="20"/>
    </w:rPr>
  </w:style>
  <w:style w:type="paragraph" w:styleId="Zkladntextodsazen">
    <w:name w:val="Body Text Indent"/>
    <w:basedOn w:val="Normln"/>
    <w:link w:val="ZkladntextodsazenChar"/>
    <w:rsid w:val="00482903"/>
    <w:pPr>
      <w:widowControl w:val="0"/>
      <w:tabs>
        <w:tab w:val="clear" w:pos="851"/>
      </w:tabs>
      <w:spacing w:before="120" w:after="0" w:line="264" w:lineRule="auto"/>
      <w:ind w:firstLine="709"/>
    </w:pPr>
    <w:rPr>
      <w:rFonts w:ascii="Times New Roman" w:hAnsi="Times New Roman"/>
      <w:i/>
      <w:szCs w:val="20"/>
    </w:rPr>
  </w:style>
  <w:style w:type="character" w:customStyle="1" w:styleId="ZkladntextodsazenChar">
    <w:name w:val="Základní text odsazený Char"/>
    <w:basedOn w:val="Standardnpsmoodstavce"/>
    <w:link w:val="Zkladntextodsazen"/>
    <w:rsid w:val="00482903"/>
    <w:rPr>
      <w:rFonts w:ascii="Times New Roman" w:hAnsi="Times New Roman"/>
      <w:i/>
      <w:szCs w:val="20"/>
    </w:rPr>
  </w:style>
  <w:style w:type="paragraph" w:styleId="Zkladntextodsazen2">
    <w:name w:val="Body Text Indent 2"/>
    <w:basedOn w:val="Normln"/>
    <w:link w:val="Zkladntextodsazen2Char"/>
    <w:rsid w:val="00482903"/>
    <w:pPr>
      <w:tabs>
        <w:tab w:val="clear" w:pos="851"/>
      </w:tabs>
      <w:spacing w:before="120" w:after="0" w:line="288" w:lineRule="auto"/>
      <w:ind w:firstLine="709"/>
    </w:pPr>
    <w:rPr>
      <w:rFonts w:ascii="Times New Roman" w:hAnsi="Times New Roman"/>
      <w:sz w:val="26"/>
      <w:szCs w:val="20"/>
    </w:rPr>
  </w:style>
  <w:style w:type="character" w:customStyle="1" w:styleId="Zkladntextodsazen2Char">
    <w:name w:val="Základní text odsazený 2 Char"/>
    <w:basedOn w:val="Standardnpsmoodstavce"/>
    <w:link w:val="Zkladntextodsazen2"/>
    <w:rsid w:val="00482903"/>
    <w:rPr>
      <w:rFonts w:ascii="Times New Roman" w:hAnsi="Times New Roman"/>
      <w:sz w:val="26"/>
      <w:szCs w:val="20"/>
    </w:rPr>
  </w:style>
  <w:style w:type="paragraph" w:customStyle="1" w:styleId="ATEM">
    <w:name w:val="ATEM"/>
    <w:basedOn w:val="Normln"/>
    <w:rsid w:val="00482903"/>
    <w:pPr>
      <w:tabs>
        <w:tab w:val="clear" w:pos="851"/>
      </w:tabs>
      <w:spacing w:before="120" w:after="0" w:line="264" w:lineRule="auto"/>
      <w:ind w:firstLine="709"/>
    </w:pPr>
    <w:rPr>
      <w:rFonts w:ascii="Times New Roman" w:hAnsi="Times New Roman"/>
      <w:sz w:val="26"/>
      <w:szCs w:val="20"/>
    </w:rPr>
  </w:style>
  <w:style w:type="paragraph" w:styleId="Zkladntextodsazen3">
    <w:name w:val="Body Text Indent 3"/>
    <w:basedOn w:val="Normln"/>
    <w:link w:val="Zkladntextodsazen3Char"/>
    <w:rsid w:val="00482903"/>
    <w:pPr>
      <w:widowControl w:val="0"/>
      <w:tabs>
        <w:tab w:val="clear" w:pos="851"/>
      </w:tabs>
      <w:spacing w:after="0" w:line="288" w:lineRule="auto"/>
      <w:ind w:left="993" w:hanging="284"/>
    </w:pPr>
    <w:rPr>
      <w:rFonts w:ascii="Times New Roman" w:hAnsi="Times New Roman"/>
      <w:sz w:val="24"/>
      <w:szCs w:val="20"/>
    </w:rPr>
  </w:style>
  <w:style w:type="character" w:customStyle="1" w:styleId="Zkladntextodsazen3Char">
    <w:name w:val="Základní text odsazený 3 Char"/>
    <w:basedOn w:val="Standardnpsmoodstavce"/>
    <w:link w:val="Zkladntextodsazen3"/>
    <w:rsid w:val="00482903"/>
    <w:rPr>
      <w:rFonts w:ascii="Times New Roman" w:hAnsi="Times New Roman"/>
      <w:sz w:val="24"/>
      <w:szCs w:val="20"/>
    </w:rPr>
  </w:style>
  <w:style w:type="paragraph" w:customStyle="1" w:styleId="ZELEN1">
    <w:name w:val="ZELEN1"/>
    <w:basedOn w:val="Normln"/>
    <w:rsid w:val="00482903"/>
    <w:pPr>
      <w:numPr>
        <w:numId w:val="1"/>
      </w:numPr>
      <w:tabs>
        <w:tab w:val="clear" w:pos="851"/>
        <w:tab w:val="left" w:pos="425"/>
      </w:tabs>
      <w:spacing w:before="40" w:after="0" w:line="264" w:lineRule="auto"/>
      <w:ind w:left="1069"/>
    </w:pPr>
    <w:rPr>
      <w:rFonts w:ascii="Times New Roman" w:hAnsi="Times New Roman"/>
      <w:sz w:val="26"/>
      <w:szCs w:val="20"/>
    </w:rPr>
  </w:style>
  <w:style w:type="paragraph" w:styleId="Seznamsodrkami4">
    <w:name w:val="List Bullet 4"/>
    <w:basedOn w:val="Seznamsodrkami"/>
    <w:autoRedefine/>
    <w:rsid w:val="00482903"/>
    <w:pPr>
      <w:numPr>
        <w:numId w:val="57"/>
      </w:numPr>
      <w:tabs>
        <w:tab w:val="clear" w:pos="851"/>
        <w:tab w:val="left" w:pos="284"/>
      </w:tabs>
      <w:spacing w:before="120" w:line="264" w:lineRule="auto"/>
      <w:ind w:left="709" w:hanging="425"/>
    </w:pPr>
    <w:rPr>
      <w:rFonts w:ascii="Times New Roman" w:hAnsi="Times New Roman"/>
      <w:sz w:val="24"/>
      <w:szCs w:val="20"/>
      <w:lang w:eastAsia="cs-CZ"/>
    </w:rPr>
  </w:style>
  <w:style w:type="paragraph" w:styleId="Zkladntext2">
    <w:name w:val="Body Text 2"/>
    <w:basedOn w:val="Normln"/>
    <w:link w:val="Zkladntext2Char"/>
    <w:rsid w:val="00482903"/>
    <w:pPr>
      <w:widowControl w:val="0"/>
      <w:tabs>
        <w:tab w:val="clear" w:pos="851"/>
      </w:tabs>
      <w:spacing w:before="120" w:after="0" w:line="288" w:lineRule="auto"/>
      <w:ind w:firstLine="709"/>
    </w:pPr>
    <w:rPr>
      <w:rFonts w:ascii="Times New Roman" w:hAnsi="Times New Roman"/>
      <w:b/>
      <w:sz w:val="26"/>
      <w:szCs w:val="20"/>
    </w:rPr>
  </w:style>
  <w:style w:type="character" w:customStyle="1" w:styleId="Zkladntext2Char">
    <w:name w:val="Základní text 2 Char"/>
    <w:basedOn w:val="Standardnpsmoodstavce"/>
    <w:link w:val="Zkladntext2"/>
    <w:rsid w:val="00482903"/>
    <w:rPr>
      <w:rFonts w:ascii="Times New Roman" w:hAnsi="Times New Roman"/>
      <w:b/>
      <w:sz w:val="26"/>
      <w:szCs w:val="20"/>
    </w:rPr>
  </w:style>
  <w:style w:type="character" w:customStyle="1" w:styleId="BodyText2Char">
    <w:name w:val="Body Text 2 Char"/>
    <w:semiHidden/>
    <w:locked/>
    <w:rsid w:val="00482903"/>
    <w:rPr>
      <w:rFonts w:cs="Times New Roman"/>
      <w:sz w:val="20"/>
      <w:szCs w:val="20"/>
    </w:rPr>
  </w:style>
  <w:style w:type="paragraph" w:customStyle="1" w:styleId="Normln0">
    <w:name w:val="Norm‡ln’"/>
    <w:link w:val="NormlnChar"/>
    <w:rsid w:val="00482903"/>
    <w:pPr>
      <w:spacing w:before="120" w:after="0" w:line="264" w:lineRule="auto"/>
      <w:ind w:firstLine="720"/>
    </w:pPr>
    <w:rPr>
      <w:rFonts w:ascii="Times New Roman" w:hAnsi="Times New Roman"/>
      <w:sz w:val="26"/>
      <w:szCs w:val="20"/>
    </w:rPr>
  </w:style>
  <w:style w:type="paragraph" w:customStyle="1" w:styleId="Tabulka">
    <w:name w:val="Tabulka"/>
    <w:basedOn w:val="Normln"/>
    <w:rsid w:val="00482903"/>
    <w:pPr>
      <w:tabs>
        <w:tab w:val="clear" w:pos="851"/>
      </w:tabs>
      <w:spacing w:before="20" w:after="20" w:line="264" w:lineRule="auto"/>
      <w:jc w:val="center"/>
    </w:pPr>
    <w:rPr>
      <w:rFonts w:ascii="Times New Roman" w:hAnsi="Times New Roman"/>
      <w:sz w:val="20"/>
      <w:szCs w:val="20"/>
    </w:rPr>
  </w:style>
  <w:style w:type="paragraph" w:customStyle="1" w:styleId="Normal1">
    <w:name w:val="Normal1"/>
    <w:rsid w:val="00482903"/>
    <w:pPr>
      <w:tabs>
        <w:tab w:val="left" w:pos="680"/>
      </w:tabs>
      <w:suppressAutoHyphens/>
      <w:spacing w:before="240" w:after="120"/>
    </w:pPr>
    <w:rPr>
      <w:rFonts w:ascii="Times New Roman" w:hAnsi="Times New Roman"/>
      <w:kern w:val="16"/>
      <w:sz w:val="24"/>
      <w:szCs w:val="20"/>
    </w:rPr>
  </w:style>
  <w:style w:type="paragraph" w:customStyle="1" w:styleId="TabulkaA">
    <w:name w:val="TabulkaA"/>
    <w:basedOn w:val="Titulek"/>
    <w:rsid w:val="00482903"/>
    <w:pPr>
      <w:tabs>
        <w:tab w:val="clear" w:pos="851"/>
      </w:tabs>
      <w:ind w:firstLine="142"/>
      <w:contextualSpacing w:val="0"/>
      <w:jc w:val="both"/>
    </w:pPr>
    <w:rPr>
      <w:rFonts w:ascii="Times New Roman" w:eastAsia="Times New Roman" w:hAnsi="Times New Roman"/>
      <w:bCs w:val="0"/>
      <w:sz w:val="20"/>
      <w:szCs w:val="28"/>
      <w:lang w:eastAsia="cs-CZ"/>
    </w:rPr>
  </w:style>
  <w:style w:type="character" w:styleId="Sledovanodkaz">
    <w:name w:val="FollowedHyperlink"/>
    <w:rsid w:val="00482903"/>
    <w:rPr>
      <w:rFonts w:cs="Times New Roman"/>
      <w:color w:val="800080"/>
      <w:u w:val="single"/>
    </w:rPr>
  </w:style>
  <w:style w:type="character" w:customStyle="1" w:styleId="text">
    <w:name w:val="text"/>
    <w:rsid w:val="00482903"/>
    <w:rPr>
      <w:rFonts w:cs="Times New Roman"/>
    </w:rPr>
  </w:style>
  <w:style w:type="paragraph" w:styleId="Prosttext">
    <w:name w:val="Plain Text"/>
    <w:basedOn w:val="Normln"/>
    <w:link w:val="ProsttextChar"/>
    <w:rsid w:val="00482903"/>
    <w:pPr>
      <w:tabs>
        <w:tab w:val="clear" w:pos="851"/>
      </w:tabs>
      <w:overflowPunct w:val="0"/>
      <w:autoSpaceDE w:val="0"/>
      <w:autoSpaceDN w:val="0"/>
      <w:adjustRightInd w:val="0"/>
      <w:spacing w:before="0" w:after="0" w:line="264" w:lineRule="auto"/>
      <w:jc w:val="left"/>
      <w:textAlignment w:val="baseline"/>
    </w:pPr>
    <w:rPr>
      <w:rFonts w:ascii="Courier New" w:hAnsi="Courier New"/>
      <w:sz w:val="20"/>
      <w:szCs w:val="20"/>
    </w:rPr>
  </w:style>
  <w:style w:type="character" w:customStyle="1" w:styleId="ProsttextChar">
    <w:name w:val="Prostý text Char"/>
    <w:basedOn w:val="Standardnpsmoodstavce"/>
    <w:link w:val="Prosttext"/>
    <w:rsid w:val="00482903"/>
    <w:rPr>
      <w:rFonts w:ascii="Courier New" w:hAnsi="Courier New"/>
      <w:sz w:val="20"/>
      <w:szCs w:val="20"/>
    </w:rPr>
  </w:style>
  <w:style w:type="character" w:customStyle="1" w:styleId="Zkladntext1">
    <w:name w:val="Základní text 1"/>
    <w:rsid w:val="00482903"/>
    <w:rPr>
      <w:rFonts w:ascii="Arial" w:hAnsi="Arial" w:cs="Times New Roman"/>
      <w:color w:val="000000"/>
      <w:sz w:val="20"/>
      <w:lang w:val="cs-CZ" w:eastAsia="cs-CZ" w:bidi="ar-SA"/>
    </w:rPr>
  </w:style>
  <w:style w:type="paragraph" w:customStyle="1" w:styleId="dka">
    <w:name w:val="Řádka"/>
    <w:rsid w:val="00482903"/>
    <w:pPr>
      <w:spacing w:before="0" w:after="0"/>
      <w:jc w:val="left"/>
    </w:pPr>
    <w:rPr>
      <w:rFonts w:ascii="Arial" w:hAnsi="Arial"/>
      <w:color w:val="000000"/>
      <w:szCs w:val="20"/>
    </w:rPr>
  </w:style>
  <w:style w:type="character" w:customStyle="1" w:styleId="dkaChar">
    <w:name w:val="Řádka Char"/>
    <w:rsid w:val="00482903"/>
    <w:rPr>
      <w:rFonts w:ascii="Arial" w:hAnsi="Arial" w:cs="Times New Roman"/>
      <w:color w:val="000000"/>
      <w:sz w:val="22"/>
      <w:lang w:val="cs-CZ" w:eastAsia="cs-CZ" w:bidi="ar-SA"/>
    </w:rPr>
  </w:style>
  <w:style w:type="paragraph" w:customStyle="1" w:styleId="NormlnEIA">
    <w:name w:val="Normální EIA"/>
    <w:basedOn w:val="Normln"/>
    <w:rsid w:val="00482903"/>
    <w:pPr>
      <w:tabs>
        <w:tab w:val="clear" w:pos="851"/>
      </w:tabs>
      <w:spacing w:after="0" w:line="300" w:lineRule="atLeast"/>
      <w:ind w:firstLine="709"/>
    </w:pPr>
    <w:rPr>
      <w:rFonts w:ascii="Times New Roman" w:hAnsi="Times New Roman"/>
      <w:szCs w:val="20"/>
    </w:rPr>
  </w:style>
  <w:style w:type="character" w:customStyle="1" w:styleId="NormlnEIAChar">
    <w:name w:val="Normální EIA Char"/>
    <w:rsid w:val="00482903"/>
    <w:rPr>
      <w:rFonts w:cs="Times New Roman"/>
      <w:sz w:val="22"/>
      <w:lang w:val="cs-CZ" w:eastAsia="cs-CZ" w:bidi="ar-SA"/>
    </w:rPr>
  </w:style>
  <w:style w:type="paragraph" w:customStyle="1" w:styleId="TitulekTituleknadpistabulekTitulek-Plohatab">
    <w:name w:val="Titulek.Titulek (nadpis tabulek).Titulek-Příloha tab"/>
    <w:basedOn w:val="Normln"/>
    <w:next w:val="Normln"/>
    <w:rsid w:val="00482903"/>
    <w:pPr>
      <w:tabs>
        <w:tab w:val="clear" w:pos="851"/>
      </w:tabs>
      <w:autoSpaceDE w:val="0"/>
      <w:autoSpaceDN w:val="0"/>
      <w:spacing w:before="120" w:line="300" w:lineRule="atLeast"/>
    </w:pPr>
    <w:rPr>
      <w:rFonts w:ascii="Times New Roman" w:hAnsi="Times New Roman"/>
      <w:b/>
      <w:bCs/>
    </w:rPr>
  </w:style>
  <w:style w:type="paragraph" w:customStyle="1" w:styleId="ZOV-text-normln">
    <w:name w:val="ZOV-text-normální"/>
    <w:rsid w:val="00482903"/>
    <w:pPr>
      <w:suppressAutoHyphens/>
      <w:spacing w:before="30" w:after="30" w:line="288" w:lineRule="auto"/>
    </w:pPr>
    <w:rPr>
      <w:rFonts w:ascii="Arial" w:hAnsi="Arial" w:cs="Arial"/>
      <w:sz w:val="20"/>
      <w:szCs w:val="20"/>
      <w:lang w:eastAsia="ar-SA"/>
    </w:rPr>
  </w:style>
  <w:style w:type="paragraph" w:customStyle="1" w:styleId="Odstavecseseznamem10">
    <w:name w:val="Odstavec se seznamem1"/>
    <w:basedOn w:val="Normln"/>
    <w:rsid w:val="00482903"/>
    <w:pPr>
      <w:tabs>
        <w:tab w:val="clear" w:pos="851"/>
      </w:tabs>
      <w:spacing w:before="0" w:after="200" w:line="276" w:lineRule="auto"/>
      <w:ind w:left="720"/>
      <w:contextualSpacing/>
      <w:jc w:val="left"/>
    </w:pPr>
    <w:rPr>
      <w:lang w:eastAsia="en-US"/>
    </w:rPr>
  </w:style>
  <w:style w:type="paragraph" w:customStyle="1" w:styleId="PlainText1">
    <w:name w:val="Plain Text1"/>
    <w:basedOn w:val="Normln"/>
    <w:rsid w:val="00482903"/>
    <w:pPr>
      <w:tabs>
        <w:tab w:val="clear" w:pos="851"/>
      </w:tabs>
      <w:overflowPunct w:val="0"/>
      <w:autoSpaceDE w:val="0"/>
      <w:autoSpaceDN w:val="0"/>
      <w:adjustRightInd w:val="0"/>
      <w:spacing w:before="0" w:after="0" w:line="264" w:lineRule="auto"/>
      <w:jc w:val="left"/>
      <w:textAlignment w:val="baseline"/>
    </w:pPr>
    <w:rPr>
      <w:rFonts w:ascii="Courier New" w:hAnsi="Courier New"/>
      <w:sz w:val="20"/>
      <w:szCs w:val="20"/>
    </w:rPr>
  </w:style>
  <w:style w:type="paragraph" w:customStyle="1" w:styleId="Obsahtabulky">
    <w:name w:val="Obsah tabulky"/>
    <w:basedOn w:val="Normln"/>
    <w:rsid w:val="00482903"/>
    <w:pPr>
      <w:widowControl w:val="0"/>
      <w:suppressLineNumbers/>
      <w:tabs>
        <w:tab w:val="clear" w:pos="851"/>
      </w:tabs>
      <w:suppressAutoHyphens/>
      <w:spacing w:before="120" w:after="0" w:line="264" w:lineRule="auto"/>
      <w:ind w:firstLine="709"/>
    </w:pPr>
    <w:rPr>
      <w:rFonts w:ascii="Times New Roman" w:hAnsi="Times New Roman"/>
      <w:sz w:val="26"/>
      <w:szCs w:val="20"/>
      <w:lang w:eastAsia="ar-SA"/>
    </w:rPr>
  </w:style>
  <w:style w:type="paragraph" w:customStyle="1" w:styleId="Mnorm">
    <w:name w:val="Mnorm"/>
    <w:basedOn w:val="Normln"/>
    <w:rsid w:val="00482903"/>
    <w:pPr>
      <w:tabs>
        <w:tab w:val="clear" w:pos="851"/>
      </w:tabs>
      <w:spacing w:before="120" w:after="0" w:line="264" w:lineRule="auto"/>
      <w:ind w:firstLine="709"/>
    </w:pPr>
    <w:rPr>
      <w:rFonts w:ascii="Times New Roman" w:hAnsi="Times New Roman"/>
      <w:sz w:val="12"/>
      <w:szCs w:val="20"/>
    </w:rPr>
  </w:style>
  <w:style w:type="paragraph" w:customStyle="1" w:styleId="CharCharChar">
    <w:name w:val="Char Char Char"/>
    <w:basedOn w:val="Normln"/>
    <w:rsid w:val="00482903"/>
    <w:pPr>
      <w:tabs>
        <w:tab w:val="clear" w:pos="851"/>
      </w:tabs>
      <w:spacing w:before="0" w:after="160" w:line="240" w:lineRule="exact"/>
    </w:pPr>
    <w:rPr>
      <w:rFonts w:ascii="Times New Roman Bold" w:hAnsi="Times New Roman Bold"/>
      <w:szCs w:val="26"/>
      <w:lang w:val="sk-SK" w:eastAsia="en-US"/>
    </w:rPr>
  </w:style>
  <w:style w:type="character" w:customStyle="1" w:styleId="NormlnChar">
    <w:name w:val="Norm‡ln’ Char"/>
    <w:link w:val="Normln0"/>
    <w:rsid w:val="00482903"/>
    <w:rPr>
      <w:rFonts w:ascii="Times New Roman" w:hAnsi="Times New Roman"/>
      <w:sz w:val="26"/>
      <w:szCs w:val="20"/>
    </w:rPr>
  </w:style>
  <w:style w:type="paragraph" w:customStyle="1" w:styleId="Zkladntext10">
    <w:name w:val="Základní text1"/>
    <w:rsid w:val="00482903"/>
    <w:pPr>
      <w:spacing w:before="0" w:after="0"/>
      <w:jc w:val="left"/>
    </w:pPr>
    <w:rPr>
      <w:rFonts w:ascii="CG Times" w:hAnsi="CG Times"/>
      <w:color w:val="000000"/>
      <w:sz w:val="24"/>
      <w:szCs w:val="20"/>
      <w:lang w:val="en-US"/>
    </w:rPr>
  </w:style>
  <w:style w:type="character" w:customStyle="1" w:styleId="CharChar1">
    <w:name w:val="Char Char1"/>
    <w:rsid w:val="00482903"/>
  </w:style>
  <w:style w:type="paragraph" w:customStyle="1" w:styleId="CharChar3CharCharCharChar">
    <w:name w:val="Char Char3 Char Char Char Char"/>
    <w:basedOn w:val="Normln"/>
    <w:rsid w:val="00482903"/>
    <w:pPr>
      <w:tabs>
        <w:tab w:val="clear" w:pos="851"/>
      </w:tabs>
      <w:spacing w:before="0" w:after="160" w:line="240" w:lineRule="exact"/>
    </w:pPr>
    <w:rPr>
      <w:rFonts w:ascii="Times New Roman Bold" w:hAnsi="Times New Roman Bold"/>
      <w:szCs w:val="26"/>
      <w:lang w:val="sk-SK" w:eastAsia="en-US"/>
    </w:rPr>
  </w:style>
  <w:style w:type="paragraph" w:customStyle="1" w:styleId="StylNadpis2Ped0b">
    <w:name w:val="Styl Nadpis 2 + Před:  0 b."/>
    <w:basedOn w:val="Nadpis2"/>
    <w:rsid w:val="00482903"/>
    <w:pPr>
      <w:keepNext/>
      <w:numPr>
        <w:ilvl w:val="1"/>
        <w:numId w:val="3"/>
      </w:numPr>
      <w:tabs>
        <w:tab w:val="clear" w:pos="851"/>
      </w:tabs>
      <w:spacing w:before="120" w:after="0" w:line="264" w:lineRule="auto"/>
      <w:ind w:left="993" w:hanging="284"/>
    </w:pPr>
    <w:rPr>
      <w:rFonts w:ascii="Times New Roman" w:hAnsi="Times New Roman" w:cs="Times New Roman"/>
      <w:bCs/>
      <w:noProof w:val="0"/>
      <w:kern w:val="0"/>
      <w:sz w:val="28"/>
      <w:szCs w:val="20"/>
      <w:lang w:eastAsia="cs-CZ"/>
    </w:rPr>
  </w:style>
  <w:style w:type="paragraph" w:customStyle="1" w:styleId="Prosttext1">
    <w:name w:val="Prostý text1"/>
    <w:basedOn w:val="Normln"/>
    <w:rsid w:val="00482903"/>
    <w:pPr>
      <w:tabs>
        <w:tab w:val="clear" w:pos="851"/>
      </w:tabs>
      <w:overflowPunct w:val="0"/>
      <w:autoSpaceDE w:val="0"/>
      <w:autoSpaceDN w:val="0"/>
      <w:adjustRightInd w:val="0"/>
      <w:spacing w:before="0" w:after="0" w:line="264" w:lineRule="auto"/>
      <w:jc w:val="left"/>
      <w:textAlignment w:val="baseline"/>
    </w:pPr>
    <w:rPr>
      <w:rFonts w:ascii="Courier New" w:hAnsi="Courier New"/>
      <w:sz w:val="20"/>
      <w:szCs w:val="20"/>
    </w:rPr>
  </w:style>
  <w:style w:type="character" w:customStyle="1" w:styleId="BodyTextIndentChar">
    <w:name w:val="Body Text Indent Char"/>
    <w:semiHidden/>
    <w:locked/>
    <w:rsid w:val="00482903"/>
    <w:rPr>
      <w:i/>
      <w:sz w:val="22"/>
      <w:lang w:val="cs-CZ" w:eastAsia="cs-CZ" w:bidi="ar-SA"/>
    </w:rPr>
  </w:style>
  <w:style w:type="paragraph" w:styleId="Zkladntext3">
    <w:name w:val="Body Text 3"/>
    <w:basedOn w:val="Normln"/>
    <w:link w:val="Zkladntext3Char"/>
    <w:rsid w:val="00482903"/>
    <w:pPr>
      <w:tabs>
        <w:tab w:val="clear" w:pos="851"/>
      </w:tabs>
      <w:spacing w:before="0"/>
      <w:jc w:val="left"/>
    </w:pPr>
    <w:rPr>
      <w:rFonts w:ascii="Times New Roman" w:hAnsi="Times New Roman"/>
      <w:sz w:val="16"/>
      <w:szCs w:val="16"/>
    </w:rPr>
  </w:style>
  <w:style w:type="character" w:customStyle="1" w:styleId="Zkladntext3Char">
    <w:name w:val="Základní text 3 Char"/>
    <w:basedOn w:val="Standardnpsmoodstavce"/>
    <w:link w:val="Zkladntext3"/>
    <w:rsid w:val="00482903"/>
    <w:rPr>
      <w:rFonts w:ascii="Times New Roman" w:hAnsi="Times New Roman"/>
      <w:sz w:val="16"/>
      <w:szCs w:val="16"/>
    </w:rPr>
  </w:style>
  <w:style w:type="paragraph" w:customStyle="1" w:styleId="CM19">
    <w:name w:val="CM19"/>
    <w:basedOn w:val="Normln"/>
    <w:next w:val="Normln"/>
    <w:rsid w:val="00482903"/>
    <w:pPr>
      <w:widowControl w:val="0"/>
      <w:tabs>
        <w:tab w:val="clear" w:pos="851"/>
      </w:tabs>
      <w:autoSpaceDE w:val="0"/>
      <w:autoSpaceDN w:val="0"/>
      <w:adjustRightInd w:val="0"/>
      <w:spacing w:before="0" w:after="0" w:line="231" w:lineRule="atLeast"/>
      <w:jc w:val="left"/>
    </w:pPr>
    <w:rPr>
      <w:rFonts w:ascii="Arial" w:hAnsi="Arial" w:cs="Arial"/>
      <w:sz w:val="24"/>
      <w:szCs w:val="24"/>
    </w:rPr>
  </w:style>
  <w:style w:type="paragraph" w:customStyle="1" w:styleId="StylNadpis1TimesNewRoman16bZa12bprovnnad1">
    <w:name w:val="Styl Nadpis 1 + Times New Roman 16 b. Za:  12 b. párování nad 1..."/>
    <w:basedOn w:val="Nadpis1"/>
    <w:rsid w:val="00482903"/>
    <w:pPr>
      <w:keepNext/>
      <w:shd w:val="clear" w:color="auto" w:fill="E0E0E0"/>
      <w:tabs>
        <w:tab w:val="clear" w:pos="851"/>
        <w:tab w:val="num" w:pos="360"/>
      </w:tabs>
      <w:spacing w:before="240"/>
      <w:ind w:left="360" w:hanging="360"/>
    </w:pPr>
    <w:rPr>
      <w:rFonts w:ascii="Times New Roman" w:hAnsi="Times New Roman" w:cs="Times New Roman"/>
      <w:bCs/>
      <w:caps w:val="0"/>
      <w:kern w:val="32"/>
      <w:sz w:val="32"/>
      <w:szCs w:val="20"/>
      <w:lang w:eastAsia="cs-CZ"/>
    </w:rPr>
  </w:style>
  <w:style w:type="character" w:customStyle="1" w:styleId="HlavnnadpisCharChar">
    <w:name w:val="Hlavní nadpis Char Char"/>
    <w:locked/>
    <w:rsid w:val="00482903"/>
    <w:rPr>
      <w:b/>
      <w:caps/>
      <w:kern w:val="28"/>
      <w:sz w:val="28"/>
      <w:lang w:val="cs-CZ" w:eastAsia="cs-CZ" w:bidi="ar-SA"/>
    </w:rPr>
  </w:style>
  <w:style w:type="paragraph" w:customStyle="1" w:styleId="CharChar1CharCharCharCharCharChar">
    <w:name w:val="Char Char1 Char Char Char Char Char Char"/>
    <w:basedOn w:val="Normln"/>
    <w:rsid w:val="00482903"/>
    <w:pPr>
      <w:tabs>
        <w:tab w:val="clear" w:pos="851"/>
      </w:tabs>
      <w:spacing w:before="0" w:after="160" w:line="240" w:lineRule="exact"/>
    </w:pPr>
    <w:rPr>
      <w:rFonts w:ascii="Times New Roman Bold" w:hAnsi="Times New Roman Bold"/>
      <w:szCs w:val="26"/>
      <w:lang w:val="sk-SK"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44359">
      <w:bodyDiv w:val="1"/>
      <w:marLeft w:val="0"/>
      <w:marRight w:val="0"/>
      <w:marTop w:val="0"/>
      <w:marBottom w:val="0"/>
      <w:divBdr>
        <w:top w:val="none" w:sz="0" w:space="0" w:color="auto"/>
        <w:left w:val="none" w:sz="0" w:space="0" w:color="auto"/>
        <w:bottom w:val="none" w:sz="0" w:space="0" w:color="auto"/>
        <w:right w:val="none" w:sz="0" w:space="0" w:color="auto"/>
      </w:divBdr>
      <w:divsChild>
        <w:div w:id="1793860160">
          <w:marLeft w:val="0"/>
          <w:marRight w:val="0"/>
          <w:marTop w:val="0"/>
          <w:marBottom w:val="0"/>
          <w:divBdr>
            <w:top w:val="none" w:sz="0" w:space="0" w:color="auto"/>
            <w:left w:val="none" w:sz="0" w:space="0" w:color="auto"/>
            <w:bottom w:val="none" w:sz="0" w:space="0" w:color="auto"/>
            <w:right w:val="none" w:sz="0" w:space="0" w:color="auto"/>
          </w:divBdr>
          <w:divsChild>
            <w:div w:id="1382899037">
              <w:marLeft w:val="0"/>
              <w:marRight w:val="0"/>
              <w:marTop w:val="0"/>
              <w:marBottom w:val="0"/>
              <w:divBdr>
                <w:top w:val="none" w:sz="0" w:space="0" w:color="auto"/>
                <w:left w:val="none" w:sz="0" w:space="0" w:color="auto"/>
                <w:bottom w:val="none" w:sz="0" w:space="0" w:color="auto"/>
                <w:right w:val="none" w:sz="0" w:space="0" w:color="auto"/>
              </w:divBdr>
              <w:divsChild>
                <w:div w:id="432670763">
                  <w:marLeft w:val="0"/>
                  <w:marRight w:val="0"/>
                  <w:marTop w:val="100"/>
                  <w:marBottom w:val="100"/>
                  <w:divBdr>
                    <w:top w:val="none" w:sz="0" w:space="0" w:color="auto"/>
                    <w:left w:val="none" w:sz="0" w:space="0" w:color="auto"/>
                    <w:bottom w:val="none" w:sz="0" w:space="0" w:color="auto"/>
                    <w:right w:val="none" w:sz="0" w:space="0" w:color="auto"/>
                  </w:divBdr>
                  <w:divsChild>
                    <w:div w:id="1542983481">
                      <w:marLeft w:val="0"/>
                      <w:marRight w:val="0"/>
                      <w:marTop w:val="0"/>
                      <w:marBottom w:val="0"/>
                      <w:divBdr>
                        <w:top w:val="none" w:sz="0" w:space="0" w:color="auto"/>
                        <w:left w:val="none" w:sz="0" w:space="0" w:color="auto"/>
                        <w:bottom w:val="none" w:sz="0" w:space="0" w:color="auto"/>
                        <w:right w:val="none" w:sz="0" w:space="0" w:color="auto"/>
                      </w:divBdr>
                      <w:divsChild>
                        <w:div w:id="1635714925">
                          <w:marLeft w:val="0"/>
                          <w:marRight w:val="0"/>
                          <w:marTop w:val="0"/>
                          <w:marBottom w:val="0"/>
                          <w:divBdr>
                            <w:top w:val="none" w:sz="0" w:space="0" w:color="auto"/>
                            <w:left w:val="none" w:sz="0" w:space="0" w:color="auto"/>
                            <w:bottom w:val="none" w:sz="0" w:space="0" w:color="auto"/>
                            <w:right w:val="none" w:sz="0" w:space="0" w:color="auto"/>
                          </w:divBdr>
                          <w:divsChild>
                            <w:div w:id="153985343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344551">
      <w:bodyDiv w:val="1"/>
      <w:marLeft w:val="0"/>
      <w:marRight w:val="0"/>
      <w:marTop w:val="0"/>
      <w:marBottom w:val="0"/>
      <w:divBdr>
        <w:top w:val="none" w:sz="0" w:space="0" w:color="auto"/>
        <w:left w:val="none" w:sz="0" w:space="0" w:color="auto"/>
        <w:bottom w:val="none" w:sz="0" w:space="0" w:color="auto"/>
        <w:right w:val="none" w:sz="0" w:space="0" w:color="auto"/>
      </w:divBdr>
    </w:div>
    <w:div w:id="91097511">
      <w:bodyDiv w:val="1"/>
      <w:marLeft w:val="0"/>
      <w:marRight w:val="0"/>
      <w:marTop w:val="0"/>
      <w:marBottom w:val="0"/>
      <w:divBdr>
        <w:top w:val="none" w:sz="0" w:space="0" w:color="auto"/>
        <w:left w:val="none" w:sz="0" w:space="0" w:color="auto"/>
        <w:bottom w:val="none" w:sz="0" w:space="0" w:color="auto"/>
        <w:right w:val="none" w:sz="0" w:space="0" w:color="auto"/>
      </w:divBdr>
    </w:div>
    <w:div w:id="277764564">
      <w:bodyDiv w:val="1"/>
      <w:marLeft w:val="0"/>
      <w:marRight w:val="0"/>
      <w:marTop w:val="0"/>
      <w:marBottom w:val="0"/>
      <w:divBdr>
        <w:top w:val="none" w:sz="0" w:space="0" w:color="auto"/>
        <w:left w:val="none" w:sz="0" w:space="0" w:color="auto"/>
        <w:bottom w:val="none" w:sz="0" w:space="0" w:color="auto"/>
        <w:right w:val="none" w:sz="0" w:space="0" w:color="auto"/>
      </w:divBdr>
    </w:div>
    <w:div w:id="379520989">
      <w:bodyDiv w:val="1"/>
      <w:marLeft w:val="0"/>
      <w:marRight w:val="0"/>
      <w:marTop w:val="0"/>
      <w:marBottom w:val="0"/>
      <w:divBdr>
        <w:top w:val="none" w:sz="0" w:space="0" w:color="auto"/>
        <w:left w:val="none" w:sz="0" w:space="0" w:color="auto"/>
        <w:bottom w:val="none" w:sz="0" w:space="0" w:color="auto"/>
        <w:right w:val="none" w:sz="0" w:space="0" w:color="auto"/>
      </w:divBdr>
    </w:div>
    <w:div w:id="564265132">
      <w:bodyDiv w:val="1"/>
      <w:marLeft w:val="0"/>
      <w:marRight w:val="0"/>
      <w:marTop w:val="0"/>
      <w:marBottom w:val="0"/>
      <w:divBdr>
        <w:top w:val="none" w:sz="0" w:space="0" w:color="auto"/>
        <w:left w:val="none" w:sz="0" w:space="0" w:color="auto"/>
        <w:bottom w:val="none" w:sz="0" w:space="0" w:color="auto"/>
        <w:right w:val="none" w:sz="0" w:space="0" w:color="auto"/>
      </w:divBdr>
    </w:div>
    <w:div w:id="608047482">
      <w:bodyDiv w:val="1"/>
      <w:marLeft w:val="0"/>
      <w:marRight w:val="0"/>
      <w:marTop w:val="0"/>
      <w:marBottom w:val="0"/>
      <w:divBdr>
        <w:top w:val="none" w:sz="0" w:space="0" w:color="auto"/>
        <w:left w:val="none" w:sz="0" w:space="0" w:color="auto"/>
        <w:bottom w:val="none" w:sz="0" w:space="0" w:color="auto"/>
        <w:right w:val="none" w:sz="0" w:space="0" w:color="auto"/>
      </w:divBdr>
    </w:div>
    <w:div w:id="615600566">
      <w:bodyDiv w:val="1"/>
      <w:marLeft w:val="0"/>
      <w:marRight w:val="0"/>
      <w:marTop w:val="0"/>
      <w:marBottom w:val="0"/>
      <w:divBdr>
        <w:top w:val="none" w:sz="0" w:space="0" w:color="auto"/>
        <w:left w:val="none" w:sz="0" w:space="0" w:color="auto"/>
        <w:bottom w:val="none" w:sz="0" w:space="0" w:color="auto"/>
        <w:right w:val="none" w:sz="0" w:space="0" w:color="auto"/>
      </w:divBdr>
      <w:divsChild>
        <w:div w:id="1139151737">
          <w:marLeft w:val="0"/>
          <w:marRight w:val="0"/>
          <w:marTop w:val="0"/>
          <w:marBottom w:val="0"/>
          <w:divBdr>
            <w:top w:val="none" w:sz="0" w:space="0" w:color="auto"/>
            <w:left w:val="none" w:sz="0" w:space="0" w:color="auto"/>
            <w:bottom w:val="none" w:sz="0" w:space="0" w:color="auto"/>
            <w:right w:val="none" w:sz="0" w:space="0" w:color="auto"/>
          </w:divBdr>
          <w:divsChild>
            <w:div w:id="1623264846">
              <w:marLeft w:val="0"/>
              <w:marRight w:val="0"/>
              <w:marTop w:val="0"/>
              <w:marBottom w:val="0"/>
              <w:divBdr>
                <w:top w:val="none" w:sz="0" w:space="0" w:color="auto"/>
                <w:left w:val="none" w:sz="0" w:space="0" w:color="auto"/>
                <w:bottom w:val="none" w:sz="0" w:space="0" w:color="auto"/>
                <w:right w:val="none" w:sz="0" w:space="0" w:color="auto"/>
              </w:divBdr>
              <w:divsChild>
                <w:div w:id="98261711">
                  <w:marLeft w:val="0"/>
                  <w:marRight w:val="0"/>
                  <w:marTop w:val="100"/>
                  <w:marBottom w:val="100"/>
                  <w:divBdr>
                    <w:top w:val="none" w:sz="0" w:space="0" w:color="auto"/>
                    <w:left w:val="none" w:sz="0" w:space="0" w:color="auto"/>
                    <w:bottom w:val="none" w:sz="0" w:space="0" w:color="auto"/>
                    <w:right w:val="none" w:sz="0" w:space="0" w:color="auto"/>
                  </w:divBdr>
                  <w:divsChild>
                    <w:div w:id="1112626552">
                      <w:marLeft w:val="0"/>
                      <w:marRight w:val="0"/>
                      <w:marTop w:val="0"/>
                      <w:marBottom w:val="0"/>
                      <w:divBdr>
                        <w:top w:val="none" w:sz="0" w:space="0" w:color="auto"/>
                        <w:left w:val="none" w:sz="0" w:space="0" w:color="auto"/>
                        <w:bottom w:val="none" w:sz="0" w:space="0" w:color="auto"/>
                        <w:right w:val="none" w:sz="0" w:space="0" w:color="auto"/>
                      </w:divBdr>
                      <w:divsChild>
                        <w:div w:id="1377047381">
                          <w:marLeft w:val="0"/>
                          <w:marRight w:val="0"/>
                          <w:marTop w:val="0"/>
                          <w:marBottom w:val="0"/>
                          <w:divBdr>
                            <w:top w:val="none" w:sz="0" w:space="0" w:color="auto"/>
                            <w:left w:val="none" w:sz="0" w:space="0" w:color="auto"/>
                            <w:bottom w:val="none" w:sz="0" w:space="0" w:color="auto"/>
                            <w:right w:val="none" w:sz="0" w:space="0" w:color="auto"/>
                          </w:divBdr>
                          <w:divsChild>
                            <w:div w:id="5636837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0551198">
      <w:bodyDiv w:val="1"/>
      <w:marLeft w:val="0"/>
      <w:marRight w:val="0"/>
      <w:marTop w:val="0"/>
      <w:marBottom w:val="0"/>
      <w:divBdr>
        <w:top w:val="none" w:sz="0" w:space="0" w:color="auto"/>
        <w:left w:val="none" w:sz="0" w:space="0" w:color="auto"/>
        <w:bottom w:val="none" w:sz="0" w:space="0" w:color="auto"/>
        <w:right w:val="none" w:sz="0" w:space="0" w:color="auto"/>
      </w:divBdr>
    </w:div>
    <w:div w:id="707145830">
      <w:bodyDiv w:val="1"/>
      <w:marLeft w:val="0"/>
      <w:marRight w:val="0"/>
      <w:marTop w:val="0"/>
      <w:marBottom w:val="0"/>
      <w:divBdr>
        <w:top w:val="none" w:sz="0" w:space="0" w:color="auto"/>
        <w:left w:val="none" w:sz="0" w:space="0" w:color="auto"/>
        <w:bottom w:val="none" w:sz="0" w:space="0" w:color="auto"/>
        <w:right w:val="none" w:sz="0" w:space="0" w:color="auto"/>
      </w:divBdr>
    </w:div>
    <w:div w:id="734668653">
      <w:bodyDiv w:val="1"/>
      <w:marLeft w:val="0"/>
      <w:marRight w:val="0"/>
      <w:marTop w:val="0"/>
      <w:marBottom w:val="0"/>
      <w:divBdr>
        <w:top w:val="none" w:sz="0" w:space="0" w:color="auto"/>
        <w:left w:val="none" w:sz="0" w:space="0" w:color="auto"/>
        <w:bottom w:val="none" w:sz="0" w:space="0" w:color="auto"/>
        <w:right w:val="none" w:sz="0" w:space="0" w:color="auto"/>
      </w:divBdr>
    </w:div>
    <w:div w:id="865945407">
      <w:bodyDiv w:val="1"/>
      <w:marLeft w:val="0"/>
      <w:marRight w:val="0"/>
      <w:marTop w:val="0"/>
      <w:marBottom w:val="0"/>
      <w:divBdr>
        <w:top w:val="none" w:sz="0" w:space="0" w:color="auto"/>
        <w:left w:val="none" w:sz="0" w:space="0" w:color="auto"/>
        <w:bottom w:val="none" w:sz="0" w:space="0" w:color="auto"/>
        <w:right w:val="none" w:sz="0" w:space="0" w:color="auto"/>
      </w:divBdr>
    </w:div>
    <w:div w:id="883058327">
      <w:bodyDiv w:val="1"/>
      <w:marLeft w:val="0"/>
      <w:marRight w:val="0"/>
      <w:marTop w:val="0"/>
      <w:marBottom w:val="0"/>
      <w:divBdr>
        <w:top w:val="none" w:sz="0" w:space="0" w:color="auto"/>
        <w:left w:val="none" w:sz="0" w:space="0" w:color="auto"/>
        <w:bottom w:val="none" w:sz="0" w:space="0" w:color="auto"/>
        <w:right w:val="none" w:sz="0" w:space="0" w:color="auto"/>
      </w:divBdr>
    </w:div>
    <w:div w:id="928345944">
      <w:bodyDiv w:val="1"/>
      <w:marLeft w:val="0"/>
      <w:marRight w:val="0"/>
      <w:marTop w:val="0"/>
      <w:marBottom w:val="0"/>
      <w:divBdr>
        <w:top w:val="none" w:sz="0" w:space="0" w:color="auto"/>
        <w:left w:val="none" w:sz="0" w:space="0" w:color="auto"/>
        <w:bottom w:val="none" w:sz="0" w:space="0" w:color="auto"/>
        <w:right w:val="none" w:sz="0" w:space="0" w:color="auto"/>
      </w:divBdr>
    </w:div>
    <w:div w:id="988635392">
      <w:bodyDiv w:val="1"/>
      <w:marLeft w:val="0"/>
      <w:marRight w:val="0"/>
      <w:marTop w:val="0"/>
      <w:marBottom w:val="0"/>
      <w:divBdr>
        <w:top w:val="none" w:sz="0" w:space="0" w:color="auto"/>
        <w:left w:val="none" w:sz="0" w:space="0" w:color="auto"/>
        <w:bottom w:val="none" w:sz="0" w:space="0" w:color="auto"/>
        <w:right w:val="none" w:sz="0" w:space="0" w:color="auto"/>
      </w:divBdr>
    </w:div>
    <w:div w:id="1156847889">
      <w:bodyDiv w:val="1"/>
      <w:marLeft w:val="0"/>
      <w:marRight w:val="0"/>
      <w:marTop w:val="0"/>
      <w:marBottom w:val="0"/>
      <w:divBdr>
        <w:top w:val="none" w:sz="0" w:space="0" w:color="auto"/>
        <w:left w:val="none" w:sz="0" w:space="0" w:color="auto"/>
        <w:bottom w:val="none" w:sz="0" w:space="0" w:color="auto"/>
        <w:right w:val="none" w:sz="0" w:space="0" w:color="auto"/>
      </w:divBdr>
    </w:div>
    <w:div w:id="1327899415">
      <w:bodyDiv w:val="1"/>
      <w:marLeft w:val="0"/>
      <w:marRight w:val="0"/>
      <w:marTop w:val="0"/>
      <w:marBottom w:val="0"/>
      <w:divBdr>
        <w:top w:val="none" w:sz="0" w:space="0" w:color="auto"/>
        <w:left w:val="none" w:sz="0" w:space="0" w:color="auto"/>
        <w:bottom w:val="none" w:sz="0" w:space="0" w:color="auto"/>
        <w:right w:val="none" w:sz="0" w:space="0" w:color="auto"/>
      </w:divBdr>
    </w:div>
    <w:div w:id="1430128050">
      <w:bodyDiv w:val="1"/>
      <w:marLeft w:val="0"/>
      <w:marRight w:val="0"/>
      <w:marTop w:val="0"/>
      <w:marBottom w:val="0"/>
      <w:divBdr>
        <w:top w:val="none" w:sz="0" w:space="0" w:color="auto"/>
        <w:left w:val="none" w:sz="0" w:space="0" w:color="auto"/>
        <w:bottom w:val="none" w:sz="0" w:space="0" w:color="auto"/>
        <w:right w:val="none" w:sz="0" w:space="0" w:color="auto"/>
      </w:divBdr>
    </w:div>
    <w:div w:id="1487896444">
      <w:bodyDiv w:val="1"/>
      <w:marLeft w:val="0"/>
      <w:marRight w:val="0"/>
      <w:marTop w:val="0"/>
      <w:marBottom w:val="0"/>
      <w:divBdr>
        <w:top w:val="none" w:sz="0" w:space="0" w:color="auto"/>
        <w:left w:val="none" w:sz="0" w:space="0" w:color="auto"/>
        <w:bottom w:val="none" w:sz="0" w:space="0" w:color="auto"/>
        <w:right w:val="none" w:sz="0" w:space="0" w:color="auto"/>
      </w:divBdr>
    </w:div>
    <w:div w:id="1494027498">
      <w:bodyDiv w:val="1"/>
      <w:marLeft w:val="0"/>
      <w:marRight w:val="0"/>
      <w:marTop w:val="0"/>
      <w:marBottom w:val="0"/>
      <w:divBdr>
        <w:top w:val="none" w:sz="0" w:space="0" w:color="auto"/>
        <w:left w:val="none" w:sz="0" w:space="0" w:color="auto"/>
        <w:bottom w:val="none" w:sz="0" w:space="0" w:color="auto"/>
        <w:right w:val="none" w:sz="0" w:space="0" w:color="auto"/>
      </w:divBdr>
    </w:div>
    <w:div w:id="1567371597">
      <w:bodyDiv w:val="1"/>
      <w:marLeft w:val="0"/>
      <w:marRight w:val="0"/>
      <w:marTop w:val="0"/>
      <w:marBottom w:val="0"/>
      <w:divBdr>
        <w:top w:val="none" w:sz="0" w:space="0" w:color="auto"/>
        <w:left w:val="none" w:sz="0" w:space="0" w:color="auto"/>
        <w:bottom w:val="none" w:sz="0" w:space="0" w:color="auto"/>
        <w:right w:val="none" w:sz="0" w:space="0" w:color="auto"/>
      </w:divBdr>
    </w:div>
    <w:div w:id="1684281136">
      <w:bodyDiv w:val="1"/>
      <w:marLeft w:val="0"/>
      <w:marRight w:val="0"/>
      <w:marTop w:val="0"/>
      <w:marBottom w:val="0"/>
      <w:divBdr>
        <w:top w:val="none" w:sz="0" w:space="0" w:color="auto"/>
        <w:left w:val="none" w:sz="0" w:space="0" w:color="auto"/>
        <w:bottom w:val="none" w:sz="0" w:space="0" w:color="auto"/>
        <w:right w:val="none" w:sz="0" w:space="0" w:color="auto"/>
      </w:divBdr>
    </w:div>
    <w:div w:id="1947543273">
      <w:bodyDiv w:val="1"/>
      <w:marLeft w:val="0"/>
      <w:marRight w:val="0"/>
      <w:marTop w:val="0"/>
      <w:marBottom w:val="0"/>
      <w:divBdr>
        <w:top w:val="none" w:sz="0" w:space="0" w:color="auto"/>
        <w:left w:val="none" w:sz="0" w:space="0" w:color="auto"/>
        <w:bottom w:val="none" w:sz="0" w:space="0" w:color="auto"/>
        <w:right w:val="none" w:sz="0" w:space="0" w:color="auto"/>
      </w:divBdr>
    </w:div>
    <w:div w:id="2057272720">
      <w:bodyDiv w:val="1"/>
      <w:marLeft w:val="0"/>
      <w:marRight w:val="0"/>
      <w:marTop w:val="0"/>
      <w:marBottom w:val="0"/>
      <w:divBdr>
        <w:top w:val="none" w:sz="0" w:space="0" w:color="auto"/>
        <w:left w:val="none" w:sz="0" w:space="0" w:color="auto"/>
        <w:bottom w:val="none" w:sz="0" w:space="0" w:color="auto"/>
        <w:right w:val="none" w:sz="0" w:space="0" w:color="auto"/>
      </w:divBdr>
    </w:div>
    <w:div w:id="2085492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jpeg"/><Relationship Id="rId42" Type="http://schemas.openxmlformats.org/officeDocument/2006/relationships/image" Target="media/image29.jpeg"/><Relationship Id="rId47" Type="http://schemas.openxmlformats.org/officeDocument/2006/relationships/footer" Target="footer5.xml"/><Relationship Id="rId63" Type="http://schemas.openxmlformats.org/officeDocument/2006/relationships/hyperlink" Target="http://www.praha-mesto.cz" TargetMode="External"/><Relationship Id="rId68" Type="http://schemas.openxmlformats.org/officeDocument/2006/relationships/hyperlink" Target="https://mapy.geology.cz/haz/" TargetMode="External"/><Relationship Id="rId84" Type="http://schemas.openxmlformats.org/officeDocument/2006/relationships/hyperlink" Target="https://mapy.geology.cz/suris/" TargetMode="External"/><Relationship Id="rId89" Type="http://schemas.microsoft.com/office/2016/09/relationships/commentsIds" Target="commentsIds.xml"/><Relationship Id="rId16" Type="http://schemas.openxmlformats.org/officeDocument/2006/relationships/footer" Target="footer4.xml"/><Relationship Id="rId11" Type="http://schemas.openxmlformats.org/officeDocument/2006/relationships/footer" Target="footer2.xml"/><Relationship Id="rId32" Type="http://schemas.openxmlformats.org/officeDocument/2006/relationships/image" Target="media/image19.jpeg"/><Relationship Id="rId37" Type="http://schemas.openxmlformats.org/officeDocument/2006/relationships/image" Target="media/image24.jpeg"/><Relationship Id="rId53" Type="http://schemas.openxmlformats.org/officeDocument/2006/relationships/header" Target="header8.xml"/><Relationship Id="rId58" Type="http://schemas.openxmlformats.org/officeDocument/2006/relationships/header" Target="header13.xml"/><Relationship Id="rId74" Type="http://schemas.openxmlformats.org/officeDocument/2006/relationships/hyperlink" Target="http://app.iprpraha.cz/apl/app/ig_mapy/" TargetMode="External"/><Relationship Id="rId79" Type="http://schemas.openxmlformats.org/officeDocument/2006/relationships/hyperlink" Target="http://www.natura2000.cz" TargetMode="External"/><Relationship Id="rId5"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hyperlink" Target="http://www.atem.cz/atem.php" TargetMode="External"/><Relationship Id="rId48" Type="http://schemas.openxmlformats.org/officeDocument/2006/relationships/footer" Target="footer6.xml"/><Relationship Id="rId56" Type="http://schemas.openxmlformats.org/officeDocument/2006/relationships/header" Target="header11.xml"/><Relationship Id="rId64" Type="http://schemas.openxmlformats.org/officeDocument/2006/relationships/hyperlink" Target="http://www.natura2000.cz" TargetMode="External"/><Relationship Id="rId69" Type="http://schemas.openxmlformats.org/officeDocument/2006/relationships/hyperlink" Target="https://mapy.geology.cz/suris/" TargetMode="External"/><Relationship Id="rId77" Type="http://schemas.openxmlformats.org/officeDocument/2006/relationships/hyperlink" Target="http://www.mapy.cz" TargetMode="External"/><Relationship Id="rId8" Type="http://schemas.openxmlformats.org/officeDocument/2006/relationships/image" Target="media/image1.jpeg"/><Relationship Id="rId51" Type="http://schemas.openxmlformats.org/officeDocument/2006/relationships/header" Target="header6.xml"/><Relationship Id="rId72" Type="http://schemas.openxmlformats.org/officeDocument/2006/relationships/hyperlink" Target="http://www.praha-priroda.cz/odborna-verejnost/kvalita-vody/" TargetMode="External"/><Relationship Id="rId80" Type="http://schemas.openxmlformats.org/officeDocument/2006/relationships/hyperlink" Target="http://www.heis.vuv.cz" TargetMode="External"/><Relationship Id="rId85" Type="http://schemas.openxmlformats.org/officeDocument/2006/relationships/header" Target="header14.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header" Target="header3.xml"/><Relationship Id="rId59" Type="http://schemas.openxmlformats.org/officeDocument/2006/relationships/hyperlink" Target="http://iprpraha.cz" TargetMode="External"/><Relationship Id="rId67" Type="http://schemas.openxmlformats.org/officeDocument/2006/relationships/hyperlink" Target="https://mapy.geology.cz/svahove_nestability/" TargetMode="External"/><Relationship Id="rId20" Type="http://schemas.openxmlformats.org/officeDocument/2006/relationships/image" Target="media/image8.jpeg"/><Relationship Id="rId41" Type="http://schemas.openxmlformats.org/officeDocument/2006/relationships/image" Target="media/image28.emf"/><Relationship Id="rId54" Type="http://schemas.openxmlformats.org/officeDocument/2006/relationships/header" Target="header9.xml"/><Relationship Id="rId62" Type="http://schemas.openxmlformats.org/officeDocument/2006/relationships/hyperlink" Target="http://www.mapy.cz" TargetMode="External"/><Relationship Id="rId70" Type="http://schemas.openxmlformats.org/officeDocument/2006/relationships/hyperlink" Target="http://app.iprpraha.cz/apl/app/ig_mapy/" TargetMode="External"/><Relationship Id="rId75" Type="http://schemas.openxmlformats.org/officeDocument/2006/relationships/hyperlink" Target="http://www.envis.praha-mesto.cz" TargetMode="External"/><Relationship Id="rId83" Type="http://schemas.openxmlformats.org/officeDocument/2006/relationships/hyperlink" Target="https://mapy.geology.cz/haz/"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1.jpeg"/><Relationship Id="rId28" Type="http://schemas.openxmlformats.org/officeDocument/2006/relationships/hyperlink" Target="https://app.iprpraha.cz/apl/app/vykresyUP/" TargetMode="External"/><Relationship Id="rId36" Type="http://schemas.openxmlformats.org/officeDocument/2006/relationships/image" Target="media/image23.jpeg"/><Relationship Id="rId49" Type="http://schemas.openxmlformats.org/officeDocument/2006/relationships/header" Target="header4.xml"/><Relationship Id="rId57" Type="http://schemas.openxmlformats.org/officeDocument/2006/relationships/header" Target="header12.xml"/><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hyperlink" Target="http://portal.chmi.cz/files/portal/docs/uoco/isko/ozko/ozko_CZ.html" TargetMode="External"/><Relationship Id="rId52" Type="http://schemas.openxmlformats.org/officeDocument/2006/relationships/header" Target="header7.xml"/><Relationship Id="rId60" Type="http://schemas.openxmlformats.org/officeDocument/2006/relationships/hyperlink" Target="http://www.envis.praha-mesto.cz" TargetMode="External"/><Relationship Id="rId65" Type="http://schemas.openxmlformats.org/officeDocument/2006/relationships/hyperlink" Target="http://www.heis.vuv.cz" TargetMode="External"/><Relationship Id="rId73" Type="http://schemas.openxmlformats.org/officeDocument/2006/relationships/hyperlink" Target="http://iprpraha.cz" TargetMode="External"/><Relationship Id="rId78" Type="http://schemas.openxmlformats.org/officeDocument/2006/relationships/hyperlink" Target="http://www.praha-mesto.cz" TargetMode="External"/><Relationship Id="rId81" Type="http://schemas.openxmlformats.org/officeDocument/2006/relationships/hyperlink" Target="https://mapy.geology.cz/radon/" TargetMode="External"/><Relationship Id="rId86" Type="http://schemas.openxmlformats.org/officeDocument/2006/relationships/header" Target="header15.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6.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header" Target="header5.xml"/><Relationship Id="rId55" Type="http://schemas.openxmlformats.org/officeDocument/2006/relationships/header" Target="header10.xml"/><Relationship Id="rId76" Type="http://schemas.openxmlformats.org/officeDocument/2006/relationships/hyperlink" Target="http://cs.wikipedia.org" TargetMode="External"/><Relationship Id="rId7" Type="http://schemas.openxmlformats.org/officeDocument/2006/relationships/endnotes" Target="endnotes.xml"/><Relationship Id="rId71" Type="http://schemas.openxmlformats.org/officeDocument/2006/relationships/hyperlink" Target="http://www.praha-priroda.cz/vodni-plochy-a-potoky/vodni-toky/" TargetMode="Externa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jpeg"/><Relationship Id="rId40" Type="http://schemas.openxmlformats.org/officeDocument/2006/relationships/image" Target="media/image27.emf"/><Relationship Id="rId45" Type="http://schemas.openxmlformats.org/officeDocument/2006/relationships/header" Target="header2.xml"/><Relationship Id="rId66" Type="http://schemas.openxmlformats.org/officeDocument/2006/relationships/hyperlink" Target="https://mapy.geology.cz/radon/" TargetMode="External"/><Relationship Id="rId87" Type="http://schemas.openxmlformats.org/officeDocument/2006/relationships/fontTable" Target="fontTable.xml"/><Relationship Id="rId61" Type="http://schemas.openxmlformats.org/officeDocument/2006/relationships/hyperlink" Target="http://cs.wikipedia.org" TargetMode="External"/><Relationship Id="rId82" Type="http://schemas.openxmlformats.org/officeDocument/2006/relationships/hyperlink" Target="https://mapy.geology.cz/svahove_nestability/" TargetMode="External"/><Relationship Id="rId19" Type="http://schemas.openxmlformats.org/officeDocument/2006/relationships/image" Target="media/image7.png"/></Relationships>
</file>

<file path=word/_rels/footnotes.xml.rels><?xml version="1.0" encoding="UTF-8" standalone="yes"?>
<Relationships xmlns="http://schemas.openxmlformats.org/package/2006/relationships"><Relationship Id="rId2" Type="http://schemas.openxmlformats.org/officeDocument/2006/relationships/hyperlink" Target="http://www.geology.cz/aplikace/geohazardy/" TargetMode="External"/><Relationship Id="rId1" Type="http://schemas.openxmlformats.org/officeDocument/2006/relationships/hyperlink" Target="https://app.iprpraha.cz/apl/app/atlas-zp/?service%5b%5d=mapa_bonity_klimat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jicek\Documents\Vlastn&#237;%20&#353;ablony%20Office\&#352;ablona_VVUR&#218;_Zm&#283;ny%20&#218;P.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BCED25-EFA5-40E2-AC87-43BA9BE11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Šablona_VVURÚ_Změny ÚP.dotx</Template>
  <TotalTime>10</TotalTime>
  <Pages>136</Pages>
  <Words>37895</Words>
  <Characters>232382</Characters>
  <Application>Microsoft Office Word</Application>
  <DocSecurity>0</DocSecurity>
  <Lines>1936</Lines>
  <Paragraphs>539</Paragraphs>
  <ScaleCrop>false</ScaleCrop>
  <HeadingPairs>
    <vt:vector size="2" baseType="variant">
      <vt:variant>
        <vt:lpstr>Název</vt:lpstr>
      </vt:variant>
      <vt:variant>
        <vt:i4>1</vt:i4>
      </vt:variant>
    </vt:vector>
  </HeadingPairs>
  <TitlesOfParts>
    <vt:vector size="1" baseType="lpstr">
      <vt:lpstr>1</vt:lpstr>
    </vt:vector>
  </TitlesOfParts>
  <Company>B.I.R.T.</Company>
  <LinksUpToDate>false</LinksUpToDate>
  <CharactersWithSpaces>269738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Libor Krajíček</dc:creator>
  <cp:lastModifiedBy>Jana Borovcová</cp:lastModifiedBy>
  <cp:revision>4</cp:revision>
  <cp:lastPrinted>2023-03-07T12:39:00Z</cp:lastPrinted>
  <dcterms:created xsi:type="dcterms:W3CDTF">2023-03-02T09:48:00Z</dcterms:created>
  <dcterms:modified xsi:type="dcterms:W3CDTF">2023-03-07T12:40:00Z</dcterms:modified>
</cp:coreProperties>
</file>