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3D80569" w14:textId="3C2ACF74" w:rsidR="00716467" w:rsidRPr="00BF1AFD" w:rsidRDefault="002C7A65" w:rsidP="002C7A65">
      <w:pPr>
        <w:pStyle w:val="Normln-stedBold"/>
      </w:pPr>
      <w:r w:rsidRPr="00BF1AFD">
        <w:rPr>
          <w:noProof/>
          <w:lang w:eastAsia="cs-CZ"/>
        </w:rPr>
        <w:drawing>
          <wp:inline distT="0" distB="0" distL="0" distR="0" wp14:anchorId="51655D25" wp14:editId="38B343A3">
            <wp:extent cx="1686910" cy="800567"/>
            <wp:effectExtent l="0" t="0" r="8890" b="0"/>
            <wp:docPr id="3" name="Obrázek 3" descr="X:\ATP_Prezentace_Logo\Logo\logo_bl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ATP_Prezentace_Logo\Logo\logo_black.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91713" cy="802846"/>
                    </a:xfrm>
                    <a:prstGeom prst="rect">
                      <a:avLst/>
                    </a:prstGeom>
                    <a:noFill/>
                    <a:ln>
                      <a:noFill/>
                    </a:ln>
                  </pic:spPr>
                </pic:pic>
              </a:graphicData>
            </a:graphic>
          </wp:inline>
        </w:drawing>
      </w:r>
    </w:p>
    <w:p w14:paraId="73D9B774" w14:textId="77777777" w:rsidR="002C7A65" w:rsidRPr="00BF1AFD" w:rsidRDefault="002C7A65" w:rsidP="002C7A65">
      <w:pPr>
        <w:pStyle w:val="Normln-sted"/>
      </w:pPr>
    </w:p>
    <w:p w14:paraId="085EB466" w14:textId="77777777" w:rsidR="002C7A65" w:rsidRPr="00BF1AFD" w:rsidRDefault="002C7A65" w:rsidP="002C7A65">
      <w:pPr>
        <w:pStyle w:val="Normln-sted"/>
      </w:pPr>
    </w:p>
    <w:p w14:paraId="343B7416" w14:textId="77777777" w:rsidR="002C7A65" w:rsidRPr="00BF1AFD" w:rsidRDefault="002C7A65" w:rsidP="002C7A65">
      <w:pPr>
        <w:pStyle w:val="Normln-sted"/>
      </w:pPr>
    </w:p>
    <w:p w14:paraId="3C6EF94C" w14:textId="4D7460F5" w:rsidR="002C7A65" w:rsidRPr="00BF1AFD" w:rsidRDefault="002C7A65" w:rsidP="002C7A65">
      <w:pPr>
        <w:pStyle w:val="Nzev0"/>
      </w:pPr>
      <w:r w:rsidRPr="00BF1AFD">
        <w:t>Vyhodnocení vlivů Změny ÚP hl. m. Prahy</w:t>
      </w:r>
      <w:r w:rsidR="00EE4B9D" w:rsidRPr="00BF1AFD">
        <w:br/>
      </w:r>
      <w:r w:rsidR="0093409E" w:rsidRPr="00BF1AFD">
        <w:t>č. 3105/10</w:t>
      </w:r>
      <w:r w:rsidRPr="00BF1AFD">
        <w:br/>
        <w:t>na udržitelný rozvoj území</w:t>
      </w:r>
    </w:p>
    <w:p w14:paraId="1F22ACCC" w14:textId="174112F4" w:rsidR="002C7A65" w:rsidRPr="00BF1AFD" w:rsidRDefault="002C7A65" w:rsidP="00D16FA6">
      <w:pPr>
        <w:pStyle w:val="Normln-sted"/>
      </w:pPr>
    </w:p>
    <w:p w14:paraId="7FA06909" w14:textId="57B98C65" w:rsidR="002C7A65" w:rsidRPr="00BF1AFD" w:rsidRDefault="0093409E" w:rsidP="00D16FA6">
      <w:pPr>
        <w:pStyle w:val="Normln-sted"/>
      </w:pPr>
      <w:r w:rsidRPr="00BF1AFD">
        <w:rPr>
          <w:noProof/>
          <w:lang w:eastAsia="cs-CZ"/>
        </w:rPr>
        <w:drawing>
          <wp:inline distT="0" distB="0" distL="0" distR="0" wp14:anchorId="044BE5B9" wp14:editId="6EB89450">
            <wp:extent cx="5217241" cy="3800475"/>
            <wp:effectExtent l="0" t="0" r="254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20043" cy="3802516"/>
                    </a:xfrm>
                    <a:prstGeom prst="rect">
                      <a:avLst/>
                    </a:prstGeom>
                  </pic:spPr>
                </pic:pic>
              </a:graphicData>
            </a:graphic>
          </wp:inline>
        </w:drawing>
      </w:r>
    </w:p>
    <w:p w14:paraId="00FAF8A8" w14:textId="77777777" w:rsidR="00EE4B9D" w:rsidRPr="00BF1AFD" w:rsidRDefault="00EE4B9D" w:rsidP="00FB5B5E">
      <w:pPr>
        <w:pStyle w:val="Normln-sted"/>
      </w:pPr>
    </w:p>
    <w:p w14:paraId="18752121" w14:textId="77777777" w:rsidR="00D16FA6" w:rsidRPr="00BF1AFD" w:rsidRDefault="00D16FA6" w:rsidP="00704C68">
      <w:pPr>
        <w:pStyle w:val="Normln-sted"/>
      </w:pPr>
    </w:p>
    <w:p w14:paraId="3721FECD" w14:textId="10F0A8F2" w:rsidR="00EE4B9D" w:rsidRPr="0093409E" w:rsidRDefault="00FB5B5E" w:rsidP="00FB5B5E">
      <w:pPr>
        <w:pStyle w:val="Nzev3"/>
      </w:pPr>
      <w:r w:rsidRPr="0093409E">
        <w:t>k projednání dle § 5</w:t>
      </w:r>
      <w:r w:rsidR="00576738">
        <w:t>0</w:t>
      </w:r>
      <w:r w:rsidRPr="0093409E">
        <w:t xml:space="preserve"> stavebního zákona</w:t>
      </w:r>
    </w:p>
    <w:p w14:paraId="56116F39" w14:textId="77777777" w:rsidR="00EE4B9D" w:rsidRPr="0093409E" w:rsidRDefault="00EE4B9D" w:rsidP="00FB5B5E">
      <w:pPr>
        <w:pStyle w:val="Normln-sted"/>
      </w:pPr>
    </w:p>
    <w:p w14:paraId="3AD66D28" w14:textId="77777777" w:rsidR="00FB5B5E" w:rsidRPr="0093409E" w:rsidRDefault="00FB5B5E" w:rsidP="00FB5B5E">
      <w:pPr>
        <w:pStyle w:val="Normln-sted"/>
      </w:pPr>
    </w:p>
    <w:p w14:paraId="75E4C362" w14:textId="77777777" w:rsidR="00EE4B9D" w:rsidRPr="0093409E" w:rsidRDefault="00EE4B9D" w:rsidP="00FB5B5E">
      <w:pPr>
        <w:pStyle w:val="Normln-sted"/>
      </w:pPr>
    </w:p>
    <w:p w14:paraId="136AA7AE" w14:textId="24AA6FDD" w:rsidR="002C7A65" w:rsidRPr="0093409E" w:rsidRDefault="00084FCD" w:rsidP="002454CE">
      <w:pPr>
        <w:pStyle w:val="Nzev3a"/>
      </w:pPr>
      <w:r>
        <w:t xml:space="preserve">Říjen </w:t>
      </w:r>
      <w:r w:rsidR="00FF5DAA" w:rsidRPr="0093409E">
        <w:t>202</w:t>
      </w:r>
      <w:r w:rsidR="0093409E" w:rsidRPr="0093409E">
        <w:t>2</w:t>
      </w:r>
    </w:p>
    <w:p w14:paraId="46F5C650" w14:textId="77777777" w:rsidR="002C7A65" w:rsidRPr="0093409E" w:rsidRDefault="002C7A65" w:rsidP="004A7519"/>
    <w:p w14:paraId="7C92B48A" w14:textId="77777777" w:rsidR="00E248A3" w:rsidRPr="0093409E" w:rsidRDefault="00E248A3" w:rsidP="004A7519">
      <w:pPr>
        <w:rPr>
          <w:color w:val="FF0000"/>
        </w:rPr>
        <w:sectPr w:rsidR="00E248A3" w:rsidRPr="0093409E" w:rsidSect="00C54261">
          <w:footerReference w:type="default" r:id="rId10"/>
          <w:footerReference w:type="first" r:id="rId11"/>
          <w:pgSz w:w="11906" w:h="16838" w:code="9"/>
          <w:pgMar w:top="1418" w:right="1418" w:bottom="1418" w:left="1418" w:header="709" w:footer="709" w:gutter="0"/>
          <w:pgNumType w:start="1"/>
          <w:cols w:space="708"/>
          <w:titlePg/>
          <w:docGrid w:linePitch="360"/>
        </w:sectPr>
      </w:pPr>
    </w:p>
    <w:tbl>
      <w:tblPr>
        <w:tblW w:w="5000" w:type="pct"/>
        <w:jc w:val="center"/>
        <w:tblCellMar>
          <w:left w:w="70" w:type="dxa"/>
          <w:right w:w="70" w:type="dxa"/>
        </w:tblCellMar>
        <w:tblLook w:val="0000" w:firstRow="0" w:lastRow="0" w:firstColumn="0" w:lastColumn="0" w:noHBand="0" w:noVBand="0"/>
      </w:tblPr>
      <w:tblGrid>
        <w:gridCol w:w="2641"/>
        <w:gridCol w:w="6429"/>
      </w:tblGrid>
      <w:tr w:rsidR="003E4DFD" w:rsidRPr="003E4DFD" w14:paraId="61C65680" w14:textId="77777777" w:rsidTr="00716467">
        <w:trPr>
          <w:cantSplit/>
          <w:jc w:val="center"/>
        </w:trPr>
        <w:tc>
          <w:tcPr>
            <w:tcW w:w="1456" w:type="pct"/>
            <w:tcBorders>
              <w:top w:val="nil"/>
              <w:left w:val="nil"/>
              <w:bottom w:val="nil"/>
              <w:right w:val="nil"/>
            </w:tcBorders>
          </w:tcPr>
          <w:p w14:paraId="41D3FDD5" w14:textId="77777777" w:rsidR="0082252E" w:rsidRPr="003E4DFD" w:rsidRDefault="0082252E" w:rsidP="00BB2927">
            <w:pPr>
              <w:pStyle w:val="Normln-vpravo"/>
              <w:rPr>
                <w:rFonts w:asciiTheme="minorHAnsi" w:hAnsiTheme="minorHAnsi" w:cstheme="minorHAnsi"/>
              </w:rPr>
            </w:pPr>
            <w:r w:rsidRPr="003E4DFD">
              <w:rPr>
                <w:noProof/>
                <w:lang w:eastAsia="cs-CZ"/>
              </w:rPr>
              <w:lastRenderedPageBreak/>
              <w:drawing>
                <wp:inline distT="0" distB="0" distL="0" distR="0" wp14:anchorId="6B713604" wp14:editId="4BE66992">
                  <wp:extent cx="1588399" cy="548640"/>
                  <wp:effectExtent l="0" t="0" r="0" b="3810"/>
                  <wp:docPr id="80" name="Obrázek 80" descr="https://www.iprpraha.cz/uploads/assets/dokumenty/obecne/loga/ipr_2014/ipr_praha_bi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iprpraha.cz/uploads/assets/dokumenty/obecne/loga/ipr_2014/ipr_praha_big.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25820" cy="561565"/>
                          </a:xfrm>
                          <a:prstGeom prst="rect">
                            <a:avLst/>
                          </a:prstGeom>
                          <a:noFill/>
                          <a:ln>
                            <a:noFill/>
                          </a:ln>
                        </pic:spPr>
                      </pic:pic>
                    </a:graphicData>
                  </a:graphic>
                </wp:inline>
              </w:drawing>
            </w:r>
          </w:p>
        </w:tc>
        <w:tc>
          <w:tcPr>
            <w:tcW w:w="3544" w:type="pct"/>
            <w:tcBorders>
              <w:top w:val="nil"/>
              <w:left w:val="nil"/>
              <w:bottom w:val="nil"/>
              <w:right w:val="nil"/>
            </w:tcBorders>
          </w:tcPr>
          <w:p w14:paraId="7CBDBF00" w14:textId="77777777" w:rsidR="0082252E" w:rsidRPr="003E4DFD" w:rsidRDefault="0082252E" w:rsidP="000C645A">
            <w:pPr>
              <w:pStyle w:val="Normln-vpravo"/>
              <w:contextualSpacing/>
              <w:rPr>
                <w:b/>
              </w:rPr>
            </w:pPr>
            <w:r w:rsidRPr="003E4DFD">
              <w:t>Objednatel:</w:t>
            </w:r>
            <w:r w:rsidRPr="003E4DFD">
              <w:br/>
            </w:r>
            <w:r w:rsidRPr="003E4DFD">
              <w:rPr>
                <w:b/>
              </w:rPr>
              <w:t>Institut plánování a rozvoje hlavního města Prahy,</w:t>
            </w:r>
            <w:r w:rsidRPr="003E4DFD">
              <w:rPr>
                <w:b/>
              </w:rPr>
              <w:br/>
              <w:t>příspěvková organizace</w:t>
            </w:r>
          </w:p>
          <w:p w14:paraId="16554F0D" w14:textId="77777777" w:rsidR="0082252E" w:rsidRPr="003E4DFD" w:rsidRDefault="0082252E" w:rsidP="00BB2927">
            <w:pPr>
              <w:pStyle w:val="Normln-vpravo"/>
            </w:pPr>
            <w:r w:rsidRPr="003E4DFD">
              <w:t>Vyšehradská 57/2077, 128 00 Praha 2 – Nové Město</w:t>
            </w:r>
          </w:p>
        </w:tc>
      </w:tr>
      <w:tr w:rsidR="003E4DFD" w:rsidRPr="003E4DFD" w14:paraId="270A8A4C" w14:textId="77777777" w:rsidTr="00716467">
        <w:trPr>
          <w:cantSplit/>
          <w:trHeight w:val="326"/>
          <w:jc w:val="center"/>
        </w:trPr>
        <w:tc>
          <w:tcPr>
            <w:tcW w:w="1456" w:type="pct"/>
            <w:tcBorders>
              <w:top w:val="nil"/>
              <w:left w:val="nil"/>
              <w:bottom w:val="nil"/>
              <w:right w:val="nil"/>
            </w:tcBorders>
          </w:tcPr>
          <w:p w14:paraId="10F14FDC" w14:textId="77777777" w:rsidR="0082252E" w:rsidRPr="003E4DFD" w:rsidRDefault="0082252E" w:rsidP="00716467"/>
        </w:tc>
        <w:tc>
          <w:tcPr>
            <w:tcW w:w="3544" w:type="pct"/>
            <w:tcBorders>
              <w:top w:val="nil"/>
              <w:left w:val="nil"/>
              <w:bottom w:val="nil"/>
              <w:right w:val="nil"/>
            </w:tcBorders>
          </w:tcPr>
          <w:p w14:paraId="149158DB" w14:textId="77777777" w:rsidR="0082252E" w:rsidRPr="003E4DFD" w:rsidRDefault="0082252E" w:rsidP="00716467"/>
        </w:tc>
      </w:tr>
      <w:tr w:rsidR="00716467" w:rsidRPr="003E4DFD" w14:paraId="0D3F28AB" w14:textId="77777777" w:rsidTr="00716467">
        <w:trPr>
          <w:cantSplit/>
          <w:trHeight w:val="457"/>
          <w:jc w:val="center"/>
        </w:trPr>
        <w:tc>
          <w:tcPr>
            <w:tcW w:w="1456" w:type="pct"/>
            <w:tcBorders>
              <w:top w:val="nil"/>
              <w:left w:val="nil"/>
              <w:bottom w:val="nil"/>
              <w:right w:val="nil"/>
            </w:tcBorders>
          </w:tcPr>
          <w:p w14:paraId="5A685D0D" w14:textId="77777777" w:rsidR="0082252E" w:rsidRPr="003E4DFD" w:rsidRDefault="0082252E" w:rsidP="00BB2927">
            <w:pPr>
              <w:pStyle w:val="Normln-vlevo"/>
              <w:rPr>
                <w:rFonts w:asciiTheme="minorHAnsi" w:hAnsiTheme="minorHAnsi" w:cstheme="minorHAnsi"/>
              </w:rPr>
            </w:pPr>
            <w:r w:rsidRPr="003E4DFD">
              <w:rPr>
                <w:noProof/>
                <w:lang w:eastAsia="cs-CZ"/>
              </w:rPr>
              <w:drawing>
                <wp:inline distT="0" distB="0" distL="0" distR="0" wp14:anchorId="2F06B459" wp14:editId="592D3E6B">
                  <wp:extent cx="1177925" cy="570800"/>
                  <wp:effectExtent l="0" t="0" r="3175" b="1270"/>
                  <wp:docPr id="81"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15211" cy="588868"/>
                          </a:xfrm>
                          <a:prstGeom prst="rect">
                            <a:avLst/>
                          </a:prstGeom>
                          <a:noFill/>
                          <a:ln>
                            <a:noFill/>
                          </a:ln>
                        </pic:spPr>
                      </pic:pic>
                    </a:graphicData>
                  </a:graphic>
                </wp:inline>
              </w:drawing>
            </w:r>
          </w:p>
        </w:tc>
        <w:tc>
          <w:tcPr>
            <w:tcW w:w="3544" w:type="pct"/>
            <w:tcBorders>
              <w:top w:val="nil"/>
              <w:left w:val="nil"/>
              <w:bottom w:val="nil"/>
              <w:right w:val="nil"/>
            </w:tcBorders>
          </w:tcPr>
          <w:p w14:paraId="70C69496" w14:textId="77777777" w:rsidR="0082252E" w:rsidRPr="003E4DFD" w:rsidRDefault="0082252E" w:rsidP="00716467">
            <w:pPr>
              <w:pStyle w:val="Normln-vpravo"/>
            </w:pPr>
            <w:r w:rsidRPr="003E4DFD">
              <w:t>Projektant:</w:t>
            </w:r>
            <w:r w:rsidRPr="003E4DFD">
              <w:br/>
            </w:r>
            <w:r w:rsidRPr="003E4DFD">
              <w:rPr>
                <w:b/>
                <w:bCs/>
              </w:rPr>
              <w:t>Atelier T</w:t>
            </w:r>
            <w:r w:rsidRPr="003E4DFD">
              <w:rPr>
                <w:bCs/>
              </w:rPr>
              <w:t>-</w:t>
            </w:r>
            <w:r w:rsidRPr="003E4DFD">
              <w:rPr>
                <w:b/>
                <w:bCs/>
              </w:rPr>
              <w:t>plan, s.r.o</w:t>
            </w:r>
            <w:r w:rsidRPr="003E4DFD">
              <w:t>.</w:t>
            </w:r>
            <w:r w:rsidRPr="003E4DFD">
              <w:br/>
              <w:t>Sezimova 380/13, 140 00 Praha 4 — Nusle</w:t>
            </w:r>
          </w:p>
        </w:tc>
      </w:tr>
    </w:tbl>
    <w:p w14:paraId="169144CB" w14:textId="77777777" w:rsidR="002C7A65" w:rsidRPr="003E4DFD" w:rsidRDefault="002C7A65" w:rsidP="002C338C">
      <w:pPr>
        <w:pStyle w:val="Normln-vpravo"/>
        <w:contextualSpacing/>
      </w:pPr>
    </w:p>
    <w:p w14:paraId="290515BD" w14:textId="77777777" w:rsidR="0082252E" w:rsidRPr="003E4DFD" w:rsidRDefault="0082252E" w:rsidP="002C338C">
      <w:pPr>
        <w:pStyle w:val="Normln-vpravo"/>
        <w:contextualSpacing/>
      </w:pPr>
    </w:p>
    <w:p w14:paraId="32FC5D20" w14:textId="1B39DC65" w:rsidR="0082252E" w:rsidRPr="003E4DFD" w:rsidRDefault="0082252E" w:rsidP="00716467">
      <w:pPr>
        <w:pStyle w:val="Nzev1-titul"/>
      </w:pPr>
      <w:bookmarkStart w:id="0" w:name="_Toc41132179"/>
      <w:bookmarkStart w:id="1" w:name="_Toc41132357"/>
      <w:bookmarkStart w:id="2" w:name="_Toc41306398"/>
      <w:bookmarkStart w:id="3" w:name="_Toc42526264"/>
      <w:r w:rsidRPr="003E4DFD">
        <w:t>Vyhodnocení vlivů</w:t>
      </w:r>
      <w:bookmarkEnd w:id="0"/>
      <w:bookmarkEnd w:id="1"/>
      <w:bookmarkEnd w:id="2"/>
      <w:bookmarkEnd w:id="3"/>
      <w:r w:rsidR="00716467" w:rsidRPr="003E4DFD">
        <w:t xml:space="preserve"> </w:t>
      </w:r>
      <w:r w:rsidRPr="003E4DFD">
        <w:t>Změny ÚP hl. m</w:t>
      </w:r>
      <w:r w:rsidR="00716467" w:rsidRPr="003E4DFD">
        <w:t>.</w:t>
      </w:r>
      <w:r w:rsidRPr="003E4DFD">
        <w:t xml:space="preserve"> Prahy č. </w:t>
      </w:r>
      <w:r w:rsidR="00A410F9" w:rsidRPr="003E4DFD">
        <w:t>3</w:t>
      </w:r>
      <w:r w:rsidR="0015439D" w:rsidRPr="003E4DFD">
        <w:t>1</w:t>
      </w:r>
      <w:r w:rsidR="003E4DFD" w:rsidRPr="003E4DFD">
        <w:t>05</w:t>
      </w:r>
      <w:r w:rsidR="00704C68" w:rsidRPr="003E4DFD">
        <w:t>/</w:t>
      </w:r>
      <w:r w:rsidR="00A410F9" w:rsidRPr="003E4DFD">
        <w:t>1</w:t>
      </w:r>
      <w:r w:rsidR="00294D5E" w:rsidRPr="003E4DFD">
        <w:t>0</w:t>
      </w:r>
      <w:r w:rsidR="00716467" w:rsidRPr="003E4DFD">
        <w:br/>
        <w:t>n</w:t>
      </w:r>
      <w:r w:rsidRPr="003E4DFD">
        <w:t>a udržitelný rozvoj území</w:t>
      </w:r>
    </w:p>
    <w:p w14:paraId="168D68C6" w14:textId="593DB613" w:rsidR="0082252E" w:rsidRPr="003E4DFD" w:rsidRDefault="00FB5B5E" w:rsidP="00F73F08">
      <w:pPr>
        <w:pStyle w:val="Normln-stedBold"/>
      </w:pPr>
      <w:r w:rsidRPr="003E4DFD">
        <w:t>k projednání dle § 5</w:t>
      </w:r>
      <w:r w:rsidR="00576738">
        <w:t>0</w:t>
      </w:r>
      <w:r w:rsidRPr="003E4DFD">
        <w:t xml:space="preserve"> stavebního zákona</w:t>
      </w:r>
    </w:p>
    <w:p w14:paraId="02BBD6FD" w14:textId="1048CA40" w:rsidR="00F73F08" w:rsidRPr="003E4DFD" w:rsidRDefault="00F73F08" w:rsidP="002C338C">
      <w:pPr>
        <w:pStyle w:val="Normln-sted"/>
        <w:contextualSpacing/>
      </w:pPr>
    </w:p>
    <w:p w14:paraId="383D9686" w14:textId="77777777" w:rsidR="00F73F08" w:rsidRPr="003E4DFD" w:rsidRDefault="00F73F08" w:rsidP="002C338C">
      <w:pPr>
        <w:pStyle w:val="Normln-sted"/>
        <w:contextualSpacing/>
      </w:pPr>
    </w:p>
    <w:p w14:paraId="731287DE" w14:textId="77777777" w:rsidR="002C338C" w:rsidRPr="003E4DFD" w:rsidRDefault="002C338C" w:rsidP="002C338C">
      <w:pPr>
        <w:pStyle w:val="Normln-sted"/>
        <w:contextualSpacing/>
      </w:pPr>
    </w:p>
    <w:p w14:paraId="2DB7AB7B" w14:textId="77777777" w:rsidR="00D16FA6" w:rsidRPr="003E4DFD" w:rsidRDefault="00D16FA6" w:rsidP="002C338C">
      <w:pPr>
        <w:pStyle w:val="Normln-sted"/>
        <w:contextualSpacing/>
      </w:pPr>
    </w:p>
    <w:p w14:paraId="60849D98" w14:textId="77777777" w:rsidR="00D16FA6" w:rsidRPr="003E4DFD" w:rsidRDefault="00D16FA6" w:rsidP="00D16FA6">
      <w:pPr>
        <w:pStyle w:val="Normln-sted"/>
      </w:pPr>
    </w:p>
    <w:p w14:paraId="770D7620" w14:textId="77777777" w:rsidR="0082252E" w:rsidRPr="003E4DFD" w:rsidRDefault="0082252E" w:rsidP="002C338C">
      <w:pPr>
        <w:pStyle w:val="Normln-sted"/>
        <w:contextualSpacing/>
      </w:pPr>
      <w:r w:rsidRPr="003E4DFD">
        <w:t>………………………………..</w:t>
      </w:r>
    </w:p>
    <w:p w14:paraId="5A79A003" w14:textId="77777777" w:rsidR="0082252E" w:rsidRPr="003E4DFD" w:rsidRDefault="0082252E" w:rsidP="002C338C">
      <w:pPr>
        <w:pStyle w:val="Normln-sted"/>
        <w:contextualSpacing/>
      </w:pPr>
      <w:r w:rsidRPr="003E4DFD">
        <w:t xml:space="preserve">RNDr. Libor Krajíček </w:t>
      </w:r>
    </w:p>
    <w:p w14:paraId="2781C3B4" w14:textId="2C311C2C" w:rsidR="00F73F08" w:rsidRPr="003E4DFD" w:rsidRDefault="0082252E" w:rsidP="002C338C">
      <w:pPr>
        <w:pStyle w:val="Normln-sted"/>
        <w:contextualSpacing/>
      </w:pPr>
      <w:r w:rsidRPr="003E4DFD">
        <w:t>jednatel a ředitel společnosti</w:t>
      </w:r>
    </w:p>
    <w:p w14:paraId="49F38124" w14:textId="77777777" w:rsidR="000C27B7" w:rsidRPr="003E4DFD" w:rsidRDefault="000C27B7" w:rsidP="000C27B7">
      <w:pPr>
        <w:jc w:val="center"/>
        <w:rPr>
          <w:lang w:eastAsia="en-US"/>
        </w:rPr>
      </w:pPr>
    </w:p>
    <w:tbl>
      <w:tblPr>
        <w:tblW w:w="0" w:type="auto"/>
        <w:jc w:val="center"/>
        <w:tblLayout w:type="fixed"/>
        <w:tblLook w:val="04A0" w:firstRow="1" w:lastRow="0" w:firstColumn="1" w:lastColumn="0" w:noHBand="0" w:noVBand="1"/>
      </w:tblPr>
      <w:tblGrid>
        <w:gridCol w:w="4530"/>
        <w:gridCol w:w="4530"/>
      </w:tblGrid>
      <w:tr w:rsidR="003E4DFD" w:rsidRPr="003E4DFD" w14:paraId="4B3D5691" w14:textId="77777777" w:rsidTr="002C338C">
        <w:trPr>
          <w:jc w:val="center"/>
        </w:trPr>
        <w:tc>
          <w:tcPr>
            <w:tcW w:w="4530" w:type="dxa"/>
          </w:tcPr>
          <w:p w14:paraId="1301586C" w14:textId="77777777" w:rsidR="00F73F08" w:rsidRPr="003E4DFD" w:rsidRDefault="00F73F08" w:rsidP="002C338C">
            <w:pPr>
              <w:pStyle w:val="Normln-sted"/>
              <w:contextualSpacing/>
            </w:pPr>
          </w:p>
          <w:p w14:paraId="70B887E5" w14:textId="77777777" w:rsidR="002C338C" w:rsidRPr="003E4DFD" w:rsidRDefault="002C338C" w:rsidP="002C338C">
            <w:pPr>
              <w:pStyle w:val="Normln-sted"/>
              <w:contextualSpacing/>
            </w:pPr>
          </w:p>
          <w:p w14:paraId="5D8881FA" w14:textId="77777777" w:rsidR="00F73F08" w:rsidRPr="003E4DFD" w:rsidRDefault="00F73F08" w:rsidP="002C338C">
            <w:pPr>
              <w:pStyle w:val="Normln-sted"/>
              <w:contextualSpacing/>
            </w:pPr>
          </w:p>
          <w:p w14:paraId="35A9EC52" w14:textId="77777777" w:rsidR="00F73F08" w:rsidRPr="003E4DFD" w:rsidRDefault="00F73F08" w:rsidP="002C338C">
            <w:pPr>
              <w:pStyle w:val="Normln-sted"/>
              <w:contextualSpacing/>
            </w:pPr>
          </w:p>
          <w:p w14:paraId="2628093B" w14:textId="77777777" w:rsidR="00F73F08" w:rsidRPr="003E4DFD" w:rsidRDefault="00F73F08" w:rsidP="002C338C">
            <w:pPr>
              <w:pStyle w:val="Normln-sted"/>
              <w:contextualSpacing/>
            </w:pPr>
          </w:p>
          <w:p w14:paraId="1E64CB00" w14:textId="77777777" w:rsidR="00F73F08" w:rsidRPr="003E4DFD" w:rsidRDefault="00F73F08" w:rsidP="002C338C">
            <w:pPr>
              <w:pStyle w:val="Normln-sted"/>
              <w:contextualSpacing/>
            </w:pPr>
            <w:r w:rsidRPr="003E4DFD">
              <w:t>………………………………..</w:t>
            </w:r>
          </w:p>
          <w:p w14:paraId="1BCC8283" w14:textId="77777777" w:rsidR="00F73F08" w:rsidRPr="003E4DFD" w:rsidRDefault="00F73F08" w:rsidP="002C338C">
            <w:pPr>
              <w:pStyle w:val="Normln-sted"/>
              <w:contextualSpacing/>
            </w:pPr>
            <w:r w:rsidRPr="003E4DFD">
              <w:t xml:space="preserve">RNDr. Libor Krajíček </w:t>
            </w:r>
          </w:p>
          <w:p w14:paraId="32292826" w14:textId="13C10545" w:rsidR="00F73F08" w:rsidRPr="003E4DFD" w:rsidRDefault="00F73F08" w:rsidP="002C338C">
            <w:pPr>
              <w:pStyle w:val="Normln-sted"/>
              <w:contextualSpacing/>
            </w:pPr>
            <w:r w:rsidRPr="003E4DFD">
              <w:t>hlavní řešitel</w:t>
            </w:r>
          </w:p>
        </w:tc>
        <w:tc>
          <w:tcPr>
            <w:tcW w:w="4530" w:type="dxa"/>
          </w:tcPr>
          <w:p w14:paraId="5A169FB9" w14:textId="77777777" w:rsidR="00F73F08" w:rsidRPr="003E4DFD" w:rsidRDefault="00F73F08" w:rsidP="002C338C">
            <w:pPr>
              <w:pStyle w:val="Normln-sted"/>
              <w:contextualSpacing/>
            </w:pPr>
          </w:p>
          <w:p w14:paraId="72423F18" w14:textId="77777777" w:rsidR="002C338C" w:rsidRPr="003E4DFD" w:rsidRDefault="002C338C" w:rsidP="002C338C">
            <w:pPr>
              <w:pStyle w:val="Normln-sted"/>
              <w:contextualSpacing/>
            </w:pPr>
          </w:p>
          <w:p w14:paraId="30FA74FE" w14:textId="77777777" w:rsidR="00F73F08" w:rsidRPr="003E4DFD" w:rsidRDefault="00F73F08" w:rsidP="002C338C">
            <w:pPr>
              <w:pStyle w:val="Normln-sted"/>
              <w:contextualSpacing/>
            </w:pPr>
          </w:p>
          <w:p w14:paraId="438E02CE" w14:textId="77777777" w:rsidR="00F73F08" w:rsidRPr="003E4DFD" w:rsidRDefault="00F73F08" w:rsidP="002C338C">
            <w:pPr>
              <w:pStyle w:val="Normln-sted"/>
              <w:contextualSpacing/>
            </w:pPr>
          </w:p>
          <w:p w14:paraId="6036C7F1" w14:textId="77777777" w:rsidR="00F73F08" w:rsidRPr="003E4DFD" w:rsidRDefault="00F73F08" w:rsidP="002C338C">
            <w:pPr>
              <w:pStyle w:val="Normln-sted"/>
              <w:contextualSpacing/>
            </w:pPr>
          </w:p>
          <w:p w14:paraId="16066F5B" w14:textId="77777777" w:rsidR="00F73F08" w:rsidRPr="003E4DFD" w:rsidRDefault="00F73F08" w:rsidP="002C338C">
            <w:pPr>
              <w:pStyle w:val="Normln-sted"/>
              <w:contextualSpacing/>
            </w:pPr>
            <w:r w:rsidRPr="003E4DFD">
              <w:t>………………………………..</w:t>
            </w:r>
          </w:p>
          <w:p w14:paraId="75594808" w14:textId="68BB1D47" w:rsidR="003E4DFD" w:rsidRPr="003E4DFD" w:rsidRDefault="00415836" w:rsidP="003E4DFD">
            <w:pPr>
              <w:pStyle w:val="Normln-sted"/>
              <w:contextualSpacing/>
            </w:pPr>
            <w:r w:rsidRPr="003E4DFD">
              <w:t>Mgr</w:t>
            </w:r>
            <w:r w:rsidR="003E4DFD" w:rsidRPr="003E4DFD">
              <w:t>. Alena Smrčková, Ph.D.</w:t>
            </w:r>
          </w:p>
          <w:p w14:paraId="6FF5FED0" w14:textId="7D2D5992" w:rsidR="00F73F08" w:rsidRPr="003E4DFD" w:rsidRDefault="00F73F08" w:rsidP="003E4DFD">
            <w:pPr>
              <w:pStyle w:val="Normln-sted"/>
              <w:contextualSpacing/>
            </w:pPr>
            <w:r w:rsidRPr="003E4DFD">
              <w:t>zodpovědný řešitel části A</w:t>
            </w:r>
          </w:p>
        </w:tc>
      </w:tr>
      <w:tr w:rsidR="00D12B31" w:rsidRPr="003E4DFD" w14:paraId="3214C31C" w14:textId="77777777" w:rsidTr="002C338C">
        <w:trPr>
          <w:jc w:val="center"/>
        </w:trPr>
        <w:tc>
          <w:tcPr>
            <w:tcW w:w="4530" w:type="dxa"/>
          </w:tcPr>
          <w:p w14:paraId="54B2905B" w14:textId="77777777" w:rsidR="00D12B31" w:rsidRPr="003E4DFD" w:rsidRDefault="00D12B31" w:rsidP="00D12B31">
            <w:pPr>
              <w:pStyle w:val="Normln-sted"/>
              <w:contextualSpacing/>
            </w:pPr>
          </w:p>
          <w:p w14:paraId="78806F5D" w14:textId="4FD2259B" w:rsidR="00D12B31" w:rsidRPr="003E4DFD" w:rsidRDefault="00D12B31" w:rsidP="00D12B31">
            <w:pPr>
              <w:pStyle w:val="Normln-sted"/>
              <w:contextualSpacing/>
            </w:pPr>
          </w:p>
        </w:tc>
        <w:tc>
          <w:tcPr>
            <w:tcW w:w="4530" w:type="dxa"/>
          </w:tcPr>
          <w:p w14:paraId="2198C3A7" w14:textId="77777777" w:rsidR="00D12B31" w:rsidRPr="003E4DFD" w:rsidRDefault="00D12B31" w:rsidP="00D12B31">
            <w:pPr>
              <w:pStyle w:val="Normln-sted"/>
              <w:contextualSpacing/>
            </w:pPr>
          </w:p>
          <w:p w14:paraId="7C96B448" w14:textId="77777777" w:rsidR="00D12B31" w:rsidRPr="003E4DFD" w:rsidRDefault="00D12B31" w:rsidP="00D12B31">
            <w:pPr>
              <w:pStyle w:val="Normln-sted"/>
              <w:contextualSpacing/>
            </w:pPr>
          </w:p>
          <w:p w14:paraId="3C8F2D76" w14:textId="77777777" w:rsidR="00D12B31" w:rsidRPr="003E4DFD" w:rsidRDefault="00D12B31" w:rsidP="00D12B31">
            <w:pPr>
              <w:pStyle w:val="Normln-sted"/>
              <w:contextualSpacing/>
            </w:pPr>
          </w:p>
          <w:p w14:paraId="5BCFD2B8" w14:textId="77777777" w:rsidR="00D12B31" w:rsidRPr="003E4DFD" w:rsidRDefault="00D12B31" w:rsidP="00D12B31">
            <w:pPr>
              <w:pStyle w:val="Normln-sted"/>
              <w:contextualSpacing/>
            </w:pPr>
          </w:p>
          <w:p w14:paraId="4ED3C84A" w14:textId="77777777" w:rsidR="00D12B31" w:rsidRPr="003E4DFD" w:rsidRDefault="00D12B31" w:rsidP="00D12B31">
            <w:pPr>
              <w:pStyle w:val="Normln-sted"/>
              <w:contextualSpacing/>
            </w:pPr>
          </w:p>
          <w:p w14:paraId="2DB7AADB" w14:textId="77777777" w:rsidR="00D12B31" w:rsidRPr="003518C8" w:rsidRDefault="00D12B31" w:rsidP="00D12B31">
            <w:pPr>
              <w:pStyle w:val="Normln-sted"/>
              <w:contextualSpacing/>
            </w:pPr>
            <w:r w:rsidRPr="003518C8">
              <w:t>………………………………..</w:t>
            </w:r>
          </w:p>
          <w:p w14:paraId="7A226394" w14:textId="2B5C61C7" w:rsidR="00D12B31" w:rsidRPr="003518C8" w:rsidRDefault="00D12B31" w:rsidP="00D12B31">
            <w:pPr>
              <w:pStyle w:val="Normln-sted"/>
              <w:contextualSpacing/>
            </w:pPr>
            <w:r w:rsidRPr="003518C8">
              <w:t xml:space="preserve">Ing. </w:t>
            </w:r>
            <w:r w:rsidR="003518C8" w:rsidRPr="003518C8">
              <w:t>Roman Soukup</w:t>
            </w:r>
          </w:p>
          <w:p w14:paraId="723D3B31" w14:textId="145324AC" w:rsidR="00D12B31" w:rsidRPr="003E4DFD" w:rsidRDefault="00D12B31" w:rsidP="00D12B31">
            <w:pPr>
              <w:pStyle w:val="Normln-sted"/>
              <w:contextualSpacing/>
            </w:pPr>
            <w:r w:rsidRPr="003518C8">
              <w:t>zodpovědný řešitel částí C až F</w:t>
            </w:r>
          </w:p>
        </w:tc>
      </w:tr>
    </w:tbl>
    <w:p w14:paraId="07CC5888" w14:textId="77777777" w:rsidR="00F73F08" w:rsidRPr="003E4DFD" w:rsidRDefault="00F73F08" w:rsidP="002C338C">
      <w:pPr>
        <w:pStyle w:val="Normln-sted"/>
        <w:contextualSpacing/>
      </w:pPr>
    </w:p>
    <w:p w14:paraId="4B9A416D" w14:textId="77777777" w:rsidR="00F73F08" w:rsidRPr="003E4DFD" w:rsidRDefault="00F73F08" w:rsidP="002C338C">
      <w:pPr>
        <w:pStyle w:val="Normln-sted"/>
        <w:contextualSpacing/>
      </w:pPr>
    </w:p>
    <w:p w14:paraId="3B391487" w14:textId="77777777" w:rsidR="00956AF6" w:rsidRPr="003E4DFD" w:rsidRDefault="00956AF6" w:rsidP="00956AF6">
      <w:pPr>
        <w:pStyle w:val="Normln-sted"/>
      </w:pPr>
    </w:p>
    <w:p w14:paraId="0B3689B8" w14:textId="15117136" w:rsidR="0082252E" w:rsidRPr="00B67F66" w:rsidRDefault="00084FCD" w:rsidP="002C338C">
      <w:pPr>
        <w:pStyle w:val="Normln-sted"/>
        <w:contextualSpacing/>
        <w:rPr>
          <w:b/>
        </w:rPr>
      </w:pPr>
      <w:r w:rsidRPr="00B67F66">
        <w:rPr>
          <w:b/>
        </w:rPr>
        <w:t xml:space="preserve">Říjen </w:t>
      </w:r>
      <w:r w:rsidR="0082252E" w:rsidRPr="00B67F66">
        <w:rPr>
          <w:b/>
        </w:rPr>
        <w:t>202</w:t>
      </w:r>
      <w:r w:rsidR="003E4DFD" w:rsidRPr="00B67F66">
        <w:rPr>
          <w:b/>
        </w:rPr>
        <w:t>2</w:t>
      </w:r>
    </w:p>
    <w:p w14:paraId="0BB8CD59" w14:textId="57967E07" w:rsidR="00F73F08" w:rsidRPr="003E4DFD" w:rsidRDefault="0082252E" w:rsidP="002C338C">
      <w:pPr>
        <w:pStyle w:val="Normln-sted"/>
        <w:contextualSpacing/>
      </w:pPr>
      <w:r w:rsidRPr="003E4DFD">
        <w:t>Zakázka č. 20</w:t>
      </w:r>
      <w:r w:rsidR="00294D5E" w:rsidRPr="003E4DFD">
        <w:t>20 003</w:t>
      </w:r>
    </w:p>
    <w:p w14:paraId="0C037DF1" w14:textId="7E887F37" w:rsidR="00956AF6" w:rsidRPr="003E4DFD" w:rsidRDefault="00956AF6" w:rsidP="00956AF6">
      <w:pPr>
        <w:rPr>
          <w:lang w:eastAsia="en-US"/>
        </w:rPr>
      </w:pPr>
      <w:r w:rsidRPr="003E4DFD">
        <w:rPr>
          <w:lang w:eastAsia="en-US"/>
        </w:rPr>
        <w:br w:type="page"/>
      </w:r>
    </w:p>
    <w:p w14:paraId="1543167C" w14:textId="1D6D8F12" w:rsidR="0082252E" w:rsidRPr="00D42F14" w:rsidRDefault="0082252E" w:rsidP="0082252E">
      <w:pPr>
        <w:pStyle w:val="Podtitul"/>
        <w:rPr>
          <w:rFonts w:asciiTheme="minorHAnsi" w:hAnsiTheme="minorHAnsi" w:cstheme="minorHAnsi"/>
        </w:rPr>
      </w:pPr>
      <w:r w:rsidRPr="00D42F14">
        <w:rPr>
          <w:rFonts w:asciiTheme="minorHAnsi" w:hAnsiTheme="minorHAnsi" w:cstheme="minorHAnsi"/>
        </w:rPr>
        <w:lastRenderedPageBreak/>
        <w:t>ŘEŠITEL</w:t>
      </w:r>
      <w:r w:rsidR="00BB1BAD" w:rsidRPr="00D42F14">
        <w:rPr>
          <w:rFonts w:asciiTheme="minorHAnsi" w:hAnsiTheme="minorHAnsi" w:cstheme="minorHAnsi"/>
        </w:rPr>
        <w:t>ský tým</w:t>
      </w:r>
    </w:p>
    <w:p w14:paraId="49C24254" w14:textId="77777777" w:rsidR="0082252E" w:rsidRPr="00D42F14" w:rsidRDefault="0082252E" w:rsidP="00A21441"/>
    <w:tbl>
      <w:tblPr>
        <w:tblW w:w="9070" w:type="dxa"/>
        <w:tblCellMar>
          <w:left w:w="0" w:type="dxa"/>
          <w:right w:w="0" w:type="dxa"/>
        </w:tblCellMar>
        <w:tblLook w:val="0000" w:firstRow="0" w:lastRow="0" w:firstColumn="0" w:lastColumn="0" w:noHBand="0" w:noVBand="0"/>
      </w:tblPr>
      <w:tblGrid>
        <w:gridCol w:w="9070"/>
      </w:tblGrid>
      <w:tr w:rsidR="0093409E" w:rsidRPr="00D42F14" w14:paraId="4A01B035"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3C775B98" w14:textId="77777777" w:rsidR="0082252E" w:rsidRPr="00D42F14" w:rsidRDefault="0082252E" w:rsidP="00932E9A">
            <w:pPr>
              <w:pStyle w:val="Normln-vlevoBold"/>
            </w:pPr>
            <w:r w:rsidRPr="00D42F14">
              <w:t>Atelier T-plan, s.r.o.</w:t>
            </w:r>
          </w:p>
        </w:tc>
      </w:tr>
      <w:tr w:rsidR="00D42F14" w:rsidRPr="00D42F14" w14:paraId="7AE51453" w14:textId="77777777" w:rsidTr="008749B3">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4E932AC7" w14:textId="77777777" w:rsidR="00A21441" w:rsidRPr="00D42F14" w:rsidRDefault="00A21441" w:rsidP="00D42F14">
            <w:pPr>
              <w:pStyle w:val="Seznamsodrkami2"/>
              <w:numPr>
                <w:ilvl w:val="0"/>
                <w:numId w:val="0"/>
              </w:numPr>
              <w:jc w:val="left"/>
            </w:pPr>
            <w:r w:rsidRPr="00D42F14">
              <w:t>RNDr. Libor Krajíček</w:t>
            </w:r>
          </w:p>
          <w:p w14:paraId="7EDCE25D" w14:textId="1510F0E8" w:rsidR="00A21441" w:rsidRPr="00D42F14" w:rsidRDefault="00A21441" w:rsidP="00D42F14">
            <w:pPr>
              <w:pStyle w:val="Seznamsodrkami2"/>
              <w:tabs>
                <w:tab w:val="clear" w:pos="1163"/>
              </w:tabs>
              <w:ind w:left="1702" w:hanging="851"/>
              <w:jc w:val="left"/>
            </w:pPr>
            <w:r w:rsidRPr="00D42F14">
              <w:t xml:space="preserve">autorizovaná osoba dle § 19 zákona č. 100/2001 Sb., ve znění pozdějších předpisů pro zpracování dokumentací a posudků; č. autorizace: </w:t>
            </w:r>
            <w:r w:rsidR="003E4DFD" w:rsidRPr="00D42F14">
              <w:t>MZP/2021/710/5305</w:t>
            </w:r>
          </w:p>
        </w:tc>
      </w:tr>
      <w:tr w:rsidR="00D42F14" w:rsidRPr="00D42F14" w14:paraId="32E0AF6F"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5E89ED8C" w14:textId="77777777" w:rsidR="00A21441" w:rsidRPr="00D42F14" w:rsidRDefault="0082252E" w:rsidP="00D42F14">
            <w:pPr>
              <w:pStyle w:val="Seznamsodrkami2"/>
              <w:numPr>
                <w:ilvl w:val="0"/>
                <w:numId w:val="0"/>
              </w:numPr>
              <w:jc w:val="left"/>
            </w:pPr>
            <w:r w:rsidRPr="00D42F14">
              <w:t>Mgr. Alena Smrčková, Ph.D.</w:t>
            </w:r>
          </w:p>
          <w:p w14:paraId="6BF4A2C6" w14:textId="2FDBD703" w:rsidR="0082252E" w:rsidRPr="00D42F14" w:rsidRDefault="0082252E" w:rsidP="00D42F14">
            <w:pPr>
              <w:pStyle w:val="Seznamsodrkami2"/>
              <w:tabs>
                <w:tab w:val="clear" w:pos="1163"/>
              </w:tabs>
              <w:ind w:left="1702" w:hanging="851"/>
              <w:jc w:val="left"/>
            </w:pPr>
            <w:r w:rsidRPr="00D42F14">
              <w:t xml:space="preserve">autorizovaná osoba </w:t>
            </w:r>
            <w:r w:rsidR="00D75C18" w:rsidRPr="00D42F14">
              <w:t xml:space="preserve">dle </w:t>
            </w:r>
            <w:r w:rsidRPr="00D42F14">
              <w:t>§ 19 zákona č. 100/2001 Sb., v</w:t>
            </w:r>
            <w:r w:rsidR="00D75C18" w:rsidRPr="00D42F14">
              <w:t>e znění</w:t>
            </w:r>
            <w:r w:rsidR="00D75C18" w:rsidRPr="00D42F14">
              <w:br/>
              <w:t>pozdějších předpisů</w:t>
            </w:r>
            <w:r w:rsidR="00A21441" w:rsidRPr="00D42F14">
              <w:t xml:space="preserve"> pro zpracování dokumentací a posudků</w:t>
            </w:r>
            <w:r w:rsidRPr="00D42F14">
              <w:t xml:space="preserve">; č. </w:t>
            </w:r>
            <w:r w:rsidR="00B94870" w:rsidRPr="00D42F14">
              <w:t>autorizace</w:t>
            </w:r>
            <w:r w:rsidRPr="00D42F14">
              <w:t xml:space="preserve">: </w:t>
            </w:r>
            <w:r w:rsidR="003E4DFD" w:rsidRPr="00D42F14">
              <w:t>MZP/2021/710/5060</w:t>
            </w:r>
          </w:p>
          <w:p w14:paraId="3DD1C0DD" w14:textId="30A86ADD" w:rsidR="00A21441" w:rsidRPr="00D42F14" w:rsidRDefault="00A21441" w:rsidP="00D42F14">
            <w:pPr>
              <w:pStyle w:val="Seznamsodrkami2"/>
              <w:tabs>
                <w:tab w:val="clear" w:pos="1163"/>
              </w:tabs>
              <w:ind w:left="1702" w:hanging="851"/>
              <w:jc w:val="left"/>
            </w:pPr>
            <w:r w:rsidRPr="00D42F14">
              <w:t>autorizovaný architekt dle § 4 zák. č. 360/1992 Sb., ve znění pozdějších předpisů, pro obor krajinářská architektura; č. autorizace 04 999</w:t>
            </w:r>
          </w:p>
        </w:tc>
      </w:tr>
      <w:tr w:rsidR="00D42F14" w:rsidRPr="00D42F14" w14:paraId="2700C9E4"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28357CC8" w14:textId="3ED486D3" w:rsidR="0082252E" w:rsidRPr="00D42F14" w:rsidRDefault="00415836" w:rsidP="003518C8">
            <w:pPr>
              <w:pStyle w:val="Seznamsodrkami"/>
              <w:numPr>
                <w:ilvl w:val="0"/>
                <w:numId w:val="0"/>
              </w:numPr>
              <w:ind w:left="851" w:hanging="851"/>
              <w:jc w:val="left"/>
            </w:pPr>
            <w:r>
              <w:t>I</w:t>
            </w:r>
            <w:r w:rsidR="0082252E" w:rsidRPr="00D42F14">
              <w:t xml:space="preserve">ng. </w:t>
            </w:r>
            <w:r w:rsidR="003518C8">
              <w:t>Roman Soukup</w:t>
            </w:r>
          </w:p>
        </w:tc>
      </w:tr>
      <w:tr w:rsidR="00D42F14" w:rsidRPr="00D42F14" w14:paraId="2A27B2E9"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12B7A453" w14:textId="3F81BFAE" w:rsidR="0082252E" w:rsidRPr="00D42F14" w:rsidRDefault="00346CDC" w:rsidP="00D42F14">
            <w:pPr>
              <w:pStyle w:val="Seznamsodrkami"/>
              <w:numPr>
                <w:ilvl w:val="0"/>
                <w:numId w:val="0"/>
              </w:numPr>
              <w:ind w:left="851" w:hanging="851"/>
              <w:jc w:val="left"/>
            </w:pPr>
            <w:r>
              <w:t>Ing</w:t>
            </w:r>
            <w:r w:rsidR="0082252E" w:rsidRPr="00D42F14">
              <w:t>. Petr Cejnar</w:t>
            </w:r>
          </w:p>
        </w:tc>
      </w:tr>
      <w:tr w:rsidR="0093409E" w:rsidRPr="00D42F14" w14:paraId="4460882C"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5007554F" w14:textId="6F92CA75" w:rsidR="0082252E" w:rsidRPr="00D42F14" w:rsidRDefault="0082252E" w:rsidP="00D42F14">
            <w:pPr>
              <w:pStyle w:val="Seznamsodrkami"/>
              <w:numPr>
                <w:ilvl w:val="0"/>
                <w:numId w:val="0"/>
              </w:numPr>
              <w:ind w:left="851" w:hanging="851"/>
              <w:jc w:val="left"/>
            </w:pPr>
            <w:r w:rsidRPr="00D42F14">
              <w:t xml:space="preserve">Ing. </w:t>
            </w:r>
            <w:r w:rsidR="00FF5DAA" w:rsidRPr="00D42F14">
              <w:t>Andrea Špicarová</w:t>
            </w:r>
          </w:p>
        </w:tc>
      </w:tr>
      <w:tr w:rsidR="0093409E" w:rsidRPr="00D42F14" w14:paraId="77707D3C"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6E3EB9F2" w14:textId="77777777" w:rsidR="0082252E" w:rsidRPr="00D42F14" w:rsidRDefault="0082252E" w:rsidP="00C54261">
            <w:pPr>
              <w:jc w:val="left"/>
            </w:pPr>
          </w:p>
        </w:tc>
      </w:tr>
      <w:tr w:rsidR="0093409E" w:rsidRPr="00D42F14" w14:paraId="4B174B3B"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31815E9C" w14:textId="77777777" w:rsidR="0082252E" w:rsidRPr="00D42F14" w:rsidRDefault="0082252E" w:rsidP="002E33D1">
            <w:pPr>
              <w:pStyle w:val="Normln-vlevoBold"/>
            </w:pPr>
            <w:r w:rsidRPr="00D42F14">
              <w:t>Externí spolupráce</w:t>
            </w:r>
          </w:p>
        </w:tc>
      </w:tr>
      <w:tr w:rsidR="0093409E" w:rsidRPr="00D42F14" w14:paraId="480F91C8"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01A9D185" w14:textId="03FD9CC7" w:rsidR="00F66424" w:rsidRPr="00D42F14" w:rsidRDefault="0082252E" w:rsidP="00D42F14">
            <w:pPr>
              <w:pStyle w:val="Seznamsodrkami"/>
              <w:numPr>
                <w:ilvl w:val="0"/>
                <w:numId w:val="0"/>
              </w:numPr>
              <w:ind w:left="851" w:hanging="851"/>
              <w:jc w:val="left"/>
            </w:pPr>
            <w:r w:rsidRPr="00D42F14">
              <w:t>Mgr. Jan Karel</w:t>
            </w:r>
            <w:r w:rsidR="00932E9A" w:rsidRPr="00D42F14">
              <w:t xml:space="preserve"> (ATEM – Atelie</w:t>
            </w:r>
            <w:r w:rsidR="00A21441" w:rsidRPr="00D42F14">
              <w:t>r ekologických modelů, s.r.o.)</w:t>
            </w:r>
          </w:p>
          <w:p w14:paraId="53836B86" w14:textId="2CE0C035" w:rsidR="0082252E" w:rsidRPr="00D42F14" w:rsidRDefault="00932E9A" w:rsidP="00C54261">
            <w:pPr>
              <w:pStyle w:val="Seznamsodrkami2"/>
              <w:jc w:val="left"/>
            </w:pPr>
            <w:r w:rsidRPr="00D42F14">
              <w:t>autorizovaná osoba dle § 19 zákona č. 100/2001 Sb., ve znění pozdějších předpisů</w:t>
            </w:r>
            <w:r w:rsidR="00F66424" w:rsidRPr="00D42F14">
              <w:t>,</w:t>
            </w:r>
            <w:r w:rsidR="00576738">
              <w:t xml:space="preserve"> pro </w:t>
            </w:r>
            <w:r w:rsidRPr="00D42F14">
              <w:t xml:space="preserve">oblast posuzování vlivů na veřejné zdraví; č. </w:t>
            </w:r>
            <w:r w:rsidR="00F66424" w:rsidRPr="00D42F14">
              <w:t>autorizace 11/2019</w:t>
            </w:r>
          </w:p>
          <w:p w14:paraId="57ADF7FD" w14:textId="56D675D3" w:rsidR="00F66424" w:rsidRPr="00D42F14" w:rsidRDefault="00F66424" w:rsidP="00C54261">
            <w:pPr>
              <w:pStyle w:val="Seznamsodrkami2"/>
              <w:jc w:val="left"/>
            </w:pPr>
            <w:r w:rsidRPr="00D42F14">
              <w:t>autorizovaná osoba dle § 23 zákona č. 201/2012 Sb. ve</w:t>
            </w:r>
            <w:r w:rsidR="00576738">
              <w:t xml:space="preserve"> znění pozdějších předpisů, pro </w:t>
            </w:r>
            <w:r w:rsidRPr="00D42F14">
              <w:t>zpracováno rozptylových studií; č. autorizace: 2108/780/10/KS</w:t>
            </w:r>
          </w:p>
        </w:tc>
      </w:tr>
      <w:tr w:rsidR="0093409E" w:rsidRPr="00D42F14" w14:paraId="5D4EC989"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5789FA2B" w14:textId="0B166AB5" w:rsidR="00F66424" w:rsidRPr="00D42F14" w:rsidRDefault="00F66424" w:rsidP="00C54261">
            <w:pPr>
              <w:pStyle w:val="Seznamsodrkami"/>
              <w:jc w:val="left"/>
            </w:pPr>
            <w:r w:rsidRPr="00D42F14">
              <w:t>Mgr. Robert Polák (ATEM – Atelie</w:t>
            </w:r>
            <w:r w:rsidR="00A21441" w:rsidRPr="00D42F14">
              <w:t>r ekologických modelů, s.r.o.)</w:t>
            </w:r>
          </w:p>
          <w:p w14:paraId="634F209B" w14:textId="621DCEA7" w:rsidR="00F66424" w:rsidRPr="00D42F14" w:rsidRDefault="00F66424" w:rsidP="00C54261">
            <w:pPr>
              <w:pStyle w:val="Seznamsodrkami2"/>
              <w:jc w:val="left"/>
            </w:pPr>
            <w:r w:rsidRPr="00D42F14">
              <w:t>autorizovaná osoba dle § 19 zákona č. 100/2001 Sb., ve</w:t>
            </w:r>
            <w:r w:rsidR="00576738">
              <w:t xml:space="preserve"> znění pozdějších předpisů, pro </w:t>
            </w:r>
            <w:r w:rsidRPr="00D42F14">
              <w:t>oblast posuzování vlivů na veřejné zdraví; č. autorizace 10/2019</w:t>
            </w:r>
          </w:p>
          <w:p w14:paraId="280184C2" w14:textId="450845CC" w:rsidR="00F66424" w:rsidRPr="00D42F14" w:rsidRDefault="00F66424" w:rsidP="00C54261">
            <w:pPr>
              <w:pStyle w:val="Seznamsodrkami2"/>
              <w:jc w:val="left"/>
            </w:pPr>
            <w:r w:rsidRPr="00D42F14">
              <w:t>autorizovaná osoba dle § 23 zákona č. 201/2012 Sb. ve</w:t>
            </w:r>
            <w:r w:rsidR="00576738">
              <w:t xml:space="preserve"> znění pozdějších předpisů, pro </w:t>
            </w:r>
            <w:r w:rsidRPr="00D42F14">
              <w:t>zpracováno rozptylových studií; č. autorizace: 2733/780/10/KS</w:t>
            </w:r>
          </w:p>
        </w:tc>
      </w:tr>
      <w:tr w:rsidR="0093409E" w:rsidRPr="00D42F14" w14:paraId="522FBAB6"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32967C6A" w14:textId="505FD877" w:rsidR="00F66424" w:rsidRPr="00D42F14" w:rsidRDefault="00A21441" w:rsidP="00C54261">
            <w:pPr>
              <w:pStyle w:val="Seznamsodrkami"/>
              <w:jc w:val="left"/>
            </w:pPr>
            <w:r w:rsidRPr="00D42F14">
              <w:t>Ing. Josef Martinovský (ATEM – Atelier ekologických modelů, s.r.o.)</w:t>
            </w:r>
          </w:p>
        </w:tc>
      </w:tr>
      <w:tr w:rsidR="0093409E" w:rsidRPr="00D42F14" w14:paraId="097C221B"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7AE95501" w14:textId="77777777" w:rsidR="00BF3D74" w:rsidRPr="00D42F14" w:rsidRDefault="00BF3D74" w:rsidP="00C54261">
            <w:pPr>
              <w:pStyle w:val="Seznamsodrkami"/>
              <w:jc w:val="left"/>
            </w:pPr>
            <w:r w:rsidRPr="00D42F14">
              <w:t>Mgr. Stanislav Mudra</w:t>
            </w:r>
          </w:p>
          <w:p w14:paraId="158AD0E2" w14:textId="737551AE" w:rsidR="00BF3D74" w:rsidRPr="00D42F14" w:rsidRDefault="00BF3D74" w:rsidP="00C54261">
            <w:pPr>
              <w:pStyle w:val="Seznamsodrkami2"/>
              <w:jc w:val="left"/>
            </w:pPr>
            <w:r w:rsidRPr="00D42F14">
              <w:t>autorizovaná osoba dle § 45i zák. č. 114/1992 Sb., ve znění pozdějších předpisů pro posuzování vlivů na soustavu Natura 2000; č. autorizace MŽP/2020/630/507</w:t>
            </w:r>
          </w:p>
        </w:tc>
      </w:tr>
      <w:tr w:rsidR="0093409E" w:rsidRPr="00D42F14" w14:paraId="15AFE1DB"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18587C93" w14:textId="1A468359" w:rsidR="0082252E" w:rsidRPr="00D42F14" w:rsidRDefault="00910343" w:rsidP="00C54261">
            <w:pPr>
              <w:pStyle w:val="Seznamsodrkami"/>
              <w:jc w:val="left"/>
            </w:pPr>
            <w:r w:rsidRPr="00D42F14">
              <w:t xml:space="preserve">Ing. </w:t>
            </w:r>
            <w:r w:rsidR="0082252E" w:rsidRPr="00D42F14">
              <w:t>Michal Nosál, DiS.</w:t>
            </w:r>
          </w:p>
        </w:tc>
      </w:tr>
    </w:tbl>
    <w:p w14:paraId="5BBD7B21" w14:textId="46E91AB3" w:rsidR="005B6E7F" w:rsidRPr="00D42F14" w:rsidRDefault="005B6E7F" w:rsidP="005B6E7F">
      <w:r w:rsidRPr="00D42F14">
        <w:br w:type="page"/>
      </w:r>
    </w:p>
    <w:p w14:paraId="2FFF65E4" w14:textId="2292E02F" w:rsidR="00932E9A" w:rsidRPr="00BF1AFD" w:rsidRDefault="00932E9A" w:rsidP="00932E9A">
      <w:pPr>
        <w:pStyle w:val="Podtitul"/>
      </w:pPr>
      <w:r w:rsidRPr="00BF1AFD">
        <w:lastRenderedPageBreak/>
        <w:t>obsah</w:t>
      </w:r>
    </w:p>
    <w:p w14:paraId="2A001DF7" w14:textId="77777777" w:rsidR="008C1584" w:rsidRDefault="00114767">
      <w:pPr>
        <w:pStyle w:val="Obsah1"/>
        <w:rPr>
          <w:rFonts w:asciiTheme="minorHAnsi" w:eastAsiaTheme="minorEastAsia" w:hAnsiTheme="minorHAnsi" w:cstheme="minorBidi"/>
          <w:b w:val="0"/>
          <w:caps w:val="0"/>
          <w:spacing w:val="0"/>
          <w:szCs w:val="22"/>
        </w:rPr>
      </w:pPr>
      <w:r w:rsidRPr="00346CDC">
        <w:fldChar w:fldCharType="begin"/>
      </w:r>
      <w:r w:rsidRPr="00346CDC">
        <w:instrText xml:space="preserve"> TOC \h \z \t "Nadpis 1;2;Nadpis 2;3;Nadpis 0;1" </w:instrText>
      </w:r>
      <w:r w:rsidRPr="00346CDC">
        <w:fldChar w:fldCharType="separate"/>
      </w:r>
      <w:hyperlink w:anchor="_Toc124499009" w:history="1">
        <w:r w:rsidR="008C1584" w:rsidRPr="00744312">
          <w:rPr>
            <w:rStyle w:val="Hypertextovodkaz"/>
          </w:rPr>
          <w:t>A.</w:t>
        </w:r>
        <w:r w:rsidR="008C1584">
          <w:rPr>
            <w:rFonts w:asciiTheme="minorHAnsi" w:eastAsiaTheme="minorEastAsia" w:hAnsiTheme="minorHAnsi" w:cstheme="minorBidi"/>
            <w:b w:val="0"/>
            <w:caps w:val="0"/>
            <w:spacing w:val="0"/>
            <w:szCs w:val="22"/>
          </w:rPr>
          <w:tab/>
        </w:r>
        <w:r w:rsidR="008C1584" w:rsidRPr="00744312">
          <w:rPr>
            <w:rStyle w:val="Hypertextovodkaz"/>
          </w:rPr>
          <w:t>vyhodnocení vlivů na životní prostředí dle přílohy stavebního zákona</w:t>
        </w:r>
        <w:r w:rsidR="008C1584">
          <w:rPr>
            <w:webHidden/>
          </w:rPr>
          <w:tab/>
        </w:r>
        <w:r w:rsidR="008C1584">
          <w:rPr>
            <w:webHidden/>
          </w:rPr>
          <w:fldChar w:fldCharType="begin"/>
        </w:r>
        <w:r w:rsidR="008C1584">
          <w:rPr>
            <w:webHidden/>
          </w:rPr>
          <w:instrText xml:space="preserve"> PAGEREF _Toc124499009 \h </w:instrText>
        </w:r>
        <w:r w:rsidR="008C1584">
          <w:rPr>
            <w:webHidden/>
          </w:rPr>
        </w:r>
        <w:r w:rsidR="008C1584">
          <w:rPr>
            <w:webHidden/>
          </w:rPr>
          <w:fldChar w:fldCharType="separate"/>
        </w:r>
        <w:r w:rsidR="005535BD">
          <w:rPr>
            <w:webHidden/>
          </w:rPr>
          <w:t>1</w:t>
        </w:r>
        <w:r w:rsidR="008C1584">
          <w:rPr>
            <w:webHidden/>
          </w:rPr>
          <w:fldChar w:fldCharType="end"/>
        </w:r>
      </w:hyperlink>
    </w:p>
    <w:p w14:paraId="618A4599" w14:textId="77777777" w:rsidR="008C1584" w:rsidRDefault="005535BD">
      <w:pPr>
        <w:pStyle w:val="Obsah2"/>
        <w:rPr>
          <w:rFonts w:asciiTheme="minorHAnsi" w:eastAsiaTheme="minorEastAsia" w:hAnsiTheme="minorHAnsi" w:cstheme="minorBidi"/>
          <w:caps w:val="0"/>
          <w:szCs w:val="22"/>
        </w:rPr>
      </w:pPr>
      <w:hyperlink w:anchor="_Toc124499010" w:history="1">
        <w:r w:rsidR="008C1584" w:rsidRPr="00744312">
          <w:rPr>
            <w:rStyle w:val="Hypertextovodkaz"/>
          </w:rPr>
          <w:t>Stručné shrnutí obsahu a hlavních cílů Změny ÚPD, vztah k jiným koncepcím</w:t>
        </w:r>
        <w:r w:rsidR="008C1584">
          <w:rPr>
            <w:webHidden/>
          </w:rPr>
          <w:tab/>
        </w:r>
        <w:r w:rsidR="008C1584">
          <w:rPr>
            <w:webHidden/>
          </w:rPr>
          <w:fldChar w:fldCharType="begin"/>
        </w:r>
        <w:r w:rsidR="008C1584">
          <w:rPr>
            <w:webHidden/>
          </w:rPr>
          <w:instrText xml:space="preserve"> PAGEREF _Toc124499010 \h </w:instrText>
        </w:r>
        <w:r w:rsidR="008C1584">
          <w:rPr>
            <w:webHidden/>
          </w:rPr>
        </w:r>
        <w:r w:rsidR="008C1584">
          <w:rPr>
            <w:webHidden/>
          </w:rPr>
          <w:fldChar w:fldCharType="separate"/>
        </w:r>
        <w:r>
          <w:rPr>
            <w:webHidden/>
          </w:rPr>
          <w:t>1</w:t>
        </w:r>
        <w:r w:rsidR="008C1584">
          <w:rPr>
            <w:webHidden/>
          </w:rPr>
          <w:fldChar w:fldCharType="end"/>
        </w:r>
      </w:hyperlink>
    </w:p>
    <w:p w14:paraId="109CF99E" w14:textId="77777777" w:rsidR="008C1584" w:rsidRDefault="005535BD">
      <w:pPr>
        <w:pStyle w:val="Obsah3"/>
        <w:tabs>
          <w:tab w:val="left" w:pos="1985"/>
        </w:tabs>
        <w:rPr>
          <w:rFonts w:asciiTheme="minorHAnsi" w:eastAsiaTheme="minorEastAsia" w:hAnsiTheme="minorHAnsi" w:cstheme="minorBidi"/>
          <w:szCs w:val="22"/>
        </w:rPr>
      </w:pPr>
      <w:hyperlink w:anchor="_Toc124499011" w:history="1">
        <w:r w:rsidR="008C1584" w:rsidRPr="00744312">
          <w:rPr>
            <w:rStyle w:val="Hypertextovodkaz"/>
          </w:rPr>
          <w:t>1.1</w:t>
        </w:r>
        <w:r w:rsidR="008C1584">
          <w:rPr>
            <w:rFonts w:asciiTheme="minorHAnsi" w:eastAsiaTheme="minorEastAsia" w:hAnsiTheme="minorHAnsi" w:cstheme="minorBidi"/>
            <w:szCs w:val="22"/>
          </w:rPr>
          <w:tab/>
        </w:r>
        <w:r w:rsidR="008C1584" w:rsidRPr="00744312">
          <w:rPr>
            <w:rStyle w:val="Hypertextovodkaz"/>
          </w:rPr>
          <w:t>Shrnutí obsahu změny ÚP hl. m. Prahy č. 3105/10</w:t>
        </w:r>
        <w:r w:rsidR="008C1584">
          <w:rPr>
            <w:webHidden/>
          </w:rPr>
          <w:tab/>
        </w:r>
        <w:r w:rsidR="008C1584">
          <w:rPr>
            <w:webHidden/>
          </w:rPr>
          <w:fldChar w:fldCharType="begin"/>
        </w:r>
        <w:r w:rsidR="008C1584">
          <w:rPr>
            <w:webHidden/>
          </w:rPr>
          <w:instrText xml:space="preserve"> PAGEREF _Toc124499011 \h </w:instrText>
        </w:r>
        <w:r w:rsidR="008C1584">
          <w:rPr>
            <w:webHidden/>
          </w:rPr>
        </w:r>
        <w:r w:rsidR="008C1584">
          <w:rPr>
            <w:webHidden/>
          </w:rPr>
          <w:fldChar w:fldCharType="separate"/>
        </w:r>
        <w:r>
          <w:rPr>
            <w:webHidden/>
          </w:rPr>
          <w:t>1</w:t>
        </w:r>
        <w:r w:rsidR="008C1584">
          <w:rPr>
            <w:webHidden/>
          </w:rPr>
          <w:fldChar w:fldCharType="end"/>
        </w:r>
      </w:hyperlink>
    </w:p>
    <w:p w14:paraId="7120DF9D" w14:textId="77777777" w:rsidR="008C1584" w:rsidRDefault="005535BD">
      <w:pPr>
        <w:pStyle w:val="Obsah3"/>
        <w:tabs>
          <w:tab w:val="left" w:pos="1985"/>
        </w:tabs>
        <w:rPr>
          <w:rFonts w:asciiTheme="minorHAnsi" w:eastAsiaTheme="minorEastAsia" w:hAnsiTheme="minorHAnsi" w:cstheme="minorBidi"/>
          <w:szCs w:val="22"/>
        </w:rPr>
      </w:pPr>
      <w:hyperlink w:anchor="_Toc124499012" w:history="1">
        <w:r w:rsidR="008C1584" w:rsidRPr="00744312">
          <w:rPr>
            <w:rStyle w:val="Hypertextovodkaz"/>
          </w:rPr>
          <w:t>1.2</w:t>
        </w:r>
        <w:r w:rsidR="008C1584">
          <w:rPr>
            <w:rFonts w:asciiTheme="minorHAnsi" w:eastAsiaTheme="minorEastAsia" w:hAnsiTheme="minorHAnsi" w:cstheme="minorBidi"/>
            <w:szCs w:val="22"/>
          </w:rPr>
          <w:tab/>
        </w:r>
        <w:r w:rsidR="008C1584" w:rsidRPr="00744312">
          <w:rPr>
            <w:rStyle w:val="Hypertextovodkaz"/>
          </w:rPr>
          <w:t>Vztah změny ÚP hl. m. Prahy č. 3105/10 k jiným koncepcím</w:t>
        </w:r>
        <w:r w:rsidR="008C1584">
          <w:rPr>
            <w:webHidden/>
          </w:rPr>
          <w:tab/>
        </w:r>
        <w:r w:rsidR="008C1584">
          <w:rPr>
            <w:webHidden/>
          </w:rPr>
          <w:fldChar w:fldCharType="begin"/>
        </w:r>
        <w:r w:rsidR="008C1584">
          <w:rPr>
            <w:webHidden/>
          </w:rPr>
          <w:instrText xml:space="preserve"> PAGEREF _Toc124499012 \h </w:instrText>
        </w:r>
        <w:r w:rsidR="008C1584">
          <w:rPr>
            <w:webHidden/>
          </w:rPr>
        </w:r>
        <w:r w:rsidR="008C1584">
          <w:rPr>
            <w:webHidden/>
          </w:rPr>
          <w:fldChar w:fldCharType="separate"/>
        </w:r>
        <w:r>
          <w:rPr>
            <w:webHidden/>
          </w:rPr>
          <w:t>3</w:t>
        </w:r>
        <w:r w:rsidR="008C1584">
          <w:rPr>
            <w:webHidden/>
          </w:rPr>
          <w:fldChar w:fldCharType="end"/>
        </w:r>
      </w:hyperlink>
    </w:p>
    <w:p w14:paraId="152F733D" w14:textId="77777777" w:rsidR="008C1584" w:rsidRDefault="005535BD">
      <w:pPr>
        <w:pStyle w:val="Obsah2"/>
        <w:rPr>
          <w:rFonts w:asciiTheme="minorHAnsi" w:eastAsiaTheme="minorEastAsia" w:hAnsiTheme="minorHAnsi" w:cstheme="minorBidi"/>
          <w:caps w:val="0"/>
          <w:szCs w:val="22"/>
        </w:rPr>
      </w:pPr>
      <w:hyperlink w:anchor="_Toc124499013" w:history="1">
        <w:r w:rsidR="008C1584" w:rsidRPr="00744312">
          <w:rPr>
            <w:rStyle w:val="Hypertextovodkaz"/>
          </w:rPr>
          <w:t>2.</w:t>
        </w:r>
        <w:r w:rsidR="008C1584">
          <w:rPr>
            <w:rFonts w:asciiTheme="minorHAnsi" w:eastAsiaTheme="minorEastAsia" w:hAnsiTheme="minorHAnsi" w:cstheme="minorBidi"/>
            <w:caps w:val="0"/>
            <w:szCs w:val="22"/>
          </w:rPr>
          <w:tab/>
        </w:r>
        <w:r w:rsidR="008C1584" w:rsidRPr="00744312">
          <w:rPr>
            <w:rStyle w:val="Hypertextovodkaz"/>
          </w:rPr>
          <w:t>Zhodnocení vztahu změny ÚPD k cílům ochrany životního prostředí přijatým na vnitrostátní úrovni</w:t>
        </w:r>
        <w:r w:rsidR="008C1584">
          <w:rPr>
            <w:webHidden/>
          </w:rPr>
          <w:tab/>
        </w:r>
        <w:r w:rsidR="008C1584">
          <w:rPr>
            <w:webHidden/>
          </w:rPr>
          <w:fldChar w:fldCharType="begin"/>
        </w:r>
        <w:r w:rsidR="008C1584">
          <w:rPr>
            <w:webHidden/>
          </w:rPr>
          <w:instrText xml:space="preserve"> PAGEREF _Toc124499013 \h </w:instrText>
        </w:r>
        <w:r w:rsidR="008C1584">
          <w:rPr>
            <w:webHidden/>
          </w:rPr>
        </w:r>
        <w:r w:rsidR="008C1584">
          <w:rPr>
            <w:webHidden/>
          </w:rPr>
          <w:fldChar w:fldCharType="separate"/>
        </w:r>
        <w:r>
          <w:rPr>
            <w:webHidden/>
          </w:rPr>
          <w:t>4</w:t>
        </w:r>
        <w:r w:rsidR="008C1584">
          <w:rPr>
            <w:webHidden/>
          </w:rPr>
          <w:fldChar w:fldCharType="end"/>
        </w:r>
      </w:hyperlink>
    </w:p>
    <w:p w14:paraId="58649F89" w14:textId="77777777" w:rsidR="008C1584" w:rsidRDefault="005535BD">
      <w:pPr>
        <w:pStyle w:val="Obsah3"/>
        <w:tabs>
          <w:tab w:val="left" w:pos="1985"/>
        </w:tabs>
        <w:rPr>
          <w:rFonts w:asciiTheme="minorHAnsi" w:eastAsiaTheme="minorEastAsia" w:hAnsiTheme="minorHAnsi" w:cstheme="minorBidi"/>
          <w:szCs w:val="22"/>
        </w:rPr>
      </w:pPr>
      <w:hyperlink w:anchor="_Toc124499014" w:history="1">
        <w:r w:rsidR="008C1584" w:rsidRPr="00744312">
          <w:rPr>
            <w:rStyle w:val="Hypertextovodkaz"/>
          </w:rPr>
          <w:t>2.1</w:t>
        </w:r>
        <w:r w:rsidR="008C1584">
          <w:rPr>
            <w:rFonts w:asciiTheme="minorHAnsi" w:eastAsiaTheme="minorEastAsia" w:hAnsiTheme="minorHAnsi" w:cstheme="minorBidi"/>
            <w:szCs w:val="22"/>
          </w:rPr>
          <w:tab/>
        </w:r>
        <w:r w:rsidR="008C1584" w:rsidRPr="00744312">
          <w:rPr>
            <w:rStyle w:val="Hypertextovodkaz"/>
          </w:rPr>
          <w:t>Národní koncepce a strategie</w:t>
        </w:r>
        <w:r w:rsidR="008C1584">
          <w:rPr>
            <w:webHidden/>
          </w:rPr>
          <w:tab/>
        </w:r>
        <w:r w:rsidR="008C1584">
          <w:rPr>
            <w:webHidden/>
          </w:rPr>
          <w:fldChar w:fldCharType="begin"/>
        </w:r>
        <w:r w:rsidR="008C1584">
          <w:rPr>
            <w:webHidden/>
          </w:rPr>
          <w:instrText xml:space="preserve"> PAGEREF _Toc124499014 \h </w:instrText>
        </w:r>
        <w:r w:rsidR="008C1584">
          <w:rPr>
            <w:webHidden/>
          </w:rPr>
        </w:r>
        <w:r w:rsidR="008C1584">
          <w:rPr>
            <w:webHidden/>
          </w:rPr>
          <w:fldChar w:fldCharType="separate"/>
        </w:r>
        <w:r>
          <w:rPr>
            <w:webHidden/>
          </w:rPr>
          <w:t>4</w:t>
        </w:r>
        <w:r w:rsidR="008C1584">
          <w:rPr>
            <w:webHidden/>
          </w:rPr>
          <w:fldChar w:fldCharType="end"/>
        </w:r>
      </w:hyperlink>
    </w:p>
    <w:p w14:paraId="27492356" w14:textId="77777777" w:rsidR="008C1584" w:rsidRDefault="005535BD">
      <w:pPr>
        <w:pStyle w:val="Obsah3"/>
        <w:tabs>
          <w:tab w:val="left" w:pos="1985"/>
        </w:tabs>
        <w:rPr>
          <w:rFonts w:asciiTheme="minorHAnsi" w:eastAsiaTheme="minorEastAsia" w:hAnsiTheme="minorHAnsi" w:cstheme="minorBidi"/>
          <w:szCs w:val="22"/>
        </w:rPr>
      </w:pPr>
      <w:hyperlink w:anchor="_Toc124499015" w:history="1">
        <w:r w:rsidR="008C1584" w:rsidRPr="00744312">
          <w:rPr>
            <w:rStyle w:val="Hypertextovodkaz"/>
          </w:rPr>
          <w:t>2.2</w:t>
        </w:r>
        <w:r w:rsidR="008C1584">
          <w:rPr>
            <w:rFonts w:asciiTheme="minorHAnsi" w:eastAsiaTheme="minorEastAsia" w:hAnsiTheme="minorHAnsi" w:cstheme="minorBidi"/>
            <w:szCs w:val="22"/>
          </w:rPr>
          <w:tab/>
        </w:r>
        <w:r w:rsidR="008C1584" w:rsidRPr="00744312">
          <w:rPr>
            <w:rStyle w:val="Hypertextovodkaz"/>
          </w:rPr>
          <w:t>Regionální koncepce a strategie</w:t>
        </w:r>
        <w:r w:rsidR="008C1584">
          <w:rPr>
            <w:webHidden/>
          </w:rPr>
          <w:tab/>
        </w:r>
        <w:r w:rsidR="008C1584">
          <w:rPr>
            <w:webHidden/>
          </w:rPr>
          <w:fldChar w:fldCharType="begin"/>
        </w:r>
        <w:r w:rsidR="008C1584">
          <w:rPr>
            <w:webHidden/>
          </w:rPr>
          <w:instrText xml:space="preserve"> PAGEREF _Toc124499015 \h </w:instrText>
        </w:r>
        <w:r w:rsidR="008C1584">
          <w:rPr>
            <w:webHidden/>
          </w:rPr>
        </w:r>
        <w:r w:rsidR="008C1584">
          <w:rPr>
            <w:webHidden/>
          </w:rPr>
          <w:fldChar w:fldCharType="separate"/>
        </w:r>
        <w:r>
          <w:rPr>
            <w:webHidden/>
          </w:rPr>
          <w:t>16</w:t>
        </w:r>
        <w:r w:rsidR="008C1584">
          <w:rPr>
            <w:webHidden/>
          </w:rPr>
          <w:fldChar w:fldCharType="end"/>
        </w:r>
      </w:hyperlink>
    </w:p>
    <w:p w14:paraId="3BDD688B" w14:textId="77777777" w:rsidR="008C1584" w:rsidRDefault="005535BD">
      <w:pPr>
        <w:pStyle w:val="Obsah3"/>
        <w:tabs>
          <w:tab w:val="left" w:pos="1985"/>
        </w:tabs>
        <w:rPr>
          <w:rFonts w:asciiTheme="minorHAnsi" w:eastAsiaTheme="minorEastAsia" w:hAnsiTheme="minorHAnsi" w:cstheme="minorBidi"/>
          <w:szCs w:val="22"/>
        </w:rPr>
      </w:pPr>
      <w:hyperlink w:anchor="_Toc124499016" w:history="1">
        <w:r w:rsidR="008C1584" w:rsidRPr="00744312">
          <w:rPr>
            <w:rStyle w:val="Hypertextovodkaz"/>
          </w:rPr>
          <w:t>2.3</w:t>
        </w:r>
        <w:r w:rsidR="008C1584">
          <w:rPr>
            <w:rFonts w:asciiTheme="minorHAnsi" w:eastAsiaTheme="minorEastAsia" w:hAnsiTheme="minorHAnsi" w:cstheme="minorBidi"/>
            <w:szCs w:val="22"/>
          </w:rPr>
          <w:tab/>
        </w:r>
        <w:r w:rsidR="008C1584" w:rsidRPr="00744312">
          <w:rPr>
            <w:rStyle w:val="Hypertextovodkaz"/>
          </w:rPr>
          <w:t>Referenční rámec cílů ochrany životního prostředí</w:t>
        </w:r>
        <w:r w:rsidR="008C1584">
          <w:rPr>
            <w:webHidden/>
          </w:rPr>
          <w:tab/>
        </w:r>
        <w:r w:rsidR="008C1584">
          <w:rPr>
            <w:webHidden/>
          </w:rPr>
          <w:fldChar w:fldCharType="begin"/>
        </w:r>
        <w:r w:rsidR="008C1584">
          <w:rPr>
            <w:webHidden/>
          </w:rPr>
          <w:instrText xml:space="preserve"> PAGEREF _Toc124499016 \h </w:instrText>
        </w:r>
        <w:r w:rsidR="008C1584">
          <w:rPr>
            <w:webHidden/>
          </w:rPr>
        </w:r>
        <w:r w:rsidR="008C1584">
          <w:rPr>
            <w:webHidden/>
          </w:rPr>
          <w:fldChar w:fldCharType="separate"/>
        </w:r>
        <w:r>
          <w:rPr>
            <w:webHidden/>
          </w:rPr>
          <w:t>21</w:t>
        </w:r>
        <w:r w:rsidR="008C1584">
          <w:rPr>
            <w:webHidden/>
          </w:rPr>
          <w:fldChar w:fldCharType="end"/>
        </w:r>
      </w:hyperlink>
    </w:p>
    <w:p w14:paraId="38006F38" w14:textId="77777777" w:rsidR="008C1584" w:rsidRDefault="005535BD">
      <w:pPr>
        <w:pStyle w:val="Obsah2"/>
        <w:rPr>
          <w:rFonts w:asciiTheme="minorHAnsi" w:eastAsiaTheme="minorEastAsia" w:hAnsiTheme="minorHAnsi" w:cstheme="minorBidi"/>
          <w:caps w:val="0"/>
          <w:szCs w:val="22"/>
        </w:rPr>
      </w:pPr>
      <w:hyperlink w:anchor="_Toc124499017" w:history="1">
        <w:r w:rsidR="008C1584" w:rsidRPr="00744312">
          <w:rPr>
            <w:rStyle w:val="Hypertextovodkaz"/>
          </w:rPr>
          <w:t>3.</w:t>
        </w:r>
        <w:r w:rsidR="008C1584">
          <w:rPr>
            <w:rFonts w:asciiTheme="minorHAnsi" w:eastAsiaTheme="minorEastAsia" w:hAnsiTheme="minorHAnsi" w:cstheme="minorBidi"/>
            <w:caps w:val="0"/>
            <w:szCs w:val="22"/>
          </w:rPr>
          <w:tab/>
        </w:r>
        <w:r w:rsidR="008C1584" w:rsidRPr="00744312">
          <w:rPr>
            <w:rStyle w:val="Hypertextovodkaz"/>
          </w:rPr>
          <w:t>Údaje o současném stavu životního prostředí v řešeném území a jeho předpokládaném vývoji, pokud by nebyla uplatněna změna ÚPD</w:t>
        </w:r>
        <w:r w:rsidR="008C1584">
          <w:rPr>
            <w:webHidden/>
          </w:rPr>
          <w:tab/>
        </w:r>
        <w:r w:rsidR="008C1584">
          <w:rPr>
            <w:webHidden/>
          </w:rPr>
          <w:fldChar w:fldCharType="begin"/>
        </w:r>
        <w:r w:rsidR="008C1584">
          <w:rPr>
            <w:webHidden/>
          </w:rPr>
          <w:instrText xml:space="preserve"> PAGEREF _Toc124499017 \h </w:instrText>
        </w:r>
        <w:r w:rsidR="008C1584">
          <w:rPr>
            <w:webHidden/>
          </w:rPr>
        </w:r>
        <w:r w:rsidR="008C1584">
          <w:rPr>
            <w:webHidden/>
          </w:rPr>
          <w:fldChar w:fldCharType="separate"/>
        </w:r>
        <w:r>
          <w:rPr>
            <w:webHidden/>
          </w:rPr>
          <w:t>23</w:t>
        </w:r>
        <w:r w:rsidR="008C1584">
          <w:rPr>
            <w:webHidden/>
          </w:rPr>
          <w:fldChar w:fldCharType="end"/>
        </w:r>
      </w:hyperlink>
    </w:p>
    <w:p w14:paraId="03B77F34" w14:textId="77777777" w:rsidR="008C1584" w:rsidRDefault="005535BD">
      <w:pPr>
        <w:pStyle w:val="Obsah2"/>
        <w:rPr>
          <w:rFonts w:asciiTheme="minorHAnsi" w:eastAsiaTheme="minorEastAsia" w:hAnsiTheme="minorHAnsi" w:cstheme="minorBidi"/>
          <w:caps w:val="0"/>
          <w:szCs w:val="22"/>
        </w:rPr>
      </w:pPr>
      <w:hyperlink w:anchor="_Toc124499018" w:history="1">
        <w:r w:rsidR="008C1584" w:rsidRPr="00744312">
          <w:rPr>
            <w:rStyle w:val="Hypertextovodkaz"/>
          </w:rPr>
          <w:t>4.</w:t>
        </w:r>
        <w:r w:rsidR="008C1584">
          <w:rPr>
            <w:rFonts w:asciiTheme="minorHAnsi" w:eastAsiaTheme="minorEastAsia" w:hAnsiTheme="minorHAnsi" w:cstheme="minorBidi"/>
            <w:caps w:val="0"/>
            <w:szCs w:val="22"/>
          </w:rPr>
          <w:tab/>
        </w:r>
        <w:r w:rsidR="008C1584" w:rsidRPr="00744312">
          <w:rPr>
            <w:rStyle w:val="Hypertextovodkaz"/>
          </w:rPr>
          <w:t>Charakteristiky životního prostředí, které by mohly být uplatněním změny ÚPD významně ovlivněny</w:t>
        </w:r>
        <w:r w:rsidR="008C1584">
          <w:rPr>
            <w:webHidden/>
          </w:rPr>
          <w:tab/>
        </w:r>
        <w:r w:rsidR="008C1584">
          <w:rPr>
            <w:webHidden/>
          </w:rPr>
          <w:fldChar w:fldCharType="begin"/>
        </w:r>
        <w:r w:rsidR="008C1584">
          <w:rPr>
            <w:webHidden/>
          </w:rPr>
          <w:instrText xml:space="preserve"> PAGEREF _Toc124499018 \h </w:instrText>
        </w:r>
        <w:r w:rsidR="008C1584">
          <w:rPr>
            <w:webHidden/>
          </w:rPr>
        </w:r>
        <w:r w:rsidR="008C1584">
          <w:rPr>
            <w:webHidden/>
          </w:rPr>
          <w:fldChar w:fldCharType="separate"/>
        </w:r>
        <w:r>
          <w:rPr>
            <w:webHidden/>
          </w:rPr>
          <w:t>31</w:t>
        </w:r>
        <w:r w:rsidR="008C1584">
          <w:rPr>
            <w:webHidden/>
          </w:rPr>
          <w:fldChar w:fldCharType="end"/>
        </w:r>
      </w:hyperlink>
    </w:p>
    <w:p w14:paraId="3197A8C9" w14:textId="77777777" w:rsidR="008C1584" w:rsidRDefault="005535BD">
      <w:pPr>
        <w:pStyle w:val="Obsah3"/>
        <w:tabs>
          <w:tab w:val="left" w:pos="1985"/>
        </w:tabs>
        <w:rPr>
          <w:rFonts w:asciiTheme="minorHAnsi" w:eastAsiaTheme="minorEastAsia" w:hAnsiTheme="minorHAnsi" w:cstheme="minorBidi"/>
          <w:szCs w:val="22"/>
        </w:rPr>
      </w:pPr>
      <w:hyperlink w:anchor="_Toc124499019" w:history="1">
        <w:r w:rsidR="008C1584" w:rsidRPr="00744312">
          <w:rPr>
            <w:rStyle w:val="Hypertextovodkaz"/>
          </w:rPr>
          <w:t>4.1</w:t>
        </w:r>
        <w:r w:rsidR="008C1584">
          <w:rPr>
            <w:rFonts w:asciiTheme="minorHAnsi" w:eastAsiaTheme="minorEastAsia" w:hAnsiTheme="minorHAnsi" w:cstheme="minorBidi"/>
            <w:szCs w:val="22"/>
          </w:rPr>
          <w:tab/>
        </w:r>
        <w:r w:rsidR="008C1584" w:rsidRPr="00744312">
          <w:rPr>
            <w:rStyle w:val="Hypertextovodkaz"/>
          </w:rPr>
          <w:t>Limity využití území ve vymezené ploše a v přilehlém území</w:t>
        </w:r>
        <w:r w:rsidR="008C1584">
          <w:rPr>
            <w:webHidden/>
          </w:rPr>
          <w:tab/>
        </w:r>
        <w:r w:rsidR="008C1584">
          <w:rPr>
            <w:webHidden/>
          </w:rPr>
          <w:fldChar w:fldCharType="begin"/>
        </w:r>
        <w:r w:rsidR="008C1584">
          <w:rPr>
            <w:webHidden/>
          </w:rPr>
          <w:instrText xml:space="preserve"> PAGEREF _Toc124499019 \h </w:instrText>
        </w:r>
        <w:r w:rsidR="008C1584">
          <w:rPr>
            <w:webHidden/>
          </w:rPr>
        </w:r>
        <w:r w:rsidR="008C1584">
          <w:rPr>
            <w:webHidden/>
          </w:rPr>
          <w:fldChar w:fldCharType="separate"/>
        </w:r>
        <w:r>
          <w:rPr>
            <w:webHidden/>
          </w:rPr>
          <w:t>31</w:t>
        </w:r>
        <w:r w:rsidR="008C1584">
          <w:rPr>
            <w:webHidden/>
          </w:rPr>
          <w:fldChar w:fldCharType="end"/>
        </w:r>
      </w:hyperlink>
    </w:p>
    <w:p w14:paraId="2232F805" w14:textId="77777777" w:rsidR="008C1584" w:rsidRDefault="005535BD">
      <w:pPr>
        <w:pStyle w:val="Obsah3"/>
        <w:tabs>
          <w:tab w:val="left" w:pos="1985"/>
        </w:tabs>
        <w:rPr>
          <w:rFonts w:asciiTheme="minorHAnsi" w:eastAsiaTheme="minorEastAsia" w:hAnsiTheme="minorHAnsi" w:cstheme="minorBidi"/>
          <w:szCs w:val="22"/>
        </w:rPr>
      </w:pPr>
      <w:hyperlink w:anchor="_Toc124499020" w:history="1">
        <w:r w:rsidR="008C1584" w:rsidRPr="00744312">
          <w:rPr>
            <w:rStyle w:val="Hypertextovodkaz"/>
          </w:rPr>
          <w:t>4.2</w:t>
        </w:r>
        <w:r w:rsidR="008C1584">
          <w:rPr>
            <w:rFonts w:asciiTheme="minorHAnsi" w:eastAsiaTheme="minorEastAsia" w:hAnsiTheme="minorHAnsi" w:cstheme="minorBidi"/>
            <w:szCs w:val="22"/>
          </w:rPr>
          <w:tab/>
        </w:r>
        <w:r w:rsidR="008C1584" w:rsidRPr="00744312">
          <w:rPr>
            <w:rStyle w:val="Hypertextovodkaz"/>
          </w:rPr>
          <w:t>Složková analýza</w:t>
        </w:r>
        <w:r w:rsidR="008C1584">
          <w:rPr>
            <w:webHidden/>
          </w:rPr>
          <w:tab/>
        </w:r>
        <w:r w:rsidR="008C1584">
          <w:rPr>
            <w:webHidden/>
          </w:rPr>
          <w:fldChar w:fldCharType="begin"/>
        </w:r>
        <w:r w:rsidR="008C1584">
          <w:rPr>
            <w:webHidden/>
          </w:rPr>
          <w:instrText xml:space="preserve"> PAGEREF _Toc124499020 \h </w:instrText>
        </w:r>
        <w:r w:rsidR="008C1584">
          <w:rPr>
            <w:webHidden/>
          </w:rPr>
        </w:r>
        <w:r w:rsidR="008C1584">
          <w:rPr>
            <w:webHidden/>
          </w:rPr>
          <w:fldChar w:fldCharType="separate"/>
        </w:r>
        <w:r>
          <w:rPr>
            <w:webHidden/>
          </w:rPr>
          <w:t>33</w:t>
        </w:r>
        <w:r w:rsidR="008C1584">
          <w:rPr>
            <w:webHidden/>
          </w:rPr>
          <w:fldChar w:fldCharType="end"/>
        </w:r>
      </w:hyperlink>
    </w:p>
    <w:p w14:paraId="186198DB" w14:textId="77777777" w:rsidR="008C1584" w:rsidRDefault="005535BD">
      <w:pPr>
        <w:pStyle w:val="Obsah3"/>
        <w:tabs>
          <w:tab w:val="left" w:pos="1985"/>
        </w:tabs>
        <w:rPr>
          <w:rFonts w:asciiTheme="minorHAnsi" w:eastAsiaTheme="minorEastAsia" w:hAnsiTheme="minorHAnsi" w:cstheme="minorBidi"/>
          <w:szCs w:val="22"/>
        </w:rPr>
      </w:pPr>
      <w:hyperlink w:anchor="_Toc124499021" w:history="1">
        <w:r w:rsidR="008C1584" w:rsidRPr="00744312">
          <w:rPr>
            <w:rStyle w:val="Hypertextovodkaz"/>
          </w:rPr>
          <w:t>4.3.</w:t>
        </w:r>
        <w:r w:rsidR="008C1584">
          <w:rPr>
            <w:rFonts w:asciiTheme="minorHAnsi" w:eastAsiaTheme="minorEastAsia" w:hAnsiTheme="minorHAnsi" w:cstheme="minorBidi"/>
            <w:szCs w:val="22"/>
          </w:rPr>
          <w:tab/>
        </w:r>
        <w:r w:rsidR="008C1584" w:rsidRPr="00744312">
          <w:rPr>
            <w:rStyle w:val="Hypertextovodkaz"/>
          </w:rPr>
          <w:t>Prostorová analýza</w:t>
        </w:r>
        <w:r w:rsidR="008C1584">
          <w:rPr>
            <w:webHidden/>
          </w:rPr>
          <w:tab/>
        </w:r>
        <w:r w:rsidR="008C1584">
          <w:rPr>
            <w:webHidden/>
          </w:rPr>
          <w:fldChar w:fldCharType="begin"/>
        </w:r>
        <w:r w:rsidR="008C1584">
          <w:rPr>
            <w:webHidden/>
          </w:rPr>
          <w:instrText xml:space="preserve"> PAGEREF _Toc124499021 \h </w:instrText>
        </w:r>
        <w:r w:rsidR="008C1584">
          <w:rPr>
            <w:webHidden/>
          </w:rPr>
        </w:r>
        <w:r w:rsidR="008C1584">
          <w:rPr>
            <w:webHidden/>
          </w:rPr>
          <w:fldChar w:fldCharType="separate"/>
        </w:r>
        <w:r>
          <w:rPr>
            <w:webHidden/>
          </w:rPr>
          <w:t>34</w:t>
        </w:r>
        <w:r w:rsidR="008C1584">
          <w:rPr>
            <w:webHidden/>
          </w:rPr>
          <w:fldChar w:fldCharType="end"/>
        </w:r>
      </w:hyperlink>
    </w:p>
    <w:p w14:paraId="7331D682" w14:textId="77777777" w:rsidR="008C1584" w:rsidRDefault="005535BD">
      <w:pPr>
        <w:pStyle w:val="Obsah2"/>
        <w:rPr>
          <w:rFonts w:asciiTheme="minorHAnsi" w:eastAsiaTheme="minorEastAsia" w:hAnsiTheme="minorHAnsi" w:cstheme="minorBidi"/>
          <w:caps w:val="0"/>
          <w:szCs w:val="22"/>
        </w:rPr>
      </w:pPr>
      <w:hyperlink w:anchor="_Toc124499022" w:history="1">
        <w:r w:rsidR="008C1584" w:rsidRPr="00744312">
          <w:rPr>
            <w:rStyle w:val="Hypertextovodkaz"/>
          </w:rPr>
          <w:t>5.</w:t>
        </w:r>
        <w:r w:rsidR="008C1584">
          <w:rPr>
            <w:rFonts w:asciiTheme="minorHAnsi" w:eastAsiaTheme="minorEastAsia" w:hAnsiTheme="minorHAnsi" w:cstheme="minorBidi"/>
            <w:caps w:val="0"/>
            <w:szCs w:val="22"/>
          </w:rPr>
          <w:tab/>
        </w:r>
        <w:r w:rsidR="008C1584" w:rsidRPr="00744312">
          <w:rPr>
            <w:rStyle w:val="Hypertextovodkaz"/>
          </w:rPr>
          <w:t>Současné problémy a jevy životního prostředí, které by mohly být uplatněním změny ÚPD významně ovlivněny, zejména s ohledem na zvláště chráněná území a ptačí oblasti</w:t>
        </w:r>
        <w:r w:rsidR="008C1584">
          <w:rPr>
            <w:webHidden/>
          </w:rPr>
          <w:tab/>
        </w:r>
        <w:r w:rsidR="008C1584">
          <w:rPr>
            <w:webHidden/>
          </w:rPr>
          <w:fldChar w:fldCharType="begin"/>
        </w:r>
        <w:r w:rsidR="008C1584">
          <w:rPr>
            <w:webHidden/>
          </w:rPr>
          <w:instrText xml:space="preserve"> PAGEREF _Toc124499022 \h </w:instrText>
        </w:r>
        <w:r w:rsidR="008C1584">
          <w:rPr>
            <w:webHidden/>
          </w:rPr>
        </w:r>
        <w:r w:rsidR="008C1584">
          <w:rPr>
            <w:webHidden/>
          </w:rPr>
          <w:fldChar w:fldCharType="separate"/>
        </w:r>
        <w:r>
          <w:rPr>
            <w:webHidden/>
          </w:rPr>
          <w:t>35</w:t>
        </w:r>
        <w:r w:rsidR="008C1584">
          <w:rPr>
            <w:webHidden/>
          </w:rPr>
          <w:fldChar w:fldCharType="end"/>
        </w:r>
      </w:hyperlink>
    </w:p>
    <w:p w14:paraId="59FF27F8" w14:textId="77777777" w:rsidR="008C1584" w:rsidRDefault="005535BD">
      <w:pPr>
        <w:pStyle w:val="Obsah2"/>
        <w:rPr>
          <w:rFonts w:asciiTheme="minorHAnsi" w:eastAsiaTheme="minorEastAsia" w:hAnsiTheme="minorHAnsi" w:cstheme="minorBidi"/>
          <w:caps w:val="0"/>
          <w:szCs w:val="22"/>
        </w:rPr>
      </w:pPr>
      <w:hyperlink w:anchor="_Toc124499023" w:history="1">
        <w:r w:rsidR="008C1584" w:rsidRPr="00744312">
          <w:rPr>
            <w:rStyle w:val="Hypertextovodkaz"/>
          </w:rPr>
          <w:t>6.</w:t>
        </w:r>
        <w:r w:rsidR="008C1584">
          <w:rPr>
            <w:rFonts w:asciiTheme="minorHAnsi" w:eastAsiaTheme="minorEastAsia" w:hAnsiTheme="minorHAnsi" w:cstheme="minorBidi"/>
            <w:caps w:val="0"/>
            <w:szCs w:val="22"/>
          </w:rPr>
          <w:tab/>
        </w:r>
        <w:r w:rsidR="008C1584" w:rsidRPr="00744312">
          <w:rPr>
            <w:rStyle w:val="Hypertextovodkaz"/>
          </w:rPr>
          <w:t>Zhodnocení stávajících a předpokládaných vlivů navrhovaných variant změny ÚPD</w:t>
        </w:r>
        <w:r w:rsidR="008C1584">
          <w:rPr>
            <w:webHidden/>
          </w:rPr>
          <w:tab/>
        </w:r>
        <w:r w:rsidR="008C1584">
          <w:rPr>
            <w:webHidden/>
          </w:rPr>
          <w:fldChar w:fldCharType="begin"/>
        </w:r>
        <w:r w:rsidR="008C1584">
          <w:rPr>
            <w:webHidden/>
          </w:rPr>
          <w:instrText xml:space="preserve"> PAGEREF _Toc124499023 \h </w:instrText>
        </w:r>
        <w:r w:rsidR="008C1584">
          <w:rPr>
            <w:webHidden/>
          </w:rPr>
        </w:r>
        <w:r w:rsidR="008C1584">
          <w:rPr>
            <w:webHidden/>
          </w:rPr>
          <w:fldChar w:fldCharType="separate"/>
        </w:r>
        <w:r>
          <w:rPr>
            <w:webHidden/>
          </w:rPr>
          <w:t>37</w:t>
        </w:r>
        <w:r w:rsidR="008C1584">
          <w:rPr>
            <w:webHidden/>
          </w:rPr>
          <w:fldChar w:fldCharType="end"/>
        </w:r>
      </w:hyperlink>
    </w:p>
    <w:p w14:paraId="2CAD40EB" w14:textId="77777777" w:rsidR="008C1584" w:rsidRDefault="005535BD">
      <w:pPr>
        <w:pStyle w:val="Obsah3"/>
        <w:tabs>
          <w:tab w:val="left" w:pos="1985"/>
        </w:tabs>
        <w:rPr>
          <w:rFonts w:asciiTheme="minorHAnsi" w:eastAsiaTheme="minorEastAsia" w:hAnsiTheme="minorHAnsi" w:cstheme="minorBidi"/>
          <w:szCs w:val="22"/>
        </w:rPr>
      </w:pPr>
      <w:hyperlink w:anchor="_Toc124499024" w:history="1">
        <w:r w:rsidR="008C1584" w:rsidRPr="00744312">
          <w:rPr>
            <w:rStyle w:val="Hypertextovodkaz"/>
          </w:rPr>
          <w:t>6.1.</w:t>
        </w:r>
        <w:r w:rsidR="008C1584">
          <w:rPr>
            <w:rFonts w:asciiTheme="minorHAnsi" w:eastAsiaTheme="minorEastAsia" w:hAnsiTheme="minorHAnsi" w:cstheme="minorBidi"/>
            <w:szCs w:val="22"/>
          </w:rPr>
          <w:tab/>
        </w:r>
        <w:r w:rsidR="008C1584" w:rsidRPr="00744312">
          <w:rPr>
            <w:rStyle w:val="Hypertextovodkaz"/>
          </w:rPr>
          <w:t>Vysvětlení pojmů a způsob hodnocení</w:t>
        </w:r>
        <w:r w:rsidR="008C1584">
          <w:rPr>
            <w:webHidden/>
          </w:rPr>
          <w:tab/>
        </w:r>
        <w:r w:rsidR="008C1584">
          <w:rPr>
            <w:webHidden/>
          </w:rPr>
          <w:fldChar w:fldCharType="begin"/>
        </w:r>
        <w:r w:rsidR="008C1584">
          <w:rPr>
            <w:webHidden/>
          </w:rPr>
          <w:instrText xml:space="preserve"> PAGEREF _Toc124499024 \h </w:instrText>
        </w:r>
        <w:r w:rsidR="008C1584">
          <w:rPr>
            <w:webHidden/>
          </w:rPr>
        </w:r>
        <w:r w:rsidR="008C1584">
          <w:rPr>
            <w:webHidden/>
          </w:rPr>
          <w:fldChar w:fldCharType="separate"/>
        </w:r>
        <w:r>
          <w:rPr>
            <w:webHidden/>
          </w:rPr>
          <w:t>37</w:t>
        </w:r>
        <w:r w:rsidR="008C1584">
          <w:rPr>
            <w:webHidden/>
          </w:rPr>
          <w:fldChar w:fldCharType="end"/>
        </w:r>
      </w:hyperlink>
    </w:p>
    <w:p w14:paraId="0DA03976" w14:textId="77777777" w:rsidR="008C1584" w:rsidRDefault="005535BD">
      <w:pPr>
        <w:pStyle w:val="Obsah3"/>
        <w:tabs>
          <w:tab w:val="left" w:pos="1985"/>
        </w:tabs>
        <w:rPr>
          <w:rFonts w:asciiTheme="minorHAnsi" w:eastAsiaTheme="minorEastAsia" w:hAnsiTheme="minorHAnsi" w:cstheme="minorBidi"/>
          <w:szCs w:val="22"/>
        </w:rPr>
      </w:pPr>
      <w:hyperlink w:anchor="_Toc124499025" w:history="1">
        <w:r w:rsidR="008C1584" w:rsidRPr="00744312">
          <w:rPr>
            <w:rStyle w:val="Hypertextovodkaz"/>
          </w:rPr>
          <w:t>6.2</w:t>
        </w:r>
        <w:r w:rsidR="008C1584">
          <w:rPr>
            <w:rFonts w:asciiTheme="minorHAnsi" w:eastAsiaTheme="minorEastAsia" w:hAnsiTheme="minorHAnsi" w:cstheme="minorBidi"/>
            <w:szCs w:val="22"/>
          </w:rPr>
          <w:tab/>
        </w:r>
        <w:r w:rsidR="008C1584" w:rsidRPr="00744312">
          <w:rPr>
            <w:rStyle w:val="Hypertextovodkaz"/>
          </w:rPr>
          <w:t>Souhrnné vyhodnocení vlivů na obyvatelstvo, složky životního prostředí, kulturně histotrické dědictví a hmmotný majetek</w:t>
        </w:r>
        <w:r w:rsidR="008C1584">
          <w:rPr>
            <w:webHidden/>
          </w:rPr>
          <w:tab/>
        </w:r>
        <w:r w:rsidR="008C1584">
          <w:rPr>
            <w:webHidden/>
          </w:rPr>
          <w:fldChar w:fldCharType="begin"/>
        </w:r>
        <w:r w:rsidR="008C1584">
          <w:rPr>
            <w:webHidden/>
          </w:rPr>
          <w:instrText xml:space="preserve"> PAGEREF _Toc124499025 \h </w:instrText>
        </w:r>
        <w:r w:rsidR="008C1584">
          <w:rPr>
            <w:webHidden/>
          </w:rPr>
        </w:r>
        <w:r w:rsidR="008C1584">
          <w:rPr>
            <w:webHidden/>
          </w:rPr>
          <w:fldChar w:fldCharType="separate"/>
        </w:r>
        <w:r>
          <w:rPr>
            <w:webHidden/>
          </w:rPr>
          <w:t>38</w:t>
        </w:r>
        <w:r w:rsidR="008C1584">
          <w:rPr>
            <w:webHidden/>
          </w:rPr>
          <w:fldChar w:fldCharType="end"/>
        </w:r>
      </w:hyperlink>
    </w:p>
    <w:p w14:paraId="56C91F49" w14:textId="77777777" w:rsidR="008C1584" w:rsidRDefault="005535BD">
      <w:pPr>
        <w:pStyle w:val="Obsah3"/>
        <w:tabs>
          <w:tab w:val="left" w:pos="1985"/>
        </w:tabs>
        <w:rPr>
          <w:rFonts w:asciiTheme="minorHAnsi" w:eastAsiaTheme="minorEastAsia" w:hAnsiTheme="minorHAnsi" w:cstheme="minorBidi"/>
          <w:szCs w:val="22"/>
        </w:rPr>
      </w:pPr>
      <w:hyperlink w:anchor="_Toc124499026" w:history="1">
        <w:r w:rsidR="008C1584" w:rsidRPr="00744312">
          <w:rPr>
            <w:rStyle w:val="Hypertextovodkaz"/>
          </w:rPr>
          <w:t>6.3</w:t>
        </w:r>
        <w:r w:rsidR="008C1584">
          <w:rPr>
            <w:rFonts w:asciiTheme="minorHAnsi" w:eastAsiaTheme="minorEastAsia" w:hAnsiTheme="minorHAnsi" w:cstheme="minorBidi"/>
            <w:szCs w:val="22"/>
          </w:rPr>
          <w:tab/>
        </w:r>
        <w:r w:rsidR="008C1584" w:rsidRPr="00744312">
          <w:rPr>
            <w:rStyle w:val="Hypertextovodkaz"/>
          </w:rPr>
          <w:t>Výsledky vyhodnocení kumulativních a synergických vlivů</w:t>
        </w:r>
        <w:r w:rsidR="008C1584">
          <w:rPr>
            <w:webHidden/>
          </w:rPr>
          <w:tab/>
        </w:r>
        <w:r w:rsidR="008C1584">
          <w:rPr>
            <w:webHidden/>
          </w:rPr>
          <w:fldChar w:fldCharType="begin"/>
        </w:r>
        <w:r w:rsidR="008C1584">
          <w:rPr>
            <w:webHidden/>
          </w:rPr>
          <w:instrText xml:space="preserve"> PAGEREF _Toc124499026 \h </w:instrText>
        </w:r>
        <w:r w:rsidR="008C1584">
          <w:rPr>
            <w:webHidden/>
          </w:rPr>
        </w:r>
        <w:r w:rsidR="008C1584">
          <w:rPr>
            <w:webHidden/>
          </w:rPr>
          <w:fldChar w:fldCharType="separate"/>
        </w:r>
        <w:r>
          <w:rPr>
            <w:webHidden/>
          </w:rPr>
          <w:t>42</w:t>
        </w:r>
        <w:r w:rsidR="008C1584">
          <w:rPr>
            <w:webHidden/>
          </w:rPr>
          <w:fldChar w:fldCharType="end"/>
        </w:r>
      </w:hyperlink>
    </w:p>
    <w:p w14:paraId="7CC20EEE" w14:textId="77777777" w:rsidR="008C1584" w:rsidRDefault="005535BD">
      <w:pPr>
        <w:pStyle w:val="Obsah2"/>
        <w:rPr>
          <w:rFonts w:asciiTheme="minorHAnsi" w:eastAsiaTheme="minorEastAsia" w:hAnsiTheme="minorHAnsi" w:cstheme="minorBidi"/>
          <w:caps w:val="0"/>
          <w:szCs w:val="22"/>
        </w:rPr>
      </w:pPr>
      <w:hyperlink w:anchor="_Toc124499027" w:history="1">
        <w:r w:rsidR="008C1584" w:rsidRPr="00744312">
          <w:rPr>
            <w:rStyle w:val="Hypertextovodkaz"/>
          </w:rPr>
          <w:t>7.</w:t>
        </w:r>
        <w:r w:rsidR="008C1584">
          <w:rPr>
            <w:rFonts w:asciiTheme="minorHAnsi" w:eastAsiaTheme="minorEastAsia" w:hAnsiTheme="minorHAnsi" w:cstheme="minorBidi"/>
            <w:caps w:val="0"/>
            <w:szCs w:val="22"/>
          </w:rPr>
          <w:tab/>
        </w:r>
        <w:r w:rsidR="008C1584" w:rsidRPr="00744312">
          <w:rPr>
            <w:rStyle w:val="Hypertextovodkaz"/>
          </w:rPr>
          <w:t>Porovnání zjištěných nebo předpokládaných kladných a záporných vlivů dle jednotlivých variant řešení a jejich zhodnocení, popis použitých metod vyhodnocení včetně jejich omezení.</w:t>
        </w:r>
        <w:r w:rsidR="008C1584">
          <w:rPr>
            <w:webHidden/>
          </w:rPr>
          <w:tab/>
        </w:r>
        <w:r w:rsidR="008C1584">
          <w:rPr>
            <w:webHidden/>
          </w:rPr>
          <w:fldChar w:fldCharType="begin"/>
        </w:r>
        <w:r w:rsidR="008C1584">
          <w:rPr>
            <w:webHidden/>
          </w:rPr>
          <w:instrText xml:space="preserve"> PAGEREF _Toc124499027 \h </w:instrText>
        </w:r>
        <w:r w:rsidR="008C1584">
          <w:rPr>
            <w:webHidden/>
          </w:rPr>
        </w:r>
        <w:r w:rsidR="008C1584">
          <w:rPr>
            <w:webHidden/>
          </w:rPr>
          <w:fldChar w:fldCharType="separate"/>
        </w:r>
        <w:r>
          <w:rPr>
            <w:webHidden/>
          </w:rPr>
          <w:t>44</w:t>
        </w:r>
        <w:r w:rsidR="008C1584">
          <w:rPr>
            <w:webHidden/>
          </w:rPr>
          <w:fldChar w:fldCharType="end"/>
        </w:r>
      </w:hyperlink>
    </w:p>
    <w:p w14:paraId="3BC3B161" w14:textId="77777777" w:rsidR="008C1584" w:rsidRDefault="005535BD">
      <w:pPr>
        <w:pStyle w:val="Obsah2"/>
        <w:rPr>
          <w:rFonts w:asciiTheme="minorHAnsi" w:eastAsiaTheme="minorEastAsia" w:hAnsiTheme="minorHAnsi" w:cstheme="minorBidi"/>
          <w:caps w:val="0"/>
          <w:szCs w:val="22"/>
        </w:rPr>
      </w:pPr>
      <w:hyperlink w:anchor="_Toc124499028" w:history="1">
        <w:r w:rsidR="008C1584" w:rsidRPr="00744312">
          <w:rPr>
            <w:rStyle w:val="Hypertextovodkaz"/>
          </w:rPr>
          <w:t>8.</w:t>
        </w:r>
        <w:r w:rsidR="008C1584">
          <w:rPr>
            <w:rFonts w:asciiTheme="minorHAnsi" w:eastAsiaTheme="minorEastAsia" w:hAnsiTheme="minorHAnsi" w:cstheme="minorBidi"/>
            <w:caps w:val="0"/>
            <w:szCs w:val="22"/>
          </w:rPr>
          <w:tab/>
        </w:r>
        <w:r w:rsidR="008C1584" w:rsidRPr="00744312">
          <w:rPr>
            <w:rStyle w:val="Hypertextovodkaz"/>
          </w:rPr>
          <w:t>Popis navrhovaných opatření pro předcházení, snížení nebo kompenzaci všech zjištěných nebo předpokládaných závažných záporných vlivů na životní prostředí</w:t>
        </w:r>
        <w:r w:rsidR="008C1584">
          <w:rPr>
            <w:webHidden/>
          </w:rPr>
          <w:tab/>
        </w:r>
        <w:r w:rsidR="008C1584">
          <w:rPr>
            <w:webHidden/>
          </w:rPr>
          <w:fldChar w:fldCharType="begin"/>
        </w:r>
        <w:r w:rsidR="008C1584">
          <w:rPr>
            <w:webHidden/>
          </w:rPr>
          <w:instrText xml:space="preserve"> PAGEREF _Toc124499028 \h </w:instrText>
        </w:r>
        <w:r w:rsidR="008C1584">
          <w:rPr>
            <w:webHidden/>
          </w:rPr>
        </w:r>
        <w:r w:rsidR="008C1584">
          <w:rPr>
            <w:webHidden/>
          </w:rPr>
          <w:fldChar w:fldCharType="separate"/>
        </w:r>
        <w:r>
          <w:rPr>
            <w:webHidden/>
          </w:rPr>
          <w:t>47</w:t>
        </w:r>
        <w:r w:rsidR="008C1584">
          <w:rPr>
            <w:webHidden/>
          </w:rPr>
          <w:fldChar w:fldCharType="end"/>
        </w:r>
      </w:hyperlink>
    </w:p>
    <w:p w14:paraId="5D78A5E3" w14:textId="77777777" w:rsidR="008C1584" w:rsidRDefault="005535BD">
      <w:pPr>
        <w:pStyle w:val="Obsah2"/>
        <w:rPr>
          <w:rFonts w:asciiTheme="minorHAnsi" w:eastAsiaTheme="minorEastAsia" w:hAnsiTheme="minorHAnsi" w:cstheme="minorBidi"/>
          <w:caps w:val="0"/>
          <w:szCs w:val="22"/>
        </w:rPr>
      </w:pPr>
      <w:hyperlink w:anchor="_Toc124499029" w:history="1">
        <w:r w:rsidR="008C1584" w:rsidRPr="00744312">
          <w:rPr>
            <w:rStyle w:val="Hypertextovodkaz"/>
          </w:rPr>
          <w:t>9.</w:t>
        </w:r>
        <w:r w:rsidR="008C1584">
          <w:rPr>
            <w:rFonts w:asciiTheme="minorHAnsi" w:eastAsiaTheme="minorEastAsia" w:hAnsiTheme="minorHAnsi" w:cstheme="minorBidi"/>
            <w:caps w:val="0"/>
            <w:szCs w:val="22"/>
          </w:rPr>
          <w:tab/>
        </w:r>
        <w:r w:rsidR="008C1584" w:rsidRPr="00744312">
          <w:rPr>
            <w:rStyle w:val="Hypertextovodkaz"/>
          </w:rPr>
          <w:t>Zhodnocení způsobu zapracování vnitrostátních cílů ochrany životního prostředí do územně plánovací dokumentace a jejich zohlednění při výběru variant řešení</w:t>
        </w:r>
        <w:r w:rsidR="008C1584">
          <w:rPr>
            <w:webHidden/>
          </w:rPr>
          <w:tab/>
        </w:r>
        <w:r w:rsidR="008C1584">
          <w:rPr>
            <w:webHidden/>
          </w:rPr>
          <w:fldChar w:fldCharType="begin"/>
        </w:r>
        <w:r w:rsidR="008C1584">
          <w:rPr>
            <w:webHidden/>
          </w:rPr>
          <w:instrText xml:space="preserve"> PAGEREF _Toc124499029 \h </w:instrText>
        </w:r>
        <w:r w:rsidR="008C1584">
          <w:rPr>
            <w:webHidden/>
          </w:rPr>
        </w:r>
        <w:r w:rsidR="008C1584">
          <w:rPr>
            <w:webHidden/>
          </w:rPr>
          <w:fldChar w:fldCharType="separate"/>
        </w:r>
        <w:r>
          <w:rPr>
            <w:webHidden/>
          </w:rPr>
          <w:t>49</w:t>
        </w:r>
        <w:r w:rsidR="008C1584">
          <w:rPr>
            <w:webHidden/>
          </w:rPr>
          <w:fldChar w:fldCharType="end"/>
        </w:r>
      </w:hyperlink>
    </w:p>
    <w:p w14:paraId="7880D286" w14:textId="77777777" w:rsidR="008C1584" w:rsidRDefault="005535BD">
      <w:pPr>
        <w:pStyle w:val="Obsah2"/>
        <w:rPr>
          <w:rFonts w:asciiTheme="minorHAnsi" w:eastAsiaTheme="minorEastAsia" w:hAnsiTheme="minorHAnsi" w:cstheme="minorBidi"/>
          <w:caps w:val="0"/>
          <w:szCs w:val="22"/>
        </w:rPr>
      </w:pPr>
      <w:hyperlink w:anchor="_Toc124499030" w:history="1">
        <w:r w:rsidR="008C1584" w:rsidRPr="00744312">
          <w:rPr>
            <w:rStyle w:val="Hypertextovodkaz"/>
          </w:rPr>
          <w:t>10.</w:t>
        </w:r>
        <w:r w:rsidR="008C1584">
          <w:rPr>
            <w:rFonts w:asciiTheme="minorHAnsi" w:eastAsiaTheme="minorEastAsia" w:hAnsiTheme="minorHAnsi" w:cstheme="minorBidi"/>
            <w:caps w:val="0"/>
            <w:szCs w:val="22"/>
          </w:rPr>
          <w:tab/>
        </w:r>
        <w:r w:rsidR="008C1584" w:rsidRPr="00744312">
          <w:rPr>
            <w:rStyle w:val="Hypertextovodkaz"/>
          </w:rPr>
          <w:t>Návrh ukazatelů pro sledování vlivů změny ÚPD  na životní prostředí</w:t>
        </w:r>
        <w:r w:rsidR="008C1584">
          <w:rPr>
            <w:webHidden/>
          </w:rPr>
          <w:tab/>
        </w:r>
        <w:r w:rsidR="008C1584">
          <w:rPr>
            <w:webHidden/>
          </w:rPr>
          <w:fldChar w:fldCharType="begin"/>
        </w:r>
        <w:r w:rsidR="008C1584">
          <w:rPr>
            <w:webHidden/>
          </w:rPr>
          <w:instrText xml:space="preserve"> PAGEREF _Toc124499030 \h </w:instrText>
        </w:r>
        <w:r w:rsidR="008C1584">
          <w:rPr>
            <w:webHidden/>
          </w:rPr>
        </w:r>
        <w:r w:rsidR="008C1584">
          <w:rPr>
            <w:webHidden/>
          </w:rPr>
          <w:fldChar w:fldCharType="separate"/>
        </w:r>
        <w:r>
          <w:rPr>
            <w:webHidden/>
          </w:rPr>
          <w:t>51</w:t>
        </w:r>
        <w:r w:rsidR="008C1584">
          <w:rPr>
            <w:webHidden/>
          </w:rPr>
          <w:fldChar w:fldCharType="end"/>
        </w:r>
      </w:hyperlink>
    </w:p>
    <w:p w14:paraId="01194F73" w14:textId="77777777" w:rsidR="008C1584" w:rsidRDefault="005535BD">
      <w:pPr>
        <w:pStyle w:val="Obsah2"/>
        <w:rPr>
          <w:rFonts w:asciiTheme="minorHAnsi" w:eastAsiaTheme="minorEastAsia" w:hAnsiTheme="minorHAnsi" w:cstheme="minorBidi"/>
          <w:caps w:val="0"/>
          <w:szCs w:val="22"/>
        </w:rPr>
      </w:pPr>
      <w:hyperlink w:anchor="_Toc124499031" w:history="1">
        <w:r w:rsidR="008C1584" w:rsidRPr="00744312">
          <w:rPr>
            <w:rStyle w:val="Hypertextovodkaz"/>
          </w:rPr>
          <w:t>11.</w:t>
        </w:r>
        <w:r w:rsidR="008C1584">
          <w:rPr>
            <w:rFonts w:asciiTheme="minorHAnsi" w:eastAsiaTheme="minorEastAsia" w:hAnsiTheme="minorHAnsi" w:cstheme="minorBidi"/>
            <w:caps w:val="0"/>
            <w:szCs w:val="22"/>
          </w:rPr>
          <w:tab/>
        </w:r>
        <w:r w:rsidR="008C1584" w:rsidRPr="00744312">
          <w:rPr>
            <w:rStyle w:val="Hypertextovodkaz"/>
          </w:rPr>
          <w:t>Návrh požadavků na rozhodování ve vymezených plochách a koridorech z hlediska minimalizace negativních vlivů na životní prostředí</w:t>
        </w:r>
        <w:r w:rsidR="008C1584">
          <w:rPr>
            <w:webHidden/>
          </w:rPr>
          <w:tab/>
        </w:r>
        <w:r w:rsidR="008C1584">
          <w:rPr>
            <w:webHidden/>
          </w:rPr>
          <w:fldChar w:fldCharType="begin"/>
        </w:r>
        <w:r w:rsidR="008C1584">
          <w:rPr>
            <w:webHidden/>
          </w:rPr>
          <w:instrText xml:space="preserve"> PAGEREF _Toc124499031 \h </w:instrText>
        </w:r>
        <w:r w:rsidR="008C1584">
          <w:rPr>
            <w:webHidden/>
          </w:rPr>
        </w:r>
        <w:r w:rsidR="008C1584">
          <w:rPr>
            <w:webHidden/>
          </w:rPr>
          <w:fldChar w:fldCharType="separate"/>
        </w:r>
        <w:r>
          <w:rPr>
            <w:webHidden/>
          </w:rPr>
          <w:t>52</w:t>
        </w:r>
        <w:r w:rsidR="008C1584">
          <w:rPr>
            <w:webHidden/>
          </w:rPr>
          <w:fldChar w:fldCharType="end"/>
        </w:r>
      </w:hyperlink>
    </w:p>
    <w:p w14:paraId="4309B07D" w14:textId="77777777" w:rsidR="008C1584" w:rsidRDefault="005535BD">
      <w:pPr>
        <w:pStyle w:val="Obsah2"/>
        <w:rPr>
          <w:rFonts w:asciiTheme="minorHAnsi" w:eastAsiaTheme="minorEastAsia" w:hAnsiTheme="minorHAnsi" w:cstheme="minorBidi"/>
          <w:caps w:val="0"/>
          <w:szCs w:val="22"/>
        </w:rPr>
      </w:pPr>
      <w:hyperlink w:anchor="_Toc124499032" w:history="1">
        <w:r w:rsidR="008C1584" w:rsidRPr="00744312">
          <w:rPr>
            <w:rStyle w:val="Hypertextovodkaz"/>
          </w:rPr>
          <w:t>12.</w:t>
        </w:r>
        <w:r w:rsidR="008C1584">
          <w:rPr>
            <w:rFonts w:asciiTheme="minorHAnsi" w:eastAsiaTheme="minorEastAsia" w:hAnsiTheme="minorHAnsi" w:cstheme="minorBidi"/>
            <w:caps w:val="0"/>
            <w:szCs w:val="22"/>
          </w:rPr>
          <w:tab/>
        </w:r>
        <w:r w:rsidR="008C1584" w:rsidRPr="00744312">
          <w:rPr>
            <w:rStyle w:val="Hypertextovodkaz"/>
          </w:rPr>
          <w:t>Netechnické shrnutí výše uvedených údajů</w:t>
        </w:r>
        <w:r w:rsidR="008C1584">
          <w:rPr>
            <w:webHidden/>
          </w:rPr>
          <w:tab/>
        </w:r>
        <w:r w:rsidR="008C1584">
          <w:rPr>
            <w:webHidden/>
          </w:rPr>
          <w:fldChar w:fldCharType="begin"/>
        </w:r>
        <w:r w:rsidR="008C1584">
          <w:rPr>
            <w:webHidden/>
          </w:rPr>
          <w:instrText xml:space="preserve"> PAGEREF _Toc124499032 \h </w:instrText>
        </w:r>
        <w:r w:rsidR="008C1584">
          <w:rPr>
            <w:webHidden/>
          </w:rPr>
        </w:r>
        <w:r w:rsidR="008C1584">
          <w:rPr>
            <w:webHidden/>
          </w:rPr>
          <w:fldChar w:fldCharType="separate"/>
        </w:r>
        <w:r>
          <w:rPr>
            <w:webHidden/>
          </w:rPr>
          <w:t>54</w:t>
        </w:r>
        <w:r w:rsidR="008C1584">
          <w:rPr>
            <w:webHidden/>
          </w:rPr>
          <w:fldChar w:fldCharType="end"/>
        </w:r>
      </w:hyperlink>
    </w:p>
    <w:p w14:paraId="65C490B6" w14:textId="77777777" w:rsidR="008C1584" w:rsidRDefault="005535BD">
      <w:pPr>
        <w:pStyle w:val="Obsah2"/>
        <w:rPr>
          <w:rFonts w:asciiTheme="minorHAnsi" w:eastAsiaTheme="minorEastAsia" w:hAnsiTheme="minorHAnsi" w:cstheme="minorBidi"/>
          <w:caps w:val="0"/>
          <w:szCs w:val="22"/>
        </w:rPr>
      </w:pPr>
      <w:hyperlink w:anchor="_Toc124499033" w:history="1">
        <w:r w:rsidR="008C1584" w:rsidRPr="00744312">
          <w:rPr>
            <w:rStyle w:val="Hypertextovodkaz"/>
          </w:rPr>
          <w:t>13.</w:t>
        </w:r>
        <w:r w:rsidR="008C1584">
          <w:rPr>
            <w:rFonts w:asciiTheme="minorHAnsi" w:eastAsiaTheme="minorEastAsia" w:hAnsiTheme="minorHAnsi" w:cstheme="minorBidi"/>
            <w:caps w:val="0"/>
            <w:szCs w:val="22"/>
          </w:rPr>
          <w:tab/>
        </w:r>
        <w:r w:rsidR="008C1584" w:rsidRPr="00744312">
          <w:rPr>
            <w:rStyle w:val="Hypertextovodkaz"/>
          </w:rPr>
          <w:t>Závěr</w:t>
        </w:r>
        <w:r w:rsidR="008C1584">
          <w:rPr>
            <w:webHidden/>
          </w:rPr>
          <w:tab/>
        </w:r>
        <w:r w:rsidR="008C1584">
          <w:rPr>
            <w:webHidden/>
          </w:rPr>
          <w:fldChar w:fldCharType="begin"/>
        </w:r>
        <w:r w:rsidR="008C1584">
          <w:rPr>
            <w:webHidden/>
          </w:rPr>
          <w:instrText xml:space="preserve"> PAGEREF _Toc124499033 \h </w:instrText>
        </w:r>
        <w:r w:rsidR="008C1584">
          <w:rPr>
            <w:webHidden/>
          </w:rPr>
        </w:r>
        <w:r w:rsidR="008C1584">
          <w:rPr>
            <w:webHidden/>
          </w:rPr>
          <w:fldChar w:fldCharType="separate"/>
        </w:r>
        <w:r>
          <w:rPr>
            <w:webHidden/>
          </w:rPr>
          <w:t>59</w:t>
        </w:r>
        <w:r w:rsidR="008C1584">
          <w:rPr>
            <w:webHidden/>
          </w:rPr>
          <w:fldChar w:fldCharType="end"/>
        </w:r>
      </w:hyperlink>
    </w:p>
    <w:p w14:paraId="40F09199" w14:textId="77777777" w:rsidR="008C1584" w:rsidRDefault="005535BD">
      <w:pPr>
        <w:pStyle w:val="Obsah2"/>
        <w:rPr>
          <w:rFonts w:asciiTheme="minorHAnsi" w:eastAsiaTheme="minorEastAsia" w:hAnsiTheme="minorHAnsi" w:cstheme="minorBidi"/>
          <w:caps w:val="0"/>
          <w:szCs w:val="22"/>
        </w:rPr>
      </w:pPr>
      <w:hyperlink w:anchor="_Toc124499034" w:history="1">
        <w:r w:rsidR="008C1584" w:rsidRPr="00744312">
          <w:rPr>
            <w:rStyle w:val="Hypertextovodkaz"/>
          </w:rPr>
          <w:t>14.</w:t>
        </w:r>
        <w:r w:rsidR="008C1584">
          <w:rPr>
            <w:rFonts w:asciiTheme="minorHAnsi" w:eastAsiaTheme="minorEastAsia" w:hAnsiTheme="minorHAnsi" w:cstheme="minorBidi"/>
            <w:caps w:val="0"/>
            <w:szCs w:val="22"/>
          </w:rPr>
          <w:tab/>
        </w:r>
        <w:r w:rsidR="008C1584" w:rsidRPr="00744312">
          <w:rPr>
            <w:rStyle w:val="Hypertextovodkaz"/>
          </w:rPr>
          <w:t>vyhodnocení požadavků příslušného Úřadu k návrhu zadání změny č. 3105/10</w:t>
        </w:r>
        <w:r w:rsidR="008C1584">
          <w:rPr>
            <w:webHidden/>
          </w:rPr>
          <w:tab/>
        </w:r>
        <w:r w:rsidR="008C1584">
          <w:rPr>
            <w:webHidden/>
          </w:rPr>
          <w:fldChar w:fldCharType="begin"/>
        </w:r>
        <w:r w:rsidR="008C1584">
          <w:rPr>
            <w:webHidden/>
          </w:rPr>
          <w:instrText xml:space="preserve"> PAGEREF _Toc124499034 \h </w:instrText>
        </w:r>
        <w:r w:rsidR="008C1584">
          <w:rPr>
            <w:webHidden/>
          </w:rPr>
        </w:r>
        <w:r w:rsidR="008C1584">
          <w:rPr>
            <w:webHidden/>
          </w:rPr>
          <w:fldChar w:fldCharType="separate"/>
        </w:r>
        <w:r>
          <w:rPr>
            <w:webHidden/>
          </w:rPr>
          <w:t>60</w:t>
        </w:r>
        <w:r w:rsidR="008C1584">
          <w:rPr>
            <w:webHidden/>
          </w:rPr>
          <w:fldChar w:fldCharType="end"/>
        </w:r>
      </w:hyperlink>
    </w:p>
    <w:p w14:paraId="680E819B" w14:textId="77777777" w:rsidR="008C1584" w:rsidRDefault="005535BD">
      <w:pPr>
        <w:pStyle w:val="Obsah2"/>
        <w:rPr>
          <w:rFonts w:asciiTheme="minorHAnsi" w:eastAsiaTheme="minorEastAsia" w:hAnsiTheme="minorHAnsi" w:cstheme="minorBidi"/>
          <w:caps w:val="0"/>
          <w:szCs w:val="22"/>
        </w:rPr>
      </w:pPr>
      <w:hyperlink w:anchor="_Toc124499035" w:history="1">
        <w:r w:rsidR="008C1584" w:rsidRPr="00744312">
          <w:rPr>
            <w:rStyle w:val="Hypertextovodkaz"/>
          </w:rPr>
          <w:t>15.</w:t>
        </w:r>
        <w:r w:rsidR="008C1584">
          <w:rPr>
            <w:rFonts w:asciiTheme="minorHAnsi" w:eastAsiaTheme="minorEastAsia" w:hAnsiTheme="minorHAnsi" w:cstheme="minorBidi"/>
            <w:caps w:val="0"/>
            <w:szCs w:val="22"/>
          </w:rPr>
          <w:tab/>
        </w:r>
        <w:r w:rsidR="008C1584" w:rsidRPr="00744312">
          <w:rPr>
            <w:rStyle w:val="Hypertextovodkaz"/>
          </w:rPr>
          <w:t>přílohy</w:t>
        </w:r>
        <w:r w:rsidR="008C1584">
          <w:rPr>
            <w:webHidden/>
          </w:rPr>
          <w:tab/>
        </w:r>
        <w:r w:rsidR="008C1584">
          <w:rPr>
            <w:webHidden/>
          </w:rPr>
          <w:fldChar w:fldCharType="begin"/>
        </w:r>
        <w:r w:rsidR="008C1584">
          <w:rPr>
            <w:webHidden/>
          </w:rPr>
          <w:instrText xml:space="preserve"> PAGEREF _Toc124499035 \h </w:instrText>
        </w:r>
        <w:r w:rsidR="008C1584">
          <w:rPr>
            <w:webHidden/>
          </w:rPr>
        </w:r>
        <w:r w:rsidR="008C1584">
          <w:rPr>
            <w:webHidden/>
          </w:rPr>
          <w:fldChar w:fldCharType="separate"/>
        </w:r>
        <w:r>
          <w:rPr>
            <w:webHidden/>
          </w:rPr>
          <w:t>61</w:t>
        </w:r>
        <w:r w:rsidR="008C1584">
          <w:rPr>
            <w:webHidden/>
          </w:rPr>
          <w:fldChar w:fldCharType="end"/>
        </w:r>
      </w:hyperlink>
    </w:p>
    <w:p w14:paraId="0F8F0E26" w14:textId="77777777" w:rsidR="008C1584" w:rsidRDefault="005535BD">
      <w:pPr>
        <w:pStyle w:val="Obsah3"/>
        <w:tabs>
          <w:tab w:val="left" w:pos="2028"/>
        </w:tabs>
        <w:rPr>
          <w:rFonts w:asciiTheme="minorHAnsi" w:eastAsiaTheme="minorEastAsia" w:hAnsiTheme="minorHAnsi" w:cstheme="minorBidi"/>
          <w:szCs w:val="22"/>
        </w:rPr>
      </w:pPr>
      <w:hyperlink w:anchor="_Toc124499036" w:history="1">
        <w:r w:rsidR="008C1584" w:rsidRPr="00744312">
          <w:rPr>
            <w:rStyle w:val="Hypertextovodkaz"/>
          </w:rPr>
          <w:t>15.1</w:t>
        </w:r>
        <w:r w:rsidR="008C1584">
          <w:rPr>
            <w:rFonts w:asciiTheme="minorHAnsi" w:eastAsiaTheme="minorEastAsia" w:hAnsiTheme="minorHAnsi" w:cstheme="minorBidi"/>
            <w:szCs w:val="22"/>
          </w:rPr>
          <w:tab/>
        </w:r>
        <w:r w:rsidR="008C1584" w:rsidRPr="00744312">
          <w:rPr>
            <w:rStyle w:val="Hypertextovodkaz"/>
          </w:rPr>
          <w:t>Hodnoty a limity</w:t>
        </w:r>
        <w:r w:rsidR="008C1584">
          <w:rPr>
            <w:webHidden/>
          </w:rPr>
          <w:tab/>
        </w:r>
        <w:r w:rsidR="008C1584">
          <w:rPr>
            <w:webHidden/>
          </w:rPr>
          <w:fldChar w:fldCharType="begin"/>
        </w:r>
        <w:r w:rsidR="008C1584">
          <w:rPr>
            <w:webHidden/>
          </w:rPr>
          <w:instrText xml:space="preserve"> PAGEREF _Toc124499036 \h </w:instrText>
        </w:r>
        <w:r w:rsidR="008C1584">
          <w:rPr>
            <w:webHidden/>
          </w:rPr>
        </w:r>
        <w:r w:rsidR="008C1584">
          <w:rPr>
            <w:webHidden/>
          </w:rPr>
          <w:fldChar w:fldCharType="separate"/>
        </w:r>
        <w:r>
          <w:rPr>
            <w:webHidden/>
          </w:rPr>
          <w:t>62</w:t>
        </w:r>
        <w:r w:rsidR="008C1584">
          <w:rPr>
            <w:webHidden/>
          </w:rPr>
          <w:fldChar w:fldCharType="end"/>
        </w:r>
      </w:hyperlink>
    </w:p>
    <w:p w14:paraId="7E1E7E6D" w14:textId="77777777" w:rsidR="008C1584" w:rsidRDefault="005535BD">
      <w:pPr>
        <w:pStyle w:val="Obsah3"/>
        <w:tabs>
          <w:tab w:val="left" w:pos="2028"/>
        </w:tabs>
        <w:rPr>
          <w:rFonts w:asciiTheme="minorHAnsi" w:eastAsiaTheme="minorEastAsia" w:hAnsiTheme="minorHAnsi" w:cstheme="minorBidi"/>
          <w:szCs w:val="22"/>
        </w:rPr>
      </w:pPr>
      <w:hyperlink w:anchor="_Toc124499037" w:history="1">
        <w:r w:rsidR="008C1584" w:rsidRPr="00744312">
          <w:rPr>
            <w:rStyle w:val="Hypertextovodkaz"/>
          </w:rPr>
          <w:t>15.2</w:t>
        </w:r>
        <w:r w:rsidR="008C1584">
          <w:rPr>
            <w:rFonts w:asciiTheme="minorHAnsi" w:eastAsiaTheme="minorEastAsia" w:hAnsiTheme="minorHAnsi" w:cstheme="minorBidi"/>
            <w:szCs w:val="22"/>
          </w:rPr>
          <w:tab/>
        </w:r>
        <w:r w:rsidR="008C1584" w:rsidRPr="00744312">
          <w:rPr>
            <w:rStyle w:val="Hypertextovodkaz"/>
          </w:rPr>
          <w:t>Hodnotící tabulka změny č.  3105/10</w:t>
        </w:r>
        <w:r w:rsidR="008C1584">
          <w:rPr>
            <w:webHidden/>
          </w:rPr>
          <w:tab/>
        </w:r>
        <w:r w:rsidR="008C1584">
          <w:rPr>
            <w:webHidden/>
          </w:rPr>
          <w:fldChar w:fldCharType="begin"/>
        </w:r>
        <w:r w:rsidR="008C1584">
          <w:rPr>
            <w:webHidden/>
          </w:rPr>
          <w:instrText xml:space="preserve"> PAGEREF _Toc124499037 \h </w:instrText>
        </w:r>
        <w:r w:rsidR="008C1584">
          <w:rPr>
            <w:webHidden/>
          </w:rPr>
        </w:r>
        <w:r w:rsidR="008C1584">
          <w:rPr>
            <w:webHidden/>
          </w:rPr>
          <w:fldChar w:fldCharType="separate"/>
        </w:r>
        <w:r>
          <w:rPr>
            <w:webHidden/>
          </w:rPr>
          <w:t>63</w:t>
        </w:r>
        <w:r w:rsidR="008C1584">
          <w:rPr>
            <w:webHidden/>
          </w:rPr>
          <w:fldChar w:fldCharType="end"/>
        </w:r>
      </w:hyperlink>
    </w:p>
    <w:p w14:paraId="72E50565" w14:textId="77777777" w:rsidR="008C1584" w:rsidRDefault="005535BD">
      <w:pPr>
        <w:pStyle w:val="Obsah1"/>
        <w:rPr>
          <w:rFonts w:asciiTheme="minorHAnsi" w:eastAsiaTheme="minorEastAsia" w:hAnsiTheme="minorHAnsi" w:cstheme="minorBidi"/>
          <w:b w:val="0"/>
          <w:caps w:val="0"/>
          <w:spacing w:val="0"/>
          <w:szCs w:val="22"/>
        </w:rPr>
      </w:pPr>
      <w:hyperlink w:anchor="_Toc124499038" w:history="1">
        <w:r w:rsidR="008C1584" w:rsidRPr="00744312">
          <w:rPr>
            <w:rStyle w:val="Hypertextovodkaz"/>
          </w:rPr>
          <w:t>B.</w:t>
        </w:r>
        <w:r w:rsidR="008C1584">
          <w:rPr>
            <w:rFonts w:asciiTheme="minorHAnsi" w:eastAsiaTheme="minorEastAsia" w:hAnsiTheme="minorHAnsi" w:cstheme="minorBidi"/>
            <w:b w:val="0"/>
            <w:caps w:val="0"/>
            <w:spacing w:val="0"/>
            <w:szCs w:val="22"/>
          </w:rPr>
          <w:tab/>
        </w:r>
        <w:r w:rsidR="008C1584" w:rsidRPr="00744312">
          <w:rPr>
            <w:rStyle w:val="Hypertextovodkaz"/>
          </w:rPr>
          <w:t>Posouzení vlivů Změny na ptačí oblasti a evropsky významné lokality</w:t>
        </w:r>
        <w:r w:rsidR="008C1584">
          <w:rPr>
            <w:webHidden/>
          </w:rPr>
          <w:tab/>
        </w:r>
        <w:r w:rsidR="008C1584">
          <w:rPr>
            <w:webHidden/>
          </w:rPr>
          <w:fldChar w:fldCharType="begin"/>
        </w:r>
        <w:r w:rsidR="008C1584">
          <w:rPr>
            <w:webHidden/>
          </w:rPr>
          <w:instrText xml:space="preserve"> PAGEREF _Toc124499038 \h </w:instrText>
        </w:r>
        <w:r w:rsidR="008C1584">
          <w:rPr>
            <w:webHidden/>
          </w:rPr>
        </w:r>
        <w:r w:rsidR="008C1584">
          <w:rPr>
            <w:webHidden/>
          </w:rPr>
          <w:fldChar w:fldCharType="separate"/>
        </w:r>
        <w:r>
          <w:rPr>
            <w:webHidden/>
          </w:rPr>
          <w:t>66</w:t>
        </w:r>
        <w:r w:rsidR="008C1584">
          <w:rPr>
            <w:webHidden/>
          </w:rPr>
          <w:fldChar w:fldCharType="end"/>
        </w:r>
      </w:hyperlink>
    </w:p>
    <w:p w14:paraId="570CDFD0" w14:textId="77777777" w:rsidR="008C1584" w:rsidRDefault="005535BD">
      <w:pPr>
        <w:pStyle w:val="Obsah1"/>
        <w:rPr>
          <w:rFonts w:asciiTheme="minorHAnsi" w:eastAsiaTheme="minorEastAsia" w:hAnsiTheme="minorHAnsi" w:cstheme="minorBidi"/>
          <w:b w:val="0"/>
          <w:caps w:val="0"/>
          <w:spacing w:val="0"/>
          <w:szCs w:val="22"/>
        </w:rPr>
      </w:pPr>
      <w:hyperlink w:anchor="_Toc124499039" w:history="1">
        <w:r w:rsidR="008C1584" w:rsidRPr="00744312">
          <w:rPr>
            <w:rStyle w:val="Hypertextovodkaz"/>
          </w:rPr>
          <w:t>C.</w:t>
        </w:r>
        <w:r w:rsidR="008C1584">
          <w:rPr>
            <w:rFonts w:asciiTheme="minorHAnsi" w:eastAsiaTheme="minorEastAsia" w:hAnsiTheme="minorHAnsi" w:cstheme="minorBidi"/>
            <w:b w:val="0"/>
            <w:caps w:val="0"/>
            <w:spacing w:val="0"/>
            <w:szCs w:val="22"/>
          </w:rPr>
          <w:tab/>
        </w:r>
        <w:r w:rsidR="008C1584" w:rsidRPr="00744312">
          <w:rPr>
            <w:rStyle w:val="Hypertextovodkaz"/>
          </w:rPr>
          <w:t>Vyhodnocení vlivů na skutečnosti zjištěné v územně analytických podkladech</w:t>
        </w:r>
        <w:r w:rsidR="008C1584">
          <w:rPr>
            <w:webHidden/>
          </w:rPr>
          <w:tab/>
        </w:r>
        <w:r w:rsidR="008C1584">
          <w:rPr>
            <w:webHidden/>
          </w:rPr>
          <w:fldChar w:fldCharType="begin"/>
        </w:r>
        <w:r w:rsidR="008C1584">
          <w:rPr>
            <w:webHidden/>
          </w:rPr>
          <w:instrText xml:space="preserve"> PAGEREF _Toc124499039 \h </w:instrText>
        </w:r>
        <w:r w:rsidR="008C1584">
          <w:rPr>
            <w:webHidden/>
          </w:rPr>
        </w:r>
        <w:r w:rsidR="008C1584">
          <w:rPr>
            <w:webHidden/>
          </w:rPr>
          <w:fldChar w:fldCharType="separate"/>
        </w:r>
        <w:r>
          <w:rPr>
            <w:webHidden/>
          </w:rPr>
          <w:t>67</w:t>
        </w:r>
        <w:r w:rsidR="008C1584">
          <w:rPr>
            <w:webHidden/>
          </w:rPr>
          <w:fldChar w:fldCharType="end"/>
        </w:r>
      </w:hyperlink>
    </w:p>
    <w:p w14:paraId="23F30C99" w14:textId="77777777" w:rsidR="008C1584" w:rsidRDefault="005535BD">
      <w:pPr>
        <w:pStyle w:val="Obsah2"/>
        <w:rPr>
          <w:rFonts w:asciiTheme="minorHAnsi" w:eastAsiaTheme="minorEastAsia" w:hAnsiTheme="minorHAnsi" w:cstheme="minorBidi"/>
          <w:caps w:val="0"/>
          <w:szCs w:val="22"/>
        </w:rPr>
      </w:pPr>
      <w:hyperlink w:anchor="_Toc124499040" w:history="1">
        <w:r w:rsidR="008C1584" w:rsidRPr="00744312">
          <w:rPr>
            <w:rStyle w:val="Hypertextovodkaz"/>
          </w:rPr>
          <w:t>1.</w:t>
        </w:r>
        <w:r w:rsidR="008C1584">
          <w:rPr>
            <w:rFonts w:asciiTheme="minorHAnsi" w:eastAsiaTheme="minorEastAsia" w:hAnsiTheme="minorHAnsi" w:cstheme="minorBidi"/>
            <w:caps w:val="0"/>
            <w:szCs w:val="22"/>
          </w:rPr>
          <w:tab/>
        </w:r>
        <w:r w:rsidR="008C1584" w:rsidRPr="00744312">
          <w:rPr>
            <w:rStyle w:val="Hypertextovodkaz"/>
          </w:rPr>
          <w:t>Metodický přístup</w:t>
        </w:r>
        <w:r w:rsidR="008C1584">
          <w:rPr>
            <w:webHidden/>
          </w:rPr>
          <w:tab/>
        </w:r>
        <w:r w:rsidR="008C1584">
          <w:rPr>
            <w:webHidden/>
          </w:rPr>
          <w:fldChar w:fldCharType="begin"/>
        </w:r>
        <w:r w:rsidR="008C1584">
          <w:rPr>
            <w:webHidden/>
          </w:rPr>
          <w:instrText xml:space="preserve"> PAGEREF _Toc124499040 \h </w:instrText>
        </w:r>
        <w:r w:rsidR="008C1584">
          <w:rPr>
            <w:webHidden/>
          </w:rPr>
        </w:r>
        <w:r w:rsidR="008C1584">
          <w:rPr>
            <w:webHidden/>
          </w:rPr>
          <w:fldChar w:fldCharType="separate"/>
        </w:r>
        <w:r>
          <w:rPr>
            <w:webHidden/>
          </w:rPr>
          <w:t>67</w:t>
        </w:r>
        <w:r w:rsidR="008C1584">
          <w:rPr>
            <w:webHidden/>
          </w:rPr>
          <w:fldChar w:fldCharType="end"/>
        </w:r>
      </w:hyperlink>
    </w:p>
    <w:p w14:paraId="3E3721D9" w14:textId="77777777" w:rsidR="008C1584" w:rsidRDefault="005535BD">
      <w:pPr>
        <w:pStyle w:val="Obsah2"/>
        <w:rPr>
          <w:rFonts w:asciiTheme="minorHAnsi" w:eastAsiaTheme="minorEastAsia" w:hAnsiTheme="minorHAnsi" w:cstheme="minorBidi"/>
          <w:caps w:val="0"/>
          <w:szCs w:val="22"/>
        </w:rPr>
      </w:pPr>
      <w:hyperlink w:anchor="_Toc124499041" w:history="1">
        <w:r w:rsidR="008C1584" w:rsidRPr="00744312">
          <w:rPr>
            <w:rStyle w:val="Hypertextovodkaz"/>
          </w:rPr>
          <w:t>2.</w:t>
        </w:r>
        <w:r w:rsidR="008C1584">
          <w:rPr>
            <w:rFonts w:asciiTheme="minorHAnsi" w:eastAsiaTheme="minorEastAsia" w:hAnsiTheme="minorHAnsi" w:cstheme="minorBidi"/>
            <w:caps w:val="0"/>
            <w:szCs w:val="22"/>
          </w:rPr>
          <w:tab/>
        </w:r>
        <w:r w:rsidR="008C1584" w:rsidRPr="00744312">
          <w:rPr>
            <w:rStyle w:val="Hypertextovodkaz"/>
          </w:rPr>
          <w:t>vyhodnocení vlivů na vybrané skutečnosti ÚAP HMP</w:t>
        </w:r>
        <w:r w:rsidR="008C1584">
          <w:rPr>
            <w:webHidden/>
          </w:rPr>
          <w:tab/>
        </w:r>
        <w:r w:rsidR="008C1584">
          <w:rPr>
            <w:webHidden/>
          </w:rPr>
          <w:fldChar w:fldCharType="begin"/>
        </w:r>
        <w:r w:rsidR="008C1584">
          <w:rPr>
            <w:webHidden/>
          </w:rPr>
          <w:instrText xml:space="preserve"> PAGEREF _Toc124499041 \h </w:instrText>
        </w:r>
        <w:r w:rsidR="008C1584">
          <w:rPr>
            <w:webHidden/>
          </w:rPr>
        </w:r>
        <w:r w:rsidR="008C1584">
          <w:rPr>
            <w:webHidden/>
          </w:rPr>
          <w:fldChar w:fldCharType="separate"/>
        </w:r>
        <w:r>
          <w:rPr>
            <w:webHidden/>
          </w:rPr>
          <w:t>70</w:t>
        </w:r>
        <w:r w:rsidR="008C1584">
          <w:rPr>
            <w:webHidden/>
          </w:rPr>
          <w:fldChar w:fldCharType="end"/>
        </w:r>
      </w:hyperlink>
    </w:p>
    <w:p w14:paraId="641A5A9F" w14:textId="77777777" w:rsidR="008C1584" w:rsidRDefault="005535BD">
      <w:pPr>
        <w:pStyle w:val="Obsah1"/>
        <w:rPr>
          <w:rFonts w:asciiTheme="minorHAnsi" w:eastAsiaTheme="minorEastAsia" w:hAnsiTheme="minorHAnsi" w:cstheme="minorBidi"/>
          <w:b w:val="0"/>
          <w:caps w:val="0"/>
          <w:spacing w:val="0"/>
          <w:szCs w:val="22"/>
        </w:rPr>
      </w:pPr>
      <w:hyperlink w:anchor="_Toc124499042" w:history="1">
        <w:r w:rsidR="008C1584" w:rsidRPr="00744312">
          <w:rPr>
            <w:rStyle w:val="Hypertextovodkaz"/>
          </w:rPr>
          <w:t>D.</w:t>
        </w:r>
        <w:r w:rsidR="008C1584">
          <w:rPr>
            <w:rFonts w:asciiTheme="minorHAnsi" w:eastAsiaTheme="minorEastAsia" w:hAnsiTheme="minorHAnsi" w:cstheme="minorBidi"/>
            <w:b w:val="0"/>
            <w:caps w:val="0"/>
            <w:spacing w:val="0"/>
            <w:szCs w:val="22"/>
          </w:rPr>
          <w:tab/>
        </w:r>
        <w:r w:rsidR="008C1584" w:rsidRPr="00744312">
          <w:rPr>
            <w:rStyle w:val="Hypertextovodkaz"/>
          </w:rPr>
          <w:t>Vyhodnocení vlivů na jiné skutečnosti nepodchycené v územně analytických podkladech</w:t>
        </w:r>
        <w:r w:rsidR="008C1584">
          <w:rPr>
            <w:webHidden/>
          </w:rPr>
          <w:tab/>
        </w:r>
        <w:r w:rsidR="008C1584">
          <w:rPr>
            <w:webHidden/>
          </w:rPr>
          <w:fldChar w:fldCharType="begin"/>
        </w:r>
        <w:r w:rsidR="008C1584">
          <w:rPr>
            <w:webHidden/>
          </w:rPr>
          <w:instrText xml:space="preserve"> PAGEREF _Toc124499042 \h </w:instrText>
        </w:r>
        <w:r w:rsidR="008C1584">
          <w:rPr>
            <w:webHidden/>
          </w:rPr>
        </w:r>
        <w:r w:rsidR="008C1584">
          <w:rPr>
            <w:webHidden/>
          </w:rPr>
          <w:fldChar w:fldCharType="separate"/>
        </w:r>
        <w:r>
          <w:rPr>
            <w:webHidden/>
          </w:rPr>
          <w:t>72</w:t>
        </w:r>
        <w:r w:rsidR="008C1584">
          <w:rPr>
            <w:webHidden/>
          </w:rPr>
          <w:fldChar w:fldCharType="end"/>
        </w:r>
      </w:hyperlink>
    </w:p>
    <w:p w14:paraId="621368F7" w14:textId="77777777" w:rsidR="008C1584" w:rsidRDefault="005535BD">
      <w:pPr>
        <w:pStyle w:val="Obsah1"/>
        <w:rPr>
          <w:rFonts w:asciiTheme="minorHAnsi" w:eastAsiaTheme="minorEastAsia" w:hAnsiTheme="minorHAnsi" w:cstheme="minorBidi"/>
          <w:b w:val="0"/>
          <w:caps w:val="0"/>
          <w:spacing w:val="0"/>
          <w:szCs w:val="22"/>
        </w:rPr>
      </w:pPr>
      <w:hyperlink w:anchor="_Toc124499043" w:history="1">
        <w:r w:rsidR="008C1584" w:rsidRPr="00744312">
          <w:rPr>
            <w:rStyle w:val="Hypertextovodkaz"/>
          </w:rPr>
          <w:t>E.</w:t>
        </w:r>
        <w:r w:rsidR="008C1584">
          <w:rPr>
            <w:rFonts w:asciiTheme="minorHAnsi" w:eastAsiaTheme="minorEastAsia" w:hAnsiTheme="minorHAnsi" w:cstheme="minorBidi"/>
            <w:b w:val="0"/>
            <w:caps w:val="0"/>
            <w:spacing w:val="0"/>
            <w:szCs w:val="22"/>
          </w:rPr>
          <w:tab/>
        </w:r>
        <w:r w:rsidR="008C1584" w:rsidRPr="00744312">
          <w:rPr>
            <w:rStyle w:val="Hypertextovodkaz"/>
          </w:rPr>
          <w:t>VYHODNOCENÍ PŘÍNOSU K NAPLNĚNÍ PRIORIT ÚZEMNÍHO PLÁNOVÁNÍ OBSAŽENÝCH V ZÚR HL. M. PRAHY</w:t>
        </w:r>
        <w:r w:rsidR="008C1584">
          <w:rPr>
            <w:webHidden/>
          </w:rPr>
          <w:tab/>
        </w:r>
        <w:r w:rsidR="008C1584">
          <w:rPr>
            <w:webHidden/>
          </w:rPr>
          <w:fldChar w:fldCharType="begin"/>
        </w:r>
        <w:r w:rsidR="008C1584">
          <w:rPr>
            <w:webHidden/>
          </w:rPr>
          <w:instrText xml:space="preserve"> PAGEREF _Toc124499043 \h </w:instrText>
        </w:r>
        <w:r w:rsidR="008C1584">
          <w:rPr>
            <w:webHidden/>
          </w:rPr>
        </w:r>
        <w:r w:rsidR="008C1584">
          <w:rPr>
            <w:webHidden/>
          </w:rPr>
          <w:fldChar w:fldCharType="separate"/>
        </w:r>
        <w:r>
          <w:rPr>
            <w:webHidden/>
          </w:rPr>
          <w:t>73</w:t>
        </w:r>
        <w:r w:rsidR="008C1584">
          <w:rPr>
            <w:webHidden/>
          </w:rPr>
          <w:fldChar w:fldCharType="end"/>
        </w:r>
      </w:hyperlink>
    </w:p>
    <w:p w14:paraId="1DAEB874" w14:textId="77777777" w:rsidR="008C1584" w:rsidRDefault="005535BD">
      <w:pPr>
        <w:pStyle w:val="Obsah2"/>
        <w:rPr>
          <w:rFonts w:asciiTheme="minorHAnsi" w:eastAsiaTheme="minorEastAsia" w:hAnsiTheme="minorHAnsi" w:cstheme="minorBidi"/>
          <w:caps w:val="0"/>
          <w:szCs w:val="22"/>
        </w:rPr>
      </w:pPr>
      <w:hyperlink w:anchor="_Toc124499044" w:history="1">
        <w:r w:rsidR="008C1584" w:rsidRPr="00744312">
          <w:rPr>
            <w:rStyle w:val="Hypertextovodkaz"/>
          </w:rPr>
          <w:t>1.</w:t>
        </w:r>
        <w:r w:rsidR="008C1584">
          <w:rPr>
            <w:rFonts w:asciiTheme="minorHAnsi" w:eastAsiaTheme="minorEastAsia" w:hAnsiTheme="minorHAnsi" w:cstheme="minorBidi"/>
            <w:caps w:val="0"/>
            <w:szCs w:val="22"/>
          </w:rPr>
          <w:tab/>
        </w:r>
        <w:r w:rsidR="008C1584" w:rsidRPr="00744312">
          <w:rPr>
            <w:rStyle w:val="Hypertextovodkaz"/>
          </w:rPr>
          <w:t>východiska a Metodický přístup</w:t>
        </w:r>
        <w:r w:rsidR="008C1584">
          <w:rPr>
            <w:webHidden/>
          </w:rPr>
          <w:tab/>
        </w:r>
        <w:r w:rsidR="008C1584">
          <w:rPr>
            <w:webHidden/>
          </w:rPr>
          <w:fldChar w:fldCharType="begin"/>
        </w:r>
        <w:r w:rsidR="008C1584">
          <w:rPr>
            <w:webHidden/>
          </w:rPr>
          <w:instrText xml:space="preserve"> PAGEREF _Toc124499044 \h </w:instrText>
        </w:r>
        <w:r w:rsidR="008C1584">
          <w:rPr>
            <w:webHidden/>
          </w:rPr>
        </w:r>
        <w:r w:rsidR="008C1584">
          <w:rPr>
            <w:webHidden/>
          </w:rPr>
          <w:fldChar w:fldCharType="separate"/>
        </w:r>
        <w:r>
          <w:rPr>
            <w:webHidden/>
          </w:rPr>
          <w:t>73</w:t>
        </w:r>
        <w:r w:rsidR="008C1584">
          <w:rPr>
            <w:webHidden/>
          </w:rPr>
          <w:fldChar w:fldCharType="end"/>
        </w:r>
      </w:hyperlink>
    </w:p>
    <w:p w14:paraId="52E7031F" w14:textId="77777777" w:rsidR="008C1584" w:rsidRDefault="005535BD">
      <w:pPr>
        <w:pStyle w:val="Obsah2"/>
        <w:rPr>
          <w:rFonts w:asciiTheme="minorHAnsi" w:eastAsiaTheme="minorEastAsia" w:hAnsiTheme="minorHAnsi" w:cstheme="minorBidi"/>
          <w:caps w:val="0"/>
          <w:szCs w:val="22"/>
        </w:rPr>
      </w:pPr>
      <w:hyperlink w:anchor="_Toc124499045" w:history="1">
        <w:r w:rsidR="008C1584" w:rsidRPr="00744312">
          <w:rPr>
            <w:rStyle w:val="Hypertextovodkaz"/>
          </w:rPr>
          <w:t>2.</w:t>
        </w:r>
        <w:r w:rsidR="008C1584">
          <w:rPr>
            <w:rFonts w:asciiTheme="minorHAnsi" w:eastAsiaTheme="minorEastAsia" w:hAnsiTheme="minorHAnsi" w:cstheme="minorBidi"/>
            <w:caps w:val="0"/>
            <w:szCs w:val="22"/>
          </w:rPr>
          <w:tab/>
        </w:r>
        <w:r w:rsidR="008C1584" w:rsidRPr="00744312">
          <w:rPr>
            <w:rStyle w:val="Hypertextovodkaz"/>
          </w:rPr>
          <w:t>Vyhodnocení PŘÍNOSU K NAPLNĚNÍ PRIORIT ÚZEMNÍHO PLÁNOVÁNÍ OBSAŽENÝCH V ZÚR HL. M. PRAHY</w:t>
        </w:r>
        <w:r w:rsidR="008C1584">
          <w:rPr>
            <w:webHidden/>
          </w:rPr>
          <w:tab/>
        </w:r>
        <w:r w:rsidR="008C1584">
          <w:rPr>
            <w:webHidden/>
          </w:rPr>
          <w:fldChar w:fldCharType="begin"/>
        </w:r>
        <w:r w:rsidR="008C1584">
          <w:rPr>
            <w:webHidden/>
          </w:rPr>
          <w:instrText xml:space="preserve"> PAGEREF _Toc124499045 \h </w:instrText>
        </w:r>
        <w:r w:rsidR="008C1584">
          <w:rPr>
            <w:webHidden/>
          </w:rPr>
        </w:r>
        <w:r w:rsidR="008C1584">
          <w:rPr>
            <w:webHidden/>
          </w:rPr>
          <w:fldChar w:fldCharType="separate"/>
        </w:r>
        <w:r>
          <w:rPr>
            <w:webHidden/>
          </w:rPr>
          <w:t>74</w:t>
        </w:r>
        <w:r w:rsidR="008C1584">
          <w:rPr>
            <w:webHidden/>
          </w:rPr>
          <w:fldChar w:fldCharType="end"/>
        </w:r>
      </w:hyperlink>
    </w:p>
    <w:p w14:paraId="036F92F5" w14:textId="77777777" w:rsidR="008C1584" w:rsidRDefault="005535BD">
      <w:pPr>
        <w:pStyle w:val="Obsah1"/>
        <w:rPr>
          <w:rFonts w:asciiTheme="minorHAnsi" w:eastAsiaTheme="minorEastAsia" w:hAnsiTheme="minorHAnsi" w:cstheme="minorBidi"/>
          <w:b w:val="0"/>
          <w:caps w:val="0"/>
          <w:spacing w:val="0"/>
          <w:szCs w:val="22"/>
        </w:rPr>
      </w:pPr>
      <w:hyperlink w:anchor="_Toc124499046" w:history="1">
        <w:r w:rsidR="008C1584" w:rsidRPr="00744312">
          <w:rPr>
            <w:rStyle w:val="Hypertextovodkaz"/>
          </w:rPr>
          <w:t>F.</w:t>
        </w:r>
        <w:r w:rsidR="008C1584">
          <w:rPr>
            <w:rFonts w:asciiTheme="minorHAnsi" w:eastAsiaTheme="minorEastAsia" w:hAnsiTheme="minorHAnsi" w:cstheme="minorBidi"/>
            <w:b w:val="0"/>
            <w:caps w:val="0"/>
            <w:spacing w:val="0"/>
            <w:szCs w:val="22"/>
          </w:rPr>
          <w:tab/>
        </w:r>
        <w:r w:rsidR="008C1584" w:rsidRPr="00744312">
          <w:rPr>
            <w:rStyle w:val="Hypertextovodkaz"/>
          </w:rPr>
          <w:t xml:space="preserve">VYHODNOCENÍ VLIVŮ NA UDRŽITELNÝ ROZVOJ ÚZEMÍ </w:t>
        </w:r>
        <w:r w:rsidR="008C1584" w:rsidRPr="00744312">
          <w:rPr>
            <w:rStyle w:val="Hypertextovodkaz"/>
          </w:rPr>
          <w:sym w:font="Symbol" w:char="F02D"/>
        </w:r>
        <w:r w:rsidR="008C1584" w:rsidRPr="00744312">
          <w:rPr>
            <w:rStyle w:val="Hypertextovodkaz"/>
          </w:rPr>
          <w:t xml:space="preserve"> SHRNUTÍ</w:t>
        </w:r>
        <w:r w:rsidR="008C1584">
          <w:rPr>
            <w:webHidden/>
          </w:rPr>
          <w:tab/>
        </w:r>
        <w:r w:rsidR="008C1584">
          <w:rPr>
            <w:webHidden/>
          </w:rPr>
          <w:fldChar w:fldCharType="begin"/>
        </w:r>
        <w:r w:rsidR="008C1584">
          <w:rPr>
            <w:webHidden/>
          </w:rPr>
          <w:instrText xml:space="preserve"> PAGEREF _Toc124499046 \h </w:instrText>
        </w:r>
        <w:r w:rsidR="008C1584">
          <w:rPr>
            <w:webHidden/>
          </w:rPr>
        </w:r>
        <w:r w:rsidR="008C1584">
          <w:rPr>
            <w:webHidden/>
          </w:rPr>
          <w:fldChar w:fldCharType="separate"/>
        </w:r>
        <w:r>
          <w:rPr>
            <w:webHidden/>
          </w:rPr>
          <w:t>76</w:t>
        </w:r>
        <w:r w:rsidR="008C1584">
          <w:rPr>
            <w:webHidden/>
          </w:rPr>
          <w:fldChar w:fldCharType="end"/>
        </w:r>
      </w:hyperlink>
    </w:p>
    <w:p w14:paraId="6A657A8C" w14:textId="77777777" w:rsidR="008C1584" w:rsidRDefault="005535BD">
      <w:pPr>
        <w:pStyle w:val="Obsah1"/>
        <w:rPr>
          <w:rFonts w:asciiTheme="minorHAnsi" w:eastAsiaTheme="minorEastAsia" w:hAnsiTheme="minorHAnsi" w:cstheme="minorBidi"/>
          <w:b w:val="0"/>
          <w:caps w:val="0"/>
          <w:spacing w:val="0"/>
          <w:szCs w:val="22"/>
        </w:rPr>
      </w:pPr>
      <w:hyperlink w:anchor="_Toc124499047" w:history="1">
        <w:r w:rsidR="008C1584" w:rsidRPr="00744312">
          <w:rPr>
            <w:rStyle w:val="Hypertextovodkaz"/>
          </w:rPr>
          <w:t>Seznam zkratek</w:t>
        </w:r>
        <w:r w:rsidR="008C1584">
          <w:rPr>
            <w:webHidden/>
          </w:rPr>
          <w:tab/>
        </w:r>
        <w:r w:rsidR="008C1584">
          <w:rPr>
            <w:webHidden/>
          </w:rPr>
          <w:fldChar w:fldCharType="begin"/>
        </w:r>
        <w:r w:rsidR="008C1584">
          <w:rPr>
            <w:webHidden/>
          </w:rPr>
          <w:instrText xml:space="preserve"> PAGEREF _Toc124499047 \h </w:instrText>
        </w:r>
        <w:r w:rsidR="008C1584">
          <w:rPr>
            <w:webHidden/>
          </w:rPr>
        </w:r>
        <w:r w:rsidR="008C1584">
          <w:rPr>
            <w:webHidden/>
          </w:rPr>
          <w:fldChar w:fldCharType="separate"/>
        </w:r>
        <w:r>
          <w:rPr>
            <w:webHidden/>
          </w:rPr>
          <w:t>78</w:t>
        </w:r>
        <w:r w:rsidR="008C1584">
          <w:rPr>
            <w:webHidden/>
          </w:rPr>
          <w:fldChar w:fldCharType="end"/>
        </w:r>
      </w:hyperlink>
    </w:p>
    <w:p w14:paraId="521B39E1" w14:textId="77777777" w:rsidR="008C1584" w:rsidRDefault="005535BD">
      <w:pPr>
        <w:pStyle w:val="Obsah1"/>
        <w:rPr>
          <w:rFonts w:asciiTheme="minorHAnsi" w:eastAsiaTheme="minorEastAsia" w:hAnsiTheme="minorHAnsi" w:cstheme="minorBidi"/>
          <w:b w:val="0"/>
          <w:caps w:val="0"/>
          <w:spacing w:val="0"/>
          <w:szCs w:val="22"/>
        </w:rPr>
      </w:pPr>
      <w:hyperlink w:anchor="_Toc124499048" w:history="1">
        <w:r w:rsidR="008C1584" w:rsidRPr="00744312">
          <w:rPr>
            <w:rStyle w:val="Hypertextovodkaz"/>
          </w:rPr>
          <w:t>Seznam použitých podkladů</w:t>
        </w:r>
        <w:r w:rsidR="008C1584">
          <w:rPr>
            <w:webHidden/>
          </w:rPr>
          <w:tab/>
        </w:r>
        <w:r w:rsidR="008C1584">
          <w:rPr>
            <w:webHidden/>
          </w:rPr>
          <w:fldChar w:fldCharType="begin"/>
        </w:r>
        <w:r w:rsidR="008C1584">
          <w:rPr>
            <w:webHidden/>
          </w:rPr>
          <w:instrText xml:space="preserve"> PAGEREF _Toc124499048 \h </w:instrText>
        </w:r>
        <w:r w:rsidR="008C1584">
          <w:rPr>
            <w:webHidden/>
          </w:rPr>
        </w:r>
        <w:r w:rsidR="008C1584">
          <w:rPr>
            <w:webHidden/>
          </w:rPr>
          <w:fldChar w:fldCharType="separate"/>
        </w:r>
        <w:r>
          <w:rPr>
            <w:webHidden/>
          </w:rPr>
          <w:t>83</w:t>
        </w:r>
        <w:r w:rsidR="008C1584">
          <w:rPr>
            <w:webHidden/>
          </w:rPr>
          <w:fldChar w:fldCharType="end"/>
        </w:r>
      </w:hyperlink>
    </w:p>
    <w:p w14:paraId="4FE10929" w14:textId="2A8CABB5" w:rsidR="0038799D" w:rsidRPr="00346CDC" w:rsidRDefault="00114767" w:rsidP="00FE0EDD">
      <w:r w:rsidRPr="00346CDC">
        <w:fldChar w:fldCharType="end"/>
      </w:r>
      <w:r w:rsidR="0038799D" w:rsidRPr="00346CDC">
        <w:t>seznam tabulek</w:t>
      </w:r>
    </w:p>
    <w:p w14:paraId="71CEE41D" w14:textId="77777777" w:rsidR="00764859" w:rsidRDefault="006A7822">
      <w:pPr>
        <w:pStyle w:val="Seznamobrzk"/>
        <w:tabs>
          <w:tab w:val="right" w:leader="dot" w:pos="9060"/>
        </w:tabs>
        <w:rPr>
          <w:rFonts w:asciiTheme="minorHAnsi" w:eastAsiaTheme="minorEastAsia" w:hAnsiTheme="minorHAnsi" w:cstheme="minorBidi"/>
          <w:i w:val="0"/>
          <w:noProof/>
          <w:szCs w:val="22"/>
        </w:rPr>
      </w:pPr>
      <w:r w:rsidRPr="0093409E">
        <w:rPr>
          <w:color w:val="FF0000"/>
        </w:rPr>
        <w:fldChar w:fldCharType="begin"/>
      </w:r>
      <w:r w:rsidRPr="0093409E">
        <w:rPr>
          <w:color w:val="FF0000"/>
        </w:rPr>
        <w:instrText xml:space="preserve"> TOC \h \z \c "Tab." </w:instrText>
      </w:r>
      <w:r w:rsidRPr="0093409E">
        <w:rPr>
          <w:color w:val="FF0000"/>
        </w:rPr>
        <w:fldChar w:fldCharType="separate"/>
      </w:r>
      <w:hyperlink w:anchor="_Toc122000438" w:history="1">
        <w:r w:rsidR="00764859" w:rsidRPr="00777AA8">
          <w:rPr>
            <w:rStyle w:val="Hypertextovodkaz"/>
            <w:noProof/>
          </w:rPr>
          <w:t>Tab. 1 Shrnutí obsahu změny ÚP hl. m. Prahy č. 3105/10</w:t>
        </w:r>
        <w:r w:rsidR="00764859">
          <w:rPr>
            <w:noProof/>
            <w:webHidden/>
          </w:rPr>
          <w:tab/>
        </w:r>
        <w:r w:rsidR="00764859">
          <w:rPr>
            <w:noProof/>
            <w:webHidden/>
          </w:rPr>
          <w:fldChar w:fldCharType="begin"/>
        </w:r>
        <w:r w:rsidR="00764859">
          <w:rPr>
            <w:noProof/>
            <w:webHidden/>
          </w:rPr>
          <w:instrText xml:space="preserve"> PAGEREF _Toc122000438 \h </w:instrText>
        </w:r>
        <w:r w:rsidR="00764859">
          <w:rPr>
            <w:noProof/>
            <w:webHidden/>
          </w:rPr>
        </w:r>
        <w:r w:rsidR="00764859">
          <w:rPr>
            <w:noProof/>
            <w:webHidden/>
          </w:rPr>
          <w:fldChar w:fldCharType="separate"/>
        </w:r>
        <w:r w:rsidR="005535BD">
          <w:rPr>
            <w:noProof/>
            <w:webHidden/>
          </w:rPr>
          <w:t>1</w:t>
        </w:r>
        <w:r w:rsidR="00764859">
          <w:rPr>
            <w:noProof/>
            <w:webHidden/>
          </w:rPr>
          <w:fldChar w:fldCharType="end"/>
        </w:r>
      </w:hyperlink>
    </w:p>
    <w:p w14:paraId="29121EF4" w14:textId="77777777" w:rsidR="00764859" w:rsidRDefault="005535BD">
      <w:pPr>
        <w:pStyle w:val="Seznamobrzk"/>
        <w:tabs>
          <w:tab w:val="right" w:leader="dot" w:pos="9060"/>
        </w:tabs>
        <w:rPr>
          <w:rFonts w:asciiTheme="minorHAnsi" w:eastAsiaTheme="minorEastAsia" w:hAnsiTheme="minorHAnsi" w:cstheme="minorBidi"/>
          <w:i w:val="0"/>
          <w:noProof/>
          <w:szCs w:val="22"/>
        </w:rPr>
      </w:pPr>
      <w:hyperlink w:anchor="_Toc122000439" w:history="1">
        <w:r w:rsidR="00764859" w:rsidRPr="00777AA8">
          <w:rPr>
            <w:rStyle w:val="Hypertextovodkaz"/>
            <w:noProof/>
          </w:rPr>
          <w:t>Tab. 2 Souhrnná bilance ploch dle způsobu využití po změně č. 3105/10</w:t>
        </w:r>
        <w:r w:rsidR="00764859">
          <w:rPr>
            <w:noProof/>
            <w:webHidden/>
          </w:rPr>
          <w:tab/>
        </w:r>
        <w:r w:rsidR="00764859">
          <w:rPr>
            <w:noProof/>
            <w:webHidden/>
          </w:rPr>
          <w:fldChar w:fldCharType="begin"/>
        </w:r>
        <w:r w:rsidR="00764859">
          <w:rPr>
            <w:noProof/>
            <w:webHidden/>
          </w:rPr>
          <w:instrText xml:space="preserve"> PAGEREF _Toc122000439 \h </w:instrText>
        </w:r>
        <w:r w:rsidR="00764859">
          <w:rPr>
            <w:noProof/>
            <w:webHidden/>
          </w:rPr>
        </w:r>
        <w:r w:rsidR="00764859">
          <w:rPr>
            <w:noProof/>
            <w:webHidden/>
          </w:rPr>
          <w:fldChar w:fldCharType="separate"/>
        </w:r>
        <w:r>
          <w:rPr>
            <w:noProof/>
            <w:webHidden/>
          </w:rPr>
          <w:t>3</w:t>
        </w:r>
        <w:r w:rsidR="00764859">
          <w:rPr>
            <w:noProof/>
            <w:webHidden/>
          </w:rPr>
          <w:fldChar w:fldCharType="end"/>
        </w:r>
      </w:hyperlink>
    </w:p>
    <w:p w14:paraId="373A3834" w14:textId="77777777" w:rsidR="00764859" w:rsidRDefault="005535BD">
      <w:pPr>
        <w:pStyle w:val="Seznamobrzk"/>
        <w:tabs>
          <w:tab w:val="right" w:leader="dot" w:pos="9060"/>
        </w:tabs>
        <w:rPr>
          <w:rFonts w:asciiTheme="minorHAnsi" w:eastAsiaTheme="minorEastAsia" w:hAnsiTheme="minorHAnsi" w:cstheme="minorBidi"/>
          <w:i w:val="0"/>
          <w:noProof/>
          <w:szCs w:val="22"/>
        </w:rPr>
      </w:pPr>
      <w:hyperlink w:anchor="_Toc122000440" w:history="1">
        <w:r w:rsidR="00764859" w:rsidRPr="00777AA8">
          <w:rPr>
            <w:rStyle w:val="Hypertextovodkaz"/>
            <w:noProof/>
          </w:rPr>
          <w:t>Tab. 4 Klasifikace vztahu změny č. 3105/10 k cílům ochrany ŽP</w:t>
        </w:r>
        <w:r w:rsidR="00764859">
          <w:rPr>
            <w:noProof/>
            <w:webHidden/>
          </w:rPr>
          <w:tab/>
        </w:r>
        <w:r w:rsidR="00764859">
          <w:rPr>
            <w:noProof/>
            <w:webHidden/>
          </w:rPr>
          <w:fldChar w:fldCharType="begin"/>
        </w:r>
        <w:r w:rsidR="00764859">
          <w:rPr>
            <w:noProof/>
            <w:webHidden/>
          </w:rPr>
          <w:instrText xml:space="preserve"> PAGEREF _Toc122000440 \h </w:instrText>
        </w:r>
        <w:r w:rsidR="00764859">
          <w:rPr>
            <w:noProof/>
            <w:webHidden/>
          </w:rPr>
        </w:r>
        <w:r w:rsidR="00764859">
          <w:rPr>
            <w:noProof/>
            <w:webHidden/>
          </w:rPr>
          <w:fldChar w:fldCharType="separate"/>
        </w:r>
        <w:r>
          <w:rPr>
            <w:noProof/>
            <w:webHidden/>
          </w:rPr>
          <w:t>4</w:t>
        </w:r>
        <w:r w:rsidR="00764859">
          <w:rPr>
            <w:noProof/>
            <w:webHidden/>
          </w:rPr>
          <w:fldChar w:fldCharType="end"/>
        </w:r>
      </w:hyperlink>
    </w:p>
    <w:p w14:paraId="4F8AFA42" w14:textId="77777777" w:rsidR="00764859" w:rsidRDefault="005535BD">
      <w:pPr>
        <w:pStyle w:val="Seznamobrzk"/>
        <w:tabs>
          <w:tab w:val="right" w:leader="dot" w:pos="9060"/>
        </w:tabs>
        <w:rPr>
          <w:rFonts w:asciiTheme="minorHAnsi" w:eastAsiaTheme="minorEastAsia" w:hAnsiTheme="minorHAnsi" w:cstheme="minorBidi"/>
          <w:i w:val="0"/>
          <w:noProof/>
          <w:szCs w:val="22"/>
        </w:rPr>
      </w:pPr>
      <w:hyperlink w:anchor="_Toc122000441" w:history="1">
        <w:r w:rsidR="00764859" w:rsidRPr="00777AA8">
          <w:rPr>
            <w:rStyle w:val="Hypertextovodkaz"/>
            <w:noProof/>
          </w:rPr>
          <w:t>Tab. 5 Referenční rámec cílů ochrany životního prostředí pro změnu č. 3105/10</w:t>
        </w:r>
        <w:r w:rsidR="00764859">
          <w:rPr>
            <w:noProof/>
            <w:webHidden/>
          </w:rPr>
          <w:tab/>
        </w:r>
        <w:r w:rsidR="00764859">
          <w:rPr>
            <w:noProof/>
            <w:webHidden/>
          </w:rPr>
          <w:fldChar w:fldCharType="begin"/>
        </w:r>
        <w:r w:rsidR="00764859">
          <w:rPr>
            <w:noProof/>
            <w:webHidden/>
          </w:rPr>
          <w:instrText xml:space="preserve"> PAGEREF _Toc122000441 \h </w:instrText>
        </w:r>
        <w:r w:rsidR="00764859">
          <w:rPr>
            <w:noProof/>
            <w:webHidden/>
          </w:rPr>
        </w:r>
        <w:r w:rsidR="00764859">
          <w:rPr>
            <w:noProof/>
            <w:webHidden/>
          </w:rPr>
          <w:fldChar w:fldCharType="separate"/>
        </w:r>
        <w:r>
          <w:rPr>
            <w:noProof/>
            <w:webHidden/>
          </w:rPr>
          <w:t>22</w:t>
        </w:r>
        <w:r w:rsidR="00764859">
          <w:rPr>
            <w:noProof/>
            <w:webHidden/>
          </w:rPr>
          <w:fldChar w:fldCharType="end"/>
        </w:r>
      </w:hyperlink>
    </w:p>
    <w:p w14:paraId="21AF87E0" w14:textId="77777777" w:rsidR="00764859" w:rsidRDefault="005535BD">
      <w:pPr>
        <w:pStyle w:val="Seznamobrzk"/>
        <w:tabs>
          <w:tab w:val="right" w:leader="dot" w:pos="9060"/>
        </w:tabs>
        <w:rPr>
          <w:rFonts w:asciiTheme="minorHAnsi" w:eastAsiaTheme="minorEastAsia" w:hAnsiTheme="minorHAnsi" w:cstheme="minorBidi"/>
          <w:i w:val="0"/>
          <w:noProof/>
          <w:szCs w:val="22"/>
        </w:rPr>
      </w:pPr>
      <w:hyperlink w:anchor="_Toc122000442" w:history="1">
        <w:r w:rsidR="00764859" w:rsidRPr="00777AA8">
          <w:rPr>
            <w:rStyle w:val="Hypertextovodkaz"/>
            <w:noProof/>
          </w:rPr>
          <w:t>Tab. 5 Porovnání změny  3105/10 s nulovou variantou</w:t>
        </w:r>
        <w:r w:rsidR="00764859">
          <w:rPr>
            <w:noProof/>
            <w:webHidden/>
          </w:rPr>
          <w:tab/>
        </w:r>
        <w:r w:rsidR="00764859">
          <w:rPr>
            <w:noProof/>
            <w:webHidden/>
          </w:rPr>
          <w:fldChar w:fldCharType="begin"/>
        </w:r>
        <w:r w:rsidR="00764859">
          <w:rPr>
            <w:noProof/>
            <w:webHidden/>
          </w:rPr>
          <w:instrText xml:space="preserve"> PAGEREF _Toc122000442 \h </w:instrText>
        </w:r>
        <w:r w:rsidR="00764859">
          <w:rPr>
            <w:noProof/>
            <w:webHidden/>
          </w:rPr>
        </w:r>
        <w:r w:rsidR="00764859">
          <w:rPr>
            <w:noProof/>
            <w:webHidden/>
          </w:rPr>
          <w:fldChar w:fldCharType="separate"/>
        </w:r>
        <w:r>
          <w:rPr>
            <w:noProof/>
            <w:webHidden/>
          </w:rPr>
          <w:t>44</w:t>
        </w:r>
        <w:r w:rsidR="00764859">
          <w:rPr>
            <w:noProof/>
            <w:webHidden/>
          </w:rPr>
          <w:fldChar w:fldCharType="end"/>
        </w:r>
      </w:hyperlink>
    </w:p>
    <w:p w14:paraId="65FC644E" w14:textId="77777777" w:rsidR="00764859" w:rsidRDefault="005535BD">
      <w:pPr>
        <w:pStyle w:val="Seznamobrzk"/>
        <w:tabs>
          <w:tab w:val="right" w:leader="dot" w:pos="9060"/>
        </w:tabs>
        <w:rPr>
          <w:rFonts w:asciiTheme="minorHAnsi" w:eastAsiaTheme="minorEastAsia" w:hAnsiTheme="minorHAnsi" w:cstheme="minorBidi"/>
          <w:i w:val="0"/>
          <w:noProof/>
          <w:szCs w:val="22"/>
        </w:rPr>
      </w:pPr>
      <w:hyperlink w:anchor="_Toc122000443" w:history="1">
        <w:r w:rsidR="00764859" w:rsidRPr="00777AA8">
          <w:rPr>
            <w:rStyle w:val="Hypertextovodkaz"/>
            <w:noProof/>
          </w:rPr>
          <w:t>Tab. 6 Klasifikace způsobu zapracování referenčních cílů ochrany ŽP do změny ÚP</w:t>
        </w:r>
        <w:r w:rsidR="00764859">
          <w:rPr>
            <w:noProof/>
            <w:webHidden/>
          </w:rPr>
          <w:tab/>
        </w:r>
        <w:r w:rsidR="00764859">
          <w:rPr>
            <w:noProof/>
            <w:webHidden/>
          </w:rPr>
          <w:fldChar w:fldCharType="begin"/>
        </w:r>
        <w:r w:rsidR="00764859">
          <w:rPr>
            <w:noProof/>
            <w:webHidden/>
          </w:rPr>
          <w:instrText xml:space="preserve"> PAGEREF _Toc122000443 \h </w:instrText>
        </w:r>
        <w:r w:rsidR="00764859">
          <w:rPr>
            <w:noProof/>
            <w:webHidden/>
          </w:rPr>
        </w:r>
        <w:r w:rsidR="00764859">
          <w:rPr>
            <w:noProof/>
            <w:webHidden/>
          </w:rPr>
          <w:fldChar w:fldCharType="separate"/>
        </w:r>
        <w:r>
          <w:rPr>
            <w:noProof/>
            <w:webHidden/>
          </w:rPr>
          <w:t>49</w:t>
        </w:r>
        <w:r w:rsidR="00764859">
          <w:rPr>
            <w:noProof/>
            <w:webHidden/>
          </w:rPr>
          <w:fldChar w:fldCharType="end"/>
        </w:r>
      </w:hyperlink>
    </w:p>
    <w:p w14:paraId="1EA0EC90" w14:textId="77777777" w:rsidR="00764859" w:rsidRDefault="005535BD">
      <w:pPr>
        <w:pStyle w:val="Seznamobrzk"/>
        <w:tabs>
          <w:tab w:val="right" w:leader="dot" w:pos="9060"/>
        </w:tabs>
        <w:rPr>
          <w:rFonts w:asciiTheme="minorHAnsi" w:eastAsiaTheme="minorEastAsia" w:hAnsiTheme="minorHAnsi" w:cstheme="minorBidi"/>
          <w:i w:val="0"/>
          <w:noProof/>
          <w:szCs w:val="22"/>
        </w:rPr>
      </w:pPr>
      <w:hyperlink w:anchor="_Toc122000444" w:history="1">
        <w:r w:rsidR="00764859" w:rsidRPr="00777AA8">
          <w:rPr>
            <w:rStyle w:val="Hypertextovodkaz"/>
            <w:noProof/>
          </w:rPr>
          <w:t>Tab. 7 Zhodnocení způsobu zapracování referenčních cílů ochrany ŽP do změny č. 3105/10</w:t>
        </w:r>
        <w:r w:rsidR="00764859">
          <w:rPr>
            <w:noProof/>
            <w:webHidden/>
          </w:rPr>
          <w:tab/>
        </w:r>
        <w:r w:rsidR="00764859">
          <w:rPr>
            <w:noProof/>
            <w:webHidden/>
          </w:rPr>
          <w:fldChar w:fldCharType="begin"/>
        </w:r>
        <w:r w:rsidR="00764859">
          <w:rPr>
            <w:noProof/>
            <w:webHidden/>
          </w:rPr>
          <w:instrText xml:space="preserve"> PAGEREF _Toc122000444 \h </w:instrText>
        </w:r>
        <w:r w:rsidR="00764859">
          <w:rPr>
            <w:noProof/>
            <w:webHidden/>
          </w:rPr>
        </w:r>
        <w:r w:rsidR="00764859">
          <w:rPr>
            <w:noProof/>
            <w:webHidden/>
          </w:rPr>
          <w:fldChar w:fldCharType="separate"/>
        </w:r>
        <w:r>
          <w:rPr>
            <w:noProof/>
            <w:webHidden/>
          </w:rPr>
          <w:t>49</w:t>
        </w:r>
        <w:r w:rsidR="00764859">
          <w:rPr>
            <w:noProof/>
            <w:webHidden/>
          </w:rPr>
          <w:fldChar w:fldCharType="end"/>
        </w:r>
      </w:hyperlink>
    </w:p>
    <w:p w14:paraId="1EA01D31" w14:textId="77777777" w:rsidR="00764859" w:rsidRDefault="005535BD">
      <w:pPr>
        <w:pStyle w:val="Seznamobrzk"/>
        <w:tabs>
          <w:tab w:val="right" w:leader="dot" w:pos="9060"/>
        </w:tabs>
        <w:rPr>
          <w:rFonts w:asciiTheme="minorHAnsi" w:eastAsiaTheme="minorEastAsia" w:hAnsiTheme="minorHAnsi" w:cstheme="minorBidi"/>
          <w:i w:val="0"/>
          <w:noProof/>
          <w:szCs w:val="22"/>
        </w:rPr>
      </w:pPr>
      <w:hyperlink w:anchor="_Toc122000445" w:history="1">
        <w:r w:rsidR="00764859" w:rsidRPr="00777AA8">
          <w:rPr>
            <w:rStyle w:val="Hypertextovodkaz"/>
            <w:noProof/>
          </w:rPr>
          <w:t>Tab. 8 Ukazatele pro sledování vlivů změny č.  3105/10 na životní prostředí</w:t>
        </w:r>
        <w:r w:rsidR="00764859">
          <w:rPr>
            <w:noProof/>
            <w:webHidden/>
          </w:rPr>
          <w:tab/>
        </w:r>
        <w:r w:rsidR="00764859">
          <w:rPr>
            <w:noProof/>
            <w:webHidden/>
          </w:rPr>
          <w:fldChar w:fldCharType="begin"/>
        </w:r>
        <w:r w:rsidR="00764859">
          <w:rPr>
            <w:noProof/>
            <w:webHidden/>
          </w:rPr>
          <w:instrText xml:space="preserve"> PAGEREF _Toc122000445 \h </w:instrText>
        </w:r>
        <w:r w:rsidR="00764859">
          <w:rPr>
            <w:noProof/>
            <w:webHidden/>
          </w:rPr>
        </w:r>
        <w:r w:rsidR="00764859">
          <w:rPr>
            <w:noProof/>
            <w:webHidden/>
          </w:rPr>
          <w:fldChar w:fldCharType="separate"/>
        </w:r>
        <w:r>
          <w:rPr>
            <w:noProof/>
            <w:webHidden/>
          </w:rPr>
          <w:t>51</w:t>
        </w:r>
        <w:r w:rsidR="00764859">
          <w:rPr>
            <w:noProof/>
            <w:webHidden/>
          </w:rPr>
          <w:fldChar w:fldCharType="end"/>
        </w:r>
      </w:hyperlink>
    </w:p>
    <w:p w14:paraId="7F8CA236" w14:textId="77777777" w:rsidR="00764859" w:rsidRDefault="005535BD">
      <w:pPr>
        <w:pStyle w:val="Seznamobrzk"/>
        <w:tabs>
          <w:tab w:val="right" w:leader="dot" w:pos="9060"/>
        </w:tabs>
        <w:rPr>
          <w:rFonts w:asciiTheme="minorHAnsi" w:eastAsiaTheme="minorEastAsia" w:hAnsiTheme="minorHAnsi" w:cstheme="minorBidi"/>
          <w:i w:val="0"/>
          <w:noProof/>
          <w:szCs w:val="22"/>
        </w:rPr>
      </w:pPr>
      <w:hyperlink w:anchor="_Toc122000446" w:history="1">
        <w:r w:rsidR="00764859" w:rsidRPr="00777AA8">
          <w:rPr>
            <w:rStyle w:val="Hypertextovodkaz"/>
            <w:noProof/>
          </w:rPr>
          <w:t>Tab. 9 Vyhodnocení požadavků příslušného úřadu k posouzení změny č.  3105/10</w:t>
        </w:r>
        <w:r w:rsidR="00764859">
          <w:rPr>
            <w:noProof/>
            <w:webHidden/>
          </w:rPr>
          <w:tab/>
        </w:r>
        <w:r w:rsidR="00764859">
          <w:rPr>
            <w:noProof/>
            <w:webHidden/>
          </w:rPr>
          <w:fldChar w:fldCharType="begin"/>
        </w:r>
        <w:r w:rsidR="00764859">
          <w:rPr>
            <w:noProof/>
            <w:webHidden/>
          </w:rPr>
          <w:instrText xml:space="preserve"> PAGEREF _Toc122000446 \h </w:instrText>
        </w:r>
        <w:r w:rsidR="00764859">
          <w:rPr>
            <w:noProof/>
            <w:webHidden/>
          </w:rPr>
        </w:r>
        <w:r w:rsidR="00764859">
          <w:rPr>
            <w:noProof/>
            <w:webHidden/>
          </w:rPr>
          <w:fldChar w:fldCharType="separate"/>
        </w:r>
        <w:r>
          <w:rPr>
            <w:noProof/>
            <w:webHidden/>
          </w:rPr>
          <w:t>60</w:t>
        </w:r>
        <w:r w:rsidR="00764859">
          <w:rPr>
            <w:noProof/>
            <w:webHidden/>
          </w:rPr>
          <w:fldChar w:fldCharType="end"/>
        </w:r>
      </w:hyperlink>
    </w:p>
    <w:p w14:paraId="5137E169" w14:textId="77777777" w:rsidR="00764859" w:rsidRDefault="005535BD">
      <w:pPr>
        <w:pStyle w:val="Seznamobrzk"/>
        <w:tabs>
          <w:tab w:val="right" w:leader="dot" w:pos="9060"/>
        </w:tabs>
        <w:rPr>
          <w:rFonts w:asciiTheme="minorHAnsi" w:eastAsiaTheme="minorEastAsia" w:hAnsiTheme="minorHAnsi" w:cstheme="minorBidi"/>
          <w:i w:val="0"/>
          <w:noProof/>
          <w:szCs w:val="22"/>
        </w:rPr>
      </w:pPr>
      <w:hyperlink w:anchor="_Toc122000447" w:history="1">
        <w:r w:rsidR="00764859" w:rsidRPr="00777AA8">
          <w:rPr>
            <w:rStyle w:val="Hypertextovodkaz"/>
            <w:noProof/>
          </w:rPr>
          <w:t>Tab. 10 Oblasti a principy udržitelného rozvoje dle ÚAP HMP 2020 z hlediska řešení ÚP hl. m. Prahy</w:t>
        </w:r>
        <w:r w:rsidR="00764859">
          <w:rPr>
            <w:noProof/>
            <w:webHidden/>
          </w:rPr>
          <w:tab/>
        </w:r>
        <w:r w:rsidR="00764859">
          <w:rPr>
            <w:noProof/>
            <w:webHidden/>
          </w:rPr>
          <w:fldChar w:fldCharType="begin"/>
        </w:r>
        <w:r w:rsidR="00764859">
          <w:rPr>
            <w:noProof/>
            <w:webHidden/>
          </w:rPr>
          <w:instrText xml:space="preserve"> PAGEREF _Toc122000447 \h </w:instrText>
        </w:r>
        <w:r w:rsidR="00764859">
          <w:rPr>
            <w:noProof/>
            <w:webHidden/>
          </w:rPr>
        </w:r>
        <w:r w:rsidR="00764859">
          <w:rPr>
            <w:noProof/>
            <w:webHidden/>
          </w:rPr>
          <w:fldChar w:fldCharType="separate"/>
        </w:r>
        <w:r>
          <w:rPr>
            <w:noProof/>
            <w:webHidden/>
          </w:rPr>
          <w:t>67</w:t>
        </w:r>
        <w:r w:rsidR="00764859">
          <w:rPr>
            <w:noProof/>
            <w:webHidden/>
          </w:rPr>
          <w:fldChar w:fldCharType="end"/>
        </w:r>
      </w:hyperlink>
    </w:p>
    <w:p w14:paraId="67CF5348" w14:textId="77777777" w:rsidR="00764859" w:rsidRDefault="005535BD">
      <w:pPr>
        <w:pStyle w:val="Seznamobrzk"/>
        <w:tabs>
          <w:tab w:val="right" w:leader="dot" w:pos="9060"/>
        </w:tabs>
        <w:rPr>
          <w:rFonts w:asciiTheme="minorHAnsi" w:eastAsiaTheme="minorEastAsia" w:hAnsiTheme="minorHAnsi" w:cstheme="minorBidi"/>
          <w:i w:val="0"/>
          <w:noProof/>
          <w:szCs w:val="22"/>
        </w:rPr>
      </w:pPr>
      <w:hyperlink w:anchor="_Toc122000448" w:history="1">
        <w:r w:rsidR="00764859" w:rsidRPr="00777AA8">
          <w:rPr>
            <w:rStyle w:val="Hypertextovodkaz"/>
            <w:noProof/>
          </w:rPr>
          <w:t>Tab. 11 Vyhodnocení vlivů změny č. 3105/10 na vybrané cíle udržitelného rozvoje dle ÚAP HMP 2020</w:t>
        </w:r>
        <w:r w:rsidR="00764859">
          <w:rPr>
            <w:noProof/>
            <w:webHidden/>
          </w:rPr>
          <w:tab/>
        </w:r>
        <w:r w:rsidR="00764859">
          <w:rPr>
            <w:noProof/>
            <w:webHidden/>
          </w:rPr>
          <w:fldChar w:fldCharType="begin"/>
        </w:r>
        <w:r w:rsidR="00764859">
          <w:rPr>
            <w:noProof/>
            <w:webHidden/>
          </w:rPr>
          <w:instrText xml:space="preserve"> PAGEREF _Toc122000448 \h </w:instrText>
        </w:r>
        <w:r w:rsidR="00764859">
          <w:rPr>
            <w:noProof/>
            <w:webHidden/>
          </w:rPr>
        </w:r>
        <w:r w:rsidR="00764859">
          <w:rPr>
            <w:noProof/>
            <w:webHidden/>
          </w:rPr>
          <w:fldChar w:fldCharType="separate"/>
        </w:r>
        <w:r>
          <w:rPr>
            <w:noProof/>
            <w:webHidden/>
          </w:rPr>
          <w:t>70</w:t>
        </w:r>
        <w:r w:rsidR="00764859">
          <w:rPr>
            <w:noProof/>
            <w:webHidden/>
          </w:rPr>
          <w:fldChar w:fldCharType="end"/>
        </w:r>
      </w:hyperlink>
    </w:p>
    <w:p w14:paraId="17BADEB4" w14:textId="77777777" w:rsidR="00764859" w:rsidRDefault="005535BD">
      <w:pPr>
        <w:pStyle w:val="Seznamobrzk"/>
        <w:tabs>
          <w:tab w:val="right" w:leader="dot" w:pos="9060"/>
        </w:tabs>
        <w:rPr>
          <w:rFonts w:asciiTheme="minorHAnsi" w:eastAsiaTheme="minorEastAsia" w:hAnsiTheme="minorHAnsi" w:cstheme="minorBidi"/>
          <w:i w:val="0"/>
          <w:noProof/>
          <w:szCs w:val="22"/>
        </w:rPr>
      </w:pPr>
      <w:hyperlink w:anchor="_Toc122000449" w:history="1">
        <w:r w:rsidR="00764859" w:rsidRPr="00777AA8">
          <w:rPr>
            <w:rStyle w:val="Hypertextovodkaz"/>
            <w:noProof/>
          </w:rPr>
          <w:t>Tab. 12 Klasifikace míry souladu s prioritami platných ZÚR hl. m. Prahy</w:t>
        </w:r>
        <w:r w:rsidR="00764859">
          <w:rPr>
            <w:noProof/>
            <w:webHidden/>
          </w:rPr>
          <w:tab/>
        </w:r>
        <w:r w:rsidR="00764859">
          <w:rPr>
            <w:noProof/>
            <w:webHidden/>
          </w:rPr>
          <w:fldChar w:fldCharType="begin"/>
        </w:r>
        <w:r w:rsidR="00764859">
          <w:rPr>
            <w:noProof/>
            <w:webHidden/>
          </w:rPr>
          <w:instrText xml:space="preserve"> PAGEREF _Toc122000449 \h </w:instrText>
        </w:r>
        <w:r w:rsidR="00764859">
          <w:rPr>
            <w:noProof/>
            <w:webHidden/>
          </w:rPr>
        </w:r>
        <w:r w:rsidR="00764859">
          <w:rPr>
            <w:noProof/>
            <w:webHidden/>
          </w:rPr>
          <w:fldChar w:fldCharType="separate"/>
        </w:r>
        <w:r>
          <w:rPr>
            <w:noProof/>
            <w:webHidden/>
          </w:rPr>
          <w:t>73</w:t>
        </w:r>
        <w:r w:rsidR="00764859">
          <w:rPr>
            <w:noProof/>
            <w:webHidden/>
          </w:rPr>
          <w:fldChar w:fldCharType="end"/>
        </w:r>
      </w:hyperlink>
    </w:p>
    <w:p w14:paraId="76FE684B" w14:textId="77777777" w:rsidR="00764859" w:rsidRDefault="005535BD">
      <w:pPr>
        <w:pStyle w:val="Seznamobrzk"/>
        <w:tabs>
          <w:tab w:val="right" w:leader="dot" w:pos="9060"/>
        </w:tabs>
        <w:rPr>
          <w:rFonts w:asciiTheme="minorHAnsi" w:eastAsiaTheme="minorEastAsia" w:hAnsiTheme="minorHAnsi" w:cstheme="minorBidi"/>
          <w:i w:val="0"/>
          <w:noProof/>
          <w:szCs w:val="22"/>
        </w:rPr>
      </w:pPr>
      <w:hyperlink w:anchor="_Toc122000450" w:history="1">
        <w:r w:rsidR="00764859" w:rsidRPr="00777AA8">
          <w:rPr>
            <w:rStyle w:val="Hypertextovodkaz"/>
            <w:noProof/>
          </w:rPr>
          <w:t>Tab. 13 Hodnocení přínosů změny č.  3105/10 k naplnění priorit územního plánování obsažených v ZÚR hl. m. Prahy</w:t>
        </w:r>
        <w:r w:rsidR="00764859">
          <w:rPr>
            <w:noProof/>
            <w:webHidden/>
          </w:rPr>
          <w:tab/>
        </w:r>
        <w:r w:rsidR="00764859">
          <w:rPr>
            <w:noProof/>
            <w:webHidden/>
          </w:rPr>
          <w:fldChar w:fldCharType="begin"/>
        </w:r>
        <w:r w:rsidR="00764859">
          <w:rPr>
            <w:noProof/>
            <w:webHidden/>
          </w:rPr>
          <w:instrText xml:space="preserve"> PAGEREF _Toc122000450 \h </w:instrText>
        </w:r>
        <w:r w:rsidR="00764859">
          <w:rPr>
            <w:noProof/>
            <w:webHidden/>
          </w:rPr>
        </w:r>
        <w:r w:rsidR="00764859">
          <w:rPr>
            <w:noProof/>
            <w:webHidden/>
          </w:rPr>
          <w:fldChar w:fldCharType="separate"/>
        </w:r>
        <w:r>
          <w:rPr>
            <w:noProof/>
            <w:webHidden/>
          </w:rPr>
          <w:t>74</w:t>
        </w:r>
        <w:r w:rsidR="00764859">
          <w:rPr>
            <w:noProof/>
            <w:webHidden/>
          </w:rPr>
          <w:fldChar w:fldCharType="end"/>
        </w:r>
      </w:hyperlink>
    </w:p>
    <w:p w14:paraId="4C0B7D64" w14:textId="0921C1F7" w:rsidR="00E248A3" w:rsidRPr="00BF1AFD" w:rsidRDefault="006A7822" w:rsidP="006F31E7">
      <w:r w:rsidRPr="0093409E">
        <w:rPr>
          <w:color w:val="FF0000"/>
        </w:rPr>
        <w:lastRenderedPageBreak/>
        <w:fldChar w:fldCharType="end"/>
      </w:r>
    </w:p>
    <w:p w14:paraId="6A3CE053" w14:textId="3424303E" w:rsidR="006F31E7" w:rsidRDefault="006F31E7" w:rsidP="006F31E7">
      <w:pPr>
        <w:pStyle w:val="Podtitul"/>
      </w:pPr>
      <w:r w:rsidRPr="00BF1AFD">
        <w:t>seznam obrázků</w:t>
      </w:r>
    </w:p>
    <w:p w14:paraId="64595A4F" w14:textId="77777777" w:rsidR="00764859" w:rsidRDefault="00346CDC">
      <w:pPr>
        <w:pStyle w:val="Seznamobrzk"/>
        <w:tabs>
          <w:tab w:val="right" w:leader="dot" w:pos="9060"/>
        </w:tabs>
        <w:rPr>
          <w:rFonts w:asciiTheme="minorHAnsi" w:eastAsiaTheme="minorEastAsia" w:hAnsiTheme="minorHAnsi" w:cstheme="minorBidi"/>
          <w:i w:val="0"/>
          <w:noProof/>
          <w:szCs w:val="22"/>
        </w:rPr>
      </w:pPr>
      <w:r>
        <w:fldChar w:fldCharType="begin"/>
      </w:r>
      <w:r>
        <w:instrText xml:space="preserve"> TOC \h \z \c "Obrázek" </w:instrText>
      </w:r>
      <w:r>
        <w:fldChar w:fldCharType="separate"/>
      </w:r>
      <w:hyperlink w:anchor="_Toc122000554" w:history="1">
        <w:r w:rsidR="00764859" w:rsidRPr="00900C6C">
          <w:rPr>
            <w:rStyle w:val="Hypertextovodkaz"/>
            <w:noProof/>
          </w:rPr>
          <w:t>Obrázek 1: Zákres hodnocené plochy změny č.3105/10 nad leteckým snímkem</w:t>
        </w:r>
        <w:r w:rsidR="00764859">
          <w:rPr>
            <w:noProof/>
            <w:webHidden/>
          </w:rPr>
          <w:tab/>
        </w:r>
        <w:r w:rsidR="00764859">
          <w:rPr>
            <w:noProof/>
            <w:webHidden/>
          </w:rPr>
          <w:fldChar w:fldCharType="begin"/>
        </w:r>
        <w:r w:rsidR="00764859">
          <w:rPr>
            <w:noProof/>
            <w:webHidden/>
          </w:rPr>
          <w:instrText xml:space="preserve"> PAGEREF _Toc122000554 \h </w:instrText>
        </w:r>
        <w:r w:rsidR="00764859">
          <w:rPr>
            <w:noProof/>
            <w:webHidden/>
          </w:rPr>
        </w:r>
        <w:r w:rsidR="00764859">
          <w:rPr>
            <w:noProof/>
            <w:webHidden/>
          </w:rPr>
          <w:fldChar w:fldCharType="separate"/>
        </w:r>
        <w:r w:rsidR="005535BD">
          <w:rPr>
            <w:noProof/>
            <w:webHidden/>
          </w:rPr>
          <w:t>23</w:t>
        </w:r>
        <w:r w:rsidR="00764859">
          <w:rPr>
            <w:noProof/>
            <w:webHidden/>
          </w:rPr>
          <w:fldChar w:fldCharType="end"/>
        </w:r>
      </w:hyperlink>
    </w:p>
    <w:p w14:paraId="52EA854E" w14:textId="77777777" w:rsidR="00764859" w:rsidRDefault="005535BD">
      <w:pPr>
        <w:pStyle w:val="Seznamobrzk"/>
        <w:tabs>
          <w:tab w:val="right" w:leader="dot" w:pos="9060"/>
        </w:tabs>
        <w:rPr>
          <w:rFonts w:asciiTheme="minorHAnsi" w:eastAsiaTheme="minorEastAsia" w:hAnsiTheme="minorHAnsi" w:cstheme="minorBidi"/>
          <w:i w:val="0"/>
          <w:noProof/>
          <w:szCs w:val="22"/>
        </w:rPr>
      </w:pPr>
      <w:hyperlink w:anchor="_Toc122000555" w:history="1">
        <w:r w:rsidR="00764859" w:rsidRPr="00900C6C">
          <w:rPr>
            <w:rStyle w:val="Hypertextovodkaz"/>
            <w:noProof/>
          </w:rPr>
          <w:t>Obrázek 2: Pohled na plochu změny č. 3105/10  z jejího jihozápadního okraje</w:t>
        </w:r>
        <w:r w:rsidR="00764859">
          <w:rPr>
            <w:noProof/>
            <w:webHidden/>
          </w:rPr>
          <w:tab/>
        </w:r>
        <w:r w:rsidR="00764859">
          <w:rPr>
            <w:noProof/>
            <w:webHidden/>
          </w:rPr>
          <w:fldChar w:fldCharType="begin"/>
        </w:r>
        <w:r w:rsidR="00764859">
          <w:rPr>
            <w:noProof/>
            <w:webHidden/>
          </w:rPr>
          <w:instrText xml:space="preserve"> PAGEREF _Toc122000555 \h </w:instrText>
        </w:r>
        <w:r w:rsidR="00764859">
          <w:rPr>
            <w:noProof/>
            <w:webHidden/>
          </w:rPr>
        </w:r>
        <w:r w:rsidR="00764859">
          <w:rPr>
            <w:noProof/>
            <w:webHidden/>
          </w:rPr>
          <w:fldChar w:fldCharType="separate"/>
        </w:r>
        <w:r>
          <w:rPr>
            <w:noProof/>
            <w:webHidden/>
          </w:rPr>
          <w:t>23</w:t>
        </w:r>
        <w:r w:rsidR="00764859">
          <w:rPr>
            <w:noProof/>
            <w:webHidden/>
          </w:rPr>
          <w:fldChar w:fldCharType="end"/>
        </w:r>
      </w:hyperlink>
    </w:p>
    <w:p w14:paraId="0A08DDCD" w14:textId="77777777" w:rsidR="00764859" w:rsidRDefault="005535BD">
      <w:pPr>
        <w:pStyle w:val="Seznamobrzk"/>
        <w:tabs>
          <w:tab w:val="right" w:leader="dot" w:pos="9060"/>
        </w:tabs>
        <w:rPr>
          <w:rFonts w:asciiTheme="minorHAnsi" w:eastAsiaTheme="minorEastAsia" w:hAnsiTheme="minorHAnsi" w:cstheme="minorBidi"/>
          <w:i w:val="0"/>
          <w:noProof/>
          <w:szCs w:val="22"/>
        </w:rPr>
      </w:pPr>
      <w:hyperlink w:anchor="_Toc122000556" w:history="1">
        <w:r w:rsidR="00764859" w:rsidRPr="00900C6C">
          <w:rPr>
            <w:rStyle w:val="Hypertextovodkaz"/>
            <w:noProof/>
          </w:rPr>
          <w:t>Obrázek 3: Buková alej při ulici K Vrtilce a oplocená část plochy</w:t>
        </w:r>
        <w:r w:rsidR="00764859">
          <w:rPr>
            <w:noProof/>
            <w:webHidden/>
          </w:rPr>
          <w:tab/>
        </w:r>
        <w:r w:rsidR="00764859">
          <w:rPr>
            <w:noProof/>
            <w:webHidden/>
          </w:rPr>
          <w:fldChar w:fldCharType="begin"/>
        </w:r>
        <w:r w:rsidR="00764859">
          <w:rPr>
            <w:noProof/>
            <w:webHidden/>
          </w:rPr>
          <w:instrText xml:space="preserve"> PAGEREF _Toc122000556 \h </w:instrText>
        </w:r>
        <w:r w:rsidR="00764859">
          <w:rPr>
            <w:noProof/>
            <w:webHidden/>
          </w:rPr>
        </w:r>
        <w:r w:rsidR="00764859">
          <w:rPr>
            <w:noProof/>
            <w:webHidden/>
          </w:rPr>
          <w:fldChar w:fldCharType="separate"/>
        </w:r>
        <w:r>
          <w:rPr>
            <w:noProof/>
            <w:webHidden/>
          </w:rPr>
          <w:t>24</w:t>
        </w:r>
        <w:r w:rsidR="00764859">
          <w:rPr>
            <w:noProof/>
            <w:webHidden/>
          </w:rPr>
          <w:fldChar w:fldCharType="end"/>
        </w:r>
      </w:hyperlink>
    </w:p>
    <w:p w14:paraId="1131BA7F" w14:textId="77777777" w:rsidR="00764859" w:rsidRDefault="005535BD">
      <w:pPr>
        <w:pStyle w:val="Seznamobrzk"/>
        <w:tabs>
          <w:tab w:val="right" w:leader="dot" w:pos="9060"/>
        </w:tabs>
        <w:rPr>
          <w:rFonts w:asciiTheme="minorHAnsi" w:eastAsiaTheme="minorEastAsia" w:hAnsiTheme="minorHAnsi" w:cstheme="minorBidi"/>
          <w:i w:val="0"/>
          <w:noProof/>
          <w:szCs w:val="22"/>
        </w:rPr>
      </w:pPr>
      <w:hyperlink w:anchor="_Toc122000557" w:history="1">
        <w:r w:rsidR="00764859" w:rsidRPr="00900C6C">
          <w:rPr>
            <w:rStyle w:val="Hypertextovodkaz"/>
            <w:noProof/>
          </w:rPr>
          <w:t>Obrázek 4: Záplavová území vodních toků</w:t>
        </w:r>
        <w:r w:rsidR="00764859">
          <w:rPr>
            <w:noProof/>
            <w:webHidden/>
          </w:rPr>
          <w:tab/>
        </w:r>
        <w:r w:rsidR="00764859">
          <w:rPr>
            <w:noProof/>
            <w:webHidden/>
          </w:rPr>
          <w:fldChar w:fldCharType="begin"/>
        </w:r>
        <w:r w:rsidR="00764859">
          <w:rPr>
            <w:noProof/>
            <w:webHidden/>
          </w:rPr>
          <w:instrText xml:space="preserve"> PAGEREF _Toc122000557 \h </w:instrText>
        </w:r>
        <w:r w:rsidR="00764859">
          <w:rPr>
            <w:noProof/>
            <w:webHidden/>
          </w:rPr>
        </w:r>
        <w:r w:rsidR="00764859">
          <w:rPr>
            <w:noProof/>
            <w:webHidden/>
          </w:rPr>
          <w:fldChar w:fldCharType="separate"/>
        </w:r>
        <w:r>
          <w:rPr>
            <w:noProof/>
            <w:webHidden/>
          </w:rPr>
          <w:t>26</w:t>
        </w:r>
        <w:r w:rsidR="00764859">
          <w:rPr>
            <w:noProof/>
            <w:webHidden/>
          </w:rPr>
          <w:fldChar w:fldCharType="end"/>
        </w:r>
      </w:hyperlink>
    </w:p>
    <w:p w14:paraId="3BCC5661" w14:textId="77777777" w:rsidR="00764859" w:rsidRDefault="005535BD">
      <w:pPr>
        <w:pStyle w:val="Seznamobrzk"/>
        <w:tabs>
          <w:tab w:val="right" w:leader="dot" w:pos="9060"/>
        </w:tabs>
        <w:rPr>
          <w:rFonts w:asciiTheme="minorHAnsi" w:eastAsiaTheme="minorEastAsia" w:hAnsiTheme="minorHAnsi" w:cstheme="minorBidi"/>
          <w:i w:val="0"/>
          <w:noProof/>
          <w:szCs w:val="22"/>
        </w:rPr>
      </w:pPr>
      <w:hyperlink w:anchor="_Toc122000558" w:history="1">
        <w:r w:rsidR="00764859" w:rsidRPr="00900C6C">
          <w:rPr>
            <w:rStyle w:val="Hypertextovodkaz"/>
            <w:noProof/>
          </w:rPr>
          <w:t>Obrázek 5: Vztah plochy změny č. 3105/10 v územnímu systému ekologické stability</w:t>
        </w:r>
        <w:r w:rsidR="00764859">
          <w:rPr>
            <w:noProof/>
            <w:webHidden/>
          </w:rPr>
          <w:tab/>
        </w:r>
        <w:r w:rsidR="00764859">
          <w:rPr>
            <w:noProof/>
            <w:webHidden/>
          </w:rPr>
          <w:fldChar w:fldCharType="begin"/>
        </w:r>
        <w:r w:rsidR="00764859">
          <w:rPr>
            <w:noProof/>
            <w:webHidden/>
          </w:rPr>
          <w:instrText xml:space="preserve"> PAGEREF _Toc122000558 \h </w:instrText>
        </w:r>
        <w:r w:rsidR="00764859">
          <w:rPr>
            <w:noProof/>
            <w:webHidden/>
          </w:rPr>
        </w:r>
        <w:r w:rsidR="00764859">
          <w:rPr>
            <w:noProof/>
            <w:webHidden/>
          </w:rPr>
          <w:fldChar w:fldCharType="separate"/>
        </w:r>
        <w:r>
          <w:rPr>
            <w:noProof/>
            <w:webHidden/>
          </w:rPr>
          <w:t>29</w:t>
        </w:r>
        <w:r w:rsidR="00764859">
          <w:rPr>
            <w:noProof/>
            <w:webHidden/>
          </w:rPr>
          <w:fldChar w:fldCharType="end"/>
        </w:r>
      </w:hyperlink>
    </w:p>
    <w:p w14:paraId="2EEE5002" w14:textId="77777777" w:rsidR="00346CDC" w:rsidRPr="00BF1AFD" w:rsidRDefault="00346CDC" w:rsidP="006F31E7">
      <w:pPr>
        <w:pStyle w:val="Podtitul"/>
      </w:pPr>
      <w:r>
        <w:fldChar w:fldCharType="end"/>
      </w:r>
    </w:p>
    <w:p w14:paraId="278689A5" w14:textId="77777777" w:rsidR="008940E6" w:rsidRPr="0093409E" w:rsidRDefault="008940E6" w:rsidP="004A7519">
      <w:pPr>
        <w:rPr>
          <w:color w:val="FF0000"/>
        </w:rPr>
        <w:sectPr w:rsidR="008940E6" w:rsidRPr="0093409E" w:rsidSect="00C54261">
          <w:headerReference w:type="default" r:id="rId14"/>
          <w:footerReference w:type="even" r:id="rId15"/>
          <w:footerReference w:type="default" r:id="rId16"/>
          <w:pgSz w:w="11906" w:h="16838" w:code="9"/>
          <w:pgMar w:top="1418" w:right="1418" w:bottom="1418" w:left="1418" w:header="709" w:footer="709" w:gutter="0"/>
          <w:pgNumType w:start="1"/>
          <w:cols w:space="708"/>
        </w:sectPr>
      </w:pPr>
    </w:p>
    <w:p w14:paraId="28AFDB82" w14:textId="46269615" w:rsidR="003F50D8" w:rsidRPr="00D42F14" w:rsidRDefault="00E248A3" w:rsidP="003F50D8">
      <w:pPr>
        <w:pStyle w:val="Nadpis0"/>
      </w:pPr>
      <w:bookmarkStart w:id="4" w:name="_Toc56002852"/>
      <w:bookmarkStart w:id="5" w:name="_Toc56005734"/>
      <w:bookmarkStart w:id="6" w:name="_Toc56006396"/>
      <w:bookmarkStart w:id="7" w:name="_Toc124499009"/>
      <w:r w:rsidRPr="00D42F14">
        <w:t>A.</w:t>
      </w:r>
      <w:r w:rsidR="003F50D8" w:rsidRPr="00D42F14">
        <w:tab/>
        <w:t>vyhodnocení vlivů na životní prostředí</w:t>
      </w:r>
      <w:r w:rsidR="008940E6" w:rsidRPr="00D42F14">
        <w:br/>
      </w:r>
      <w:r w:rsidR="003F50D8" w:rsidRPr="00D42F14">
        <w:t>dle přílohy stavebního zákona</w:t>
      </w:r>
      <w:bookmarkEnd w:id="4"/>
      <w:bookmarkEnd w:id="5"/>
      <w:bookmarkEnd w:id="6"/>
      <w:bookmarkEnd w:id="7"/>
    </w:p>
    <w:p w14:paraId="2C2DF079" w14:textId="77777777" w:rsidR="003F50D8" w:rsidRPr="00D42F14" w:rsidRDefault="003F50D8" w:rsidP="003F50D8">
      <w:pPr>
        <w:rPr>
          <w:lang w:eastAsia="en-US"/>
        </w:rPr>
      </w:pPr>
    </w:p>
    <w:p w14:paraId="2AD0B8AD" w14:textId="77777777" w:rsidR="00D42F14" w:rsidRPr="00D42F14" w:rsidRDefault="00D42F14" w:rsidP="00D42F14">
      <w:pPr>
        <w:pStyle w:val="Nadpis1"/>
      </w:pPr>
      <w:bookmarkStart w:id="8" w:name="_Toc124499010"/>
      <w:r w:rsidRPr="00D42F14">
        <w:t>Stručné shrnutí obsahu a hlavních cílů Změny ÚPD, vztah k jiným koncepcím</w:t>
      </w:r>
      <w:bookmarkEnd w:id="8"/>
    </w:p>
    <w:p w14:paraId="24499912" w14:textId="77777777" w:rsidR="00D42F14" w:rsidRPr="00D42F14" w:rsidRDefault="00D42F14" w:rsidP="00D42F14">
      <w:pPr>
        <w:rPr>
          <w:lang w:eastAsia="en-US"/>
        </w:rPr>
      </w:pPr>
    </w:p>
    <w:p w14:paraId="3682014F" w14:textId="2DCC5E5E" w:rsidR="00D42F14" w:rsidRPr="00AE6994" w:rsidRDefault="00D42F14" w:rsidP="00D42F14">
      <w:pPr>
        <w:pStyle w:val="Nadpis2"/>
      </w:pPr>
      <w:bookmarkStart w:id="9" w:name="_Toc56002854"/>
      <w:bookmarkStart w:id="10" w:name="_Toc56005736"/>
      <w:bookmarkStart w:id="11" w:name="_Toc56006398"/>
      <w:bookmarkStart w:id="12" w:name="_Toc64567322"/>
      <w:bookmarkStart w:id="13" w:name="_Toc124499011"/>
      <w:r w:rsidRPr="00D42F14">
        <w:t>1.1</w:t>
      </w:r>
      <w:r w:rsidRPr="00D42F14">
        <w:tab/>
        <w:t xml:space="preserve">Shrnutí </w:t>
      </w:r>
      <w:r w:rsidRPr="00AE6994">
        <w:t>obsahu změny ÚP hl. m. Prahy č. </w:t>
      </w:r>
      <w:bookmarkEnd w:id="9"/>
      <w:bookmarkEnd w:id="10"/>
      <w:bookmarkEnd w:id="11"/>
      <w:bookmarkEnd w:id="12"/>
      <w:r w:rsidRPr="00AE6994">
        <w:t>3105/10</w:t>
      </w:r>
      <w:bookmarkEnd w:id="13"/>
    </w:p>
    <w:p w14:paraId="34790F43" w14:textId="6BE9E13C" w:rsidR="00D42F14" w:rsidRPr="00AE6994" w:rsidRDefault="00D42F14" w:rsidP="00D42F14">
      <w:pPr>
        <w:pStyle w:val="Titulek"/>
      </w:pPr>
      <w:bookmarkStart w:id="14" w:name="_Toc57837148"/>
      <w:bookmarkStart w:id="15" w:name="_Toc57837169"/>
      <w:bookmarkStart w:id="16" w:name="_Toc62754372"/>
      <w:bookmarkStart w:id="17" w:name="_Toc122000438"/>
      <w:r w:rsidRPr="00AE6994">
        <w:t xml:space="preserve">Tab. </w:t>
      </w:r>
      <w:r w:rsidRPr="00AE6994">
        <w:rPr>
          <w:noProof/>
        </w:rPr>
        <w:fldChar w:fldCharType="begin"/>
      </w:r>
      <w:r w:rsidRPr="00AE6994">
        <w:rPr>
          <w:noProof/>
        </w:rPr>
        <w:instrText xml:space="preserve"> SEQ Tab. \* ARABIC </w:instrText>
      </w:r>
      <w:r w:rsidRPr="00AE6994">
        <w:rPr>
          <w:noProof/>
        </w:rPr>
        <w:fldChar w:fldCharType="separate"/>
      </w:r>
      <w:r w:rsidR="005535BD">
        <w:rPr>
          <w:noProof/>
        </w:rPr>
        <w:t>1</w:t>
      </w:r>
      <w:r w:rsidRPr="00AE6994">
        <w:rPr>
          <w:noProof/>
        </w:rPr>
        <w:fldChar w:fldCharType="end"/>
      </w:r>
      <w:r w:rsidRPr="00AE6994">
        <w:t xml:space="preserve"> Shrnutí obsahu změny ÚP hl. m. Prahy č. </w:t>
      </w:r>
      <w:bookmarkEnd w:id="14"/>
      <w:bookmarkEnd w:id="15"/>
      <w:bookmarkEnd w:id="16"/>
      <w:r w:rsidRPr="00AE6994">
        <w:t>3105/10</w:t>
      </w:r>
      <w:bookmarkEnd w:id="1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7"/>
        <w:gridCol w:w="4523"/>
      </w:tblGrid>
      <w:tr w:rsidR="00D42F14" w:rsidRPr="00AE6994" w14:paraId="1C2893B7" w14:textId="77777777" w:rsidTr="00853626">
        <w:trPr>
          <w:tblHeader/>
        </w:trPr>
        <w:tc>
          <w:tcPr>
            <w:tcW w:w="5000" w:type="pct"/>
            <w:gridSpan w:val="2"/>
            <w:shd w:val="clear" w:color="auto" w:fill="D9D9D9" w:themeFill="background1" w:themeFillShade="D9"/>
          </w:tcPr>
          <w:p w14:paraId="234B55D5" w14:textId="79A80A50" w:rsidR="00D42F14" w:rsidRPr="00AE6994" w:rsidRDefault="00D42F14" w:rsidP="00A87186">
            <w:pPr>
              <w:pStyle w:val="Titulek"/>
              <w:rPr>
                <w:color w:val="D9D9D9" w:themeColor="background1" w:themeShade="D9"/>
              </w:rPr>
            </w:pPr>
            <w:r w:rsidRPr="00321881">
              <w:t>Změna č.</w:t>
            </w:r>
            <w:r>
              <w:t> 3105/10</w:t>
            </w:r>
          </w:p>
        </w:tc>
      </w:tr>
      <w:tr w:rsidR="00D42F14" w:rsidRPr="00AE6994" w14:paraId="165AD89D" w14:textId="77777777" w:rsidTr="00853626">
        <w:tc>
          <w:tcPr>
            <w:tcW w:w="2504" w:type="pct"/>
          </w:tcPr>
          <w:p w14:paraId="5BB783F5" w14:textId="77777777" w:rsidR="00D42F14" w:rsidRPr="00AE6994" w:rsidRDefault="00D42F14" w:rsidP="00853626">
            <w:pPr>
              <w:pStyle w:val="Texttabulky-Bold"/>
            </w:pPr>
            <w:r w:rsidRPr="00AE6994">
              <w:t>Městská část:</w:t>
            </w:r>
          </w:p>
        </w:tc>
        <w:tc>
          <w:tcPr>
            <w:tcW w:w="2496" w:type="pct"/>
            <w:vAlign w:val="center"/>
          </w:tcPr>
          <w:p w14:paraId="2A4E3BDA" w14:textId="77777777" w:rsidR="00D42F14" w:rsidRPr="00AE6994" w:rsidRDefault="00D42F14" w:rsidP="00853626">
            <w:pPr>
              <w:pStyle w:val="Texttabulky"/>
            </w:pPr>
            <w:r w:rsidRPr="00AE6994">
              <w:t>Praha – Libuš</w:t>
            </w:r>
          </w:p>
        </w:tc>
      </w:tr>
      <w:tr w:rsidR="00D42F14" w:rsidRPr="00AE6994" w14:paraId="2CEB5D91" w14:textId="77777777" w:rsidTr="00853626">
        <w:tc>
          <w:tcPr>
            <w:tcW w:w="2504" w:type="pct"/>
          </w:tcPr>
          <w:p w14:paraId="3634BE47" w14:textId="77777777" w:rsidR="00D42F14" w:rsidRPr="00C26EB2" w:rsidRDefault="00D42F14" w:rsidP="00853626">
            <w:pPr>
              <w:pStyle w:val="Texttabulky-Bold"/>
            </w:pPr>
            <w:r w:rsidRPr="00C26EB2">
              <w:t>Katastrální území:</w:t>
            </w:r>
          </w:p>
        </w:tc>
        <w:tc>
          <w:tcPr>
            <w:tcW w:w="2496" w:type="pct"/>
            <w:vAlign w:val="center"/>
          </w:tcPr>
          <w:p w14:paraId="207468F6" w14:textId="77777777" w:rsidR="00D42F14" w:rsidRPr="00AE6994" w:rsidRDefault="00D42F14" w:rsidP="00853626">
            <w:pPr>
              <w:pStyle w:val="Texttabulky"/>
            </w:pPr>
            <w:r w:rsidRPr="00AE6994">
              <w:t>Písnice</w:t>
            </w:r>
          </w:p>
        </w:tc>
      </w:tr>
      <w:tr w:rsidR="00D42F14" w:rsidRPr="00AE6994" w14:paraId="3DFE7498" w14:textId="77777777" w:rsidTr="00853626">
        <w:tc>
          <w:tcPr>
            <w:tcW w:w="2504" w:type="pct"/>
          </w:tcPr>
          <w:p w14:paraId="5C713FFE" w14:textId="77777777" w:rsidR="00D42F14" w:rsidRPr="00C26EB2" w:rsidRDefault="00D42F14" w:rsidP="00853626">
            <w:pPr>
              <w:pStyle w:val="Texttabulky-Bold"/>
              <w:rPr>
                <w:color w:val="D9D9D9" w:themeColor="background1" w:themeShade="D9"/>
              </w:rPr>
            </w:pPr>
            <w:r w:rsidRPr="00C26EB2">
              <w:t xml:space="preserve">Parcelní číslo: </w:t>
            </w:r>
          </w:p>
        </w:tc>
        <w:tc>
          <w:tcPr>
            <w:tcW w:w="2496" w:type="pct"/>
            <w:vAlign w:val="center"/>
          </w:tcPr>
          <w:p w14:paraId="7FB0D593" w14:textId="034382F8" w:rsidR="00D42F14" w:rsidRPr="00AE6994" w:rsidRDefault="00C26EB2" w:rsidP="00C26EB2">
            <w:pPr>
              <w:pStyle w:val="Texttabulky"/>
              <w:rPr>
                <w:color w:val="D9D9D9" w:themeColor="background1" w:themeShade="D9"/>
              </w:rPr>
            </w:pPr>
            <w:r w:rsidRPr="003A1752">
              <w:rPr>
                <w:rFonts w:ascii="Arial" w:hAnsi="Arial" w:cs="Arial"/>
              </w:rPr>
              <w:t>50/1</w:t>
            </w:r>
            <w:r>
              <w:rPr>
                <w:rFonts w:ascii="Arial" w:hAnsi="Arial" w:cs="Arial"/>
              </w:rPr>
              <w:t>,</w:t>
            </w:r>
            <w:r w:rsidRPr="003A1752">
              <w:rPr>
                <w:rFonts w:ascii="Arial" w:hAnsi="Arial" w:cs="Arial"/>
              </w:rPr>
              <w:t xml:space="preserve"> 50/4</w:t>
            </w:r>
            <w:r>
              <w:rPr>
                <w:rFonts w:ascii="Arial" w:hAnsi="Arial" w:cs="Arial"/>
              </w:rPr>
              <w:t xml:space="preserve">, 50/5, 50/6, 50/7,  50/8, </w:t>
            </w:r>
            <w:r w:rsidRPr="003A1752">
              <w:rPr>
                <w:rFonts w:ascii="Arial" w:hAnsi="Arial" w:cs="Arial"/>
              </w:rPr>
              <w:t>50/10 a 52/1</w:t>
            </w:r>
          </w:p>
        </w:tc>
      </w:tr>
      <w:tr w:rsidR="00D42F14" w:rsidRPr="00AE6994" w14:paraId="4797E8F6" w14:textId="77777777" w:rsidTr="00853626">
        <w:tc>
          <w:tcPr>
            <w:tcW w:w="2504" w:type="pct"/>
          </w:tcPr>
          <w:p w14:paraId="65CBBF5C" w14:textId="77777777" w:rsidR="00D42F14" w:rsidRPr="00C26EB2" w:rsidRDefault="00D42F14" w:rsidP="00853626">
            <w:pPr>
              <w:pStyle w:val="Texttabulky-Bold"/>
            </w:pPr>
            <w:r w:rsidRPr="00C26EB2">
              <w:t>Hlavní cíl změny:</w:t>
            </w:r>
          </w:p>
        </w:tc>
        <w:tc>
          <w:tcPr>
            <w:tcW w:w="2496" w:type="pct"/>
            <w:vAlign w:val="center"/>
          </w:tcPr>
          <w:p w14:paraId="54792BF3" w14:textId="77777777" w:rsidR="00D42F14" w:rsidRPr="00AE6994" w:rsidRDefault="00D42F14" w:rsidP="00853626">
            <w:pPr>
              <w:pStyle w:val="Texttabulky"/>
            </w:pPr>
            <w:r w:rsidRPr="00AE6994">
              <w:t>změna funkčního využití ploch</w:t>
            </w:r>
          </w:p>
        </w:tc>
      </w:tr>
      <w:tr w:rsidR="00D42F14" w:rsidRPr="00AE6994" w14:paraId="008E8B02" w14:textId="77777777" w:rsidTr="00853626">
        <w:tc>
          <w:tcPr>
            <w:tcW w:w="2504" w:type="pct"/>
          </w:tcPr>
          <w:p w14:paraId="29D0FD7C" w14:textId="77777777" w:rsidR="00D42F14" w:rsidRPr="00AE6994" w:rsidRDefault="00D42F14" w:rsidP="00853626">
            <w:pPr>
              <w:pStyle w:val="Texttabulky-Bold"/>
            </w:pPr>
            <w:r w:rsidRPr="00AE6994">
              <w:t>Využití plochy dle platného ÚP HMP</w:t>
            </w:r>
          </w:p>
        </w:tc>
        <w:tc>
          <w:tcPr>
            <w:tcW w:w="2496" w:type="pct"/>
          </w:tcPr>
          <w:p w14:paraId="519948E6" w14:textId="77777777" w:rsidR="00D42F14" w:rsidRPr="00AE6994" w:rsidRDefault="00D42F14" w:rsidP="00853626">
            <w:pPr>
              <w:pStyle w:val="Texttabulky-Bold"/>
            </w:pPr>
            <w:r w:rsidRPr="00AE6994">
              <w:t>Navrhovaná změna</w:t>
            </w:r>
          </w:p>
        </w:tc>
      </w:tr>
      <w:tr w:rsidR="00D42F14" w:rsidRPr="00AE6994" w14:paraId="79192DC2" w14:textId="77777777" w:rsidTr="00853626">
        <w:tc>
          <w:tcPr>
            <w:tcW w:w="2504" w:type="pct"/>
          </w:tcPr>
          <w:p w14:paraId="77776AF8" w14:textId="77777777" w:rsidR="00D42F14" w:rsidRPr="00AE6994" w:rsidRDefault="00D42F14" w:rsidP="00853626">
            <w:pPr>
              <w:jc w:val="center"/>
              <w:rPr>
                <w:color w:val="D9D9D9" w:themeColor="background1" w:themeShade="D9"/>
              </w:rPr>
            </w:pPr>
            <w:r>
              <w:rPr>
                <w:noProof/>
              </w:rPr>
              <w:drawing>
                <wp:inline distT="0" distB="0" distL="0" distR="0" wp14:anchorId="5775C5EB" wp14:editId="5C36BE9B">
                  <wp:extent cx="2752556" cy="2205990"/>
                  <wp:effectExtent l="0" t="0" r="0" b="381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760637" cy="2212467"/>
                          </a:xfrm>
                          <a:prstGeom prst="rect">
                            <a:avLst/>
                          </a:prstGeom>
                        </pic:spPr>
                      </pic:pic>
                    </a:graphicData>
                  </a:graphic>
                </wp:inline>
              </w:drawing>
            </w:r>
          </w:p>
        </w:tc>
        <w:tc>
          <w:tcPr>
            <w:tcW w:w="2496" w:type="pct"/>
          </w:tcPr>
          <w:p w14:paraId="3B4FA27B" w14:textId="77777777" w:rsidR="00D42F14" w:rsidRPr="00AE6994" w:rsidRDefault="00D42F14" w:rsidP="00853626">
            <w:pPr>
              <w:jc w:val="center"/>
              <w:rPr>
                <w:color w:val="D9D9D9" w:themeColor="background1" w:themeShade="D9"/>
              </w:rPr>
            </w:pPr>
            <w:r>
              <w:rPr>
                <w:noProof/>
              </w:rPr>
              <w:drawing>
                <wp:inline distT="0" distB="0" distL="0" distR="0" wp14:anchorId="3B3B3246" wp14:editId="69048BD5">
                  <wp:extent cx="2743753" cy="2206800"/>
                  <wp:effectExtent l="0" t="0" r="0" b="3175"/>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743753" cy="2206800"/>
                          </a:xfrm>
                          <a:prstGeom prst="rect">
                            <a:avLst/>
                          </a:prstGeom>
                        </pic:spPr>
                      </pic:pic>
                    </a:graphicData>
                  </a:graphic>
                </wp:inline>
              </w:drawing>
            </w:r>
          </w:p>
        </w:tc>
      </w:tr>
      <w:tr w:rsidR="00D42F14" w:rsidRPr="00AE6994" w14:paraId="01CC96A3" w14:textId="77777777" w:rsidTr="00853626">
        <w:tc>
          <w:tcPr>
            <w:tcW w:w="2504" w:type="pct"/>
          </w:tcPr>
          <w:p w14:paraId="55FD6CF4" w14:textId="77777777" w:rsidR="00D42F14" w:rsidRPr="00AE6994" w:rsidRDefault="00D42F14" w:rsidP="00853626">
            <w:pPr>
              <w:pStyle w:val="Texttabulky"/>
              <w:rPr>
                <w:i/>
                <w:noProof/>
              </w:rPr>
            </w:pPr>
            <w:r w:rsidRPr="00AE6994">
              <w:rPr>
                <w:i/>
                <w:noProof/>
              </w:rPr>
              <w:t>zeleň městská a krajinná /ZMK/</w:t>
            </w:r>
          </w:p>
        </w:tc>
        <w:tc>
          <w:tcPr>
            <w:tcW w:w="2496" w:type="pct"/>
          </w:tcPr>
          <w:p w14:paraId="7649A1AE" w14:textId="77777777" w:rsidR="00D42F14" w:rsidRPr="00AE6994" w:rsidRDefault="00D42F14" w:rsidP="00853626">
            <w:pPr>
              <w:pStyle w:val="Texttabulky"/>
              <w:rPr>
                <w:i/>
                <w:noProof/>
              </w:rPr>
            </w:pPr>
            <w:r w:rsidRPr="00AE6994">
              <w:rPr>
                <w:i/>
                <w:noProof/>
              </w:rPr>
              <w:t>čistě obytné s kódem míry využití A /OB-A/</w:t>
            </w:r>
          </w:p>
        </w:tc>
      </w:tr>
      <w:tr w:rsidR="00D42F14" w:rsidRPr="00AE6994" w14:paraId="6F156AF3" w14:textId="77777777" w:rsidTr="00853626">
        <w:trPr>
          <w:trHeight w:val="444"/>
        </w:trPr>
        <w:tc>
          <w:tcPr>
            <w:tcW w:w="5000" w:type="pct"/>
            <w:gridSpan w:val="2"/>
          </w:tcPr>
          <w:p w14:paraId="20BB9999" w14:textId="77777777" w:rsidR="00D42F14" w:rsidRPr="00AE6994" w:rsidRDefault="00D42F14" w:rsidP="00853626">
            <w:pPr>
              <w:pStyle w:val="Texttabulky-Bold"/>
            </w:pPr>
            <w:r w:rsidRPr="00AE6994">
              <w:rPr>
                <w:noProof/>
              </w:rPr>
              <w:t>Odůvodnění Změny č.</w:t>
            </w:r>
            <w:r w:rsidRPr="00AE6994">
              <w:t xml:space="preserve"> 3105/10</w:t>
            </w:r>
          </w:p>
          <w:p w14:paraId="580046C5" w14:textId="77777777" w:rsidR="00D42F14" w:rsidRPr="00AE6994" w:rsidRDefault="00D42F14" w:rsidP="00853626">
            <w:pPr>
              <w:pStyle w:val="Texttabulky"/>
            </w:pPr>
            <w:r w:rsidRPr="00AE6994">
              <w:t>Návrh změny byl na základě schváleného zadání zpracován invariantně.</w:t>
            </w:r>
          </w:p>
          <w:p w14:paraId="1DA7C949" w14:textId="77777777" w:rsidR="00D42F14" w:rsidRPr="00AE6994" w:rsidRDefault="00D42F14" w:rsidP="00853626">
            <w:pPr>
              <w:pStyle w:val="Texttabulky"/>
            </w:pPr>
            <w:r w:rsidRPr="00AE6994">
              <w:t>Změna navrhuje plochu čistě obytné s kódem míry využití území A /OB-A/ na úkor stávající plochy zeleň městská a krajinná /ZMK/.</w:t>
            </w:r>
          </w:p>
          <w:p w14:paraId="48E1C791" w14:textId="77777777" w:rsidR="00D42F14" w:rsidRPr="00AE6994" w:rsidRDefault="00D42F14" w:rsidP="00853626">
            <w:pPr>
              <w:pStyle w:val="Texttabulky"/>
            </w:pPr>
            <w:r w:rsidRPr="00AE6994">
              <w:t>Změna umožní využití řešeného území pro výstavbu rodinných domů na druhé straně dnes již jednostranně obestavěné ulice Velká Lada.</w:t>
            </w:r>
          </w:p>
          <w:p w14:paraId="18B1DB8C" w14:textId="77777777" w:rsidR="00D42F14" w:rsidRPr="00AE6994" w:rsidRDefault="00D42F14" w:rsidP="00853626">
            <w:pPr>
              <w:pStyle w:val="Texttabulky"/>
            </w:pPr>
            <w:r w:rsidRPr="00AE6994">
              <w:t>Navržený kód míry využití území „A“ odpovídá charakteru lokality.</w:t>
            </w:r>
          </w:p>
          <w:p w14:paraId="7A40437A" w14:textId="77777777" w:rsidR="00D42F14" w:rsidRPr="00AE6994" w:rsidRDefault="00D42F14" w:rsidP="00853626">
            <w:pPr>
              <w:pStyle w:val="Texttabulky"/>
            </w:pPr>
            <w:r w:rsidRPr="00AE6994">
              <w:t>Lokalita se nachází v nezastavěném a nezastavitelném území. Změnou dojde k rozšíření zastavitelného území.</w:t>
            </w:r>
          </w:p>
          <w:p w14:paraId="0E699350" w14:textId="77777777" w:rsidR="00D42F14" w:rsidRPr="00AE6994" w:rsidRDefault="00D42F14" w:rsidP="00853626">
            <w:pPr>
              <w:pStyle w:val="Texttabulky"/>
            </w:pPr>
            <w:r w:rsidRPr="00AE6994">
              <w:t>Změna nemění koncepci dopravní infrastruktury ani koncepci technické infrastruktury.</w:t>
            </w:r>
          </w:p>
          <w:p w14:paraId="03451E70" w14:textId="77777777" w:rsidR="00D42F14" w:rsidRPr="00AE6994" w:rsidRDefault="00D42F14" w:rsidP="00853626">
            <w:pPr>
              <w:pStyle w:val="Texttabulky"/>
            </w:pPr>
            <w:r w:rsidRPr="00AE6994">
              <w:t>Změna nemění koncepci občanského vybavení ani koncepci veřejných prostranství.</w:t>
            </w:r>
          </w:p>
          <w:p w14:paraId="0DAD4EE9" w14:textId="77777777" w:rsidR="00D42F14" w:rsidRPr="00AE6994" w:rsidRDefault="00D42F14" w:rsidP="00853626">
            <w:pPr>
              <w:pStyle w:val="Texttabulky"/>
            </w:pPr>
            <w:r w:rsidRPr="00AE6994">
              <w:t>Změna nemění územní systém ekologické stability ani celoměstský systém zeleně.</w:t>
            </w:r>
          </w:p>
          <w:p w14:paraId="4CB8F82B" w14:textId="77777777" w:rsidR="00D42F14" w:rsidRPr="00AE6994" w:rsidRDefault="00D42F14" w:rsidP="00853626">
            <w:pPr>
              <w:pStyle w:val="Texttabulky"/>
              <w:rPr>
                <w:color w:val="D9D9D9" w:themeColor="background1" w:themeShade="D9"/>
              </w:rPr>
            </w:pPr>
            <w:r w:rsidRPr="00AE6994">
              <w:t>Změna se netýká žádných dalších limitů ochrany přírody.</w:t>
            </w:r>
          </w:p>
        </w:tc>
      </w:tr>
      <w:tr w:rsidR="00D42F14" w:rsidRPr="00AE6994" w14:paraId="6E991FBC" w14:textId="77777777" w:rsidTr="00853626">
        <w:trPr>
          <w:trHeight w:val="384"/>
        </w:trPr>
        <w:tc>
          <w:tcPr>
            <w:tcW w:w="5000" w:type="pct"/>
            <w:gridSpan w:val="2"/>
            <w:tcBorders>
              <w:bottom w:val="single" w:sz="4" w:space="0" w:color="auto"/>
            </w:tcBorders>
          </w:tcPr>
          <w:p w14:paraId="23B4EA9C" w14:textId="77777777" w:rsidR="00D42F14" w:rsidRPr="00AE6994" w:rsidRDefault="00D42F14" w:rsidP="00853626">
            <w:pPr>
              <w:pStyle w:val="Texttabulky"/>
              <w:rPr>
                <w:noProof/>
              </w:rPr>
            </w:pPr>
            <w:r w:rsidRPr="00AE6994">
              <w:rPr>
                <w:u w:val="single"/>
              </w:rPr>
              <w:t>Výměra měněných ploch dle jejich funkčního využi</w:t>
            </w:r>
            <w:bookmarkStart w:id="18" w:name="_GoBack"/>
            <w:bookmarkEnd w:id="18"/>
            <w:r w:rsidRPr="00AE6994">
              <w:rPr>
                <w:u w:val="single"/>
              </w:rPr>
              <w:t>tí:</w:t>
            </w:r>
          </w:p>
        </w:tc>
      </w:tr>
      <w:tr w:rsidR="00D42F14" w:rsidRPr="00AE6994" w14:paraId="47F8340A" w14:textId="77777777" w:rsidTr="00853626">
        <w:tc>
          <w:tcPr>
            <w:tcW w:w="2504" w:type="pct"/>
            <w:tcBorders>
              <w:bottom w:val="nil"/>
              <w:right w:val="nil"/>
            </w:tcBorders>
          </w:tcPr>
          <w:p w14:paraId="036370ED" w14:textId="77777777" w:rsidR="00D42F14" w:rsidRPr="00AE6994" w:rsidRDefault="00D42F14" w:rsidP="00D42F14">
            <w:pPr>
              <w:pStyle w:val="Texttabulky"/>
              <w:numPr>
                <w:ilvl w:val="0"/>
                <w:numId w:val="1"/>
              </w:numPr>
              <w:ind w:left="709" w:hanging="709"/>
            </w:pPr>
            <w:r w:rsidRPr="00AE6994">
              <w:t>OB-A</w:t>
            </w:r>
          </w:p>
        </w:tc>
        <w:tc>
          <w:tcPr>
            <w:tcW w:w="2496" w:type="pct"/>
            <w:tcBorders>
              <w:left w:val="nil"/>
              <w:bottom w:val="nil"/>
            </w:tcBorders>
          </w:tcPr>
          <w:p w14:paraId="18EFF0DE" w14:textId="77777777" w:rsidR="00D42F14" w:rsidRPr="00AE6994" w:rsidRDefault="00D42F14" w:rsidP="00853626">
            <w:pPr>
              <w:pStyle w:val="Texttabulky"/>
              <w:rPr>
                <w:noProof/>
              </w:rPr>
            </w:pPr>
            <w:r w:rsidRPr="00AE6994">
              <w:rPr>
                <w:noProof/>
              </w:rPr>
              <w:t>4 200 m</w:t>
            </w:r>
            <w:r w:rsidRPr="00AE6994">
              <w:rPr>
                <w:noProof/>
                <w:vertAlign w:val="superscript"/>
              </w:rPr>
              <w:t>2</w:t>
            </w:r>
          </w:p>
        </w:tc>
      </w:tr>
      <w:tr w:rsidR="00D42F14" w:rsidRPr="00AE6994" w14:paraId="3C24D477" w14:textId="77777777" w:rsidTr="00853626">
        <w:tc>
          <w:tcPr>
            <w:tcW w:w="2504" w:type="pct"/>
            <w:tcBorders>
              <w:top w:val="nil"/>
              <w:bottom w:val="nil"/>
              <w:right w:val="nil"/>
            </w:tcBorders>
          </w:tcPr>
          <w:p w14:paraId="17F130BD" w14:textId="77777777" w:rsidR="00D42F14" w:rsidRPr="00AE6994" w:rsidRDefault="00D42F14" w:rsidP="00D42F14">
            <w:pPr>
              <w:pStyle w:val="Texttabulky"/>
              <w:numPr>
                <w:ilvl w:val="0"/>
                <w:numId w:val="1"/>
              </w:numPr>
              <w:ind w:left="709" w:hanging="709"/>
            </w:pPr>
            <w:r w:rsidRPr="00AE6994">
              <w:t>Celková výměra měněných ploch</w:t>
            </w:r>
          </w:p>
        </w:tc>
        <w:tc>
          <w:tcPr>
            <w:tcW w:w="2496" w:type="pct"/>
            <w:tcBorders>
              <w:top w:val="nil"/>
              <w:left w:val="nil"/>
              <w:bottom w:val="nil"/>
            </w:tcBorders>
          </w:tcPr>
          <w:p w14:paraId="1AE7729E" w14:textId="77777777" w:rsidR="00D42F14" w:rsidRPr="00AE6994" w:rsidRDefault="00D42F14" w:rsidP="00853626">
            <w:pPr>
              <w:pStyle w:val="Texttabulky"/>
              <w:rPr>
                <w:noProof/>
              </w:rPr>
            </w:pPr>
            <w:r w:rsidRPr="00AE6994">
              <w:rPr>
                <w:noProof/>
              </w:rPr>
              <w:t>4 200 m</w:t>
            </w:r>
            <w:r w:rsidRPr="00AE6994">
              <w:rPr>
                <w:noProof/>
                <w:vertAlign w:val="superscript"/>
              </w:rPr>
              <w:t>2</w:t>
            </w:r>
          </w:p>
        </w:tc>
      </w:tr>
      <w:tr w:rsidR="00D42F14" w:rsidRPr="00AE6994" w14:paraId="1E2C4C02" w14:textId="77777777" w:rsidTr="00853626">
        <w:tc>
          <w:tcPr>
            <w:tcW w:w="2504" w:type="pct"/>
            <w:tcBorders>
              <w:top w:val="nil"/>
              <w:bottom w:val="single" w:sz="4" w:space="0" w:color="auto"/>
              <w:right w:val="nil"/>
            </w:tcBorders>
          </w:tcPr>
          <w:p w14:paraId="6BF7B47E" w14:textId="77777777" w:rsidR="00D42F14" w:rsidRPr="00AE6994" w:rsidRDefault="00D42F14" w:rsidP="00D42F14">
            <w:pPr>
              <w:pStyle w:val="Texttabulky"/>
              <w:numPr>
                <w:ilvl w:val="1"/>
                <w:numId w:val="1"/>
              </w:numPr>
              <w:ind w:left="714" w:hanging="357"/>
            </w:pPr>
            <w:r w:rsidRPr="00AE6994">
              <w:t>z toho přírůstek zastavitelných ploch</w:t>
            </w:r>
          </w:p>
        </w:tc>
        <w:tc>
          <w:tcPr>
            <w:tcW w:w="2496" w:type="pct"/>
            <w:tcBorders>
              <w:top w:val="nil"/>
              <w:left w:val="nil"/>
              <w:bottom w:val="single" w:sz="4" w:space="0" w:color="auto"/>
            </w:tcBorders>
          </w:tcPr>
          <w:p w14:paraId="18D428C2" w14:textId="77777777" w:rsidR="00D42F14" w:rsidRPr="00AE6994" w:rsidRDefault="00D42F14" w:rsidP="00853626">
            <w:pPr>
              <w:pStyle w:val="Texttabulky"/>
              <w:rPr>
                <w:noProof/>
              </w:rPr>
            </w:pPr>
            <w:r w:rsidRPr="00AE6994">
              <w:rPr>
                <w:noProof/>
              </w:rPr>
              <w:t>4 200 m</w:t>
            </w:r>
            <w:r w:rsidRPr="00AE6994">
              <w:rPr>
                <w:noProof/>
                <w:vertAlign w:val="superscript"/>
              </w:rPr>
              <w:t xml:space="preserve">2 </w:t>
            </w:r>
            <w:r w:rsidRPr="00AE6994">
              <w:rPr>
                <w:noProof/>
              </w:rPr>
              <w:t>(tj. 100 %)</w:t>
            </w:r>
          </w:p>
        </w:tc>
      </w:tr>
      <w:tr w:rsidR="00D42F14" w:rsidRPr="00AE6994" w14:paraId="644D3C18" w14:textId="77777777" w:rsidTr="00853626">
        <w:tc>
          <w:tcPr>
            <w:tcW w:w="2504" w:type="pct"/>
            <w:tcBorders>
              <w:bottom w:val="nil"/>
            </w:tcBorders>
          </w:tcPr>
          <w:p w14:paraId="246C9EAD" w14:textId="77777777" w:rsidR="00D42F14" w:rsidRPr="00AE6994" w:rsidRDefault="00D42F14" w:rsidP="00853626">
            <w:pPr>
              <w:pStyle w:val="Texttabulky-Bold"/>
            </w:pPr>
            <w:r w:rsidRPr="00AE6994">
              <w:t>Regulativy pro vymezenou plochu dle platného ÚP HMP</w:t>
            </w:r>
          </w:p>
        </w:tc>
        <w:tc>
          <w:tcPr>
            <w:tcW w:w="2496" w:type="pct"/>
            <w:tcBorders>
              <w:bottom w:val="nil"/>
            </w:tcBorders>
          </w:tcPr>
          <w:p w14:paraId="7610244B" w14:textId="77777777" w:rsidR="00D42F14" w:rsidRPr="00AE6994" w:rsidRDefault="00D42F14" w:rsidP="00853626">
            <w:pPr>
              <w:pStyle w:val="Texttabulky"/>
              <w:rPr>
                <w:b/>
              </w:rPr>
            </w:pPr>
            <w:r w:rsidRPr="00AE6994">
              <w:rPr>
                <w:b/>
              </w:rPr>
              <w:t>Regulativy pro plochu dle návrhu Změny č. 3105/10</w:t>
            </w:r>
          </w:p>
        </w:tc>
      </w:tr>
      <w:tr w:rsidR="00346CDC" w:rsidRPr="00346CDC" w14:paraId="7C118D37" w14:textId="77777777" w:rsidTr="00853626">
        <w:tc>
          <w:tcPr>
            <w:tcW w:w="2504" w:type="pct"/>
            <w:tcBorders>
              <w:top w:val="nil"/>
            </w:tcBorders>
          </w:tcPr>
          <w:p w14:paraId="02073F76" w14:textId="77777777" w:rsidR="00D42F14" w:rsidRPr="00346CDC" w:rsidRDefault="00D42F14" w:rsidP="00853626">
            <w:pPr>
              <w:pStyle w:val="Texttabulky-Bold"/>
              <w:jc w:val="both"/>
              <w:rPr>
                <w:b w:val="0"/>
                <w:i/>
                <w:u w:val="single"/>
              </w:rPr>
            </w:pPr>
            <w:r w:rsidRPr="00346CDC">
              <w:rPr>
                <w:b w:val="0"/>
                <w:i/>
                <w:u w:val="single"/>
              </w:rPr>
              <w:t>Plochy krajinné a městské zeleně</w:t>
            </w:r>
          </w:p>
          <w:p w14:paraId="6B1A4411" w14:textId="77777777" w:rsidR="00D42F14" w:rsidRPr="00346CDC" w:rsidRDefault="00D42F14" w:rsidP="00853626">
            <w:pPr>
              <w:pStyle w:val="Texttabulky-Bold"/>
              <w:jc w:val="both"/>
              <w:rPr>
                <w:b w:val="0"/>
              </w:rPr>
            </w:pPr>
            <w:r w:rsidRPr="00346CDC">
              <w:rPr>
                <w:b w:val="0"/>
              </w:rPr>
              <w:t>ZMK – zeleň městská a krajinná</w:t>
            </w:r>
          </w:p>
          <w:p w14:paraId="69B234D7" w14:textId="77777777" w:rsidR="00D42F14" w:rsidRPr="00346CDC" w:rsidRDefault="00D42F14" w:rsidP="00853626">
            <w:pPr>
              <w:pStyle w:val="Texttabulky-Bold"/>
              <w:jc w:val="both"/>
            </w:pPr>
            <w:r w:rsidRPr="00346CDC">
              <w:t>Hlavní využití:</w:t>
            </w:r>
          </w:p>
          <w:p w14:paraId="74A205D4" w14:textId="77777777" w:rsidR="00D42F14" w:rsidRPr="00346CDC" w:rsidRDefault="00D42F14" w:rsidP="00853626">
            <w:pPr>
              <w:pStyle w:val="Texttabulky-Bold"/>
              <w:jc w:val="both"/>
              <w:rPr>
                <w:b w:val="0"/>
              </w:rPr>
            </w:pPr>
            <w:r w:rsidRPr="00346CDC">
              <w:rPr>
                <w:b w:val="0"/>
              </w:rPr>
              <w:t>Městská a krajinná zeleň s rekreačními aktivitami.</w:t>
            </w:r>
          </w:p>
          <w:p w14:paraId="06C67B2C" w14:textId="77777777" w:rsidR="00D42F14" w:rsidRPr="00346CDC" w:rsidRDefault="00D42F14" w:rsidP="00853626">
            <w:pPr>
              <w:pStyle w:val="Texttabulky-Bold"/>
              <w:jc w:val="both"/>
              <w:rPr>
                <w:b w:val="0"/>
              </w:rPr>
            </w:pPr>
            <w:r w:rsidRPr="00346CDC">
              <w:t>Přípustné využití:</w:t>
            </w:r>
          </w:p>
          <w:p w14:paraId="077002DB" w14:textId="77777777" w:rsidR="00D42F14" w:rsidRPr="00346CDC" w:rsidRDefault="00D42F14" w:rsidP="00853626">
            <w:pPr>
              <w:pStyle w:val="Texttabulky-Bold"/>
              <w:jc w:val="both"/>
              <w:rPr>
                <w:b w:val="0"/>
              </w:rPr>
            </w:pPr>
            <w:r w:rsidRPr="00346CDC">
              <w:rPr>
                <w:b w:val="0"/>
              </w:rPr>
              <w:t>Krajinná zeleň, skupinové, rozptýlené či liniové porosty dřevin i bylin, záměrně založené plochy a linie zeleně (parkové pásy), pobytové louky.</w:t>
            </w:r>
          </w:p>
          <w:p w14:paraId="6F2A440D" w14:textId="77777777" w:rsidR="00D42F14" w:rsidRPr="00346CDC" w:rsidRDefault="00D42F14" w:rsidP="00853626">
            <w:pPr>
              <w:pStyle w:val="Texttabulky-Bold"/>
              <w:jc w:val="both"/>
              <w:rPr>
                <w:b w:val="0"/>
              </w:rPr>
            </w:pPr>
            <w:r w:rsidRPr="00346CDC">
              <w:rPr>
                <w:b w:val="0"/>
              </w:rPr>
              <w:t xml:space="preserve">Nekrytá veřejně přístupná hřiště s přírodním povrchem bez vybavenosti stavebního charakteru, dětská hřiště, drobné vodní plochy, drobná zařízení sloužící pro obsluhu sportovní funkce vodních ploch, cyklistické stezky, jezdecké stezky, pěší komunikace a prostory a komunikace účelové, drobná zahradní architektura. </w:t>
            </w:r>
          </w:p>
          <w:p w14:paraId="4381A547" w14:textId="77777777" w:rsidR="00D42F14" w:rsidRPr="00346CDC" w:rsidRDefault="00D42F14" w:rsidP="00853626">
            <w:pPr>
              <w:pStyle w:val="Texttabulky-Bold"/>
            </w:pPr>
            <w:r w:rsidRPr="00346CDC">
              <w:t>Podmíněně přípustné využití:</w:t>
            </w:r>
          </w:p>
          <w:p w14:paraId="5FAE66B0" w14:textId="77777777" w:rsidR="00D42F14" w:rsidRPr="00346CDC" w:rsidRDefault="00D42F14" w:rsidP="00853626">
            <w:pPr>
              <w:pStyle w:val="Texttabulky-Bold"/>
              <w:jc w:val="both"/>
              <w:rPr>
                <w:b w:val="0"/>
              </w:rPr>
            </w:pPr>
            <w:r w:rsidRPr="00346CDC">
              <w:rPr>
                <w:b w:val="0"/>
              </w:rPr>
              <w:t>Pro uspokojení potřeb souvisejících s hlavním a přípustným využitím lze umístit: parkovací a odstavné plochy.</w:t>
            </w:r>
          </w:p>
          <w:p w14:paraId="40A65C3B" w14:textId="77777777" w:rsidR="00D42F14" w:rsidRPr="00346CDC" w:rsidRDefault="00D42F14" w:rsidP="00853626">
            <w:pPr>
              <w:pStyle w:val="Texttabulky-Bold"/>
              <w:jc w:val="both"/>
              <w:rPr>
                <w:b w:val="0"/>
              </w:rPr>
            </w:pPr>
            <w:r w:rsidRPr="00346CDC">
              <w:rPr>
                <w:b w:val="0"/>
              </w:rPr>
              <w:t>Dále lze umístit: zahradní restaurace, hvězdárny a rozhledny, záchranné stanice pro volně žijící živočichy.</w:t>
            </w:r>
          </w:p>
          <w:p w14:paraId="492D2BA9" w14:textId="77777777" w:rsidR="00D42F14" w:rsidRPr="00346CDC" w:rsidRDefault="00D42F14" w:rsidP="00853626">
            <w:pPr>
              <w:pStyle w:val="Texttabulky-Bold"/>
              <w:jc w:val="both"/>
              <w:rPr>
                <w:b w:val="0"/>
              </w:rPr>
            </w:pPr>
            <w:r w:rsidRPr="00346CDC">
              <w:rPr>
                <w:b w:val="0"/>
              </w:rPr>
              <w:t>Komunikace vozidlové, technickou infrastrukturu, stavby a zařízení pro provoz PID, a to i nad rámec potřeb dané plochy za podmínky prokázání, že zájem vyjádřený potřebou umístit dopravní a technickou infrastrukturu převažuje nad ostatními veřejnými zájmy.</w:t>
            </w:r>
          </w:p>
          <w:p w14:paraId="64F0BF45" w14:textId="1F5945E8" w:rsidR="00D42F14" w:rsidRPr="00346CDC" w:rsidRDefault="00D42F14" w:rsidP="00853626">
            <w:pPr>
              <w:pStyle w:val="Texttabulky-Bold"/>
              <w:jc w:val="both"/>
              <w:rPr>
                <w:b w:val="0"/>
              </w:rPr>
            </w:pPr>
            <w:r w:rsidRPr="00346CDC">
              <w:rPr>
                <w:b w:val="0"/>
              </w:rPr>
              <w:t>Stavby a zařízení pr</w:t>
            </w:r>
            <w:r w:rsidR="00576738">
              <w:rPr>
                <w:b w:val="0"/>
              </w:rPr>
              <w:t>o provoz a údržbu související s </w:t>
            </w:r>
            <w:r w:rsidRPr="00346CDC">
              <w:rPr>
                <w:b w:val="0"/>
              </w:rPr>
              <w:t>hlavním a přípustným využitím.</w:t>
            </w:r>
          </w:p>
          <w:p w14:paraId="02E6A1D9" w14:textId="77777777" w:rsidR="00D42F14" w:rsidRPr="00346CDC" w:rsidRDefault="00D42F14" w:rsidP="00853626">
            <w:pPr>
              <w:pStyle w:val="Texttabulky-Bold"/>
              <w:jc w:val="both"/>
              <w:rPr>
                <w:b w:val="0"/>
              </w:rPr>
            </w:pPr>
            <w:r w:rsidRPr="00346CDC">
              <w:rPr>
                <w:b w:val="0"/>
              </w:rPr>
              <w:t>Revitalizace vodních toků a ploch za účelem posílení přírodní a biologické funkce a přirozeného rozlivu.</w:t>
            </w:r>
          </w:p>
          <w:p w14:paraId="64DBA4E6" w14:textId="77777777" w:rsidR="00D42F14" w:rsidRPr="00346CDC" w:rsidRDefault="00D42F14" w:rsidP="00853626">
            <w:pPr>
              <w:pStyle w:val="Texttabulky-Bold"/>
              <w:jc w:val="both"/>
              <w:rPr>
                <w:b w:val="0"/>
              </w:rPr>
            </w:pPr>
            <w:r w:rsidRPr="00346CDC">
              <w:rPr>
                <w:b w:val="0"/>
              </w:rPr>
              <w:t>Přípustné využití v ostatních plochách uvnitř kategorie Krajinná a městská zeleň a Pěstební plochy – sady, zahrady a vinice, za podmínky, že s nimi posuzovaný pozemek bezprostředně sousedí.</w:t>
            </w:r>
          </w:p>
          <w:p w14:paraId="5951E5B2" w14:textId="7DF5C3E4" w:rsidR="00D42F14" w:rsidRPr="00346CDC" w:rsidRDefault="00D42F14" w:rsidP="00853626">
            <w:pPr>
              <w:pStyle w:val="Texttabulky-Bold"/>
              <w:jc w:val="both"/>
              <w:rPr>
                <w:b w:val="0"/>
              </w:rPr>
            </w:pPr>
            <w:r w:rsidRPr="00346CDC">
              <w:rPr>
                <w:b w:val="0"/>
              </w:rPr>
              <w:t>Pro podmíněně přípus</w:t>
            </w:r>
            <w:r w:rsidR="00576738">
              <w:rPr>
                <w:b w:val="0"/>
              </w:rPr>
              <w:t>tné využití platí, že nedojde k </w:t>
            </w:r>
            <w:r w:rsidRPr="00346CDC">
              <w:rPr>
                <w:b w:val="0"/>
              </w:rPr>
              <w:t xml:space="preserve">znehodnocení nebo ohrožení využitelnosti dotčených pozemků. </w:t>
            </w:r>
          </w:p>
          <w:p w14:paraId="35E5BBDA" w14:textId="77777777" w:rsidR="00D42F14" w:rsidRPr="00346CDC" w:rsidRDefault="00D42F14" w:rsidP="00853626">
            <w:pPr>
              <w:pStyle w:val="Texttabulky-Bold"/>
              <w:jc w:val="both"/>
            </w:pPr>
            <w:r w:rsidRPr="00346CDC">
              <w:t>Nepřípustné využití:</w:t>
            </w:r>
          </w:p>
          <w:p w14:paraId="49645A09" w14:textId="51AD6590" w:rsidR="00D42F14" w:rsidRPr="00346CDC" w:rsidRDefault="00D42F14" w:rsidP="00853626">
            <w:pPr>
              <w:pStyle w:val="Texttabulky"/>
            </w:pPr>
            <w:r w:rsidRPr="00346CDC">
              <w:t>Nepřípustné je využití neslučitelné s hlavním a přípustným využitím, které je v rozporu s podmínkami a</w:t>
            </w:r>
            <w:r w:rsidR="00576738">
              <w:t> </w:t>
            </w:r>
            <w:r w:rsidRPr="00346CDC">
              <w:t>limity stanovenými v dané lokalitě nebo je jiným způsobem v rozporu s cíli a úkoly územního plánování.</w:t>
            </w:r>
          </w:p>
          <w:p w14:paraId="29DEDBD2" w14:textId="77777777" w:rsidR="00D42F14" w:rsidRPr="00346CDC" w:rsidRDefault="00D42F14" w:rsidP="00853626">
            <w:pPr>
              <w:pStyle w:val="Texttabulkypedsazen"/>
              <w:ind w:left="0" w:firstLine="0"/>
            </w:pPr>
          </w:p>
        </w:tc>
        <w:tc>
          <w:tcPr>
            <w:tcW w:w="2496" w:type="pct"/>
            <w:tcBorders>
              <w:top w:val="nil"/>
            </w:tcBorders>
          </w:tcPr>
          <w:p w14:paraId="65A3C4E1" w14:textId="77777777" w:rsidR="00D42F14" w:rsidRPr="00346CDC" w:rsidRDefault="00D42F14" w:rsidP="00853626">
            <w:pPr>
              <w:pStyle w:val="Texttabulky-Bold"/>
              <w:jc w:val="both"/>
              <w:rPr>
                <w:b w:val="0"/>
                <w:i/>
                <w:u w:val="single"/>
              </w:rPr>
            </w:pPr>
            <w:r w:rsidRPr="00346CDC">
              <w:rPr>
                <w:b w:val="0"/>
                <w:i/>
                <w:u w:val="single"/>
              </w:rPr>
              <w:t>Plochy obytné</w:t>
            </w:r>
          </w:p>
          <w:p w14:paraId="56C4D16A" w14:textId="77777777" w:rsidR="00D42F14" w:rsidRPr="00346CDC" w:rsidRDefault="00D42F14" w:rsidP="00853626">
            <w:pPr>
              <w:pStyle w:val="Texttabulky-Bold"/>
              <w:jc w:val="both"/>
              <w:rPr>
                <w:b w:val="0"/>
              </w:rPr>
            </w:pPr>
            <w:r w:rsidRPr="00346CDC">
              <w:rPr>
                <w:b w:val="0"/>
              </w:rPr>
              <w:t>OB-A – čistě obytné</w:t>
            </w:r>
          </w:p>
          <w:p w14:paraId="57A2BC01" w14:textId="77777777" w:rsidR="00D42F14" w:rsidRPr="00346CDC" w:rsidRDefault="00D42F14" w:rsidP="00853626">
            <w:pPr>
              <w:pStyle w:val="Texttabulky4-kurzva"/>
              <w:rPr>
                <w:b/>
                <w:i w:val="0"/>
                <w:u w:val="none"/>
              </w:rPr>
            </w:pPr>
            <w:r w:rsidRPr="00346CDC">
              <w:rPr>
                <w:b/>
                <w:i w:val="0"/>
                <w:u w:val="none"/>
              </w:rPr>
              <w:t>Hlavní využití:</w:t>
            </w:r>
          </w:p>
          <w:p w14:paraId="19134CCE" w14:textId="77777777" w:rsidR="00D42F14" w:rsidRPr="00346CDC" w:rsidRDefault="00D42F14" w:rsidP="00853626">
            <w:pPr>
              <w:pStyle w:val="Texttabulky4-kurzva"/>
              <w:rPr>
                <w:b/>
                <w:i w:val="0"/>
                <w:u w:val="none"/>
              </w:rPr>
            </w:pPr>
            <w:r w:rsidRPr="00346CDC">
              <w:rPr>
                <w:i w:val="0"/>
                <w:u w:val="none"/>
              </w:rPr>
              <w:t>Plochy pro bydlení.</w:t>
            </w:r>
            <w:r w:rsidRPr="00346CDC">
              <w:rPr>
                <w:i w:val="0"/>
                <w:u w:val="none"/>
              </w:rPr>
              <w:cr/>
            </w:r>
            <w:r w:rsidRPr="00346CDC">
              <w:rPr>
                <w:b/>
                <w:i w:val="0"/>
                <w:u w:val="none"/>
              </w:rPr>
              <w:t>Přípustné využití:</w:t>
            </w:r>
          </w:p>
          <w:p w14:paraId="14763788" w14:textId="77777777" w:rsidR="00D42F14" w:rsidRPr="00346CDC" w:rsidRDefault="00D42F14" w:rsidP="00853626">
            <w:pPr>
              <w:pStyle w:val="Texttabulky4-kurzva"/>
              <w:rPr>
                <w:i w:val="0"/>
                <w:u w:val="none"/>
              </w:rPr>
            </w:pPr>
            <w:r w:rsidRPr="00346CDC">
              <w:rPr>
                <w:i w:val="0"/>
                <w:u w:val="none"/>
              </w:rPr>
              <w:t>Byty v nebytových domech.</w:t>
            </w:r>
          </w:p>
          <w:p w14:paraId="163D14D5" w14:textId="77777777" w:rsidR="00D42F14" w:rsidRPr="00346CDC" w:rsidRDefault="00D42F14" w:rsidP="00853626">
            <w:pPr>
              <w:pStyle w:val="Texttabulky4-kurzva"/>
              <w:rPr>
                <w:i w:val="0"/>
                <w:u w:val="none"/>
              </w:rPr>
            </w:pPr>
            <w:r w:rsidRPr="00346CDC">
              <w:rPr>
                <w:i w:val="0"/>
                <w:u w:val="none"/>
              </w:rPr>
              <w:t>Mimoškolní zařízení pro děti a mládež, mateřské školy, ambulantní zdravotnická zařízení, zařízení sociálních služeb.</w:t>
            </w:r>
          </w:p>
          <w:p w14:paraId="4054DA3D" w14:textId="77777777" w:rsidR="00D42F14" w:rsidRPr="00346CDC" w:rsidRDefault="00D42F14" w:rsidP="00853626">
            <w:pPr>
              <w:pStyle w:val="Texttabulky4-kurzva"/>
              <w:rPr>
                <w:i w:val="0"/>
                <w:u w:val="none"/>
              </w:rPr>
            </w:pPr>
            <w:r w:rsidRPr="00346CDC">
              <w:rPr>
                <w:i w:val="0"/>
                <w:u w:val="none"/>
              </w:rPr>
              <w:t xml:space="preserve">Drobné vodní plochy, zeleň, cyklistické stezky, pěší komunikace a prostory, komunikace vozidlové, plošná zařízení technické infrastruktury v nezbytně nutném rozsahu a liniová vedení technické infrastruktury. </w:t>
            </w:r>
          </w:p>
          <w:p w14:paraId="12452C1B" w14:textId="77777777" w:rsidR="00D42F14" w:rsidRPr="00346CDC" w:rsidRDefault="00D42F14" w:rsidP="00853626">
            <w:pPr>
              <w:pStyle w:val="Texttabulky4-kurzva"/>
              <w:rPr>
                <w:b/>
                <w:i w:val="0"/>
                <w:u w:val="none"/>
              </w:rPr>
            </w:pPr>
            <w:r w:rsidRPr="00346CDC">
              <w:rPr>
                <w:b/>
                <w:i w:val="0"/>
                <w:u w:val="none"/>
              </w:rPr>
              <w:t>Podmíněně přípustné využití:</w:t>
            </w:r>
          </w:p>
          <w:p w14:paraId="02B9C867" w14:textId="56E9E5BA" w:rsidR="00D42F14" w:rsidRPr="00346CDC" w:rsidRDefault="00D42F14" w:rsidP="00853626">
            <w:pPr>
              <w:pStyle w:val="Texttabulky4-kurzva"/>
              <w:rPr>
                <w:i w:val="0"/>
                <w:u w:val="none"/>
              </w:rPr>
            </w:pPr>
            <w:r w:rsidRPr="00346CDC">
              <w:rPr>
                <w:i w:val="0"/>
                <w:u w:val="none"/>
              </w:rPr>
              <w:t>Pro uspokojení potřeb souvisejících s hlavním a přípustným využitím lze umístit: zařízení pro neorganizovaný sport, obchodní zařízení s celkovou hrubou podlažní plochou nepřevyšující 300 m</w:t>
            </w:r>
            <w:r w:rsidRPr="00346CDC">
              <w:rPr>
                <w:i w:val="0"/>
                <w:u w:val="none"/>
                <w:vertAlign w:val="superscript"/>
              </w:rPr>
              <w:t>2</w:t>
            </w:r>
            <w:r w:rsidR="00576738">
              <w:rPr>
                <w:i w:val="0"/>
                <w:u w:val="none"/>
              </w:rPr>
              <w:t>, parkovací a </w:t>
            </w:r>
            <w:r w:rsidRPr="00346CDC">
              <w:rPr>
                <w:i w:val="0"/>
                <w:u w:val="none"/>
              </w:rPr>
              <w:t>odstavné plochy, garáže pro osobní automobily.</w:t>
            </w:r>
          </w:p>
          <w:p w14:paraId="2C49BA90" w14:textId="77777777" w:rsidR="00D42F14" w:rsidRPr="00346CDC" w:rsidRDefault="00D42F14" w:rsidP="00853626">
            <w:pPr>
              <w:pStyle w:val="Texttabulky4-kurzva"/>
              <w:rPr>
                <w:i w:val="0"/>
                <w:u w:val="none"/>
              </w:rPr>
            </w:pPr>
            <w:r w:rsidRPr="00346CDC">
              <w:rPr>
                <w:i w:val="0"/>
                <w:u w:val="none"/>
              </w:rPr>
              <w:t>Dále lze umístit:</w:t>
            </w:r>
          </w:p>
          <w:p w14:paraId="2386E110" w14:textId="77777777" w:rsidR="00D42F14" w:rsidRPr="00346CDC" w:rsidRDefault="00D42F14" w:rsidP="00853626">
            <w:pPr>
              <w:pStyle w:val="Texttabulky4-kurzva"/>
              <w:rPr>
                <w:i w:val="0"/>
                <w:u w:val="none"/>
              </w:rPr>
            </w:pPr>
            <w:r w:rsidRPr="00346CDC">
              <w:rPr>
                <w:i w:val="0"/>
                <w:u w:val="none"/>
              </w:rPr>
              <w:t>Lůžková zdravotnická zařízení, církevní zařízení, malá ubytovací zařízení, školy, školská a ostatní vzdělávací zařízení, kulturní zařízení, administrativu a veterinární zařízení v rámci staveb pro bydlení při zachování dominantního podílu bydlení, ambasády, sportovní zařízení, zařízení veřejného stravování, nerušící služby místního významu; stavby, zařízení a plochy pro provoz Pražské integrované dopravy (dále jen PID); zahradnictví, doplňkové stavby pro chovatelství a pěstitelské činnosti, sběrny surovin.</w:t>
            </w:r>
          </w:p>
          <w:p w14:paraId="0874D684" w14:textId="1E266022" w:rsidR="00D42F14" w:rsidRPr="00346CDC" w:rsidRDefault="00D42F14" w:rsidP="00853626">
            <w:pPr>
              <w:pStyle w:val="Texttabulky4-kurzva"/>
              <w:rPr>
                <w:i w:val="0"/>
                <w:u w:val="none"/>
              </w:rPr>
            </w:pPr>
            <w:r w:rsidRPr="00346CDC">
              <w:rPr>
                <w:i w:val="0"/>
                <w:u w:val="none"/>
              </w:rPr>
              <w:t>Podmíněně přípustné je využití přípustné v plochách OV (tj. využití pro dro</w:t>
            </w:r>
            <w:r w:rsidR="00576738">
              <w:rPr>
                <w:i w:val="0"/>
                <w:u w:val="none"/>
              </w:rPr>
              <w:t>bnou nerušící výrobu a služby a </w:t>
            </w:r>
            <w:r w:rsidRPr="00346CDC">
              <w:rPr>
                <w:i w:val="0"/>
                <w:u w:val="none"/>
              </w:rPr>
              <w:t>obchodní zařízení s celkovou hrubou podlažní plochou nepřevyšující 2 000 m</w:t>
            </w:r>
            <w:r w:rsidRPr="00346CDC">
              <w:rPr>
                <w:i w:val="0"/>
                <w:u w:val="none"/>
                <w:vertAlign w:val="superscript"/>
              </w:rPr>
              <w:t>2</w:t>
            </w:r>
            <w:r w:rsidRPr="00346CDC">
              <w:rPr>
                <w:i w:val="0"/>
                <w:u w:val="none"/>
              </w:rPr>
              <w:t>) za podmínky, že s plochami OV posuzovaný pozemek bezprostředně sousedí a že nebude narušena struktura souvisejícího území a omezena využitelnost dotčených pozemků.</w:t>
            </w:r>
          </w:p>
          <w:p w14:paraId="0556462C" w14:textId="2BB16E51" w:rsidR="00D42F14" w:rsidRPr="00346CDC" w:rsidRDefault="00D42F14" w:rsidP="00853626">
            <w:pPr>
              <w:pStyle w:val="Texttabulky4-kurzva"/>
              <w:rPr>
                <w:i w:val="0"/>
                <w:u w:val="none"/>
              </w:rPr>
            </w:pPr>
            <w:r w:rsidRPr="00346CDC">
              <w:rPr>
                <w:i w:val="0"/>
                <w:u w:val="none"/>
              </w:rPr>
              <w:t>Pro podmíněně přípust</w:t>
            </w:r>
            <w:r w:rsidR="00B929EE">
              <w:rPr>
                <w:i w:val="0"/>
                <w:u w:val="none"/>
              </w:rPr>
              <w:t>né využití platí, že nedojde ke </w:t>
            </w:r>
            <w:r w:rsidRPr="00346CDC">
              <w:rPr>
                <w:i w:val="0"/>
                <w:u w:val="none"/>
              </w:rPr>
              <w:t>snížení kvality pros</w:t>
            </w:r>
            <w:r w:rsidR="00576738">
              <w:rPr>
                <w:i w:val="0"/>
                <w:u w:val="none"/>
              </w:rPr>
              <w:t>tředí pro každodenní rekreaci a </w:t>
            </w:r>
            <w:r w:rsidRPr="00346CDC">
              <w:rPr>
                <w:i w:val="0"/>
                <w:u w:val="none"/>
              </w:rPr>
              <w:t xml:space="preserve">pohody bydlení a jinému znehodnocení nebo ohrožení využitelnosti dotčených pozemků. </w:t>
            </w:r>
          </w:p>
          <w:p w14:paraId="59CEACA5" w14:textId="77777777" w:rsidR="00D42F14" w:rsidRPr="00346CDC" w:rsidRDefault="00D42F14" w:rsidP="00853626">
            <w:pPr>
              <w:pStyle w:val="Texttabulky4-kurzva"/>
              <w:rPr>
                <w:b/>
                <w:i w:val="0"/>
                <w:u w:val="none"/>
              </w:rPr>
            </w:pPr>
            <w:r w:rsidRPr="00346CDC">
              <w:rPr>
                <w:b/>
                <w:i w:val="0"/>
                <w:u w:val="none"/>
              </w:rPr>
              <w:t>Nepřípustné využití:</w:t>
            </w:r>
          </w:p>
          <w:p w14:paraId="68C22BA7" w14:textId="1C0FB505" w:rsidR="00D42F14" w:rsidRPr="00346CDC" w:rsidRDefault="00D42F14" w:rsidP="00853626">
            <w:pPr>
              <w:pStyle w:val="Texttabulky"/>
            </w:pPr>
            <w:r w:rsidRPr="00346CDC">
              <w:t>Nepřípustné je využití neslučitelné s hlavním a přípustným využitím, které je v rozporu s charakterem lokality a podmínkami</w:t>
            </w:r>
            <w:r w:rsidR="00576738">
              <w:t xml:space="preserve"> a limity v ní stanovenými nebo </w:t>
            </w:r>
            <w:r w:rsidRPr="00346CDC">
              <w:t>je jiným způsobem v rozporu s cíli a úkoly územního plánování.</w:t>
            </w:r>
          </w:p>
        </w:tc>
      </w:tr>
    </w:tbl>
    <w:p w14:paraId="4863783B" w14:textId="77777777" w:rsidR="00D42F14" w:rsidRPr="00346CDC" w:rsidRDefault="00D42F14" w:rsidP="00D42F14">
      <w:pPr>
        <w:rPr>
          <w:i/>
        </w:rPr>
      </w:pPr>
      <w:r w:rsidRPr="00346CDC">
        <w:t xml:space="preserve">Územní studie jako podklad pro změnu č. 3105/10 nebyla zpracována. </w:t>
      </w:r>
    </w:p>
    <w:p w14:paraId="2B085603" w14:textId="77777777" w:rsidR="00D42F14" w:rsidRPr="00346CDC" w:rsidRDefault="00D42F14" w:rsidP="00D42F14"/>
    <w:p w14:paraId="79D87E1D" w14:textId="33BA1D7D" w:rsidR="00D42F14" w:rsidRPr="00346CDC" w:rsidRDefault="00D42F14" w:rsidP="00D42F14">
      <w:pPr>
        <w:pStyle w:val="Titulek"/>
      </w:pPr>
      <w:bookmarkStart w:id="19" w:name="_Ref57739478"/>
      <w:bookmarkStart w:id="20" w:name="_Toc57837149"/>
      <w:bookmarkStart w:id="21" w:name="_Toc57837170"/>
      <w:bookmarkStart w:id="22" w:name="_Toc62754373"/>
      <w:bookmarkStart w:id="23" w:name="_Toc122000439"/>
      <w:r w:rsidRPr="00346CDC">
        <w:t xml:space="preserve">Tab. </w:t>
      </w:r>
      <w:r w:rsidRPr="00346CDC">
        <w:rPr>
          <w:noProof/>
        </w:rPr>
        <w:fldChar w:fldCharType="begin"/>
      </w:r>
      <w:r w:rsidRPr="00346CDC">
        <w:rPr>
          <w:noProof/>
        </w:rPr>
        <w:instrText xml:space="preserve"> SEQ Tab. \* ARABIC </w:instrText>
      </w:r>
      <w:r w:rsidRPr="00346CDC">
        <w:rPr>
          <w:noProof/>
        </w:rPr>
        <w:fldChar w:fldCharType="separate"/>
      </w:r>
      <w:r w:rsidR="005535BD">
        <w:rPr>
          <w:noProof/>
        </w:rPr>
        <w:t>2</w:t>
      </w:r>
      <w:r w:rsidRPr="00346CDC">
        <w:rPr>
          <w:noProof/>
        </w:rPr>
        <w:fldChar w:fldCharType="end"/>
      </w:r>
      <w:bookmarkEnd w:id="19"/>
      <w:r w:rsidRPr="00346CDC">
        <w:t xml:space="preserve"> Souhrnná bilance ploch dle způsobu využití po změně č. 31</w:t>
      </w:r>
      <w:bookmarkEnd w:id="20"/>
      <w:bookmarkEnd w:id="21"/>
      <w:bookmarkEnd w:id="22"/>
      <w:r w:rsidRPr="00346CDC">
        <w:t>05/10</w:t>
      </w:r>
      <w:bookmarkEnd w:id="23"/>
    </w:p>
    <w:tbl>
      <w:tblPr>
        <w:tblW w:w="5000" w:type="pct"/>
        <w:jc w:val="center"/>
        <w:tblCellMar>
          <w:left w:w="70" w:type="dxa"/>
          <w:right w:w="70" w:type="dxa"/>
        </w:tblCellMar>
        <w:tblLook w:val="04A0" w:firstRow="1" w:lastRow="0" w:firstColumn="1" w:lastColumn="0" w:noHBand="0" w:noVBand="1"/>
      </w:tblPr>
      <w:tblGrid>
        <w:gridCol w:w="2761"/>
        <w:gridCol w:w="3291"/>
        <w:gridCol w:w="3008"/>
      </w:tblGrid>
      <w:tr w:rsidR="00346CDC" w:rsidRPr="00346CDC" w14:paraId="5F9A164A" w14:textId="77777777" w:rsidTr="00853626">
        <w:trPr>
          <w:trHeight w:val="288"/>
          <w:jc w:val="center"/>
        </w:trPr>
        <w:tc>
          <w:tcPr>
            <w:tcW w:w="1524"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14:paraId="016B1440" w14:textId="77777777" w:rsidR="00D42F14" w:rsidRPr="00346CDC" w:rsidRDefault="00D42F14" w:rsidP="00853626">
            <w:pPr>
              <w:pStyle w:val="Zhlavtabulky"/>
            </w:pPr>
            <w:r w:rsidRPr="00346CDC">
              <w:t>Způsob využití</w:t>
            </w:r>
          </w:p>
        </w:tc>
        <w:tc>
          <w:tcPr>
            <w:tcW w:w="1816"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14:paraId="03F49C84" w14:textId="77777777" w:rsidR="00D42F14" w:rsidRPr="00346CDC" w:rsidRDefault="00D42F14" w:rsidP="00853626">
            <w:pPr>
              <w:pStyle w:val="Zhlavtabulky"/>
            </w:pPr>
            <w:r w:rsidRPr="00346CDC">
              <w:t>Přírůstek (+) /Úbytek (-) v </w:t>
            </w:r>
            <w:r w:rsidRPr="00346CDC">
              <w:rPr>
                <w:caps w:val="0"/>
              </w:rPr>
              <w:t>m</w:t>
            </w:r>
            <w:r w:rsidRPr="00346CDC">
              <w:rPr>
                <w:vertAlign w:val="superscript"/>
              </w:rPr>
              <w:t>2</w:t>
            </w:r>
          </w:p>
        </w:tc>
        <w:tc>
          <w:tcPr>
            <w:tcW w:w="1660"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14:paraId="5A252F72" w14:textId="77777777" w:rsidR="00D42F14" w:rsidRPr="00346CDC" w:rsidRDefault="00D42F14" w:rsidP="00853626">
            <w:pPr>
              <w:pStyle w:val="Zhlavtabulky"/>
            </w:pPr>
            <w:r w:rsidRPr="00346CDC">
              <w:t>Přírůstek (+) /Úbytek (-) v %</w:t>
            </w:r>
          </w:p>
        </w:tc>
      </w:tr>
      <w:tr w:rsidR="00346CDC" w:rsidRPr="00346CDC" w14:paraId="6A472392" w14:textId="77777777" w:rsidTr="00853626">
        <w:trPr>
          <w:trHeight w:val="288"/>
          <w:jc w:val="center"/>
        </w:trPr>
        <w:tc>
          <w:tcPr>
            <w:tcW w:w="152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5608B9" w14:textId="77777777" w:rsidR="00D42F14" w:rsidRPr="00346CDC" w:rsidRDefault="00D42F14" w:rsidP="00853626">
            <w:pPr>
              <w:pStyle w:val="Texttabulky"/>
              <w:jc w:val="center"/>
            </w:pPr>
            <w:r w:rsidRPr="00346CDC">
              <w:t>ZMK</w:t>
            </w:r>
          </w:p>
        </w:tc>
        <w:tc>
          <w:tcPr>
            <w:tcW w:w="181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997401" w14:textId="77777777" w:rsidR="00D42F14" w:rsidRPr="00346CDC" w:rsidRDefault="00D42F14" w:rsidP="00853626">
            <w:pPr>
              <w:pStyle w:val="Texttabulky"/>
              <w:jc w:val="center"/>
            </w:pPr>
            <w:r w:rsidRPr="00346CDC">
              <w:t>-4 201</w:t>
            </w:r>
          </w:p>
        </w:tc>
        <w:tc>
          <w:tcPr>
            <w:tcW w:w="166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041930" w14:textId="77777777" w:rsidR="00D42F14" w:rsidRPr="00346CDC" w:rsidRDefault="00D42F14" w:rsidP="00853626">
            <w:pPr>
              <w:pStyle w:val="Texttabulky"/>
              <w:jc w:val="center"/>
            </w:pPr>
            <w:r w:rsidRPr="00346CDC">
              <w:t>-100 %</w:t>
            </w:r>
          </w:p>
        </w:tc>
      </w:tr>
      <w:tr w:rsidR="00D42F14" w:rsidRPr="00346CDC" w14:paraId="7A673DE5" w14:textId="77777777" w:rsidTr="00853626">
        <w:trPr>
          <w:trHeight w:val="288"/>
          <w:jc w:val="center"/>
        </w:trPr>
        <w:tc>
          <w:tcPr>
            <w:tcW w:w="152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2C8FC6" w14:textId="77777777" w:rsidR="00D42F14" w:rsidRPr="00346CDC" w:rsidRDefault="00D42F14" w:rsidP="00853626">
            <w:pPr>
              <w:pStyle w:val="Texttabulky"/>
              <w:jc w:val="center"/>
            </w:pPr>
            <w:r w:rsidRPr="00346CDC">
              <w:t>OB-A</w:t>
            </w:r>
          </w:p>
        </w:tc>
        <w:tc>
          <w:tcPr>
            <w:tcW w:w="181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9482CF" w14:textId="77777777" w:rsidR="00D42F14" w:rsidRPr="00346CDC" w:rsidRDefault="00D42F14" w:rsidP="00853626">
            <w:pPr>
              <w:pStyle w:val="Texttabulky"/>
              <w:jc w:val="center"/>
            </w:pPr>
            <w:r w:rsidRPr="00346CDC">
              <w:t>4 201</w:t>
            </w:r>
          </w:p>
        </w:tc>
        <w:tc>
          <w:tcPr>
            <w:tcW w:w="166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6B1DE8" w14:textId="77777777" w:rsidR="00D42F14" w:rsidRPr="00346CDC" w:rsidRDefault="00D42F14" w:rsidP="00853626">
            <w:pPr>
              <w:pStyle w:val="Texttabulky"/>
              <w:jc w:val="center"/>
            </w:pPr>
            <w:r w:rsidRPr="00346CDC">
              <w:t>100 %</w:t>
            </w:r>
          </w:p>
        </w:tc>
      </w:tr>
    </w:tbl>
    <w:p w14:paraId="65BE7AB1" w14:textId="77777777" w:rsidR="00D42F14" w:rsidRPr="00346CDC" w:rsidRDefault="00D42F14" w:rsidP="00D42F14"/>
    <w:p w14:paraId="31BB809F" w14:textId="4434A7B0" w:rsidR="00570F1E" w:rsidRPr="00346CDC" w:rsidRDefault="00570F1E" w:rsidP="00D42F14">
      <w:pPr>
        <w:pStyle w:val="Nadpis1"/>
      </w:pPr>
      <w:bookmarkStart w:id="24" w:name="_Toc56002855"/>
      <w:bookmarkStart w:id="25" w:name="_Toc56005737"/>
      <w:bookmarkStart w:id="26" w:name="_Toc56006399"/>
    </w:p>
    <w:p w14:paraId="242EB0B3" w14:textId="49F8944C" w:rsidR="00570F1E" w:rsidRPr="00346CDC" w:rsidRDefault="00570F1E" w:rsidP="00570F1E">
      <w:pPr>
        <w:pStyle w:val="Nadpis2"/>
      </w:pPr>
      <w:bookmarkStart w:id="27" w:name="_Toc124499012"/>
      <w:r w:rsidRPr="00346CDC">
        <w:t>1.2</w:t>
      </w:r>
      <w:r w:rsidRPr="00346CDC">
        <w:tab/>
      </w:r>
      <w:r w:rsidR="00A87186">
        <w:t>Vztah změny ÚP hl. m. Prahy č.</w:t>
      </w:r>
      <w:r w:rsidRPr="00346CDC">
        <w:t> 31</w:t>
      </w:r>
      <w:r w:rsidR="00D42F14" w:rsidRPr="00346CDC">
        <w:t>05</w:t>
      </w:r>
      <w:r w:rsidRPr="00346CDC">
        <w:t>/10 k jiným koncepcím</w:t>
      </w:r>
      <w:bookmarkEnd w:id="24"/>
      <w:bookmarkEnd w:id="25"/>
      <w:bookmarkEnd w:id="26"/>
      <w:bookmarkEnd w:id="27"/>
    </w:p>
    <w:p w14:paraId="2E3D8AE3" w14:textId="77777777" w:rsidR="00570F1E" w:rsidRPr="00E350ED" w:rsidRDefault="00570F1E" w:rsidP="00570F1E">
      <w:r w:rsidRPr="00346CDC">
        <w:t xml:space="preserve">Pro účely vyhodnocení míry vztahu Souboru vln 9 a 10 byla provedena analýza relevantních celostátních a republikových koncepcí z hlediska jejich vztahu k obsahu řešení posuzované změny platného ÚP hl. m. Prahy. S ohledem na jednoznačně definovaný obsah jednotlivých změn a jejich v zásadě „dílčí charakter“, který </w:t>
      </w:r>
      <w:r w:rsidRPr="00E507BA">
        <w:t xml:space="preserve">nemění celkovou koncepci platného ÚP hl. m. Prahy, je prosté vyjádření existence či neexistence vztahu k ostatním koncepčním a strategickým dokumentům pouze prvním, víceméně formálním krokem, na který musí navázat podrobnější analýza vazeb posuzované změny vůči </w:t>
      </w:r>
      <w:r w:rsidRPr="00E350ED">
        <w:t>požadavkům, prioritám nebo cílům ochrany životního prostředí obsaženým v těchto dokumentech.</w:t>
      </w:r>
    </w:p>
    <w:p w14:paraId="0A05E15D" w14:textId="2B239B4D" w:rsidR="00570F1E" w:rsidRPr="00E350ED" w:rsidRDefault="00570F1E" w:rsidP="00570F1E">
      <w:r w:rsidRPr="00E350ED">
        <w:t>Po „linii stavebního zákona</w:t>
      </w:r>
      <w:r w:rsidRPr="00E350ED">
        <w:rPr>
          <w:rStyle w:val="Znakapoznpodarou"/>
        </w:rPr>
        <w:footnoteReference w:id="1"/>
      </w:r>
      <w:r w:rsidRPr="00E350ED">
        <w:t xml:space="preserve">“ má změna ÚP </w:t>
      </w:r>
      <w:r w:rsidRPr="00E350ED">
        <w:rPr>
          <w:b/>
        </w:rPr>
        <w:t>silný a přímý vztah</w:t>
      </w:r>
      <w:r w:rsidRPr="00E350ED">
        <w:t xml:space="preserve"> k platné Politice územního rozvoje ČR ve znění Aktualizací č. 1, 2, 3</w:t>
      </w:r>
      <w:r w:rsidR="00E507BA" w:rsidRPr="00E350ED">
        <w:t>, 4</w:t>
      </w:r>
      <w:r w:rsidRPr="00E350ED">
        <w:t xml:space="preserve"> a 5 (dále jen „PÚR ČR)“ a Zásadám </w:t>
      </w:r>
      <w:r w:rsidR="00576738">
        <w:t>územního rozvoje hl. m Prahy ve </w:t>
      </w:r>
      <w:r w:rsidRPr="00E350ED">
        <w:t>znění Aktualizací č. 1</w:t>
      </w:r>
      <w:r w:rsidR="00E350ED" w:rsidRPr="00E350ED">
        <w:t>, 2, 3,</w:t>
      </w:r>
      <w:r w:rsidRPr="00E350ED">
        <w:t xml:space="preserve"> 4</w:t>
      </w:r>
      <w:r w:rsidR="00E350ED" w:rsidRPr="00E350ED">
        <w:t>, 6, 7, 9 a 11</w:t>
      </w:r>
      <w:r w:rsidRPr="00E350ED">
        <w:t xml:space="preserve"> (dále jen ZÚR hl. m. Prahy“). Tyto koncepce jsou pro územní plány a jejich změny závazné ve smyslu ust. § 31 odst. 4 a § 36 odst. 5 ve spojení s § 43 odst. 3 stavebního zákona. Vztah k ostatním oborovým či průřezovým dokumentům, pokud existuje, je nutně pouze </w:t>
      </w:r>
      <w:r w:rsidRPr="00E350ED">
        <w:rPr>
          <w:b/>
        </w:rPr>
        <w:t>nepřímý</w:t>
      </w:r>
      <w:r w:rsidRPr="00E350ED">
        <w:t>, neboť k jejich naplňování mohou posuzované změny ÚP hl. m. Prahy přispět pouze v rozsahu svých kompetencí definovaných §§ 18 a 19 ve spojení s § 43 stavebního zákona.</w:t>
      </w:r>
    </w:p>
    <w:p w14:paraId="1EA3576C" w14:textId="77777777" w:rsidR="00570F1E" w:rsidRPr="00E350ED" w:rsidRDefault="00570F1E" w:rsidP="00570F1E">
      <w:pPr>
        <w:tabs>
          <w:tab w:val="clear" w:pos="851"/>
        </w:tabs>
        <w:spacing w:after="60"/>
      </w:pPr>
      <w:r w:rsidRPr="00E350ED">
        <w:br w:type="page"/>
      </w:r>
    </w:p>
    <w:p w14:paraId="7B5D8B45" w14:textId="77777777" w:rsidR="00570F1E" w:rsidRPr="00E350ED" w:rsidRDefault="00570F1E" w:rsidP="00570F1E">
      <w:pPr>
        <w:pStyle w:val="Nadpis1"/>
      </w:pPr>
      <w:bookmarkStart w:id="28" w:name="_Toc56002856"/>
      <w:bookmarkStart w:id="29" w:name="_Toc56005738"/>
      <w:bookmarkStart w:id="30" w:name="_Toc56006400"/>
      <w:bookmarkStart w:id="31" w:name="_Toc124499013"/>
      <w:r w:rsidRPr="00E350ED">
        <w:t>2.</w:t>
      </w:r>
      <w:r w:rsidRPr="00E350ED">
        <w:tab/>
        <w:t>Zhodnocení vztahu změny ÚPD k cílům ochrany</w:t>
      </w:r>
      <w:r w:rsidRPr="00E350ED">
        <w:br/>
        <w:t>životního prostředí přijatým na vnitrostátní úrovni</w:t>
      </w:r>
      <w:bookmarkEnd w:id="28"/>
      <w:bookmarkEnd w:id="29"/>
      <w:bookmarkEnd w:id="30"/>
      <w:bookmarkEnd w:id="31"/>
    </w:p>
    <w:p w14:paraId="4EB4C961" w14:textId="77777777" w:rsidR="00570F1E" w:rsidRPr="00E350ED" w:rsidRDefault="00570F1E" w:rsidP="00570F1E">
      <w:pPr>
        <w:rPr>
          <w:lang w:eastAsia="en-US"/>
        </w:rPr>
      </w:pPr>
      <w:bookmarkStart w:id="32" w:name="_Toc56002857"/>
      <w:bookmarkStart w:id="33" w:name="_Toc56005739"/>
      <w:bookmarkStart w:id="34" w:name="_Toc56006401"/>
    </w:p>
    <w:p w14:paraId="089E7D10" w14:textId="119B4841" w:rsidR="00570F1E" w:rsidRPr="00E350ED" w:rsidRDefault="00570F1E" w:rsidP="00570F1E">
      <w:r w:rsidRPr="00E350ED">
        <w:t>Na základě „vymezení problematiky“ v předchozí kap. 1.2 je obsahem této kapi</w:t>
      </w:r>
      <w:r w:rsidR="00A87186">
        <w:t>toly identifikace vztahu změny č.</w:t>
      </w:r>
      <w:r w:rsidRPr="00E350ED">
        <w:t xml:space="preserve"> 31</w:t>
      </w:r>
      <w:r w:rsidR="00E350ED" w:rsidRPr="00E350ED">
        <w:t>05</w:t>
      </w:r>
      <w:r w:rsidRPr="00E350ED">
        <w:t>/10, resp. „obsahu jejího řešení“ k požadavkům, prioritám a cílům ochrany životního prostředí přijatým na vnitrostátní úrovni, přičemž pro účely tohoto hodnocení zahrnuje tato úroveň aktuální koncepční a strategické dokumenty platné pro území ČR, resp. území hl. m. Prahy. Termín „</w:t>
      </w:r>
      <w:r w:rsidRPr="00E350ED">
        <w:rPr>
          <w:b/>
        </w:rPr>
        <w:t>obsah řešení změny</w:t>
      </w:r>
      <w:r w:rsidRPr="00E350ED">
        <w:t>“ zahrnuje navrhované změny ve způsobu využití konkrétních ploch a jejich rozsah a význam v kontextu území hl. m. Prahy.</w:t>
      </w:r>
    </w:p>
    <w:p w14:paraId="433074BA" w14:textId="3339BB87" w:rsidR="00570F1E" w:rsidRPr="00E350ED" w:rsidRDefault="00570F1E" w:rsidP="00570F1E">
      <w:r w:rsidRPr="00E350ED">
        <w:t>Na podkladě této analýzy je z cílů, u kterých identifikována nejsilnější vazba k posuzované změně ÚP (tzn. na úrovni „2“ nebo „3“), vytvořen tzv. „</w:t>
      </w:r>
      <w:r w:rsidRPr="00E350ED">
        <w:rPr>
          <w:i/>
        </w:rPr>
        <w:t>referenční rámec cílů ochrany životního prostředí</w:t>
      </w:r>
      <w:r w:rsidR="00506ACA">
        <w:t>“, vůči </w:t>
      </w:r>
      <w:r w:rsidRPr="00E350ED">
        <w:t>kterému je řešení této změny hodnoceno v rámci kap. 9 této části dokumentace.</w:t>
      </w:r>
    </w:p>
    <w:p w14:paraId="34FAD9F7" w14:textId="77777777" w:rsidR="00570F1E" w:rsidRPr="00E350ED" w:rsidRDefault="00570F1E" w:rsidP="00570F1E">
      <w:r w:rsidRPr="00E350ED">
        <w:t xml:space="preserve">Pro hodnocení míry (významnosti) vzájemných vztahů byla použita stupnice definovaná v následující tabulce (viz </w:t>
      </w:r>
      <w:r w:rsidRPr="00E350ED">
        <w:fldChar w:fldCharType="begin"/>
      </w:r>
      <w:r w:rsidRPr="00E350ED">
        <w:instrText xml:space="preserve"> REF _Ref57631030 \h </w:instrText>
      </w:r>
      <w:r w:rsidRPr="00E350ED">
        <w:fldChar w:fldCharType="separate"/>
      </w:r>
      <w:r w:rsidR="005535BD" w:rsidRPr="00E350ED">
        <w:t xml:space="preserve">Tab. </w:t>
      </w:r>
      <w:r w:rsidR="005535BD">
        <w:rPr>
          <w:noProof/>
        </w:rPr>
        <w:t>3</w:t>
      </w:r>
      <w:r w:rsidRPr="00E350ED">
        <w:fldChar w:fldCharType="end"/>
      </w:r>
      <w:r w:rsidRPr="00E350ED">
        <w:t>).</w:t>
      </w:r>
    </w:p>
    <w:p w14:paraId="16889CC5" w14:textId="76FF6E4A" w:rsidR="00570F1E" w:rsidRPr="00E350ED" w:rsidRDefault="00570F1E" w:rsidP="00570F1E">
      <w:pPr>
        <w:pStyle w:val="Titulek"/>
      </w:pPr>
      <w:bookmarkStart w:id="35" w:name="_Ref57631030"/>
      <w:bookmarkStart w:id="36" w:name="_Toc60068167"/>
      <w:bookmarkStart w:id="37" w:name="_Toc122000440"/>
      <w:r w:rsidRPr="00E350ED">
        <w:t xml:space="preserve">Tab. </w:t>
      </w:r>
      <w:r w:rsidRPr="00E350ED">
        <w:rPr>
          <w:noProof/>
        </w:rPr>
        <w:fldChar w:fldCharType="begin"/>
      </w:r>
      <w:r w:rsidRPr="00E350ED">
        <w:rPr>
          <w:noProof/>
        </w:rPr>
        <w:instrText xml:space="preserve"> SEQ Tab. \* ARABIC </w:instrText>
      </w:r>
      <w:r w:rsidRPr="00E350ED">
        <w:rPr>
          <w:noProof/>
        </w:rPr>
        <w:fldChar w:fldCharType="separate"/>
      </w:r>
      <w:r w:rsidR="005535BD">
        <w:rPr>
          <w:noProof/>
        </w:rPr>
        <w:t>3</w:t>
      </w:r>
      <w:r w:rsidRPr="00E350ED">
        <w:rPr>
          <w:noProof/>
        </w:rPr>
        <w:fldChar w:fldCharType="end"/>
      </w:r>
      <w:bookmarkEnd w:id="35"/>
      <w:r w:rsidRPr="00E350ED">
        <w:t xml:space="preserve"> Klasifikace vztahu změny č. 31</w:t>
      </w:r>
      <w:r w:rsidR="00E350ED" w:rsidRPr="00E350ED">
        <w:t>05</w:t>
      </w:r>
      <w:r w:rsidRPr="00E350ED">
        <w:t>/10 k cílům ochrany ŽP</w:t>
      </w:r>
      <w:bookmarkEnd w:id="36"/>
      <w:bookmarkEnd w:id="37"/>
      <w:r w:rsidRPr="00E350ED">
        <w:t xml:space="preserve"> </w:t>
      </w:r>
    </w:p>
    <w:tbl>
      <w:tblPr>
        <w:tblW w:w="907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
        <w:gridCol w:w="2268"/>
        <w:gridCol w:w="6236"/>
      </w:tblGrid>
      <w:tr w:rsidR="0093409E" w:rsidRPr="0093409E" w14:paraId="48320584" w14:textId="77777777" w:rsidTr="00570F1E">
        <w:trPr>
          <w:cantSplit/>
          <w:tblHeader/>
          <w:jc w:val="center"/>
        </w:trPr>
        <w:tc>
          <w:tcPr>
            <w:tcW w:w="567" w:type="dxa"/>
            <w:shd w:val="clear" w:color="auto" w:fill="FFC000"/>
            <w:vAlign w:val="center"/>
          </w:tcPr>
          <w:p w14:paraId="11F2E259" w14:textId="77777777" w:rsidR="00570F1E" w:rsidRPr="00E350ED" w:rsidRDefault="00570F1E" w:rsidP="00570F1E">
            <w:pPr>
              <w:pStyle w:val="Texttabulky"/>
              <w:jc w:val="center"/>
              <w:rPr>
                <w:b/>
              </w:rPr>
            </w:pPr>
            <w:r w:rsidRPr="00E350ED">
              <w:rPr>
                <w:b/>
              </w:rPr>
              <w:t>3</w:t>
            </w:r>
          </w:p>
        </w:tc>
        <w:tc>
          <w:tcPr>
            <w:tcW w:w="2268" w:type="dxa"/>
            <w:shd w:val="clear" w:color="auto" w:fill="FFC000"/>
            <w:vAlign w:val="center"/>
          </w:tcPr>
          <w:p w14:paraId="2DE22D53" w14:textId="77777777" w:rsidR="00570F1E" w:rsidRPr="00E350ED" w:rsidRDefault="00570F1E" w:rsidP="00570F1E">
            <w:pPr>
              <w:pStyle w:val="Texttabulky"/>
              <w:rPr>
                <w:b/>
              </w:rPr>
            </w:pPr>
            <w:r w:rsidRPr="00E350ED">
              <w:rPr>
                <w:b/>
              </w:rPr>
              <w:t>velmi silný (přímý) vztah</w:t>
            </w:r>
          </w:p>
        </w:tc>
        <w:tc>
          <w:tcPr>
            <w:tcW w:w="6236" w:type="dxa"/>
            <w:vAlign w:val="center"/>
          </w:tcPr>
          <w:p w14:paraId="58F19D72" w14:textId="77777777" w:rsidR="00570F1E" w:rsidRPr="00E350ED" w:rsidRDefault="00570F1E" w:rsidP="00465143">
            <w:pPr>
              <w:pStyle w:val="Texttabulky"/>
              <w:ind w:left="57"/>
            </w:pPr>
            <w:r w:rsidRPr="00E350ED">
              <w:t xml:space="preserve">Koncepce ve vztahu k souboru změn ÚP hl. m. Prahy vln 9 a 10 obsahuje požadavky, priority nebo cíle s konkrétně definovaným územním nárokem, který vyžaduje (ukládá) posuzované změně ÚP vymezení konkrétní plochy. </w:t>
            </w:r>
          </w:p>
        </w:tc>
      </w:tr>
      <w:tr w:rsidR="00E350ED" w:rsidRPr="00E350ED" w14:paraId="01D70B15" w14:textId="77777777" w:rsidTr="00570F1E">
        <w:trPr>
          <w:cantSplit/>
          <w:tblHeader/>
          <w:jc w:val="center"/>
        </w:trPr>
        <w:tc>
          <w:tcPr>
            <w:tcW w:w="567" w:type="dxa"/>
            <w:shd w:val="clear" w:color="auto" w:fill="95B3D7" w:themeFill="accent1" w:themeFillTint="99"/>
            <w:vAlign w:val="center"/>
          </w:tcPr>
          <w:p w14:paraId="420A7065" w14:textId="77777777" w:rsidR="00570F1E" w:rsidRPr="00E350ED" w:rsidRDefault="00570F1E" w:rsidP="00570F1E">
            <w:pPr>
              <w:pStyle w:val="Texttabulky"/>
              <w:jc w:val="center"/>
              <w:rPr>
                <w:b/>
              </w:rPr>
            </w:pPr>
            <w:r w:rsidRPr="00E350ED">
              <w:rPr>
                <w:b/>
              </w:rPr>
              <w:t>2</w:t>
            </w:r>
          </w:p>
        </w:tc>
        <w:tc>
          <w:tcPr>
            <w:tcW w:w="2268" w:type="dxa"/>
            <w:shd w:val="clear" w:color="auto" w:fill="95B3D7" w:themeFill="accent1" w:themeFillTint="99"/>
            <w:vAlign w:val="center"/>
          </w:tcPr>
          <w:p w14:paraId="2586AB8F" w14:textId="77777777" w:rsidR="00570F1E" w:rsidRPr="00E350ED" w:rsidRDefault="00570F1E" w:rsidP="00570F1E">
            <w:pPr>
              <w:pStyle w:val="Texttabulky"/>
              <w:rPr>
                <w:b/>
              </w:rPr>
            </w:pPr>
            <w:r w:rsidRPr="00E350ED">
              <w:rPr>
                <w:b/>
              </w:rPr>
              <w:t>silný (přímý) vztah</w:t>
            </w:r>
          </w:p>
        </w:tc>
        <w:tc>
          <w:tcPr>
            <w:tcW w:w="6236" w:type="dxa"/>
            <w:vAlign w:val="center"/>
          </w:tcPr>
          <w:p w14:paraId="3A7050C3" w14:textId="6A9BBB79" w:rsidR="00570F1E" w:rsidRPr="00E350ED" w:rsidRDefault="00570F1E" w:rsidP="00E350ED">
            <w:pPr>
              <w:pStyle w:val="Texttabulky"/>
              <w:ind w:left="57"/>
            </w:pPr>
            <w:r w:rsidRPr="00E350ED">
              <w:t xml:space="preserve">Koncepce ve vztahu k souboru změn ÚP hl. m. Prahy vln </w:t>
            </w:r>
            <w:r w:rsidR="00E350ED" w:rsidRPr="00E350ED">
              <w:t xml:space="preserve">9 a </w:t>
            </w:r>
            <w:r w:rsidRPr="00E350ED">
              <w:t xml:space="preserve">10 obsahuje požadavky, priority nebo cíle bez definovaných </w:t>
            </w:r>
            <w:r w:rsidR="00506ACA">
              <w:t>územních nároků, které jsou pro </w:t>
            </w:r>
            <w:r w:rsidRPr="00E350ED">
              <w:t>řešení posuzovaných změn ÚP závazné</w:t>
            </w:r>
            <w:r w:rsidR="00576738">
              <w:t xml:space="preserve"> a řešení posuzované změny ÚP s </w:t>
            </w:r>
            <w:r w:rsidRPr="00E350ED">
              <w:t>tímto řešením přímo obsahově souvisí nebo změna ÚP může významným způsobem přispět k naplněné (zajištění, dosažení) daného cíle.</w:t>
            </w:r>
          </w:p>
        </w:tc>
      </w:tr>
      <w:tr w:rsidR="00E350ED" w:rsidRPr="00E350ED" w14:paraId="083517D2" w14:textId="77777777" w:rsidTr="00570F1E">
        <w:trPr>
          <w:cantSplit/>
          <w:tblHeader/>
          <w:jc w:val="center"/>
        </w:trPr>
        <w:tc>
          <w:tcPr>
            <w:tcW w:w="567" w:type="dxa"/>
            <w:shd w:val="clear" w:color="auto" w:fill="EAF1DD" w:themeFill="accent3" w:themeFillTint="33"/>
            <w:vAlign w:val="center"/>
          </w:tcPr>
          <w:p w14:paraId="31D0C79F" w14:textId="77777777" w:rsidR="00570F1E" w:rsidRPr="00E350ED" w:rsidRDefault="00570F1E" w:rsidP="00570F1E">
            <w:pPr>
              <w:pStyle w:val="Texttabulky"/>
              <w:jc w:val="center"/>
              <w:rPr>
                <w:b/>
              </w:rPr>
            </w:pPr>
            <w:r w:rsidRPr="00E350ED">
              <w:rPr>
                <w:b/>
              </w:rPr>
              <w:t>1</w:t>
            </w:r>
          </w:p>
        </w:tc>
        <w:tc>
          <w:tcPr>
            <w:tcW w:w="2268" w:type="dxa"/>
            <w:shd w:val="clear" w:color="auto" w:fill="EAF1DD" w:themeFill="accent3" w:themeFillTint="33"/>
            <w:vAlign w:val="center"/>
          </w:tcPr>
          <w:p w14:paraId="3186F1F0" w14:textId="77777777" w:rsidR="00570F1E" w:rsidRPr="00E350ED" w:rsidRDefault="00570F1E" w:rsidP="00570F1E">
            <w:pPr>
              <w:pStyle w:val="Texttabulky"/>
              <w:rPr>
                <w:b/>
              </w:rPr>
            </w:pPr>
            <w:r w:rsidRPr="00E350ED">
              <w:rPr>
                <w:b/>
              </w:rPr>
              <w:t>slabý nebo nepřímý vztah</w:t>
            </w:r>
          </w:p>
        </w:tc>
        <w:tc>
          <w:tcPr>
            <w:tcW w:w="6236" w:type="dxa"/>
            <w:vAlign w:val="center"/>
          </w:tcPr>
          <w:p w14:paraId="20FC4022" w14:textId="77777777" w:rsidR="00570F1E" w:rsidRPr="00E350ED" w:rsidRDefault="00570F1E" w:rsidP="00465143">
            <w:pPr>
              <w:pStyle w:val="Texttabulky"/>
              <w:ind w:left="57"/>
            </w:pPr>
            <w:r w:rsidRPr="00E350ED">
              <w:t>Koncepce ve vztahu k souboru změn ÚP hl. m. Prahy vln 9 a 10 obsahuje požadavky, priority nebo cíle, které jsou pro řešení posuzovaných změn ÚP závazné ovšem bez přímé obsahové souvislosti s řešením posuzované změny ÚP nebo k jejichž naplnění (zajištění, dosažení) může řešení posuzované změny ÚP nepřímo nebo dílčím způsobem přispět.</w:t>
            </w:r>
          </w:p>
        </w:tc>
      </w:tr>
      <w:tr w:rsidR="00570F1E" w:rsidRPr="00E350ED" w14:paraId="146EBDB0" w14:textId="77777777" w:rsidTr="00570F1E">
        <w:trPr>
          <w:cantSplit/>
          <w:tblHeader/>
          <w:jc w:val="center"/>
        </w:trPr>
        <w:tc>
          <w:tcPr>
            <w:tcW w:w="567" w:type="dxa"/>
            <w:vAlign w:val="center"/>
          </w:tcPr>
          <w:p w14:paraId="77DF80FE" w14:textId="77777777" w:rsidR="00570F1E" w:rsidRPr="00E350ED" w:rsidRDefault="00570F1E" w:rsidP="00570F1E">
            <w:pPr>
              <w:pStyle w:val="Texttabulky"/>
              <w:jc w:val="center"/>
              <w:rPr>
                <w:b/>
              </w:rPr>
            </w:pPr>
            <w:r w:rsidRPr="00E350ED">
              <w:rPr>
                <w:b/>
              </w:rPr>
              <w:t>0</w:t>
            </w:r>
          </w:p>
        </w:tc>
        <w:tc>
          <w:tcPr>
            <w:tcW w:w="2268" w:type="dxa"/>
            <w:vAlign w:val="center"/>
          </w:tcPr>
          <w:p w14:paraId="546488D5" w14:textId="77777777" w:rsidR="00570F1E" w:rsidRPr="00E350ED" w:rsidRDefault="00570F1E" w:rsidP="00570F1E">
            <w:pPr>
              <w:pStyle w:val="Texttabulky"/>
              <w:rPr>
                <w:b/>
              </w:rPr>
            </w:pPr>
            <w:r w:rsidRPr="00E350ED">
              <w:rPr>
                <w:b/>
              </w:rPr>
              <w:t>bez vztahu</w:t>
            </w:r>
          </w:p>
        </w:tc>
        <w:tc>
          <w:tcPr>
            <w:tcW w:w="6236" w:type="dxa"/>
            <w:vAlign w:val="center"/>
          </w:tcPr>
          <w:p w14:paraId="2FE23742" w14:textId="77777777" w:rsidR="00570F1E" w:rsidRPr="00E350ED" w:rsidRDefault="00570F1E" w:rsidP="00465143">
            <w:pPr>
              <w:pStyle w:val="Texttabulky"/>
              <w:ind w:left="57"/>
            </w:pPr>
            <w:r w:rsidRPr="00E350ED">
              <w:t>Koncepce ve vztahu k souboru změn ÚP hl. m. Prahy vln 9 a 10 neobsahuje požadavky, priority nebo cíle, které jsou pro řešení posuzovaných změn ÚP závazné nebo k jejichž naplnění (zajištění, dosažení) může řešení posuzované změny ÚP nepřímo nebo dílčím způsobem přispět.</w:t>
            </w:r>
          </w:p>
        </w:tc>
      </w:tr>
    </w:tbl>
    <w:p w14:paraId="776FD330" w14:textId="77777777" w:rsidR="00570F1E" w:rsidRPr="00E350ED" w:rsidRDefault="00570F1E" w:rsidP="00465143"/>
    <w:p w14:paraId="1805D8DE" w14:textId="77777777" w:rsidR="00570F1E" w:rsidRPr="00E350ED" w:rsidRDefault="00570F1E" w:rsidP="00570F1E">
      <w:pPr>
        <w:pStyle w:val="Nadpis2"/>
      </w:pPr>
      <w:bookmarkStart w:id="38" w:name="_Toc57637347"/>
      <w:bookmarkStart w:id="39" w:name="_Toc58422242"/>
      <w:bookmarkStart w:id="40" w:name="_Toc59560729"/>
      <w:bookmarkStart w:id="41" w:name="_Toc124499014"/>
      <w:r w:rsidRPr="00E350ED">
        <w:t>2.1</w:t>
      </w:r>
      <w:r w:rsidRPr="00E350ED">
        <w:tab/>
        <w:t>Národní koncepce a strategie</w:t>
      </w:r>
      <w:bookmarkEnd w:id="38"/>
      <w:bookmarkEnd w:id="39"/>
      <w:bookmarkEnd w:id="40"/>
      <w:bookmarkEnd w:id="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93409E" w:rsidRPr="00E350ED" w14:paraId="05285B32" w14:textId="77777777" w:rsidTr="003A466F">
        <w:trPr>
          <w:trHeight w:val="738"/>
          <w:tblHeader/>
          <w:jc w:val="center"/>
        </w:trPr>
        <w:tc>
          <w:tcPr>
            <w:tcW w:w="4339" w:type="pct"/>
            <w:vAlign w:val="center"/>
          </w:tcPr>
          <w:p w14:paraId="335D7D03" w14:textId="22C8B7B1" w:rsidR="00570F1E" w:rsidRPr="00E350ED" w:rsidRDefault="00570F1E" w:rsidP="00570F1E">
            <w:pPr>
              <w:pStyle w:val="Zhlavtabulky2"/>
            </w:pPr>
            <w:r w:rsidRPr="00E350ED">
              <w:t>Politika územního rozvoje ČR, ve znění aktualizace č. 1, 2, 3</w:t>
            </w:r>
            <w:r w:rsidR="00E350ED" w:rsidRPr="00E350ED">
              <w:t>, 4 a 5 (2021</w:t>
            </w:r>
            <w:r w:rsidRPr="00E350ED">
              <w:t>)</w:t>
            </w:r>
          </w:p>
        </w:tc>
        <w:tc>
          <w:tcPr>
            <w:tcW w:w="661" w:type="pct"/>
            <w:vAlign w:val="center"/>
          </w:tcPr>
          <w:p w14:paraId="2491B70E" w14:textId="77777777" w:rsidR="00570F1E" w:rsidRPr="00E350ED" w:rsidRDefault="00570F1E" w:rsidP="00570F1E">
            <w:pPr>
              <w:pStyle w:val="Zhlavtabulky2"/>
            </w:pPr>
            <w:r w:rsidRPr="00E350ED">
              <w:t>Hodnocení vzájemných vazeb</w:t>
            </w:r>
          </w:p>
        </w:tc>
      </w:tr>
      <w:tr w:rsidR="0093409E" w:rsidRPr="00E350ED" w14:paraId="03A9369E" w14:textId="77777777" w:rsidTr="003A466F">
        <w:trPr>
          <w:jc w:val="center"/>
        </w:trPr>
        <w:tc>
          <w:tcPr>
            <w:tcW w:w="4339" w:type="pct"/>
            <w:vAlign w:val="center"/>
          </w:tcPr>
          <w:p w14:paraId="783F4F19" w14:textId="11B1BB7F" w:rsidR="00570F1E" w:rsidRPr="00E350ED" w:rsidRDefault="00570F1E" w:rsidP="003A466F">
            <w:pPr>
              <w:pStyle w:val="Texttabulkypedsazen"/>
            </w:pPr>
            <w:r w:rsidRPr="00E350ED">
              <w:t xml:space="preserve">14) </w:t>
            </w:r>
            <w:r w:rsidR="003A466F">
              <w:t>Ve veřejném zájmu chránit a rozvíjet přírodní, civilizační a kulturní hodnoty území, včetně urbanistického, architektonického a archeologického dědictví. Zachovat ráz jedinečné urbanistické struktury území, struktury osídlení a jedinečné kulturní krajiny, které jsou výrazem identity území, jeho historie a tradice. Tato území mají značnou hodnotu, např. i jako turistické atraktivity. Jejich ochrana by měla být provázána s potřebami ekonomického a sociálního rozvoje v souladu s principy udržitelného rozvoje. V některých případech je nutná cílená ochrana míst zvláštního zájmu, v jiných případech je třeba chránit, respektive obnovit celé krajinné celky. Krajina je živým v čase proměnným celkem, který vyžaduje tvůrčí, avšak citlivý přístup k vyváženému všestrannému rozvoji tak, aby byly zachovány její stěžejní kulturní, přírodní a užitné hodnoty</w:t>
            </w:r>
          </w:p>
        </w:tc>
        <w:tc>
          <w:tcPr>
            <w:tcW w:w="661" w:type="pct"/>
            <w:shd w:val="clear" w:color="auto" w:fill="EAF1DD" w:themeFill="accent3" w:themeFillTint="33"/>
            <w:vAlign w:val="center"/>
          </w:tcPr>
          <w:p w14:paraId="2FCA6C4B" w14:textId="77777777" w:rsidR="00570F1E" w:rsidRPr="00E350ED" w:rsidRDefault="00570F1E" w:rsidP="00570F1E">
            <w:pPr>
              <w:pStyle w:val="Texttabulky-sted"/>
              <w:rPr>
                <w:rFonts w:ascii="Arial" w:hAnsi="Arial" w:cs="Arial"/>
                <w:sz w:val="18"/>
              </w:rPr>
            </w:pPr>
            <w:r w:rsidRPr="00E350ED">
              <w:rPr>
                <w:rFonts w:ascii="Arial" w:hAnsi="Arial" w:cs="Arial"/>
                <w:sz w:val="18"/>
              </w:rPr>
              <w:t>1</w:t>
            </w:r>
          </w:p>
        </w:tc>
      </w:tr>
      <w:tr w:rsidR="0093409E" w:rsidRPr="00E350ED" w14:paraId="4F3FFDFA" w14:textId="77777777" w:rsidTr="003A466F">
        <w:trPr>
          <w:jc w:val="center"/>
        </w:trPr>
        <w:tc>
          <w:tcPr>
            <w:tcW w:w="4339" w:type="pct"/>
            <w:shd w:val="clear" w:color="auto" w:fill="auto"/>
            <w:vAlign w:val="center"/>
          </w:tcPr>
          <w:p w14:paraId="0DA0F5D0" w14:textId="7395B79A" w:rsidR="00570F1E" w:rsidRPr="003A466F" w:rsidRDefault="00570F1E" w:rsidP="00465143">
            <w:pPr>
              <w:pStyle w:val="Texttabulkypedsazen"/>
            </w:pPr>
            <w:r w:rsidRPr="003A466F">
              <w:t>14a) Při plánování rozvoje venkovských území a oblastí dbát n</w:t>
            </w:r>
            <w:r w:rsidR="00576738">
              <w:t>a rozvoj primárního sektoru při </w:t>
            </w:r>
            <w:r w:rsidRPr="003A466F">
              <w:t>zohlednění ochrany kvalitní zemědělské, především orné půdy a ekologických funkcí krajiny.</w:t>
            </w:r>
          </w:p>
        </w:tc>
        <w:tc>
          <w:tcPr>
            <w:tcW w:w="661" w:type="pct"/>
            <w:shd w:val="clear" w:color="auto" w:fill="auto"/>
            <w:vAlign w:val="center"/>
          </w:tcPr>
          <w:p w14:paraId="7302D8B1" w14:textId="441E6C7A" w:rsidR="00570F1E" w:rsidRPr="003A466F" w:rsidRDefault="00465143" w:rsidP="00570F1E">
            <w:pPr>
              <w:pStyle w:val="Texttabulky-sted"/>
              <w:rPr>
                <w:rFonts w:ascii="Arial" w:hAnsi="Arial" w:cs="Arial"/>
                <w:sz w:val="18"/>
              </w:rPr>
            </w:pPr>
            <w:r w:rsidRPr="003A466F">
              <w:rPr>
                <w:rFonts w:ascii="Arial" w:hAnsi="Arial" w:cs="Arial"/>
                <w:sz w:val="18"/>
              </w:rPr>
              <w:t>0</w:t>
            </w:r>
          </w:p>
        </w:tc>
      </w:tr>
      <w:tr w:rsidR="003A466F" w:rsidRPr="0093409E" w14:paraId="5A70E844" w14:textId="77777777" w:rsidTr="003A466F">
        <w:trPr>
          <w:jc w:val="center"/>
        </w:trPr>
        <w:tc>
          <w:tcPr>
            <w:tcW w:w="4339" w:type="pct"/>
            <w:shd w:val="clear" w:color="auto" w:fill="auto"/>
            <w:vAlign w:val="center"/>
          </w:tcPr>
          <w:p w14:paraId="0B94CE11" w14:textId="67B07DF9" w:rsidR="003A466F" w:rsidRPr="003A466F" w:rsidRDefault="003A466F" w:rsidP="00465143">
            <w:pPr>
              <w:pStyle w:val="Texttabulkypedsazen"/>
            </w:pPr>
            <w:r w:rsidRPr="003A466F">
              <w:t>15) Předcházet při změnách nebo vytváření urbánního prostředí prostorově sociální segregaci s negativními vlivy na sociální soudržnost obyvatel.</w:t>
            </w:r>
          </w:p>
        </w:tc>
        <w:tc>
          <w:tcPr>
            <w:tcW w:w="661" w:type="pct"/>
            <w:shd w:val="clear" w:color="auto" w:fill="auto"/>
            <w:vAlign w:val="center"/>
          </w:tcPr>
          <w:p w14:paraId="66B21F8A" w14:textId="78DDAD25" w:rsidR="003A466F" w:rsidRPr="003A466F" w:rsidRDefault="003A466F" w:rsidP="00C37DEE">
            <w:pPr>
              <w:pStyle w:val="Texttabulky-sted"/>
            </w:pPr>
            <w:r w:rsidRPr="003A466F">
              <w:t>0</w:t>
            </w:r>
          </w:p>
        </w:tc>
      </w:tr>
      <w:tr w:rsidR="0093409E" w:rsidRPr="0093409E" w14:paraId="1A7ECAB4" w14:textId="77777777" w:rsidTr="003A466F">
        <w:trPr>
          <w:jc w:val="center"/>
        </w:trPr>
        <w:tc>
          <w:tcPr>
            <w:tcW w:w="4339" w:type="pct"/>
            <w:shd w:val="clear" w:color="auto" w:fill="auto"/>
            <w:vAlign w:val="center"/>
          </w:tcPr>
          <w:p w14:paraId="64FF4D70" w14:textId="00C41972" w:rsidR="00570F1E" w:rsidRPr="003A466F" w:rsidRDefault="00570F1E" w:rsidP="003A466F">
            <w:pPr>
              <w:pStyle w:val="Texttabulkypedsazen"/>
            </w:pPr>
            <w:r w:rsidRPr="003A466F">
              <w:t xml:space="preserve">16) </w:t>
            </w:r>
            <w:r w:rsidR="003A466F" w:rsidRPr="003A466F">
              <w:t>Při stanovování způsobu využití území v územně plánovací dokumentaci dávat přednost komplexním řešením před uplatňováním jednostranných</w:t>
            </w:r>
            <w:r w:rsidR="00576738">
              <w:t xml:space="preserve"> hledisek a požadavků,</w:t>
            </w:r>
            <w:r w:rsidR="00506ACA">
              <w:t xml:space="preserve"> které </w:t>
            </w:r>
            <w:r w:rsidR="00576738">
              <w:t>ve </w:t>
            </w:r>
            <w:r w:rsidR="003A466F" w:rsidRPr="003A466F">
              <w:t>svých důsledcích zhoršují stav i hodnoty území. Vhodná řešení územního rozvoje je zapotřebí hledat ve spolupráci s obyvateli území i s jeho už</w:t>
            </w:r>
            <w:r w:rsidR="00506ACA">
              <w:t>ivateli a v souladu s určením a </w:t>
            </w:r>
            <w:r w:rsidR="003A466F" w:rsidRPr="003A466F">
              <w:t>charakterem oblastí, os, ploch a koridorů vymezených v PÚR ČR.</w:t>
            </w:r>
          </w:p>
        </w:tc>
        <w:tc>
          <w:tcPr>
            <w:tcW w:w="661" w:type="pct"/>
            <w:shd w:val="clear" w:color="auto" w:fill="auto"/>
            <w:vAlign w:val="center"/>
          </w:tcPr>
          <w:p w14:paraId="314AB7ED" w14:textId="571E3F7E" w:rsidR="00570F1E" w:rsidRPr="003A466F" w:rsidRDefault="003A466F" w:rsidP="00C37DEE">
            <w:pPr>
              <w:pStyle w:val="Texttabulky-sted"/>
            </w:pPr>
            <w:r w:rsidRPr="003A466F">
              <w:t>0</w:t>
            </w:r>
          </w:p>
        </w:tc>
      </w:tr>
      <w:tr w:rsidR="003A466F" w:rsidRPr="0093409E" w14:paraId="25D7A6FD" w14:textId="77777777" w:rsidTr="003A466F">
        <w:trPr>
          <w:jc w:val="center"/>
        </w:trPr>
        <w:tc>
          <w:tcPr>
            <w:tcW w:w="4339" w:type="pct"/>
            <w:shd w:val="clear" w:color="auto" w:fill="auto"/>
            <w:vAlign w:val="center"/>
          </w:tcPr>
          <w:p w14:paraId="32995A63" w14:textId="4A8F0C9B" w:rsidR="003A466F" w:rsidRPr="003A466F" w:rsidRDefault="003A466F" w:rsidP="003A466F">
            <w:pPr>
              <w:pStyle w:val="Texttabulkypedsazen"/>
            </w:pPr>
            <w:r>
              <w:t>17) Vytvářet v území podmínky k odstraňování důsledků hospodářských změn lokalizací zastavitelných ploch pro vytváření pracovních příležitostí zejména v hospodářsky problémových regionech a napomoci tak řešení problémů v těchto územích.</w:t>
            </w:r>
          </w:p>
        </w:tc>
        <w:tc>
          <w:tcPr>
            <w:tcW w:w="661" w:type="pct"/>
            <w:shd w:val="clear" w:color="auto" w:fill="auto"/>
            <w:vAlign w:val="center"/>
          </w:tcPr>
          <w:p w14:paraId="402D530B" w14:textId="3E76B0E5" w:rsidR="003A466F" w:rsidRPr="003A466F" w:rsidRDefault="003A466F" w:rsidP="00C37DEE">
            <w:pPr>
              <w:pStyle w:val="Texttabulky-sted"/>
            </w:pPr>
            <w:r w:rsidRPr="003A466F">
              <w:t>0</w:t>
            </w:r>
          </w:p>
        </w:tc>
      </w:tr>
      <w:tr w:rsidR="003A466F" w:rsidRPr="0093409E" w14:paraId="7D78081C" w14:textId="77777777" w:rsidTr="003A466F">
        <w:trPr>
          <w:jc w:val="center"/>
        </w:trPr>
        <w:tc>
          <w:tcPr>
            <w:tcW w:w="4339" w:type="pct"/>
            <w:shd w:val="clear" w:color="auto" w:fill="auto"/>
            <w:vAlign w:val="center"/>
          </w:tcPr>
          <w:p w14:paraId="7D2194FD" w14:textId="4C790EB9" w:rsidR="003A466F" w:rsidRPr="003A466F" w:rsidRDefault="003A466F" w:rsidP="003A466F">
            <w:pPr>
              <w:pStyle w:val="Texttabulkypedsazen"/>
            </w:pPr>
            <w:r w:rsidRPr="003A466F">
              <w:t>18) Podporovat vyvážený a polycentrický rozvoj sídelní struktury. Vytvářet územní předpoklady pro posílení vazeb mezi městskými a venkovskými oblastmi s</w:t>
            </w:r>
            <w:r w:rsidR="00576738">
              <w:t xml:space="preserve"> ohledem na jejich rozdílnost z </w:t>
            </w:r>
            <w:r w:rsidRPr="003A466F">
              <w:t>hlediska přírodního, krajinného, urbanistického i hospodářského prostředí.</w:t>
            </w:r>
          </w:p>
        </w:tc>
        <w:tc>
          <w:tcPr>
            <w:tcW w:w="661" w:type="pct"/>
            <w:shd w:val="clear" w:color="auto" w:fill="auto"/>
            <w:vAlign w:val="center"/>
          </w:tcPr>
          <w:p w14:paraId="0C5D970A" w14:textId="6A6D1F26" w:rsidR="003A466F" w:rsidRPr="003A466F" w:rsidRDefault="003A466F" w:rsidP="00C37DEE">
            <w:pPr>
              <w:pStyle w:val="Texttabulky-sted"/>
            </w:pPr>
            <w:r w:rsidRPr="003A466F">
              <w:t>0</w:t>
            </w:r>
          </w:p>
        </w:tc>
      </w:tr>
      <w:tr w:rsidR="0093409E" w:rsidRPr="0093409E" w14:paraId="0F4F71C4" w14:textId="77777777" w:rsidTr="003A466F">
        <w:trPr>
          <w:jc w:val="center"/>
        </w:trPr>
        <w:tc>
          <w:tcPr>
            <w:tcW w:w="4339" w:type="pct"/>
            <w:vAlign w:val="center"/>
          </w:tcPr>
          <w:p w14:paraId="0D33196F" w14:textId="032111D9" w:rsidR="00570F1E" w:rsidRPr="003A466F" w:rsidRDefault="00570F1E" w:rsidP="003A466F">
            <w:pPr>
              <w:pStyle w:val="Texttabulkypedsazen"/>
            </w:pPr>
            <w:r w:rsidRPr="003A466F">
              <w:t xml:space="preserve">19) </w:t>
            </w:r>
            <w:r w:rsidR="003A466F" w:rsidRPr="003A466F">
              <w:t xml:space="preserve">Vytvářet předpoklady pro rozvoj, využití potenciálu a polyfunkční využívání opuštěných areálů a ploch (tzv. brownfields průmyslového, zemědělského, </w:t>
            </w:r>
            <w:r w:rsidR="00576738">
              <w:t>vojenského a jiného původu, vč. </w:t>
            </w:r>
            <w:r w:rsidR="003A466F" w:rsidRPr="003A466F">
              <w:t>území bývalých vojenských újezdů). Hospodárně využívat zastavěné území (podpora přestaveb revitalizací a sanací území) a zajistit ochranu nezastavěného území (zejména zemědělské a lesní půdy) a zachování veřejné zeleně, včetně minimalizace její fragmentace. Cílem je účelné využívání a uspořádání území úsporné v nárocích na veřejné rozpočty na dopravu a energie, které koordinací veřejných a soukromých zájmů na rozvoji území omezuje negativní důsledky suburbanizace pro udržitelný rozvoj území.</w:t>
            </w:r>
          </w:p>
        </w:tc>
        <w:tc>
          <w:tcPr>
            <w:tcW w:w="661" w:type="pct"/>
            <w:shd w:val="clear" w:color="auto" w:fill="auto"/>
            <w:vAlign w:val="center"/>
          </w:tcPr>
          <w:p w14:paraId="7C637A15" w14:textId="77777777" w:rsidR="00570F1E" w:rsidRPr="003A466F" w:rsidRDefault="00570F1E" w:rsidP="00C37DEE">
            <w:pPr>
              <w:pStyle w:val="Texttabulky-sted"/>
            </w:pPr>
            <w:r w:rsidRPr="003A466F">
              <w:t>0</w:t>
            </w:r>
          </w:p>
        </w:tc>
      </w:tr>
      <w:tr w:rsidR="0093409E" w:rsidRPr="0093409E" w14:paraId="4A4F6E44" w14:textId="77777777" w:rsidTr="003A466F">
        <w:trPr>
          <w:jc w:val="center"/>
        </w:trPr>
        <w:tc>
          <w:tcPr>
            <w:tcW w:w="4339" w:type="pct"/>
            <w:shd w:val="clear" w:color="auto" w:fill="auto"/>
            <w:vAlign w:val="center"/>
          </w:tcPr>
          <w:p w14:paraId="75CC22AC" w14:textId="7B440D95" w:rsidR="00570F1E" w:rsidRPr="003A466F" w:rsidRDefault="00570F1E" w:rsidP="00465143">
            <w:pPr>
              <w:pStyle w:val="Texttabulkypedsazen"/>
            </w:pPr>
            <w:r w:rsidRPr="003A466F">
              <w:t>20) Rozvojové záměry, které mohou významně ovlivnit charakter krajiny, umísťovat do co nejméně konfliktních lokalit a následně podporovat potřebná kompenzační opatření. S ohledem na to při územně plánovací činnosti, pokud je to možné a odůvodněné, respektovat veřejné zájmy např. ochrany biologické rozmanitosti a kvality životního prostředí, zejména formou důsledné ochrany zvláště chráněných území, lokalit soustavy Natura 2000, mokřadů, ochranných pásem vodních zdrojů, chráněné oblasti přirozené akumulace vod a nerostného bohatství, ochrany zemědělského a lesního půdního fondu. Vytvářet územní podmínky pro implementaci a respektování územních systémů ekologické stability a zvyšování a udržování ekologické stability a k zajištění ekologických fun</w:t>
            </w:r>
            <w:r w:rsidR="00576738">
              <w:t>kcí i v ostatní volné krajině a </w:t>
            </w:r>
            <w:r w:rsidRPr="003A466F">
              <w:t>pro ochranu krajinných prvků přírodního charakteru v zastavěných územích, zvyšování a udržování rozmanitosti venkovské krajiny. V rámci územně plánovací činnosti vytvářet podmínky pro ochranu krajinného rázu s ohledem na cílové charakteristiky a typy krajiny a vytvářet podmínky pro využití přírodních zdrojů.</w:t>
            </w:r>
          </w:p>
        </w:tc>
        <w:tc>
          <w:tcPr>
            <w:tcW w:w="661" w:type="pct"/>
            <w:shd w:val="clear" w:color="auto" w:fill="auto"/>
            <w:vAlign w:val="center"/>
          </w:tcPr>
          <w:p w14:paraId="335B22B6" w14:textId="181A9169" w:rsidR="00570F1E" w:rsidRPr="003A466F" w:rsidRDefault="003A466F" w:rsidP="00C37DEE">
            <w:pPr>
              <w:pStyle w:val="Texttabulky-sted"/>
            </w:pPr>
            <w:r>
              <w:t>0</w:t>
            </w:r>
          </w:p>
        </w:tc>
      </w:tr>
      <w:tr w:rsidR="0093409E" w:rsidRPr="0093409E" w14:paraId="5F7025C1" w14:textId="77777777" w:rsidTr="003A466F">
        <w:trPr>
          <w:jc w:val="center"/>
        </w:trPr>
        <w:tc>
          <w:tcPr>
            <w:tcW w:w="4339" w:type="pct"/>
            <w:shd w:val="clear" w:color="auto" w:fill="auto"/>
            <w:vAlign w:val="center"/>
          </w:tcPr>
          <w:p w14:paraId="644611D9" w14:textId="77777777" w:rsidR="00570F1E" w:rsidRPr="003A466F" w:rsidRDefault="00570F1E" w:rsidP="00465143">
            <w:pPr>
              <w:pStyle w:val="Texttabulkypedsazen"/>
            </w:pPr>
            <w:r w:rsidRPr="003A466F">
              <w:t>20a) Vytvářet územní podmínky pro zajištění migrační propustnosti krajiny pro volně žijící živočichy a pro člověka, zejména při umísťování dopravní a technické infrastruktury. V rámci územně plánovací činnosti omezovat nežádoucí srůstání sídel s ohledem na zajištění přístupnosti a prostupnosti krajiny.</w:t>
            </w:r>
          </w:p>
        </w:tc>
        <w:tc>
          <w:tcPr>
            <w:tcW w:w="661" w:type="pct"/>
            <w:shd w:val="clear" w:color="auto" w:fill="auto"/>
            <w:vAlign w:val="center"/>
          </w:tcPr>
          <w:p w14:paraId="6F27A84B" w14:textId="57EA37A8" w:rsidR="00570F1E" w:rsidRPr="003A466F" w:rsidRDefault="003A466F" w:rsidP="00C37DEE">
            <w:pPr>
              <w:pStyle w:val="Texttabulky-sted"/>
            </w:pPr>
            <w:r>
              <w:t>0</w:t>
            </w:r>
          </w:p>
        </w:tc>
      </w:tr>
      <w:tr w:rsidR="003A466F" w:rsidRPr="003A466F" w14:paraId="1850E93B" w14:textId="77777777" w:rsidTr="003A466F">
        <w:trPr>
          <w:jc w:val="center"/>
        </w:trPr>
        <w:tc>
          <w:tcPr>
            <w:tcW w:w="4339" w:type="pct"/>
            <w:shd w:val="clear" w:color="auto" w:fill="auto"/>
            <w:vAlign w:val="center"/>
          </w:tcPr>
          <w:p w14:paraId="6C653527" w14:textId="77777777" w:rsidR="00570F1E" w:rsidRPr="003A466F" w:rsidRDefault="00570F1E" w:rsidP="00465143">
            <w:pPr>
              <w:pStyle w:val="Texttabulkypedsazen"/>
            </w:pPr>
            <w:r w:rsidRPr="003A466F">
              <w:t>21) Vymezit a chránit ve spolupráci s dotčenými obcemi před zastavěním pozemky nezbytné pro vytvoření souvislých ploch veřejně přístupné zeleně (zelené pásy) v rozvojových oblastech a v rozvojových osách a ve specifických oblastech, na jejichž území je krajina negativně poznamenána lidskou činností, s využitím její přirozené obnovy; cílem je zachování souvislých pásů nezastavěného území v bezprostředním okolí velkých měst, způsobilých pro nenáročné formy krátkodobé rekreace a dále pro vznik a rozvoj lesních porostů a zachování prostupnosti krajiny.</w:t>
            </w:r>
          </w:p>
        </w:tc>
        <w:tc>
          <w:tcPr>
            <w:tcW w:w="661" w:type="pct"/>
            <w:shd w:val="clear" w:color="auto" w:fill="auto"/>
            <w:vAlign w:val="center"/>
          </w:tcPr>
          <w:p w14:paraId="01B5036C" w14:textId="668289EE" w:rsidR="00570F1E" w:rsidRPr="003A466F" w:rsidRDefault="003A466F" w:rsidP="00C37DEE">
            <w:pPr>
              <w:pStyle w:val="Texttabulky-sted"/>
            </w:pPr>
            <w:r w:rsidRPr="003A466F">
              <w:t>0</w:t>
            </w:r>
          </w:p>
        </w:tc>
      </w:tr>
      <w:tr w:rsidR="003A466F" w:rsidRPr="003A466F" w14:paraId="2D868CBC" w14:textId="77777777" w:rsidTr="003A466F">
        <w:trPr>
          <w:jc w:val="center"/>
        </w:trPr>
        <w:tc>
          <w:tcPr>
            <w:tcW w:w="4339" w:type="pct"/>
            <w:shd w:val="clear" w:color="auto" w:fill="auto"/>
            <w:vAlign w:val="center"/>
          </w:tcPr>
          <w:p w14:paraId="405970E9" w14:textId="66769061" w:rsidR="003A466F" w:rsidRPr="003A466F" w:rsidRDefault="003A466F" w:rsidP="00465143">
            <w:pPr>
              <w:pStyle w:val="Texttabulkypedsazen"/>
            </w:pPr>
            <w:r>
              <w:t>22) Vytvářet podmínky pro rozvoj a využití předpokladů území pro různé formy udržitelného cestovního ruchu (např. cykloturistika, agroturistika, poznáv</w:t>
            </w:r>
            <w:r w:rsidR="00576738">
              <w:t>ací turistika), při zachování a </w:t>
            </w:r>
            <w:r>
              <w:t>rozvoji hodnot území. Podporovat propojení míst, atraktivních z hlediska cestovního ruchu, turistickými cestami, které umožňují celoroční využití p</w:t>
            </w:r>
            <w:r w:rsidR="00576738">
              <w:t>ro různé formy turistiky (např. </w:t>
            </w:r>
            <w:r>
              <w:t>pěší, cyklo, lyžařská, hipo).</w:t>
            </w:r>
          </w:p>
        </w:tc>
        <w:tc>
          <w:tcPr>
            <w:tcW w:w="661" w:type="pct"/>
            <w:shd w:val="clear" w:color="auto" w:fill="auto"/>
            <w:vAlign w:val="center"/>
          </w:tcPr>
          <w:p w14:paraId="424D60C7" w14:textId="0A1FBEFA" w:rsidR="003A466F" w:rsidRPr="003A466F" w:rsidRDefault="003A466F" w:rsidP="00C37DEE">
            <w:pPr>
              <w:pStyle w:val="Texttabulky-sted"/>
            </w:pPr>
            <w:r>
              <w:t>0</w:t>
            </w:r>
          </w:p>
        </w:tc>
      </w:tr>
      <w:tr w:rsidR="0093409E" w:rsidRPr="0093409E" w14:paraId="19B7D7D9" w14:textId="77777777" w:rsidTr="003A466F">
        <w:trPr>
          <w:jc w:val="center"/>
        </w:trPr>
        <w:tc>
          <w:tcPr>
            <w:tcW w:w="4339" w:type="pct"/>
            <w:vAlign w:val="center"/>
          </w:tcPr>
          <w:p w14:paraId="7310293E" w14:textId="77777777" w:rsidR="00570F1E" w:rsidRPr="003A466F" w:rsidRDefault="00570F1E" w:rsidP="00465143">
            <w:pPr>
              <w:pStyle w:val="Texttabulkypedsazen"/>
            </w:pPr>
            <w:r w:rsidRPr="003A466F">
              <w:t>23) Podle místních podmínek vytvářet předpoklady pro lepší dostupnost území a zkvalitnění dopravní a technické infrastruktury s ohledem na prostupnost krajiny. Při umísťování dopravní a technické infrastruktury zachovat prostupnost krajiny a minimalizovat rozsah fragmentace krajiny; je-li to z těchto hledisek účelné, umísťovat tato zařízení souběžně. Zmírňovat vystavení městských oblastí nepříznivým účinkům tranzitní železniční a silniční dopravy, mimo jiné i prostřednictvím obchvatů městských oblastí, nebo zajistit ochranu jinými vhodnými opatřeními v území. Zároveň však vymezovat plochy pro novou obytnou zástavbu tak, aby byl zachován dostatečný odstup od vymezených koridorů pro nové úseky dálnic, silnic I. třídy a železnic, a tímto způsobem důsledně předcházet zneprůchodnění území pro dopravní stavby i možnému nežádoucímu působení negativních účinků provozu dopravy na veřejné zdraví obyvatel (bez nutnosti budování nákladných technických opatření na eliminaci těchto účinků).</w:t>
            </w:r>
          </w:p>
        </w:tc>
        <w:tc>
          <w:tcPr>
            <w:tcW w:w="661" w:type="pct"/>
            <w:shd w:val="clear" w:color="auto" w:fill="auto"/>
            <w:vAlign w:val="center"/>
          </w:tcPr>
          <w:p w14:paraId="4E0B11D4" w14:textId="77777777" w:rsidR="00570F1E" w:rsidRPr="003A466F" w:rsidRDefault="00570F1E" w:rsidP="00C37DEE">
            <w:pPr>
              <w:pStyle w:val="Texttabulky-sted"/>
            </w:pPr>
            <w:r w:rsidRPr="003A466F">
              <w:t>0</w:t>
            </w:r>
          </w:p>
        </w:tc>
      </w:tr>
      <w:tr w:rsidR="0093409E" w:rsidRPr="0093409E" w14:paraId="473A6F52" w14:textId="77777777" w:rsidTr="003A466F">
        <w:trPr>
          <w:jc w:val="center"/>
        </w:trPr>
        <w:tc>
          <w:tcPr>
            <w:tcW w:w="4339" w:type="pct"/>
            <w:vAlign w:val="center"/>
          </w:tcPr>
          <w:p w14:paraId="3CE04D8A" w14:textId="694C1DAB" w:rsidR="00570F1E" w:rsidRPr="003A466F" w:rsidRDefault="00570F1E" w:rsidP="00465143">
            <w:pPr>
              <w:pStyle w:val="Texttabulkypedsazen"/>
            </w:pPr>
            <w:r w:rsidRPr="003A466F">
              <w:t>24) Vytvářet podmínky pro zlepšování dostupnosti území rozšiřováním a zkvalitňováním dopravní infrastruktury s ohledem na potřeby veřejné dopravy a požadavky ochrany veřejného zdraví, zejména uvnitř rozvojových oblastí a rozvojových os. Možnosti nové výstavby je třeba dostatečnou veřejnou infrastrukturou přímo podmínit. Vytvářet podmínky pro zvyšování bezpečnosti a plynulosti dopravy, ochrany a bezpečnosti</w:t>
            </w:r>
            <w:r w:rsidR="00576738">
              <w:t xml:space="preserve"> obyvatelstva a zlepšování jeho </w:t>
            </w:r>
            <w:r w:rsidRPr="003A466F">
              <w:t>ochrany před hlukem a emisemi, s ohledem na to vytvářet v území podmínky pro environmentálně šetrné formy dopravy (např. železniční, cyklistickou).</w:t>
            </w:r>
          </w:p>
        </w:tc>
        <w:tc>
          <w:tcPr>
            <w:tcW w:w="661" w:type="pct"/>
            <w:shd w:val="clear" w:color="auto" w:fill="auto"/>
            <w:vAlign w:val="center"/>
          </w:tcPr>
          <w:p w14:paraId="040B7955" w14:textId="77777777" w:rsidR="00570F1E" w:rsidRPr="003A466F" w:rsidRDefault="00570F1E" w:rsidP="00C37DEE">
            <w:pPr>
              <w:pStyle w:val="Texttabulky-sted"/>
            </w:pPr>
            <w:r w:rsidRPr="003A466F">
              <w:t>0</w:t>
            </w:r>
          </w:p>
        </w:tc>
      </w:tr>
      <w:tr w:rsidR="0093409E" w:rsidRPr="0093409E" w14:paraId="5E26F958" w14:textId="77777777" w:rsidTr="003A466F">
        <w:trPr>
          <w:jc w:val="center"/>
        </w:trPr>
        <w:tc>
          <w:tcPr>
            <w:tcW w:w="4339" w:type="pct"/>
            <w:vAlign w:val="center"/>
          </w:tcPr>
          <w:p w14:paraId="27CD7488" w14:textId="3B613CC9" w:rsidR="00570F1E" w:rsidRPr="003A466F" w:rsidRDefault="00570F1E" w:rsidP="00465143">
            <w:pPr>
              <w:pStyle w:val="Texttabulkypedsazen"/>
            </w:pPr>
            <w:r w:rsidRPr="003A466F">
              <w:t>24a) Na územích, kde dochází dlouhodobě k překračování zákonem stanovených mezních hodnot imisních limitů pro ochranu lidského zdraví, je nutné předcházet dalšímu významnému zhoršování stavu. Vhodným uspořádáním ploch v území obcí vytvářet podmínky pro minimalizaci negativních vlivů koncentrované výrobní činnosti n</w:t>
            </w:r>
            <w:r w:rsidR="00576738">
              <w:t>a bydlení. Vymezovat plochy pro </w:t>
            </w:r>
            <w:r w:rsidRPr="003A466F">
              <w:t>novou obytnou zástavbu tak, aby byl zachován dostatečný odstup od průmyslových nebo zemědělských areálů.</w:t>
            </w:r>
          </w:p>
        </w:tc>
        <w:tc>
          <w:tcPr>
            <w:tcW w:w="661" w:type="pct"/>
            <w:shd w:val="clear" w:color="auto" w:fill="auto"/>
            <w:vAlign w:val="center"/>
          </w:tcPr>
          <w:p w14:paraId="0FFC53C9" w14:textId="77777777" w:rsidR="00570F1E" w:rsidRPr="003A466F" w:rsidRDefault="00570F1E" w:rsidP="00C37DEE">
            <w:pPr>
              <w:pStyle w:val="Texttabulky-sted"/>
            </w:pPr>
            <w:r w:rsidRPr="003A466F">
              <w:t>0</w:t>
            </w:r>
          </w:p>
        </w:tc>
      </w:tr>
      <w:tr w:rsidR="0093409E" w:rsidRPr="0093409E" w14:paraId="30EFB2AD" w14:textId="77777777" w:rsidTr="003A466F">
        <w:trPr>
          <w:jc w:val="center"/>
        </w:trPr>
        <w:tc>
          <w:tcPr>
            <w:tcW w:w="4339" w:type="pct"/>
            <w:vAlign w:val="center"/>
          </w:tcPr>
          <w:p w14:paraId="18388F12" w14:textId="77777777" w:rsidR="00570F1E" w:rsidRPr="003A466F" w:rsidRDefault="00570F1E" w:rsidP="00465143">
            <w:pPr>
              <w:pStyle w:val="Texttabulkypedsazen"/>
            </w:pPr>
            <w:r w:rsidRPr="003A466F">
              <w:t>25) Vytvářet podmínky pro preventivní ochranu území a obyvatelstva před potenciálními riziky a přírodními katastrofami v území (záplavy, sesuvy půdy, eroze, sucho atd.) s cílem minimalizovat rozsah případných škod. Zejména zajistit územní ochranu ploch potřebných pro umísťování staveb a opatření na ochranu před povodněmi a pro vymezení území určených k řízeným rozlivům povodní. Vytvářet podmínky pro zvýšení přirozené retence srážkových vod v území s ohledem na strukturu osídlení a kulturní krajinu jako alternativy k umělé akumulaci vod. V zastavěných územích a zastavitelných plochách vytvářet podmínky pro zadržování, vsakování i využívání dešťových vod jako zdroje vody a s cílem zmírňování účinků povodní.</w:t>
            </w:r>
          </w:p>
        </w:tc>
        <w:tc>
          <w:tcPr>
            <w:tcW w:w="661" w:type="pct"/>
            <w:shd w:val="clear" w:color="auto" w:fill="FFFFFF" w:themeFill="background1"/>
            <w:vAlign w:val="center"/>
          </w:tcPr>
          <w:p w14:paraId="4CD560CF" w14:textId="77777777" w:rsidR="00570F1E" w:rsidRPr="003A466F" w:rsidRDefault="00570F1E" w:rsidP="00C37DEE">
            <w:pPr>
              <w:pStyle w:val="Texttabulky-sted"/>
            </w:pPr>
            <w:r w:rsidRPr="003A466F">
              <w:t>0</w:t>
            </w:r>
          </w:p>
        </w:tc>
      </w:tr>
      <w:tr w:rsidR="0093409E" w:rsidRPr="0093409E" w14:paraId="652A1556" w14:textId="77777777" w:rsidTr="003A466F">
        <w:trPr>
          <w:jc w:val="center"/>
        </w:trPr>
        <w:tc>
          <w:tcPr>
            <w:tcW w:w="4339" w:type="pct"/>
            <w:vAlign w:val="center"/>
          </w:tcPr>
          <w:p w14:paraId="76A669A4" w14:textId="77777777" w:rsidR="00570F1E" w:rsidRPr="003A466F" w:rsidRDefault="00570F1E" w:rsidP="00465143">
            <w:pPr>
              <w:pStyle w:val="Texttabulkypedsazen"/>
            </w:pPr>
            <w:r w:rsidRPr="003A466F">
              <w:t>26) Vymezovat zastavitelné plochy v záplavových územích a umisťovat do nich veřejnou infrastrukturu jen ve zcela výjimečných a zvlášť odůvodněných případech. Vymezovat a chránit zastavitelné plochy pro přemístění zástavby z území s vysokou mírou rizika vzniku povodňových škod.</w:t>
            </w:r>
          </w:p>
        </w:tc>
        <w:tc>
          <w:tcPr>
            <w:tcW w:w="661" w:type="pct"/>
            <w:shd w:val="clear" w:color="auto" w:fill="FFFFFF" w:themeFill="background1"/>
            <w:vAlign w:val="center"/>
          </w:tcPr>
          <w:p w14:paraId="692FADC4" w14:textId="77777777" w:rsidR="00570F1E" w:rsidRPr="003A466F" w:rsidRDefault="00570F1E" w:rsidP="00C37DEE">
            <w:pPr>
              <w:pStyle w:val="Texttabulky-sted"/>
              <w:rPr>
                <w:highlight w:val="yellow"/>
              </w:rPr>
            </w:pPr>
            <w:r w:rsidRPr="003A466F">
              <w:t>0</w:t>
            </w:r>
          </w:p>
        </w:tc>
      </w:tr>
      <w:tr w:rsidR="003A466F" w:rsidRPr="0093409E" w14:paraId="2246F6BD" w14:textId="77777777" w:rsidTr="005D0CA2">
        <w:trPr>
          <w:trHeight w:val="2846"/>
          <w:jc w:val="center"/>
        </w:trPr>
        <w:tc>
          <w:tcPr>
            <w:tcW w:w="4339" w:type="pct"/>
            <w:vAlign w:val="center"/>
          </w:tcPr>
          <w:p w14:paraId="2D1A5B92" w14:textId="77777777" w:rsidR="003A466F" w:rsidRPr="003A466F" w:rsidRDefault="003A466F" w:rsidP="00465143">
            <w:pPr>
              <w:pStyle w:val="Texttabulkypedsazen"/>
            </w:pPr>
            <w:r w:rsidRPr="003A466F">
              <w:t xml:space="preserve">27) Vytvářet podmínky pro koordinované umísťování veřejné infrastruktury v území a její rozvoj a tím podporovat její účelné využívání v rámci sídelní struktury. Vytvářet rovněž podmínky pro zkvalitnění dopravní dostupnosti obcí (měst), které jsou přirozenými regionálními centry v území tak, aby se díky možnostem, poloze i infrastruktuře těchto obcí zlepšovaly i podmínky pro rozvoj okolních obcí ve venkovských oblastech a v oblastech se specifickými geografickými podmínkami. </w:t>
            </w:r>
          </w:p>
          <w:p w14:paraId="1A817BFB" w14:textId="6737B50C" w:rsidR="003A466F" w:rsidRPr="003A466F" w:rsidRDefault="003A466F" w:rsidP="00C37DEE">
            <w:pPr>
              <w:pStyle w:val="Texttabulkyodsazen2"/>
            </w:pPr>
            <w:r w:rsidRPr="003A466F">
              <w:t>Při územně plánovací činnosti stanovovat podmínky pro vytvoření výkonné sítě osobní i nákladní železniční, silniční, vodní a letecké dopravy, včetně sítí regionálních letišť, efektivní dopravní sítě pro spojení městských oblastí s venkovskými oblastmi, stejně jako řešení přeshraniční dopravy, protože mobilita a dostupnost jsou klíčovými předpo</w:t>
            </w:r>
            <w:r w:rsidRPr="003A466F">
              <w:rPr>
                <w:b/>
              </w:rPr>
              <w:t>k</w:t>
            </w:r>
            <w:r w:rsidRPr="003A466F">
              <w:t>lady hospodářského rozvoje ve všech regionech</w:t>
            </w:r>
          </w:p>
        </w:tc>
        <w:tc>
          <w:tcPr>
            <w:tcW w:w="661" w:type="pct"/>
            <w:shd w:val="clear" w:color="auto" w:fill="auto"/>
            <w:vAlign w:val="center"/>
          </w:tcPr>
          <w:p w14:paraId="63CE0721" w14:textId="77777777" w:rsidR="003A466F" w:rsidRPr="003A466F" w:rsidRDefault="003A466F" w:rsidP="00C37DEE">
            <w:pPr>
              <w:pStyle w:val="Texttabulky-sted"/>
            </w:pPr>
            <w:r w:rsidRPr="003A466F">
              <w:t>0</w:t>
            </w:r>
          </w:p>
          <w:p w14:paraId="747E09B2" w14:textId="2C053F90" w:rsidR="003A466F" w:rsidRPr="003A466F" w:rsidRDefault="003A466F" w:rsidP="00C37DEE">
            <w:pPr>
              <w:pStyle w:val="Texttabulky-sted"/>
            </w:pPr>
          </w:p>
        </w:tc>
      </w:tr>
      <w:tr w:rsidR="0093409E" w:rsidRPr="0093409E" w14:paraId="79DFD0F6" w14:textId="77777777" w:rsidTr="003A466F">
        <w:trPr>
          <w:jc w:val="center"/>
        </w:trPr>
        <w:tc>
          <w:tcPr>
            <w:tcW w:w="4339" w:type="pct"/>
            <w:vAlign w:val="center"/>
          </w:tcPr>
          <w:p w14:paraId="5126C5ED" w14:textId="472DCE4E" w:rsidR="00570F1E" w:rsidRPr="003A466F" w:rsidRDefault="00570F1E" w:rsidP="00465143">
            <w:pPr>
              <w:pStyle w:val="Texttabulkypedsazen"/>
            </w:pPr>
            <w:r w:rsidRPr="003A466F">
              <w:t>28) Pro zajištění kvality života obyvatel zohledňovat nároky dalšího vývoje území, požadovat jeho řešení ve všech potřebných dlouhodobých souvislostech, včetně nároků na veřejnou infrastrukturu. Návrh a ochranu kvalitních městských prost</w:t>
            </w:r>
            <w:r w:rsidR="00576738">
              <w:t>orů a veřejné infrastruktury je </w:t>
            </w:r>
            <w:r w:rsidRPr="003A466F">
              <w:t>nutné řešit ve spolupráci veřejného i soukromého sektoru s veřejností.</w:t>
            </w:r>
          </w:p>
        </w:tc>
        <w:tc>
          <w:tcPr>
            <w:tcW w:w="661" w:type="pct"/>
            <w:shd w:val="clear" w:color="auto" w:fill="FFFFFF" w:themeFill="background1"/>
            <w:vAlign w:val="center"/>
          </w:tcPr>
          <w:p w14:paraId="5783E472" w14:textId="77777777" w:rsidR="00570F1E" w:rsidRPr="003A466F" w:rsidRDefault="00570F1E" w:rsidP="00C37DEE">
            <w:pPr>
              <w:pStyle w:val="Texttabulky-sted"/>
              <w:rPr>
                <w:highlight w:val="yellow"/>
              </w:rPr>
            </w:pPr>
            <w:r w:rsidRPr="003A466F">
              <w:t>0</w:t>
            </w:r>
          </w:p>
        </w:tc>
      </w:tr>
      <w:tr w:rsidR="0093409E" w:rsidRPr="0093409E" w14:paraId="5E3A08D8" w14:textId="77777777" w:rsidTr="003A466F">
        <w:trPr>
          <w:jc w:val="center"/>
        </w:trPr>
        <w:tc>
          <w:tcPr>
            <w:tcW w:w="4339" w:type="pct"/>
            <w:shd w:val="clear" w:color="auto" w:fill="auto"/>
            <w:vAlign w:val="center"/>
          </w:tcPr>
          <w:p w14:paraId="1A606E9F" w14:textId="315E13AD" w:rsidR="00570F1E" w:rsidRPr="003A466F" w:rsidRDefault="00570F1E" w:rsidP="00465143">
            <w:pPr>
              <w:pStyle w:val="Texttabulkypedsazen"/>
            </w:pPr>
            <w:r w:rsidRPr="003A466F">
              <w:t>29) Zvláštní pozornost věnovat návaznosti různých druhů dopravy. S ohledem na to vymezovat plochy a koridory nezbytné pro efektivní integrované systémy veřejné dopravy nebo městskou hromadnou dopravu, umožňující účelné propojení ploch bydlení, ploch rekreace, občanského vybavení, veřejných prostranství, výroby a dalších ploch, s požadavky na kvalitní životní prostředí. Vytvářet tak podmínky pro rozvoj účinn</w:t>
            </w:r>
            <w:r w:rsidR="00576738">
              <w:t>ého a dostupného systému, který </w:t>
            </w:r>
            <w:r w:rsidRPr="003A466F">
              <w:t>bude poskytovat obyvatelům rovné možnosti mobility a dosažitelnosti v území. S ohledem na to vytvářet podmínky pro vybudování a užívání vhodné sítě pěších a cyklistických cest, včetně doprovodné zeleně v místech, kde je to vhodné.</w:t>
            </w:r>
          </w:p>
        </w:tc>
        <w:tc>
          <w:tcPr>
            <w:tcW w:w="661" w:type="pct"/>
            <w:shd w:val="clear" w:color="auto" w:fill="auto"/>
            <w:vAlign w:val="center"/>
          </w:tcPr>
          <w:p w14:paraId="008089FB" w14:textId="77777777" w:rsidR="00570F1E" w:rsidRPr="003A466F" w:rsidRDefault="00570F1E" w:rsidP="00C37DEE">
            <w:pPr>
              <w:pStyle w:val="Texttabulky-sted"/>
            </w:pPr>
            <w:r w:rsidRPr="003A466F">
              <w:t>0</w:t>
            </w:r>
          </w:p>
        </w:tc>
      </w:tr>
      <w:tr w:rsidR="0093409E" w:rsidRPr="0093409E" w14:paraId="2244E985" w14:textId="77777777" w:rsidTr="003A466F">
        <w:trPr>
          <w:jc w:val="center"/>
        </w:trPr>
        <w:tc>
          <w:tcPr>
            <w:tcW w:w="4339" w:type="pct"/>
            <w:shd w:val="clear" w:color="auto" w:fill="auto"/>
            <w:vAlign w:val="center"/>
          </w:tcPr>
          <w:p w14:paraId="73723C2E" w14:textId="346AAB6D" w:rsidR="00570F1E" w:rsidRPr="003A466F" w:rsidRDefault="00570F1E" w:rsidP="00570F1E">
            <w:pPr>
              <w:pStyle w:val="Texttabulkypedsazen"/>
            </w:pPr>
            <w:r w:rsidRPr="003A466F">
              <w:t>30) Úroveň technické infrastruktury, zejména dodávku vod</w:t>
            </w:r>
            <w:r w:rsidR="00576738">
              <w:t>y a zpracování odpadních vod je </w:t>
            </w:r>
            <w:r w:rsidRPr="003A466F">
              <w:t>nutno koncipovat tak, aby splňovala požadavky na vysokou</w:t>
            </w:r>
            <w:r w:rsidR="00576738">
              <w:t xml:space="preserve"> kvalitu života v současnosti i </w:t>
            </w:r>
            <w:r w:rsidRPr="003A466F">
              <w:t>v budoucnosti.</w:t>
            </w:r>
          </w:p>
        </w:tc>
        <w:tc>
          <w:tcPr>
            <w:tcW w:w="661" w:type="pct"/>
            <w:shd w:val="clear" w:color="auto" w:fill="auto"/>
            <w:vAlign w:val="center"/>
          </w:tcPr>
          <w:p w14:paraId="007BA3BB" w14:textId="003FDCBD" w:rsidR="00570F1E" w:rsidRPr="003A466F" w:rsidRDefault="003A466F" w:rsidP="00C37DEE">
            <w:pPr>
              <w:pStyle w:val="Texttabulky-sted"/>
            </w:pPr>
            <w:r w:rsidRPr="003A466F">
              <w:t>0</w:t>
            </w:r>
          </w:p>
        </w:tc>
      </w:tr>
      <w:tr w:rsidR="0093409E" w:rsidRPr="0093409E" w14:paraId="422F5F2F" w14:textId="77777777" w:rsidTr="003A466F">
        <w:trPr>
          <w:jc w:val="center"/>
        </w:trPr>
        <w:tc>
          <w:tcPr>
            <w:tcW w:w="4339" w:type="pct"/>
            <w:shd w:val="clear" w:color="auto" w:fill="auto"/>
            <w:vAlign w:val="center"/>
          </w:tcPr>
          <w:p w14:paraId="48BF49B7" w14:textId="77777777" w:rsidR="00570F1E" w:rsidRPr="003A466F" w:rsidRDefault="00570F1E" w:rsidP="00570F1E">
            <w:pPr>
              <w:pStyle w:val="Texttabulkypedsazen"/>
            </w:pPr>
            <w:r w:rsidRPr="003A466F">
              <w:t>31) Vytvářet územní podmínky pro rozvoj decentralizované, efektivní a bezpečné výroby energie z obnovitelných zdrojů, šetrné k životnímu prostředí, s cílem minimalizace jejich negativních vlivů a rizik při respektování přednosti zajištění bezpečného zásobování území energiemi.</w:t>
            </w:r>
          </w:p>
        </w:tc>
        <w:tc>
          <w:tcPr>
            <w:tcW w:w="661" w:type="pct"/>
            <w:shd w:val="clear" w:color="auto" w:fill="auto"/>
            <w:vAlign w:val="center"/>
          </w:tcPr>
          <w:p w14:paraId="6D7BD1E0" w14:textId="77777777" w:rsidR="00570F1E" w:rsidRPr="003A466F" w:rsidRDefault="00570F1E" w:rsidP="00C37DEE">
            <w:pPr>
              <w:pStyle w:val="Texttabulky-sted"/>
            </w:pPr>
            <w:r w:rsidRPr="003A466F">
              <w:t>0</w:t>
            </w:r>
          </w:p>
        </w:tc>
      </w:tr>
    </w:tbl>
    <w:p w14:paraId="21815239" w14:textId="77777777" w:rsidR="00570F1E" w:rsidRPr="00E350ED" w:rsidRDefault="00570F1E" w:rsidP="00570F1E"/>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62"/>
        <w:gridCol w:w="1198"/>
      </w:tblGrid>
      <w:tr w:rsidR="0093409E" w:rsidRPr="0093409E" w14:paraId="2E1E224A" w14:textId="77777777" w:rsidTr="00570F1E">
        <w:trPr>
          <w:tblHeader/>
          <w:jc w:val="center"/>
        </w:trPr>
        <w:tc>
          <w:tcPr>
            <w:tcW w:w="4339" w:type="pct"/>
            <w:vAlign w:val="center"/>
          </w:tcPr>
          <w:p w14:paraId="793C23FA" w14:textId="77777777" w:rsidR="00570F1E" w:rsidRPr="003A466F" w:rsidRDefault="00570F1E" w:rsidP="00570F1E">
            <w:pPr>
              <w:pStyle w:val="Zhlavtabulky2"/>
            </w:pPr>
            <w:r w:rsidRPr="003A466F">
              <w:t>Strategický rámec ČR 2030 (2017)</w:t>
            </w:r>
          </w:p>
        </w:tc>
        <w:tc>
          <w:tcPr>
            <w:tcW w:w="661" w:type="pct"/>
            <w:vAlign w:val="center"/>
          </w:tcPr>
          <w:p w14:paraId="133D34C5" w14:textId="77777777" w:rsidR="00570F1E" w:rsidRPr="003A466F" w:rsidRDefault="00570F1E" w:rsidP="00570F1E">
            <w:pPr>
              <w:pStyle w:val="Zhlavtabulky2"/>
            </w:pPr>
            <w:r w:rsidRPr="003A466F">
              <w:t>Hodnocení vzájemných vazeb</w:t>
            </w:r>
          </w:p>
        </w:tc>
      </w:tr>
      <w:tr w:rsidR="0093409E" w:rsidRPr="0093409E" w14:paraId="010137A5" w14:textId="77777777" w:rsidTr="00570F1E">
        <w:trPr>
          <w:trHeight w:val="1676"/>
          <w:jc w:val="center"/>
        </w:trPr>
        <w:tc>
          <w:tcPr>
            <w:tcW w:w="4339" w:type="pct"/>
            <w:vAlign w:val="center"/>
          </w:tcPr>
          <w:p w14:paraId="5516379D" w14:textId="77777777" w:rsidR="00570F1E" w:rsidRPr="003A466F" w:rsidRDefault="00570F1E" w:rsidP="00570F1E">
            <w:pPr>
              <w:pStyle w:val="Texttabulky"/>
              <w:rPr>
                <w:szCs w:val="20"/>
              </w:rPr>
            </w:pPr>
            <w:r w:rsidRPr="003A466F">
              <w:rPr>
                <w:szCs w:val="20"/>
              </w:rPr>
              <w:t>Cíl 6. Zajistit všem dostupnost vody a sanitačních zařízení pro všechny a udržitelné hospodaření s nimi, zejména:</w:t>
            </w:r>
          </w:p>
          <w:p w14:paraId="50606DDB" w14:textId="77777777" w:rsidR="00570F1E" w:rsidRPr="003A466F" w:rsidRDefault="00570F1E" w:rsidP="007247D3">
            <w:pPr>
              <w:pStyle w:val="Texttabulky"/>
              <w:numPr>
                <w:ilvl w:val="0"/>
                <w:numId w:val="2"/>
              </w:numPr>
              <w:tabs>
                <w:tab w:val="clear" w:pos="454"/>
                <w:tab w:val="left" w:pos="357"/>
              </w:tabs>
              <w:rPr>
                <w:szCs w:val="20"/>
              </w:rPr>
            </w:pPr>
            <w:r w:rsidRPr="003A466F">
              <w:rPr>
                <w:szCs w:val="20"/>
              </w:rPr>
              <w:t>Do roku 2030 zlepšit kvalitu vody snížením jejího znečišťování, zamezením vyhazování odpadů do vody a minimalizací vypouštění nebezpečných chemických látek do vody, snížit na polovinu podíl znečistěných odpadních vod a podstatně zvýšit recyklaci a bezpečné opětovné využívání vody v celosvětovém měřítku.</w:t>
            </w:r>
          </w:p>
          <w:p w14:paraId="1E635303" w14:textId="77777777" w:rsidR="00570F1E" w:rsidRPr="003A466F" w:rsidRDefault="00570F1E" w:rsidP="007247D3">
            <w:pPr>
              <w:pStyle w:val="Texttabulky"/>
              <w:numPr>
                <w:ilvl w:val="0"/>
                <w:numId w:val="2"/>
              </w:numPr>
              <w:tabs>
                <w:tab w:val="clear" w:pos="454"/>
                <w:tab w:val="left" w:pos="357"/>
              </w:tabs>
              <w:rPr>
                <w:szCs w:val="20"/>
              </w:rPr>
            </w:pPr>
            <w:r w:rsidRPr="003A466F">
              <w:rPr>
                <w:szCs w:val="20"/>
              </w:rPr>
              <w:t>Do roku 2020 zajistit ochranu a obnovu ekosystémů související s vodou, včetně hor, lesů, mokřad, řek, zvodní a jezer.</w:t>
            </w:r>
          </w:p>
        </w:tc>
        <w:tc>
          <w:tcPr>
            <w:tcW w:w="661" w:type="pct"/>
            <w:shd w:val="clear" w:color="auto" w:fill="FFFFFF" w:themeFill="background1"/>
            <w:vAlign w:val="center"/>
          </w:tcPr>
          <w:p w14:paraId="63745582" w14:textId="77777777" w:rsidR="00570F1E" w:rsidRPr="003A466F" w:rsidRDefault="00570F1E" w:rsidP="00570F1E">
            <w:pPr>
              <w:pStyle w:val="Texttabulky-sted"/>
              <w:rPr>
                <w:szCs w:val="20"/>
              </w:rPr>
            </w:pPr>
            <w:r w:rsidRPr="003A466F">
              <w:rPr>
                <w:szCs w:val="20"/>
              </w:rPr>
              <w:t>0</w:t>
            </w:r>
          </w:p>
        </w:tc>
      </w:tr>
      <w:tr w:rsidR="0093409E" w:rsidRPr="0093409E" w14:paraId="5E9D3083" w14:textId="77777777" w:rsidTr="003A466F">
        <w:trPr>
          <w:trHeight w:val="1252"/>
          <w:jc w:val="center"/>
        </w:trPr>
        <w:tc>
          <w:tcPr>
            <w:tcW w:w="4339" w:type="pct"/>
            <w:shd w:val="clear" w:color="auto" w:fill="auto"/>
            <w:vAlign w:val="center"/>
          </w:tcPr>
          <w:p w14:paraId="26C05922" w14:textId="77777777" w:rsidR="00570F1E" w:rsidRPr="003A466F" w:rsidRDefault="00570F1E" w:rsidP="00570F1E">
            <w:pPr>
              <w:pStyle w:val="Texttabulky"/>
              <w:rPr>
                <w:szCs w:val="20"/>
              </w:rPr>
            </w:pPr>
            <w:r w:rsidRPr="003A466F">
              <w:rPr>
                <w:szCs w:val="20"/>
              </w:rPr>
              <w:t>Cíl 7. Zajistit přístup k cenově dostupným, spolehlivým, udržitelným a moderním zdrojům energie pro všechny, zejména:</w:t>
            </w:r>
          </w:p>
          <w:p w14:paraId="3C283CED" w14:textId="77777777" w:rsidR="00570F1E" w:rsidRPr="003A466F" w:rsidRDefault="00570F1E" w:rsidP="007247D3">
            <w:pPr>
              <w:pStyle w:val="Texttabulky"/>
              <w:numPr>
                <w:ilvl w:val="0"/>
                <w:numId w:val="3"/>
              </w:numPr>
              <w:tabs>
                <w:tab w:val="clear" w:pos="454"/>
                <w:tab w:val="left" w:pos="357"/>
              </w:tabs>
              <w:rPr>
                <w:szCs w:val="20"/>
              </w:rPr>
            </w:pPr>
            <w:r w:rsidRPr="003A466F">
              <w:rPr>
                <w:szCs w:val="20"/>
              </w:rPr>
              <w:t>Do roku 2030 zlepšit mezinárodní spolupráci ve zpřístupňování výzkumu a technologií čisté energie, včetně energie z obnovitelných zdrojů, energetické účinnosti a pokročilých a čistších technologií fosilních paliv; podporovat investice do energetické infrastruktury a technologií čisté energie.</w:t>
            </w:r>
          </w:p>
        </w:tc>
        <w:tc>
          <w:tcPr>
            <w:tcW w:w="661" w:type="pct"/>
            <w:shd w:val="clear" w:color="auto" w:fill="auto"/>
            <w:vAlign w:val="center"/>
          </w:tcPr>
          <w:p w14:paraId="6EB631B0" w14:textId="77777777" w:rsidR="00570F1E" w:rsidRPr="003A466F" w:rsidRDefault="00570F1E" w:rsidP="00570F1E">
            <w:pPr>
              <w:pStyle w:val="Texttabulky-sted"/>
              <w:rPr>
                <w:szCs w:val="20"/>
              </w:rPr>
            </w:pPr>
            <w:r w:rsidRPr="003A466F">
              <w:rPr>
                <w:szCs w:val="20"/>
              </w:rPr>
              <w:t>0</w:t>
            </w:r>
          </w:p>
        </w:tc>
      </w:tr>
      <w:tr w:rsidR="0093409E" w:rsidRPr="0093409E" w14:paraId="6E79D211" w14:textId="77777777" w:rsidTr="003A466F">
        <w:trPr>
          <w:trHeight w:val="1580"/>
          <w:jc w:val="center"/>
        </w:trPr>
        <w:tc>
          <w:tcPr>
            <w:tcW w:w="4339" w:type="pct"/>
            <w:shd w:val="clear" w:color="auto" w:fill="auto"/>
            <w:vAlign w:val="center"/>
          </w:tcPr>
          <w:p w14:paraId="4F5AE9EE" w14:textId="77777777" w:rsidR="00570F1E" w:rsidRPr="003A466F" w:rsidRDefault="00570F1E" w:rsidP="00570F1E">
            <w:pPr>
              <w:pStyle w:val="Texttabulky"/>
              <w:rPr>
                <w:szCs w:val="20"/>
              </w:rPr>
            </w:pPr>
            <w:r w:rsidRPr="003A466F">
              <w:rPr>
                <w:szCs w:val="20"/>
              </w:rPr>
              <w:t>Cíl 11. Vytvořit inkluzivní, bezpečná, odolná a udržitelná města a obce, zejména:</w:t>
            </w:r>
          </w:p>
          <w:p w14:paraId="6DCD2F38" w14:textId="77777777" w:rsidR="00570F1E" w:rsidRPr="003A466F" w:rsidRDefault="00570F1E" w:rsidP="007247D3">
            <w:pPr>
              <w:pStyle w:val="Texttabulky"/>
              <w:numPr>
                <w:ilvl w:val="0"/>
                <w:numId w:val="4"/>
              </w:numPr>
              <w:tabs>
                <w:tab w:val="clear" w:pos="454"/>
                <w:tab w:val="left" w:pos="357"/>
              </w:tabs>
              <w:rPr>
                <w:szCs w:val="20"/>
              </w:rPr>
            </w:pPr>
            <w:r w:rsidRPr="003A466F">
              <w:rPr>
                <w:szCs w:val="20"/>
              </w:rPr>
              <w:t>Zlepšit úsilí na ochranu a záchranu světového kulturního a přírodního dědictví.</w:t>
            </w:r>
          </w:p>
          <w:p w14:paraId="7399566D" w14:textId="77777777" w:rsidR="00570F1E" w:rsidRPr="003A466F" w:rsidRDefault="00570F1E" w:rsidP="007247D3">
            <w:pPr>
              <w:pStyle w:val="Texttabulky"/>
              <w:numPr>
                <w:ilvl w:val="0"/>
                <w:numId w:val="4"/>
              </w:numPr>
              <w:tabs>
                <w:tab w:val="clear" w:pos="454"/>
                <w:tab w:val="left" w:pos="357"/>
              </w:tabs>
              <w:rPr>
                <w:szCs w:val="20"/>
              </w:rPr>
            </w:pPr>
            <w:r w:rsidRPr="003A466F">
              <w:rPr>
                <w:szCs w:val="20"/>
              </w:rPr>
              <w:t>Do roku 2030 snížit nepříznivý dopad životního prostředí měst na jejich obyvatele, zejména zaměřením pozornosti na kvalitu ovzduší a nakládání s komunálním i jiným odpadem.</w:t>
            </w:r>
          </w:p>
        </w:tc>
        <w:tc>
          <w:tcPr>
            <w:tcW w:w="661" w:type="pct"/>
            <w:shd w:val="clear" w:color="auto" w:fill="auto"/>
            <w:vAlign w:val="center"/>
          </w:tcPr>
          <w:p w14:paraId="5C9580C4" w14:textId="08567DF5" w:rsidR="00570F1E" w:rsidRPr="003A466F" w:rsidRDefault="003A466F" w:rsidP="00570F1E">
            <w:pPr>
              <w:pStyle w:val="Texttabulky-sted"/>
              <w:rPr>
                <w:szCs w:val="20"/>
              </w:rPr>
            </w:pPr>
            <w:r w:rsidRPr="003A466F">
              <w:rPr>
                <w:szCs w:val="20"/>
              </w:rPr>
              <w:t>0</w:t>
            </w:r>
          </w:p>
        </w:tc>
      </w:tr>
      <w:tr w:rsidR="0093409E" w:rsidRPr="0093409E" w14:paraId="0DD5A305" w14:textId="77777777" w:rsidTr="00570F1E">
        <w:trPr>
          <w:trHeight w:val="1059"/>
          <w:jc w:val="center"/>
        </w:trPr>
        <w:tc>
          <w:tcPr>
            <w:tcW w:w="4339" w:type="pct"/>
            <w:vAlign w:val="center"/>
          </w:tcPr>
          <w:p w14:paraId="527CC179" w14:textId="77777777" w:rsidR="00570F1E" w:rsidRPr="003A466F" w:rsidRDefault="00570F1E" w:rsidP="00570F1E">
            <w:pPr>
              <w:pStyle w:val="Texttabulky"/>
              <w:rPr>
                <w:szCs w:val="20"/>
              </w:rPr>
            </w:pPr>
            <w:r w:rsidRPr="003A466F">
              <w:rPr>
                <w:szCs w:val="20"/>
              </w:rPr>
              <w:t>Cíl13. Přijmout bezodkladná opatření k boji se změnou klimatu a zvládání jejích důsledků, zejména:</w:t>
            </w:r>
          </w:p>
          <w:p w14:paraId="17171CFF" w14:textId="77777777" w:rsidR="00570F1E" w:rsidRPr="003A466F" w:rsidRDefault="00570F1E" w:rsidP="007247D3">
            <w:pPr>
              <w:pStyle w:val="Texttabulky"/>
              <w:numPr>
                <w:ilvl w:val="0"/>
                <w:numId w:val="5"/>
              </w:numPr>
              <w:tabs>
                <w:tab w:val="clear" w:pos="454"/>
                <w:tab w:val="left" w:pos="357"/>
              </w:tabs>
              <w:rPr>
                <w:szCs w:val="20"/>
              </w:rPr>
            </w:pPr>
            <w:r w:rsidRPr="003A466F">
              <w:rPr>
                <w:szCs w:val="20"/>
              </w:rPr>
              <w:t>Ve všech zemích zvýšit odolnost a schopnost adaptace na nebezpečí související s klimatem a přírodními pohromami.</w:t>
            </w:r>
          </w:p>
          <w:p w14:paraId="6CC01489" w14:textId="77777777" w:rsidR="00570F1E" w:rsidRPr="003A466F" w:rsidRDefault="00570F1E" w:rsidP="007247D3">
            <w:pPr>
              <w:pStyle w:val="Texttabulky"/>
              <w:numPr>
                <w:ilvl w:val="0"/>
                <w:numId w:val="5"/>
              </w:numPr>
              <w:tabs>
                <w:tab w:val="clear" w:pos="454"/>
                <w:tab w:val="left" w:pos="357"/>
              </w:tabs>
              <w:rPr>
                <w:szCs w:val="20"/>
              </w:rPr>
            </w:pPr>
            <w:r w:rsidRPr="003A466F">
              <w:rPr>
                <w:szCs w:val="20"/>
              </w:rPr>
              <w:t>Začlenit opatření v oblasti změny klimatu do národních politik, strategií a plánování.</w:t>
            </w:r>
          </w:p>
        </w:tc>
        <w:tc>
          <w:tcPr>
            <w:tcW w:w="661" w:type="pct"/>
            <w:shd w:val="clear" w:color="auto" w:fill="auto"/>
            <w:vAlign w:val="center"/>
          </w:tcPr>
          <w:p w14:paraId="1FE0CAED" w14:textId="77777777" w:rsidR="00570F1E" w:rsidRPr="003A466F" w:rsidRDefault="00570F1E" w:rsidP="00570F1E">
            <w:pPr>
              <w:pStyle w:val="Texttabulky-sted"/>
              <w:rPr>
                <w:szCs w:val="20"/>
              </w:rPr>
            </w:pPr>
            <w:r w:rsidRPr="003A466F">
              <w:rPr>
                <w:szCs w:val="20"/>
              </w:rPr>
              <w:t>0</w:t>
            </w:r>
          </w:p>
        </w:tc>
      </w:tr>
      <w:tr w:rsidR="00570F1E" w:rsidRPr="0093409E" w14:paraId="140C0B11" w14:textId="77777777" w:rsidTr="00570F1E">
        <w:trPr>
          <w:trHeight w:val="833"/>
          <w:jc w:val="center"/>
        </w:trPr>
        <w:tc>
          <w:tcPr>
            <w:tcW w:w="4339" w:type="pct"/>
            <w:vAlign w:val="center"/>
          </w:tcPr>
          <w:p w14:paraId="57DB9DC7" w14:textId="77777777" w:rsidR="00570F1E" w:rsidRPr="003A466F" w:rsidRDefault="00570F1E" w:rsidP="00570F1E">
            <w:pPr>
              <w:pStyle w:val="Texttabulky"/>
              <w:keepNext/>
              <w:rPr>
                <w:szCs w:val="20"/>
              </w:rPr>
            </w:pPr>
            <w:r w:rsidRPr="003A466F">
              <w:rPr>
                <w:szCs w:val="20"/>
              </w:rPr>
              <w:t>Cíl 15. Chránit, obnovovat a podporovat udržitelné využívání suchozemských ekosystémů, udržitelně hospodařit s lesy, potírat rozšiřování pouští, zastavit a následně zvrátit degradaci půdy a zastavit úbytek biodiverzity, zejména:</w:t>
            </w:r>
          </w:p>
          <w:p w14:paraId="1F40C685" w14:textId="77777777" w:rsidR="00570F1E" w:rsidRPr="003A466F" w:rsidRDefault="00570F1E" w:rsidP="007247D3">
            <w:pPr>
              <w:pStyle w:val="Texttabulky"/>
              <w:keepNext/>
              <w:numPr>
                <w:ilvl w:val="0"/>
                <w:numId w:val="6"/>
              </w:numPr>
              <w:tabs>
                <w:tab w:val="clear" w:pos="454"/>
                <w:tab w:val="left" w:pos="357"/>
              </w:tabs>
              <w:rPr>
                <w:szCs w:val="20"/>
              </w:rPr>
            </w:pPr>
            <w:r w:rsidRPr="003A466F">
              <w:rPr>
                <w:szCs w:val="20"/>
              </w:rPr>
              <w:t>Do roku 2020 zajistit ochranu, obnovu a udržitelné využívání suchozemských a vnitrozemských sladkovodních ekosystémů a jejich služeb, zejména lesů, mokřadů, hor a suchých oblastí, v souladu se závazky z mezinárodních dohod.</w:t>
            </w:r>
          </w:p>
          <w:p w14:paraId="130C8D06" w14:textId="77777777" w:rsidR="00570F1E" w:rsidRPr="003A466F" w:rsidRDefault="00570F1E" w:rsidP="007247D3">
            <w:pPr>
              <w:pStyle w:val="Texttabulky"/>
              <w:keepNext/>
              <w:numPr>
                <w:ilvl w:val="0"/>
                <w:numId w:val="6"/>
              </w:numPr>
              <w:tabs>
                <w:tab w:val="clear" w:pos="454"/>
                <w:tab w:val="left" w:pos="357"/>
              </w:tabs>
              <w:rPr>
                <w:szCs w:val="20"/>
              </w:rPr>
            </w:pPr>
            <w:r w:rsidRPr="003A466F">
              <w:rPr>
                <w:szCs w:val="20"/>
              </w:rPr>
              <w:t>Do roku 2020 podpořit zavádění udržitelného hospodaření se všemi typy lesů, zastavit odlesňování, obnovit zničené lesy a podstatně zvýšit zalesňování a obnovu lesů na celém světě.</w:t>
            </w:r>
          </w:p>
          <w:p w14:paraId="638AD533" w14:textId="77777777" w:rsidR="00570F1E" w:rsidRPr="003A466F" w:rsidRDefault="00570F1E" w:rsidP="007247D3">
            <w:pPr>
              <w:pStyle w:val="Texttabulky"/>
              <w:keepNext/>
              <w:numPr>
                <w:ilvl w:val="0"/>
                <w:numId w:val="6"/>
              </w:numPr>
              <w:tabs>
                <w:tab w:val="clear" w:pos="454"/>
                <w:tab w:val="left" w:pos="357"/>
              </w:tabs>
              <w:rPr>
                <w:szCs w:val="20"/>
              </w:rPr>
            </w:pPr>
            <w:r w:rsidRPr="003A466F">
              <w:rPr>
                <w:szCs w:val="20"/>
              </w:rPr>
              <w:t>Přijmout neodkladná a výrazná opatření na snižování degradace přirozeného prostředí, zastavit ztrátu biodiverzity a do roku 2020 chránit a zabraňovat vyhynutí ohrožených druhů.</w:t>
            </w:r>
          </w:p>
        </w:tc>
        <w:tc>
          <w:tcPr>
            <w:tcW w:w="661" w:type="pct"/>
            <w:shd w:val="clear" w:color="auto" w:fill="auto"/>
            <w:vAlign w:val="center"/>
          </w:tcPr>
          <w:p w14:paraId="6022044E" w14:textId="77777777" w:rsidR="00570F1E" w:rsidRPr="003A466F" w:rsidRDefault="00570F1E" w:rsidP="00570F1E">
            <w:pPr>
              <w:pStyle w:val="Texttabulky-sted"/>
              <w:keepNext/>
              <w:rPr>
                <w:szCs w:val="20"/>
              </w:rPr>
            </w:pPr>
            <w:r w:rsidRPr="003A466F">
              <w:rPr>
                <w:szCs w:val="20"/>
              </w:rPr>
              <w:t>0</w:t>
            </w:r>
          </w:p>
        </w:tc>
      </w:tr>
    </w:tbl>
    <w:p w14:paraId="2D113FC7" w14:textId="77777777" w:rsidR="00570F1E" w:rsidRPr="003A466F" w:rsidRDefault="00570F1E" w:rsidP="00570F1E"/>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2"/>
        <w:gridCol w:w="1268"/>
      </w:tblGrid>
      <w:tr w:rsidR="0093409E" w:rsidRPr="0093409E" w14:paraId="0F6A44A7" w14:textId="77777777" w:rsidTr="003A466F">
        <w:trPr>
          <w:tblHeader/>
          <w:jc w:val="center"/>
        </w:trPr>
        <w:tc>
          <w:tcPr>
            <w:tcW w:w="4300" w:type="pct"/>
            <w:shd w:val="clear" w:color="auto" w:fill="auto"/>
            <w:vAlign w:val="center"/>
          </w:tcPr>
          <w:p w14:paraId="6B593D5A" w14:textId="77777777" w:rsidR="00570F1E" w:rsidRPr="003A466F" w:rsidRDefault="00570F1E" w:rsidP="00570F1E">
            <w:pPr>
              <w:pStyle w:val="Zhlavtabulky2"/>
            </w:pPr>
            <w:r w:rsidRPr="003A466F">
              <w:t>Implementační plán Strategického rámce Česká republika 2030 (2018)</w:t>
            </w:r>
          </w:p>
        </w:tc>
        <w:tc>
          <w:tcPr>
            <w:tcW w:w="700" w:type="pct"/>
            <w:shd w:val="clear" w:color="auto" w:fill="auto"/>
            <w:vAlign w:val="center"/>
          </w:tcPr>
          <w:p w14:paraId="59939FE7" w14:textId="77777777" w:rsidR="00570F1E" w:rsidRPr="003A466F" w:rsidRDefault="00570F1E" w:rsidP="00570F1E">
            <w:pPr>
              <w:pStyle w:val="Zhlavtabulky2"/>
            </w:pPr>
            <w:r w:rsidRPr="003A466F">
              <w:t>Hodnocení vzájemných vazeb</w:t>
            </w:r>
          </w:p>
        </w:tc>
      </w:tr>
      <w:tr w:rsidR="0093409E" w:rsidRPr="0093409E" w14:paraId="5A674C3A" w14:textId="77777777" w:rsidTr="003A466F">
        <w:trPr>
          <w:jc w:val="center"/>
        </w:trPr>
        <w:tc>
          <w:tcPr>
            <w:tcW w:w="4300" w:type="pct"/>
            <w:shd w:val="clear" w:color="auto" w:fill="auto"/>
            <w:vAlign w:val="center"/>
          </w:tcPr>
          <w:p w14:paraId="7AD86513" w14:textId="569E4E54" w:rsidR="00570F1E" w:rsidRPr="003A466F" w:rsidRDefault="00570F1E" w:rsidP="00570F1E">
            <w:pPr>
              <w:pStyle w:val="Texttabulkypedsazen"/>
              <w:ind w:left="284" w:hanging="284"/>
            </w:pPr>
            <w:r w:rsidRPr="003A466F">
              <w:t xml:space="preserve">5. </w:t>
            </w:r>
            <w:r w:rsidR="00C37DEE" w:rsidRPr="003A466F">
              <w:t xml:space="preserve"> </w:t>
            </w:r>
            <w:r w:rsidRPr="003A466F">
              <w:t>Zdraví všech skupin obyvatel se zlepšuje</w:t>
            </w:r>
          </w:p>
        </w:tc>
        <w:tc>
          <w:tcPr>
            <w:tcW w:w="700" w:type="pct"/>
            <w:shd w:val="clear" w:color="auto" w:fill="auto"/>
            <w:vAlign w:val="center"/>
          </w:tcPr>
          <w:p w14:paraId="5AAA82C3" w14:textId="77777777" w:rsidR="00570F1E" w:rsidRPr="003A466F" w:rsidRDefault="00570F1E" w:rsidP="00570F1E">
            <w:pPr>
              <w:pStyle w:val="Texttabulky-sted"/>
            </w:pPr>
            <w:r w:rsidRPr="003A466F">
              <w:t>0</w:t>
            </w:r>
          </w:p>
        </w:tc>
      </w:tr>
      <w:tr w:rsidR="0093409E" w:rsidRPr="0093409E" w14:paraId="15B9C9C9" w14:textId="77777777" w:rsidTr="003A466F">
        <w:trPr>
          <w:jc w:val="center"/>
        </w:trPr>
        <w:tc>
          <w:tcPr>
            <w:tcW w:w="4300" w:type="pct"/>
            <w:shd w:val="clear" w:color="auto" w:fill="auto"/>
            <w:vAlign w:val="center"/>
          </w:tcPr>
          <w:p w14:paraId="47E441A9" w14:textId="4CCFAFF6" w:rsidR="00570F1E" w:rsidRPr="003A466F" w:rsidRDefault="00570F1E" w:rsidP="00570F1E">
            <w:pPr>
              <w:pStyle w:val="Texttabulkypedsazen"/>
              <w:ind w:left="284" w:hanging="284"/>
            </w:pPr>
            <w:r w:rsidRPr="003A466F">
              <w:t xml:space="preserve">9. </w:t>
            </w:r>
            <w:r w:rsidR="00C37DEE" w:rsidRPr="003A466F">
              <w:t xml:space="preserve"> </w:t>
            </w:r>
            <w:r w:rsidRPr="003A466F">
              <w:t>Přírodní zdroje jsou využívány co nejefektivněji a nejšetrněji tak, aby se minimalizovaly externí náklady, které jejich spotřeba působí.</w:t>
            </w:r>
          </w:p>
        </w:tc>
        <w:tc>
          <w:tcPr>
            <w:tcW w:w="700" w:type="pct"/>
            <w:shd w:val="clear" w:color="auto" w:fill="auto"/>
            <w:vAlign w:val="center"/>
          </w:tcPr>
          <w:p w14:paraId="1AB7BC26" w14:textId="77777777" w:rsidR="00570F1E" w:rsidRPr="003A466F" w:rsidRDefault="00570F1E" w:rsidP="00570F1E">
            <w:pPr>
              <w:pStyle w:val="Texttabulky-sted"/>
            </w:pPr>
            <w:r w:rsidRPr="003A466F">
              <w:t>0</w:t>
            </w:r>
          </w:p>
        </w:tc>
      </w:tr>
      <w:tr w:rsidR="0093409E" w:rsidRPr="0093409E" w14:paraId="0A206451" w14:textId="77777777" w:rsidTr="003A466F">
        <w:trPr>
          <w:jc w:val="center"/>
        </w:trPr>
        <w:tc>
          <w:tcPr>
            <w:tcW w:w="4300" w:type="pct"/>
            <w:shd w:val="clear" w:color="auto" w:fill="auto"/>
            <w:vAlign w:val="center"/>
          </w:tcPr>
          <w:p w14:paraId="137EDE8B" w14:textId="77777777" w:rsidR="00570F1E" w:rsidRPr="003A466F" w:rsidRDefault="00570F1E" w:rsidP="00570F1E">
            <w:pPr>
              <w:pStyle w:val="Texttabulkypedsazen"/>
              <w:ind w:left="284" w:hanging="284"/>
            </w:pPr>
            <w:r w:rsidRPr="003A466F">
              <w:t>12. Krajina ČR je pojímána jako komplexní ekosystém a ekosystémové služby poskytují vhodný rámec pro rozvoj lidské společnosti</w:t>
            </w:r>
          </w:p>
        </w:tc>
        <w:tc>
          <w:tcPr>
            <w:tcW w:w="700" w:type="pct"/>
            <w:shd w:val="clear" w:color="auto" w:fill="auto"/>
            <w:vAlign w:val="center"/>
          </w:tcPr>
          <w:p w14:paraId="052C28A8" w14:textId="7A730DB0" w:rsidR="00570F1E" w:rsidRPr="003A466F" w:rsidRDefault="003A466F" w:rsidP="00570F1E">
            <w:pPr>
              <w:pStyle w:val="Texttabulky-sted"/>
            </w:pPr>
            <w:r w:rsidRPr="003A466F">
              <w:t>0</w:t>
            </w:r>
          </w:p>
        </w:tc>
      </w:tr>
      <w:tr w:rsidR="0093409E" w:rsidRPr="0093409E" w14:paraId="5CE94AC8" w14:textId="77777777" w:rsidTr="003A466F">
        <w:trPr>
          <w:jc w:val="center"/>
        </w:trPr>
        <w:tc>
          <w:tcPr>
            <w:tcW w:w="4300" w:type="pct"/>
            <w:shd w:val="clear" w:color="auto" w:fill="auto"/>
            <w:vAlign w:val="center"/>
          </w:tcPr>
          <w:p w14:paraId="17B51C25" w14:textId="77777777" w:rsidR="00570F1E" w:rsidRPr="003A466F" w:rsidRDefault="00570F1E" w:rsidP="00570F1E">
            <w:pPr>
              <w:pStyle w:val="Texttabulkypedsazen"/>
              <w:ind w:left="284" w:hanging="284"/>
            </w:pPr>
            <w:r w:rsidRPr="003A466F">
              <w:t>13. Česká krajina je pestrá a dochází k obnově biologické rozmanitosti</w:t>
            </w:r>
          </w:p>
        </w:tc>
        <w:tc>
          <w:tcPr>
            <w:tcW w:w="700" w:type="pct"/>
            <w:shd w:val="clear" w:color="auto" w:fill="auto"/>
            <w:vAlign w:val="center"/>
          </w:tcPr>
          <w:p w14:paraId="1A056B12" w14:textId="1A03FB04" w:rsidR="00570F1E" w:rsidRPr="003A466F" w:rsidRDefault="003A466F" w:rsidP="00570F1E">
            <w:pPr>
              <w:pStyle w:val="Texttabulky-sted"/>
            </w:pPr>
            <w:r w:rsidRPr="003A466F">
              <w:t>0</w:t>
            </w:r>
          </w:p>
        </w:tc>
      </w:tr>
      <w:tr w:rsidR="0093409E" w:rsidRPr="0093409E" w14:paraId="74E6D470" w14:textId="77777777" w:rsidTr="003A466F">
        <w:trPr>
          <w:jc w:val="center"/>
        </w:trPr>
        <w:tc>
          <w:tcPr>
            <w:tcW w:w="4300" w:type="pct"/>
            <w:shd w:val="clear" w:color="auto" w:fill="auto"/>
            <w:vAlign w:val="center"/>
          </w:tcPr>
          <w:p w14:paraId="7CE6D22A" w14:textId="77777777" w:rsidR="00570F1E" w:rsidRPr="003A466F" w:rsidRDefault="00570F1E" w:rsidP="00570F1E">
            <w:pPr>
              <w:pStyle w:val="Texttabulkypedsazen"/>
              <w:ind w:left="284" w:hanging="284"/>
            </w:pPr>
            <w:r w:rsidRPr="003A466F">
              <w:t>14. Krajina je adaptována na změnu klimatu a její struktura napomáhá zadržování vody</w:t>
            </w:r>
          </w:p>
        </w:tc>
        <w:tc>
          <w:tcPr>
            <w:tcW w:w="700" w:type="pct"/>
            <w:shd w:val="clear" w:color="auto" w:fill="auto"/>
            <w:vAlign w:val="center"/>
          </w:tcPr>
          <w:p w14:paraId="3E198A99" w14:textId="0BE9FD8F" w:rsidR="00570F1E" w:rsidRPr="003A466F" w:rsidRDefault="003A466F" w:rsidP="00570F1E">
            <w:pPr>
              <w:pStyle w:val="Texttabulky-sted"/>
            </w:pPr>
            <w:r w:rsidRPr="003A466F">
              <w:t>0</w:t>
            </w:r>
          </w:p>
        </w:tc>
      </w:tr>
      <w:tr w:rsidR="0093409E" w:rsidRPr="0093409E" w14:paraId="5D9E31AD" w14:textId="77777777" w:rsidTr="003A466F">
        <w:trPr>
          <w:jc w:val="center"/>
        </w:trPr>
        <w:tc>
          <w:tcPr>
            <w:tcW w:w="4300" w:type="pct"/>
            <w:shd w:val="clear" w:color="auto" w:fill="auto"/>
            <w:vAlign w:val="center"/>
          </w:tcPr>
          <w:p w14:paraId="5670CA1E" w14:textId="77777777" w:rsidR="00570F1E" w:rsidRPr="003A466F" w:rsidRDefault="00570F1E" w:rsidP="00570F1E">
            <w:pPr>
              <w:pStyle w:val="Texttabulkypedsazen"/>
              <w:ind w:left="284" w:hanging="284"/>
            </w:pPr>
            <w:r w:rsidRPr="003A466F">
              <w:t>15. Půdy jsou chráněny před degradací a potenciál krajiny je v maximální možné míře využíván k zachycování a ukládání uhlíku</w:t>
            </w:r>
          </w:p>
        </w:tc>
        <w:tc>
          <w:tcPr>
            <w:tcW w:w="700" w:type="pct"/>
            <w:shd w:val="clear" w:color="auto" w:fill="auto"/>
            <w:vAlign w:val="center"/>
          </w:tcPr>
          <w:p w14:paraId="4006BD6F" w14:textId="4C91B179" w:rsidR="00570F1E" w:rsidRPr="003A466F" w:rsidRDefault="00C37DEE" w:rsidP="00570F1E">
            <w:pPr>
              <w:pStyle w:val="Texttabulky-sted"/>
            </w:pPr>
            <w:r w:rsidRPr="003A466F">
              <w:t>0</w:t>
            </w:r>
          </w:p>
        </w:tc>
      </w:tr>
      <w:tr w:rsidR="0093409E" w:rsidRPr="0093409E" w14:paraId="77B31748" w14:textId="77777777" w:rsidTr="009B39A0">
        <w:trPr>
          <w:jc w:val="center"/>
        </w:trPr>
        <w:tc>
          <w:tcPr>
            <w:tcW w:w="4300" w:type="pct"/>
            <w:vAlign w:val="center"/>
          </w:tcPr>
          <w:p w14:paraId="18E49856" w14:textId="77777777" w:rsidR="00570F1E" w:rsidRPr="003A466F" w:rsidRDefault="00570F1E" w:rsidP="00570F1E">
            <w:pPr>
              <w:pStyle w:val="Texttabulkypedsazen"/>
              <w:ind w:left="284" w:hanging="284"/>
            </w:pPr>
            <w:r w:rsidRPr="003A466F">
              <w:t>18. Kvalitní urbánní rozvoj sídelních útvarů je zajištěn.</w:t>
            </w:r>
          </w:p>
        </w:tc>
        <w:tc>
          <w:tcPr>
            <w:tcW w:w="700" w:type="pct"/>
            <w:shd w:val="clear" w:color="auto" w:fill="EAF1DD" w:themeFill="accent3" w:themeFillTint="33"/>
            <w:vAlign w:val="center"/>
          </w:tcPr>
          <w:p w14:paraId="14B4D098" w14:textId="633D7C8A" w:rsidR="00570F1E" w:rsidRPr="003A466F" w:rsidRDefault="003A466F" w:rsidP="00570F1E">
            <w:pPr>
              <w:pStyle w:val="Texttabulky-sted"/>
            </w:pPr>
            <w:r w:rsidRPr="003A466F">
              <w:t>1</w:t>
            </w:r>
          </w:p>
        </w:tc>
      </w:tr>
      <w:tr w:rsidR="00570F1E" w:rsidRPr="0093409E" w14:paraId="5FD7E2E2" w14:textId="77777777" w:rsidTr="00570F1E">
        <w:trPr>
          <w:jc w:val="center"/>
        </w:trPr>
        <w:tc>
          <w:tcPr>
            <w:tcW w:w="4300" w:type="pct"/>
            <w:vAlign w:val="center"/>
          </w:tcPr>
          <w:p w14:paraId="2C910A9C" w14:textId="77777777" w:rsidR="00570F1E" w:rsidRPr="003A466F" w:rsidRDefault="00570F1E" w:rsidP="00570F1E">
            <w:pPr>
              <w:pStyle w:val="Texttabulkypedsazen"/>
              <w:ind w:left="284" w:hanging="284"/>
            </w:pPr>
            <w:r w:rsidRPr="003A466F">
              <w:t>19. Města a obce omezila emise skleníkových plynů a adaptovala se na negativní dopady změny klimatu.</w:t>
            </w:r>
          </w:p>
        </w:tc>
        <w:tc>
          <w:tcPr>
            <w:tcW w:w="700" w:type="pct"/>
            <w:vAlign w:val="center"/>
          </w:tcPr>
          <w:p w14:paraId="5350DA69" w14:textId="77777777" w:rsidR="00570F1E" w:rsidRPr="003A466F" w:rsidRDefault="00570F1E" w:rsidP="00570F1E">
            <w:pPr>
              <w:pStyle w:val="Texttabulky-sted"/>
            </w:pPr>
            <w:r w:rsidRPr="003A466F">
              <w:t>0</w:t>
            </w:r>
          </w:p>
        </w:tc>
      </w:tr>
    </w:tbl>
    <w:p w14:paraId="7827D1CA" w14:textId="77777777" w:rsidR="00570F1E" w:rsidRPr="003A466F" w:rsidRDefault="00570F1E" w:rsidP="00570F1E"/>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93409E" w:rsidRPr="003A466F" w14:paraId="7FACFCB6" w14:textId="77777777" w:rsidTr="00FE0EDD">
        <w:trPr>
          <w:tblHeader/>
          <w:jc w:val="center"/>
        </w:trPr>
        <w:tc>
          <w:tcPr>
            <w:tcW w:w="4339" w:type="pct"/>
            <w:vAlign w:val="center"/>
          </w:tcPr>
          <w:p w14:paraId="0E597C52" w14:textId="77777777" w:rsidR="00570F1E" w:rsidRPr="003A466F" w:rsidRDefault="00570F1E" w:rsidP="00570F1E">
            <w:pPr>
              <w:pStyle w:val="Zhlavtabulky2"/>
            </w:pPr>
            <w:r w:rsidRPr="003A466F">
              <w:t>Politika ochrany klimatu v ČR (2017)</w:t>
            </w:r>
          </w:p>
        </w:tc>
        <w:tc>
          <w:tcPr>
            <w:tcW w:w="661" w:type="pct"/>
            <w:vAlign w:val="center"/>
          </w:tcPr>
          <w:p w14:paraId="1A02FCE7" w14:textId="77777777" w:rsidR="00570F1E" w:rsidRPr="003A466F" w:rsidRDefault="00570F1E" w:rsidP="00570F1E">
            <w:pPr>
              <w:pStyle w:val="Zhlavtabulky2"/>
            </w:pPr>
            <w:r w:rsidRPr="003A466F">
              <w:t>Hodnocení vzájemných vazeb</w:t>
            </w:r>
          </w:p>
        </w:tc>
      </w:tr>
      <w:tr w:rsidR="0093409E" w:rsidRPr="003A466F" w14:paraId="599A5679" w14:textId="77777777" w:rsidTr="00FE0EDD">
        <w:trPr>
          <w:trHeight w:val="1040"/>
          <w:jc w:val="center"/>
        </w:trPr>
        <w:tc>
          <w:tcPr>
            <w:tcW w:w="4339" w:type="pct"/>
            <w:vAlign w:val="center"/>
          </w:tcPr>
          <w:p w14:paraId="2A67C74F" w14:textId="77777777" w:rsidR="00570F1E" w:rsidRPr="003A466F" w:rsidRDefault="00570F1E" w:rsidP="00570F1E">
            <w:pPr>
              <w:pStyle w:val="Texttabulky"/>
              <w:rPr>
                <w:szCs w:val="20"/>
              </w:rPr>
            </w:pPr>
            <w:r w:rsidRPr="003A466F">
              <w:rPr>
                <w:szCs w:val="20"/>
              </w:rPr>
              <w:t>Hlavním cílem Politiky je stanovit vhodný mix nákladově efektivních opatření a nástrojů v klíčových sektorech, které povedou k dosažení cílů ČR v oblasti snižování emisí skleníkových plynů následovně:</w:t>
            </w:r>
          </w:p>
          <w:p w14:paraId="6A55D878" w14:textId="77777777" w:rsidR="00570F1E" w:rsidRPr="003A466F" w:rsidRDefault="00570F1E" w:rsidP="007247D3">
            <w:pPr>
              <w:pStyle w:val="Texttabulky"/>
              <w:numPr>
                <w:ilvl w:val="0"/>
                <w:numId w:val="7"/>
              </w:numPr>
              <w:tabs>
                <w:tab w:val="clear" w:pos="454"/>
                <w:tab w:val="left" w:pos="357"/>
              </w:tabs>
              <w:rPr>
                <w:szCs w:val="20"/>
              </w:rPr>
            </w:pPr>
            <w:r w:rsidRPr="003A466F">
              <w:rPr>
                <w:szCs w:val="20"/>
              </w:rPr>
              <w:t>snížit emise ČR do roku 2020 alespoň o 32 Mt CO</w:t>
            </w:r>
            <w:r w:rsidRPr="003A466F">
              <w:rPr>
                <w:szCs w:val="20"/>
                <w:vertAlign w:val="subscript"/>
              </w:rPr>
              <w:t>2</w:t>
            </w:r>
            <w:r w:rsidRPr="003A466F">
              <w:rPr>
                <w:szCs w:val="20"/>
              </w:rPr>
              <w:t>ekv v orovnání s rokem 2005;</w:t>
            </w:r>
          </w:p>
          <w:p w14:paraId="7A5E6B53" w14:textId="77777777" w:rsidR="00570F1E" w:rsidRPr="003A466F" w:rsidRDefault="00570F1E" w:rsidP="007247D3">
            <w:pPr>
              <w:pStyle w:val="Texttabulky"/>
              <w:numPr>
                <w:ilvl w:val="0"/>
                <w:numId w:val="7"/>
              </w:numPr>
              <w:tabs>
                <w:tab w:val="clear" w:pos="454"/>
                <w:tab w:val="left" w:pos="357"/>
              </w:tabs>
              <w:rPr>
                <w:szCs w:val="20"/>
              </w:rPr>
            </w:pPr>
            <w:r w:rsidRPr="003A466F">
              <w:rPr>
                <w:szCs w:val="20"/>
              </w:rPr>
              <w:t>snížit emise ČR do roku 2030 alespoň o 44 Mt CO</w:t>
            </w:r>
            <w:r w:rsidRPr="003A466F">
              <w:rPr>
                <w:szCs w:val="20"/>
                <w:vertAlign w:val="subscript"/>
              </w:rPr>
              <w:t>2</w:t>
            </w:r>
            <w:r w:rsidRPr="003A466F">
              <w:rPr>
                <w:szCs w:val="20"/>
              </w:rPr>
              <w:t>ekv v porovnání s rokem 2005.</w:t>
            </w:r>
          </w:p>
        </w:tc>
        <w:tc>
          <w:tcPr>
            <w:tcW w:w="661" w:type="pct"/>
            <w:vAlign w:val="center"/>
          </w:tcPr>
          <w:p w14:paraId="13485966" w14:textId="77777777" w:rsidR="00570F1E" w:rsidRPr="003A466F" w:rsidRDefault="00570F1E" w:rsidP="00570F1E">
            <w:pPr>
              <w:pStyle w:val="Texttabulky-sted"/>
              <w:rPr>
                <w:szCs w:val="20"/>
              </w:rPr>
            </w:pPr>
            <w:r w:rsidRPr="003A466F">
              <w:rPr>
                <w:szCs w:val="20"/>
              </w:rPr>
              <w:t>0</w:t>
            </w:r>
          </w:p>
        </w:tc>
      </w:tr>
      <w:tr w:rsidR="00570F1E" w:rsidRPr="003A466F" w14:paraId="41E68FBC" w14:textId="77777777" w:rsidTr="00FE0EDD">
        <w:trPr>
          <w:trHeight w:val="646"/>
          <w:jc w:val="center"/>
        </w:trPr>
        <w:tc>
          <w:tcPr>
            <w:tcW w:w="4339" w:type="pct"/>
            <w:vAlign w:val="center"/>
          </w:tcPr>
          <w:p w14:paraId="10F4578C" w14:textId="77777777" w:rsidR="00570F1E" w:rsidRPr="003A466F" w:rsidRDefault="00570F1E" w:rsidP="00570F1E">
            <w:pPr>
              <w:pStyle w:val="Texttabulky"/>
              <w:keepNext/>
              <w:rPr>
                <w:szCs w:val="20"/>
              </w:rPr>
            </w:pPr>
            <w:r w:rsidRPr="003A466F">
              <w:rPr>
                <w:szCs w:val="20"/>
              </w:rPr>
              <w:t>Dlouhodobé indikativní cíle Politiky ochrany klimatu v ČR</w:t>
            </w:r>
          </w:p>
          <w:p w14:paraId="08CF4571" w14:textId="77777777" w:rsidR="00570F1E" w:rsidRPr="003A466F" w:rsidRDefault="00570F1E" w:rsidP="007247D3">
            <w:pPr>
              <w:pStyle w:val="Texttabulky"/>
              <w:keepNext/>
              <w:numPr>
                <w:ilvl w:val="0"/>
                <w:numId w:val="8"/>
              </w:numPr>
              <w:tabs>
                <w:tab w:val="clear" w:pos="454"/>
                <w:tab w:val="left" w:pos="357"/>
              </w:tabs>
              <w:rPr>
                <w:szCs w:val="20"/>
              </w:rPr>
            </w:pPr>
            <w:r w:rsidRPr="003A466F">
              <w:rPr>
                <w:szCs w:val="20"/>
              </w:rPr>
              <w:t>směřovat k indikativní úrovni 70 Mt Co</w:t>
            </w:r>
            <w:r w:rsidRPr="003A466F">
              <w:rPr>
                <w:szCs w:val="20"/>
                <w:vertAlign w:val="subscript"/>
              </w:rPr>
              <w:t>2</w:t>
            </w:r>
            <w:r w:rsidRPr="003A466F">
              <w:rPr>
                <w:szCs w:val="20"/>
              </w:rPr>
              <w:t>ekv vypouštěných emisí v roce 2040;</w:t>
            </w:r>
          </w:p>
          <w:p w14:paraId="12A7C0A4" w14:textId="77777777" w:rsidR="00570F1E" w:rsidRPr="003A466F" w:rsidRDefault="00570F1E" w:rsidP="007247D3">
            <w:pPr>
              <w:pStyle w:val="Texttabulky"/>
              <w:keepNext/>
              <w:numPr>
                <w:ilvl w:val="0"/>
                <w:numId w:val="8"/>
              </w:numPr>
              <w:tabs>
                <w:tab w:val="clear" w:pos="454"/>
                <w:tab w:val="left" w:pos="357"/>
              </w:tabs>
              <w:rPr>
                <w:szCs w:val="20"/>
              </w:rPr>
            </w:pPr>
            <w:r w:rsidRPr="003A466F">
              <w:rPr>
                <w:szCs w:val="20"/>
              </w:rPr>
              <w:t>směřovat k indikativní úrovni 39 Mt Co</w:t>
            </w:r>
            <w:r w:rsidRPr="003A466F">
              <w:rPr>
                <w:szCs w:val="20"/>
                <w:vertAlign w:val="subscript"/>
              </w:rPr>
              <w:t>2</w:t>
            </w:r>
            <w:r w:rsidRPr="003A466F">
              <w:rPr>
                <w:szCs w:val="20"/>
              </w:rPr>
              <w:t>ekv vypouštěných emisí v roce 2050.</w:t>
            </w:r>
          </w:p>
        </w:tc>
        <w:tc>
          <w:tcPr>
            <w:tcW w:w="661" w:type="pct"/>
            <w:vAlign w:val="center"/>
          </w:tcPr>
          <w:p w14:paraId="48961D15" w14:textId="77777777" w:rsidR="00570F1E" w:rsidRPr="003A466F" w:rsidRDefault="00570F1E" w:rsidP="00570F1E">
            <w:pPr>
              <w:pStyle w:val="Texttabulky-sted"/>
              <w:keepNext/>
              <w:rPr>
                <w:szCs w:val="20"/>
              </w:rPr>
            </w:pPr>
            <w:r w:rsidRPr="003A466F">
              <w:rPr>
                <w:szCs w:val="20"/>
              </w:rPr>
              <w:t>0</w:t>
            </w:r>
          </w:p>
        </w:tc>
      </w:tr>
    </w:tbl>
    <w:p w14:paraId="452508B9" w14:textId="77777777" w:rsidR="00570F1E" w:rsidRPr="003A466F" w:rsidRDefault="00570F1E" w:rsidP="00570F1E">
      <w:pPr>
        <w:rPr>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93409E" w:rsidRPr="003A466F" w14:paraId="544FC606" w14:textId="77777777" w:rsidTr="00570F1E">
        <w:trPr>
          <w:tblHeader/>
        </w:trPr>
        <w:tc>
          <w:tcPr>
            <w:tcW w:w="4339" w:type="pct"/>
          </w:tcPr>
          <w:p w14:paraId="151E099D" w14:textId="77777777" w:rsidR="00570F1E" w:rsidRPr="003A466F" w:rsidRDefault="00570F1E" w:rsidP="00570F1E">
            <w:pPr>
              <w:pStyle w:val="Zhlavtabulky2"/>
              <w:rPr>
                <w:szCs w:val="20"/>
              </w:rPr>
            </w:pPr>
            <w:r w:rsidRPr="003A466F">
              <w:rPr>
                <w:szCs w:val="20"/>
              </w:rPr>
              <w:t xml:space="preserve">Státní politika životního prostředí ČR pro období 2030 s výhledem do 2050, </w:t>
            </w:r>
            <w:r w:rsidRPr="003A466F">
              <w:rPr>
                <w:szCs w:val="20"/>
              </w:rPr>
              <w:br/>
              <w:t>(2020)</w:t>
            </w:r>
          </w:p>
        </w:tc>
        <w:tc>
          <w:tcPr>
            <w:tcW w:w="661" w:type="pct"/>
          </w:tcPr>
          <w:p w14:paraId="3C639B76" w14:textId="77777777" w:rsidR="00570F1E" w:rsidRPr="003A466F" w:rsidRDefault="00570F1E" w:rsidP="00570F1E">
            <w:pPr>
              <w:pStyle w:val="Zhlavtabulky2"/>
              <w:rPr>
                <w:szCs w:val="20"/>
              </w:rPr>
            </w:pPr>
            <w:r w:rsidRPr="003A466F">
              <w:rPr>
                <w:szCs w:val="20"/>
              </w:rPr>
              <w:t>Hodnocení vzájemných vazeb</w:t>
            </w:r>
          </w:p>
        </w:tc>
      </w:tr>
      <w:tr w:rsidR="0093409E" w:rsidRPr="003A466F" w14:paraId="1816EA49" w14:textId="77777777" w:rsidTr="00570F1E">
        <w:tc>
          <w:tcPr>
            <w:tcW w:w="4339" w:type="pct"/>
          </w:tcPr>
          <w:p w14:paraId="136CAAF3" w14:textId="77777777" w:rsidR="00570F1E" w:rsidRPr="003A466F" w:rsidRDefault="00570F1E" w:rsidP="00570F1E">
            <w:pPr>
              <w:pStyle w:val="Texttabulky"/>
              <w:rPr>
                <w:szCs w:val="20"/>
              </w:rPr>
            </w:pPr>
            <w:r w:rsidRPr="003A466F">
              <w:t>Dostupnost vody je zajištěna a její jakost se zlepšuje.</w:t>
            </w:r>
          </w:p>
        </w:tc>
        <w:tc>
          <w:tcPr>
            <w:tcW w:w="661" w:type="pct"/>
            <w:shd w:val="clear" w:color="auto" w:fill="FFFFFF" w:themeFill="background1"/>
          </w:tcPr>
          <w:p w14:paraId="4AE6ECCA" w14:textId="77777777" w:rsidR="00570F1E" w:rsidRPr="003A466F" w:rsidRDefault="00570F1E" w:rsidP="00570F1E">
            <w:pPr>
              <w:pStyle w:val="Texttabulky-sted"/>
              <w:rPr>
                <w:szCs w:val="20"/>
              </w:rPr>
            </w:pPr>
            <w:r w:rsidRPr="003A466F">
              <w:rPr>
                <w:szCs w:val="20"/>
              </w:rPr>
              <w:t>0</w:t>
            </w:r>
          </w:p>
        </w:tc>
      </w:tr>
      <w:tr w:rsidR="0093409E" w:rsidRPr="003A466F" w14:paraId="1CCA0479" w14:textId="77777777" w:rsidTr="00570F1E">
        <w:tc>
          <w:tcPr>
            <w:tcW w:w="4339" w:type="pct"/>
          </w:tcPr>
          <w:p w14:paraId="4226B162" w14:textId="77777777" w:rsidR="00570F1E" w:rsidRPr="003A466F" w:rsidRDefault="00570F1E" w:rsidP="00570F1E">
            <w:pPr>
              <w:pStyle w:val="Texttabulky"/>
              <w:rPr>
                <w:szCs w:val="20"/>
              </w:rPr>
            </w:pPr>
            <w:r w:rsidRPr="003A466F">
              <w:t>Kvalita ovzduší se zlepšuje.</w:t>
            </w:r>
          </w:p>
        </w:tc>
        <w:tc>
          <w:tcPr>
            <w:tcW w:w="661" w:type="pct"/>
            <w:shd w:val="clear" w:color="auto" w:fill="FFFFFF" w:themeFill="background1"/>
          </w:tcPr>
          <w:p w14:paraId="616FE5A6" w14:textId="77777777" w:rsidR="00570F1E" w:rsidRPr="003A466F" w:rsidRDefault="00570F1E" w:rsidP="00570F1E">
            <w:pPr>
              <w:pStyle w:val="Texttabulky-sted"/>
              <w:rPr>
                <w:szCs w:val="20"/>
              </w:rPr>
            </w:pPr>
            <w:r w:rsidRPr="003A466F">
              <w:rPr>
                <w:szCs w:val="20"/>
              </w:rPr>
              <w:t>0</w:t>
            </w:r>
          </w:p>
        </w:tc>
      </w:tr>
      <w:tr w:rsidR="0093409E" w:rsidRPr="003A466F" w14:paraId="0C149FDD" w14:textId="77777777" w:rsidTr="00C37DEE">
        <w:tc>
          <w:tcPr>
            <w:tcW w:w="4339" w:type="pct"/>
          </w:tcPr>
          <w:p w14:paraId="0D1A5068" w14:textId="77777777" w:rsidR="00570F1E" w:rsidRPr="003A466F" w:rsidRDefault="00570F1E" w:rsidP="00570F1E">
            <w:pPr>
              <w:pStyle w:val="Texttabulky"/>
              <w:rPr>
                <w:szCs w:val="20"/>
              </w:rPr>
            </w:pPr>
            <w:r w:rsidRPr="003A466F">
              <w:t>Expozice obyvatel a životního prostředí nebezpečným chemickým látkám se snižuje.</w:t>
            </w:r>
          </w:p>
        </w:tc>
        <w:tc>
          <w:tcPr>
            <w:tcW w:w="661" w:type="pct"/>
            <w:shd w:val="clear" w:color="auto" w:fill="auto"/>
          </w:tcPr>
          <w:p w14:paraId="458B4CF8" w14:textId="78919FEA" w:rsidR="00570F1E" w:rsidRPr="003A466F" w:rsidRDefault="00C37DEE" w:rsidP="00570F1E">
            <w:pPr>
              <w:pStyle w:val="Texttabulky-sted"/>
              <w:rPr>
                <w:szCs w:val="20"/>
              </w:rPr>
            </w:pPr>
            <w:r w:rsidRPr="003A466F">
              <w:rPr>
                <w:szCs w:val="20"/>
              </w:rPr>
              <w:t>0</w:t>
            </w:r>
          </w:p>
        </w:tc>
      </w:tr>
      <w:tr w:rsidR="003A466F" w:rsidRPr="003A466F" w14:paraId="3237C311" w14:textId="77777777" w:rsidTr="003A466F">
        <w:tc>
          <w:tcPr>
            <w:tcW w:w="4339" w:type="pct"/>
          </w:tcPr>
          <w:p w14:paraId="0E4585A1" w14:textId="77777777" w:rsidR="00570F1E" w:rsidRPr="003A466F" w:rsidRDefault="00570F1E" w:rsidP="00570F1E">
            <w:pPr>
              <w:pStyle w:val="Texttabulky"/>
              <w:rPr>
                <w:szCs w:val="20"/>
              </w:rPr>
            </w:pPr>
            <w:r w:rsidRPr="003A466F">
              <w:t>Hluková zátěž a světelné znečištění se snižují</w:t>
            </w:r>
          </w:p>
        </w:tc>
        <w:tc>
          <w:tcPr>
            <w:tcW w:w="661" w:type="pct"/>
            <w:shd w:val="clear" w:color="auto" w:fill="FFFFFF" w:themeFill="background1"/>
          </w:tcPr>
          <w:p w14:paraId="1C2428A3" w14:textId="4F422136" w:rsidR="00570F1E" w:rsidRPr="003A466F" w:rsidRDefault="003A466F" w:rsidP="00570F1E">
            <w:pPr>
              <w:pStyle w:val="Texttabulky-sted"/>
              <w:rPr>
                <w:szCs w:val="20"/>
              </w:rPr>
            </w:pPr>
            <w:r w:rsidRPr="003A466F">
              <w:rPr>
                <w:szCs w:val="20"/>
              </w:rPr>
              <w:t>0</w:t>
            </w:r>
          </w:p>
        </w:tc>
      </w:tr>
      <w:tr w:rsidR="0093409E" w:rsidRPr="003A466F" w14:paraId="2BDF166F" w14:textId="77777777" w:rsidTr="00570F1E">
        <w:tc>
          <w:tcPr>
            <w:tcW w:w="4339" w:type="pct"/>
          </w:tcPr>
          <w:p w14:paraId="20433274" w14:textId="77777777" w:rsidR="00570F1E" w:rsidRPr="003A466F" w:rsidRDefault="00570F1E" w:rsidP="00570F1E">
            <w:pPr>
              <w:pStyle w:val="Texttabulky"/>
              <w:rPr>
                <w:szCs w:val="20"/>
              </w:rPr>
            </w:pPr>
            <w:r w:rsidRPr="003A466F">
              <w:t>Připravenost a resilience společnosti vůči mimořádným událostem a krizovým situacím se zvyšuje.</w:t>
            </w:r>
          </w:p>
        </w:tc>
        <w:tc>
          <w:tcPr>
            <w:tcW w:w="661" w:type="pct"/>
            <w:shd w:val="clear" w:color="auto" w:fill="FFFFFF" w:themeFill="background1"/>
          </w:tcPr>
          <w:p w14:paraId="4CF3465C" w14:textId="77777777" w:rsidR="00570F1E" w:rsidRPr="003A466F" w:rsidRDefault="00570F1E" w:rsidP="00570F1E">
            <w:pPr>
              <w:pStyle w:val="Texttabulky-sted"/>
              <w:rPr>
                <w:szCs w:val="20"/>
              </w:rPr>
            </w:pPr>
            <w:r w:rsidRPr="003A466F">
              <w:rPr>
                <w:szCs w:val="20"/>
              </w:rPr>
              <w:t>0</w:t>
            </w:r>
          </w:p>
        </w:tc>
      </w:tr>
      <w:tr w:rsidR="003A466F" w:rsidRPr="003A466F" w14:paraId="38CF87E6" w14:textId="77777777" w:rsidTr="003A466F">
        <w:tc>
          <w:tcPr>
            <w:tcW w:w="4339" w:type="pct"/>
          </w:tcPr>
          <w:p w14:paraId="286C6017" w14:textId="77777777" w:rsidR="00570F1E" w:rsidRPr="003A466F" w:rsidRDefault="00570F1E" w:rsidP="00570F1E">
            <w:pPr>
              <w:pStyle w:val="Texttabulky"/>
              <w:rPr>
                <w:szCs w:val="20"/>
              </w:rPr>
            </w:pPr>
            <w:r w:rsidRPr="003A466F">
              <w:t>Adaptovaná sídla umožňují kvalitní a bezpečný život obyvatel.</w:t>
            </w:r>
          </w:p>
        </w:tc>
        <w:tc>
          <w:tcPr>
            <w:tcW w:w="661" w:type="pct"/>
            <w:shd w:val="clear" w:color="auto" w:fill="FFFFFF" w:themeFill="background1"/>
          </w:tcPr>
          <w:p w14:paraId="60AF1BEF" w14:textId="3B91DB9D" w:rsidR="00570F1E" w:rsidRPr="003A466F" w:rsidRDefault="003A466F" w:rsidP="00570F1E">
            <w:pPr>
              <w:pStyle w:val="Texttabulky-sted"/>
              <w:rPr>
                <w:szCs w:val="20"/>
              </w:rPr>
            </w:pPr>
            <w:r w:rsidRPr="003A466F">
              <w:rPr>
                <w:szCs w:val="20"/>
              </w:rPr>
              <w:t>0</w:t>
            </w:r>
          </w:p>
        </w:tc>
      </w:tr>
      <w:tr w:rsidR="0093409E" w:rsidRPr="003A466F" w14:paraId="3B08F272" w14:textId="77777777" w:rsidTr="00570F1E">
        <w:tc>
          <w:tcPr>
            <w:tcW w:w="4339" w:type="pct"/>
          </w:tcPr>
          <w:p w14:paraId="0C9D67DC" w14:textId="77777777" w:rsidR="00570F1E" w:rsidRPr="003A466F" w:rsidRDefault="00570F1E" w:rsidP="00570F1E">
            <w:pPr>
              <w:pStyle w:val="Texttabulky"/>
              <w:rPr>
                <w:szCs w:val="20"/>
              </w:rPr>
            </w:pPr>
            <w:r w:rsidRPr="003A466F">
              <w:t>Emise skleníkových plynů jsou snižovány.</w:t>
            </w:r>
          </w:p>
        </w:tc>
        <w:tc>
          <w:tcPr>
            <w:tcW w:w="661" w:type="pct"/>
            <w:shd w:val="clear" w:color="auto" w:fill="FFFFFF" w:themeFill="background1"/>
          </w:tcPr>
          <w:p w14:paraId="0DA62C94" w14:textId="77777777" w:rsidR="00570F1E" w:rsidRPr="003A466F" w:rsidRDefault="00570F1E" w:rsidP="00570F1E">
            <w:pPr>
              <w:pStyle w:val="Texttabulky-sted"/>
              <w:rPr>
                <w:szCs w:val="20"/>
              </w:rPr>
            </w:pPr>
            <w:r w:rsidRPr="003A466F">
              <w:rPr>
                <w:szCs w:val="20"/>
              </w:rPr>
              <w:t>0</w:t>
            </w:r>
          </w:p>
        </w:tc>
      </w:tr>
      <w:tr w:rsidR="0093409E" w:rsidRPr="003A466F" w14:paraId="51A8A731" w14:textId="77777777" w:rsidTr="00570F1E">
        <w:tc>
          <w:tcPr>
            <w:tcW w:w="4339" w:type="pct"/>
          </w:tcPr>
          <w:p w14:paraId="6149E098" w14:textId="77777777" w:rsidR="00570F1E" w:rsidRPr="003A466F" w:rsidRDefault="00570F1E" w:rsidP="00570F1E">
            <w:pPr>
              <w:pStyle w:val="Texttabulky"/>
              <w:rPr>
                <w:szCs w:val="20"/>
              </w:rPr>
            </w:pPr>
            <w:r w:rsidRPr="003A466F">
              <w:t>Oběhové hospodářství zaručuje hospodárné nakládání se surovinami, výrobky a odpady v ČR.</w:t>
            </w:r>
          </w:p>
        </w:tc>
        <w:tc>
          <w:tcPr>
            <w:tcW w:w="661" w:type="pct"/>
            <w:shd w:val="clear" w:color="auto" w:fill="FFFFFF" w:themeFill="background1"/>
          </w:tcPr>
          <w:p w14:paraId="6A3A179C" w14:textId="77777777" w:rsidR="00570F1E" w:rsidRPr="003A466F" w:rsidRDefault="00570F1E" w:rsidP="00570F1E">
            <w:pPr>
              <w:pStyle w:val="Texttabulky-sted"/>
              <w:rPr>
                <w:szCs w:val="20"/>
              </w:rPr>
            </w:pPr>
            <w:r w:rsidRPr="003A466F">
              <w:rPr>
                <w:szCs w:val="20"/>
              </w:rPr>
              <w:t>0</w:t>
            </w:r>
          </w:p>
        </w:tc>
      </w:tr>
      <w:tr w:rsidR="0093409E" w:rsidRPr="003A466F" w14:paraId="0C996F04" w14:textId="77777777" w:rsidTr="00570F1E">
        <w:tc>
          <w:tcPr>
            <w:tcW w:w="4339" w:type="pct"/>
          </w:tcPr>
          <w:p w14:paraId="4E22F5BE" w14:textId="77777777" w:rsidR="00570F1E" w:rsidRPr="003A466F" w:rsidRDefault="00570F1E" w:rsidP="00570F1E">
            <w:pPr>
              <w:pStyle w:val="Texttabulky"/>
              <w:rPr>
                <w:szCs w:val="20"/>
              </w:rPr>
            </w:pPr>
            <w:r w:rsidRPr="003A466F">
              <w:t>Ekologická stabilita krajiny je obnovena, hospodaření v krajině je dlouhodobě udržitelné a reaguje na změnu klimatu.</w:t>
            </w:r>
          </w:p>
        </w:tc>
        <w:tc>
          <w:tcPr>
            <w:tcW w:w="661" w:type="pct"/>
            <w:shd w:val="clear" w:color="auto" w:fill="EAF1DD" w:themeFill="accent3" w:themeFillTint="33"/>
          </w:tcPr>
          <w:p w14:paraId="2E3A45ED" w14:textId="77777777" w:rsidR="00570F1E" w:rsidRPr="003A466F" w:rsidRDefault="00570F1E" w:rsidP="00570F1E">
            <w:pPr>
              <w:pStyle w:val="Texttabulky-sted"/>
              <w:rPr>
                <w:szCs w:val="20"/>
              </w:rPr>
            </w:pPr>
            <w:r w:rsidRPr="003A466F">
              <w:rPr>
                <w:szCs w:val="20"/>
              </w:rPr>
              <w:t>1</w:t>
            </w:r>
          </w:p>
        </w:tc>
      </w:tr>
      <w:tr w:rsidR="0093409E" w:rsidRPr="003A466F" w14:paraId="26F436A4" w14:textId="77777777" w:rsidTr="00570F1E">
        <w:tc>
          <w:tcPr>
            <w:tcW w:w="4339" w:type="pct"/>
          </w:tcPr>
          <w:p w14:paraId="75449EBA" w14:textId="77777777" w:rsidR="00570F1E" w:rsidRPr="003A466F" w:rsidRDefault="00570F1E" w:rsidP="00570F1E">
            <w:pPr>
              <w:pStyle w:val="Texttabulky"/>
              <w:rPr>
                <w:szCs w:val="20"/>
              </w:rPr>
            </w:pPr>
            <w:r w:rsidRPr="003A466F">
              <w:t>Biologická rozmanitost je zachovávána v mezích tlaku změny klimatu.</w:t>
            </w:r>
          </w:p>
        </w:tc>
        <w:tc>
          <w:tcPr>
            <w:tcW w:w="661" w:type="pct"/>
            <w:shd w:val="clear" w:color="auto" w:fill="EAF1DD" w:themeFill="accent3" w:themeFillTint="33"/>
          </w:tcPr>
          <w:p w14:paraId="648A4133" w14:textId="77777777" w:rsidR="00570F1E" w:rsidRPr="003A466F" w:rsidRDefault="00570F1E" w:rsidP="00570F1E">
            <w:pPr>
              <w:pStyle w:val="Texttabulky-sted"/>
              <w:rPr>
                <w:szCs w:val="20"/>
              </w:rPr>
            </w:pPr>
            <w:r w:rsidRPr="003A466F">
              <w:rPr>
                <w:szCs w:val="20"/>
              </w:rPr>
              <w:t>1</w:t>
            </w:r>
          </w:p>
        </w:tc>
      </w:tr>
    </w:tbl>
    <w:p w14:paraId="01E107C0" w14:textId="77777777" w:rsidR="00570F1E" w:rsidRPr="009B39A0" w:rsidRDefault="00570F1E" w:rsidP="00570F1E"/>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93409E" w:rsidRPr="009B39A0" w14:paraId="1E2FED6C" w14:textId="77777777" w:rsidTr="00FE0EDD">
        <w:trPr>
          <w:tblHeader/>
          <w:jc w:val="center"/>
        </w:trPr>
        <w:tc>
          <w:tcPr>
            <w:tcW w:w="4339" w:type="pct"/>
            <w:tcBorders>
              <w:bottom w:val="single" w:sz="4" w:space="0" w:color="auto"/>
            </w:tcBorders>
            <w:vAlign w:val="center"/>
          </w:tcPr>
          <w:p w14:paraId="754F3E3E" w14:textId="77777777" w:rsidR="00570F1E" w:rsidRPr="009B39A0" w:rsidRDefault="00570F1E" w:rsidP="00570F1E">
            <w:pPr>
              <w:pStyle w:val="Zhlavtabulky2"/>
            </w:pPr>
            <w:r w:rsidRPr="009B39A0">
              <w:t>Strategie ochrany biologické rozmanitosti ČR 2016-2025 (2016)</w:t>
            </w:r>
          </w:p>
        </w:tc>
        <w:tc>
          <w:tcPr>
            <w:tcW w:w="661" w:type="pct"/>
            <w:tcBorders>
              <w:bottom w:val="single" w:sz="4" w:space="0" w:color="auto"/>
            </w:tcBorders>
            <w:vAlign w:val="center"/>
          </w:tcPr>
          <w:p w14:paraId="7C13C9C1" w14:textId="77777777" w:rsidR="00570F1E" w:rsidRPr="009B39A0" w:rsidRDefault="00570F1E" w:rsidP="00570F1E">
            <w:pPr>
              <w:pStyle w:val="Zhlavtabulky2"/>
            </w:pPr>
            <w:r w:rsidRPr="009B39A0">
              <w:t>Hodnocení vzájemných vazeb</w:t>
            </w:r>
          </w:p>
        </w:tc>
      </w:tr>
      <w:tr w:rsidR="0093409E" w:rsidRPr="009B39A0" w14:paraId="562D5987" w14:textId="77777777" w:rsidTr="00FE0EDD">
        <w:trPr>
          <w:trHeight w:val="537"/>
          <w:jc w:val="center"/>
        </w:trPr>
        <w:tc>
          <w:tcPr>
            <w:tcW w:w="4339" w:type="pct"/>
            <w:tcBorders>
              <w:bottom w:val="nil"/>
            </w:tcBorders>
            <w:vAlign w:val="center"/>
          </w:tcPr>
          <w:p w14:paraId="2FB408E6" w14:textId="77777777" w:rsidR="00570F1E" w:rsidRPr="009B39A0" w:rsidRDefault="00570F1E" w:rsidP="00570F1E">
            <w:pPr>
              <w:pStyle w:val="Texttabulky"/>
            </w:pPr>
            <w:r w:rsidRPr="009B39A0">
              <w:t>Priorita 2: Dlouhodobě prosperující biodiverzita a ochrana přírodních procesů (vybrané cíle):</w:t>
            </w:r>
          </w:p>
        </w:tc>
        <w:tc>
          <w:tcPr>
            <w:tcW w:w="661" w:type="pct"/>
            <w:tcBorders>
              <w:bottom w:val="nil"/>
            </w:tcBorders>
            <w:shd w:val="clear" w:color="auto" w:fill="auto"/>
            <w:vAlign w:val="center"/>
          </w:tcPr>
          <w:p w14:paraId="28C63008" w14:textId="77777777" w:rsidR="00570F1E" w:rsidRPr="009B39A0" w:rsidRDefault="00570F1E" w:rsidP="00570F1E">
            <w:pPr>
              <w:pStyle w:val="Texttabulky-sted"/>
            </w:pPr>
          </w:p>
        </w:tc>
      </w:tr>
      <w:tr w:rsidR="0093409E" w:rsidRPr="009B39A0" w14:paraId="45D7A408" w14:textId="77777777" w:rsidTr="00FE0EDD">
        <w:trPr>
          <w:trHeight w:val="338"/>
          <w:jc w:val="center"/>
        </w:trPr>
        <w:tc>
          <w:tcPr>
            <w:tcW w:w="4339" w:type="pct"/>
            <w:tcBorders>
              <w:top w:val="nil"/>
              <w:bottom w:val="dashed" w:sz="4" w:space="0" w:color="auto"/>
            </w:tcBorders>
            <w:vAlign w:val="center"/>
          </w:tcPr>
          <w:p w14:paraId="24D079D8" w14:textId="77777777" w:rsidR="00570F1E" w:rsidRPr="009B39A0" w:rsidRDefault="00570F1E" w:rsidP="007247D3">
            <w:pPr>
              <w:pStyle w:val="Texttabulky"/>
              <w:numPr>
                <w:ilvl w:val="0"/>
                <w:numId w:val="21"/>
              </w:numPr>
            </w:pPr>
            <w:r w:rsidRPr="009B39A0">
              <w:t>Omezit šíření stávajících invazních druhů</w:t>
            </w:r>
          </w:p>
        </w:tc>
        <w:tc>
          <w:tcPr>
            <w:tcW w:w="661" w:type="pct"/>
            <w:tcBorders>
              <w:top w:val="nil"/>
              <w:bottom w:val="dashed" w:sz="4" w:space="0" w:color="auto"/>
            </w:tcBorders>
            <w:shd w:val="clear" w:color="auto" w:fill="auto"/>
            <w:vAlign w:val="center"/>
          </w:tcPr>
          <w:p w14:paraId="6CDF1939" w14:textId="77777777" w:rsidR="00570F1E" w:rsidRPr="009B39A0" w:rsidRDefault="00570F1E" w:rsidP="00570F1E">
            <w:pPr>
              <w:pStyle w:val="Texttabulky-sted"/>
            </w:pPr>
            <w:r w:rsidRPr="009B39A0">
              <w:t>0</w:t>
            </w:r>
          </w:p>
        </w:tc>
      </w:tr>
      <w:tr w:rsidR="0093409E" w:rsidRPr="009B39A0" w14:paraId="734E723B" w14:textId="77777777" w:rsidTr="00FE0EDD">
        <w:trPr>
          <w:trHeight w:val="338"/>
          <w:jc w:val="center"/>
        </w:trPr>
        <w:tc>
          <w:tcPr>
            <w:tcW w:w="4339" w:type="pct"/>
            <w:tcBorders>
              <w:top w:val="dashed" w:sz="4" w:space="0" w:color="auto"/>
              <w:bottom w:val="dashed" w:sz="4" w:space="0" w:color="auto"/>
            </w:tcBorders>
            <w:vAlign w:val="center"/>
          </w:tcPr>
          <w:p w14:paraId="7CBC985A" w14:textId="77777777" w:rsidR="00570F1E" w:rsidRPr="009B39A0" w:rsidRDefault="00570F1E" w:rsidP="007247D3">
            <w:pPr>
              <w:pStyle w:val="Texttabulky"/>
              <w:numPr>
                <w:ilvl w:val="0"/>
                <w:numId w:val="21"/>
              </w:numPr>
            </w:pPr>
            <w:r w:rsidRPr="009B39A0">
              <w:t>Zabránit či utlumit rozšíření nových invazních druhů</w:t>
            </w:r>
          </w:p>
        </w:tc>
        <w:tc>
          <w:tcPr>
            <w:tcW w:w="661" w:type="pct"/>
            <w:tcBorders>
              <w:top w:val="dashed" w:sz="4" w:space="0" w:color="auto"/>
              <w:bottom w:val="dashed" w:sz="4" w:space="0" w:color="auto"/>
            </w:tcBorders>
            <w:shd w:val="clear" w:color="auto" w:fill="auto"/>
            <w:vAlign w:val="center"/>
          </w:tcPr>
          <w:p w14:paraId="6A2D9F8A" w14:textId="77777777" w:rsidR="00570F1E" w:rsidRPr="009B39A0" w:rsidRDefault="00570F1E" w:rsidP="00570F1E">
            <w:pPr>
              <w:pStyle w:val="Texttabulky-sted"/>
            </w:pPr>
            <w:r w:rsidRPr="009B39A0">
              <w:t>0</w:t>
            </w:r>
          </w:p>
        </w:tc>
      </w:tr>
      <w:tr w:rsidR="0093409E" w:rsidRPr="009B39A0" w14:paraId="78BC2474" w14:textId="77777777" w:rsidTr="00FE0EDD">
        <w:trPr>
          <w:trHeight w:val="432"/>
          <w:jc w:val="center"/>
        </w:trPr>
        <w:tc>
          <w:tcPr>
            <w:tcW w:w="4339" w:type="pct"/>
            <w:tcBorders>
              <w:top w:val="dashed" w:sz="4" w:space="0" w:color="auto"/>
              <w:bottom w:val="dashed" w:sz="4" w:space="0" w:color="auto"/>
            </w:tcBorders>
            <w:vAlign w:val="center"/>
          </w:tcPr>
          <w:p w14:paraId="2381405D" w14:textId="77777777" w:rsidR="00570F1E" w:rsidRPr="009B39A0" w:rsidRDefault="00570F1E" w:rsidP="007247D3">
            <w:pPr>
              <w:pStyle w:val="Texttabulky"/>
              <w:numPr>
                <w:ilvl w:val="0"/>
                <w:numId w:val="21"/>
              </w:numPr>
            </w:pPr>
            <w:r w:rsidRPr="009B39A0">
              <w:t>Stanovit prioritní druhy a oblasti pro regulaci invazních druhů</w:t>
            </w:r>
          </w:p>
        </w:tc>
        <w:tc>
          <w:tcPr>
            <w:tcW w:w="661" w:type="pct"/>
            <w:tcBorders>
              <w:top w:val="dashed" w:sz="4" w:space="0" w:color="auto"/>
              <w:bottom w:val="dashed" w:sz="4" w:space="0" w:color="auto"/>
            </w:tcBorders>
            <w:shd w:val="clear" w:color="auto" w:fill="auto"/>
            <w:vAlign w:val="center"/>
          </w:tcPr>
          <w:p w14:paraId="308EFE3D" w14:textId="77777777" w:rsidR="00570F1E" w:rsidRPr="009B39A0" w:rsidRDefault="00570F1E" w:rsidP="00570F1E">
            <w:pPr>
              <w:pStyle w:val="Texttabulky-sted"/>
            </w:pPr>
            <w:r w:rsidRPr="009B39A0">
              <w:t>0</w:t>
            </w:r>
          </w:p>
        </w:tc>
      </w:tr>
      <w:tr w:rsidR="0093409E" w:rsidRPr="009B39A0" w14:paraId="667D8A1B" w14:textId="77777777" w:rsidTr="00FE0EDD">
        <w:trPr>
          <w:trHeight w:val="396"/>
          <w:jc w:val="center"/>
        </w:trPr>
        <w:tc>
          <w:tcPr>
            <w:tcW w:w="4339" w:type="pct"/>
            <w:tcBorders>
              <w:top w:val="dashed" w:sz="4" w:space="0" w:color="auto"/>
              <w:bottom w:val="dashed" w:sz="4" w:space="0" w:color="auto"/>
            </w:tcBorders>
            <w:vAlign w:val="center"/>
          </w:tcPr>
          <w:p w14:paraId="64CF5C1E" w14:textId="77777777" w:rsidR="00570F1E" w:rsidRPr="009B39A0" w:rsidRDefault="00570F1E" w:rsidP="007247D3">
            <w:pPr>
              <w:pStyle w:val="Texttabulky"/>
              <w:numPr>
                <w:ilvl w:val="0"/>
                <w:numId w:val="21"/>
              </w:numPr>
            </w:pPr>
            <w:r w:rsidRPr="009B39A0">
              <w:t>Zachovat či zvýšit rozlohu přírodních stanovišť</w:t>
            </w:r>
          </w:p>
        </w:tc>
        <w:tc>
          <w:tcPr>
            <w:tcW w:w="661" w:type="pct"/>
            <w:tcBorders>
              <w:top w:val="dashed" w:sz="4" w:space="0" w:color="auto"/>
              <w:bottom w:val="dashed" w:sz="4" w:space="0" w:color="auto"/>
            </w:tcBorders>
            <w:shd w:val="clear" w:color="auto" w:fill="EAF1DD" w:themeFill="accent3" w:themeFillTint="33"/>
            <w:vAlign w:val="center"/>
          </w:tcPr>
          <w:p w14:paraId="020DCCFC" w14:textId="77777777" w:rsidR="00570F1E" w:rsidRPr="009B39A0" w:rsidRDefault="00570F1E" w:rsidP="00570F1E">
            <w:pPr>
              <w:pStyle w:val="Texttabulky-sted"/>
            </w:pPr>
            <w:r w:rsidRPr="009B39A0">
              <w:t>1</w:t>
            </w:r>
          </w:p>
        </w:tc>
      </w:tr>
      <w:tr w:rsidR="0093409E" w:rsidRPr="009B39A0" w14:paraId="6268FAF5" w14:textId="77777777" w:rsidTr="00FE0EDD">
        <w:trPr>
          <w:trHeight w:val="396"/>
          <w:jc w:val="center"/>
        </w:trPr>
        <w:tc>
          <w:tcPr>
            <w:tcW w:w="4339" w:type="pct"/>
            <w:tcBorders>
              <w:top w:val="dashed" w:sz="4" w:space="0" w:color="auto"/>
              <w:bottom w:val="dashed" w:sz="4" w:space="0" w:color="auto"/>
            </w:tcBorders>
            <w:vAlign w:val="center"/>
          </w:tcPr>
          <w:p w14:paraId="79280E3E" w14:textId="77777777" w:rsidR="00570F1E" w:rsidRPr="009B39A0" w:rsidRDefault="00570F1E" w:rsidP="007247D3">
            <w:pPr>
              <w:pStyle w:val="Texttabulky"/>
              <w:numPr>
                <w:ilvl w:val="0"/>
                <w:numId w:val="21"/>
              </w:numPr>
            </w:pPr>
            <w:r w:rsidRPr="009B39A0">
              <w:t>Regulovat cílené využívání nevhodných druhů</w:t>
            </w:r>
          </w:p>
        </w:tc>
        <w:tc>
          <w:tcPr>
            <w:tcW w:w="661" w:type="pct"/>
            <w:tcBorders>
              <w:top w:val="dashed" w:sz="4" w:space="0" w:color="auto"/>
              <w:bottom w:val="dashed" w:sz="4" w:space="0" w:color="auto"/>
            </w:tcBorders>
            <w:shd w:val="clear" w:color="auto" w:fill="auto"/>
            <w:vAlign w:val="center"/>
          </w:tcPr>
          <w:p w14:paraId="10B7489A" w14:textId="77777777" w:rsidR="00570F1E" w:rsidRPr="009B39A0" w:rsidRDefault="00570F1E" w:rsidP="00570F1E">
            <w:pPr>
              <w:pStyle w:val="Texttabulky-sted"/>
            </w:pPr>
            <w:r w:rsidRPr="009B39A0">
              <w:t>0</w:t>
            </w:r>
          </w:p>
        </w:tc>
      </w:tr>
      <w:tr w:rsidR="0093409E" w:rsidRPr="009B39A0" w14:paraId="1F328803" w14:textId="77777777" w:rsidTr="00FE0EDD">
        <w:trPr>
          <w:trHeight w:val="324"/>
          <w:jc w:val="center"/>
        </w:trPr>
        <w:tc>
          <w:tcPr>
            <w:tcW w:w="4339" w:type="pct"/>
            <w:tcBorders>
              <w:top w:val="dashed" w:sz="4" w:space="0" w:color="auto"/>
              <w:bottom w:val="dashed" w:sz="4" w:space="0" w:color="auto"/>
            </w:tcBorders>
            <w:vAlign w:val="center"/>
          </w:tcPr>
          <w:p w14:paraId="70707FFD" w14:textId="77777777" w:rsidR="00570F1E" w:rsidRPr="009B39A0" w:rsidRDefault="00570F1E" w:rsidP="007247D3">
            <w:pPr>
              <w:pStyle w:val="Texttabulky"/>
              <w:numPr>
                <w:ilvl w:val="0"/>
                <w:numId w:val="21"/>
              </w:numPr>
            </w:pPr>
            <w:r w:rsidRPr="009B39A0">
              <w:t>Zajistit ochranu přírodních procesů</w:t>
            </w:r>
          </w:p>
        </w:tc>
        <w:tc>
          <w:tcPr>
            <w:tcW w:w="661" w:type="pct"/>
            <w:tcBorders>
              <w:top w:val="dashed" w:sz="4" w:space="0" w:color="auto"/>
              <w:bottom w:val="dashed" w:sz="4" w:space="0" w:color="auto"/>
            </w:tcBorders>
            <w:shd w:val="clear" w:color="auto" w:fill="EAF1DD" w:themeFill="accent3" w:themeFillTint="33"/>
            <w:vAlign w:val="center"/>
          </w:tcPr>
          <w:p w14:paraId="26EAF7D6" w14:textId="77777777" w:rsidR="00570F1E" w:rsidRPr="009B39A0" w:rsidRDefault="00570F1E" w:rsidP="00570F1E">
            <w:pPr>
              <w:pStyle w:val="Texttabulky-sted"/>
            </w:pPr>
            <w:r w:rsidRPr="009B39A0">
              <w:t>1</w:t>
            </w:r>
          </w:p>
        </w:tc>
      </w:tr>
      <w:tr w:rsidR="009B39A0" w:rsidRPr="009B39A0" w14:paraId="0B7E11DC" w14:textId="77777777" w:rsidTr="00FE0EDD">
        <w:trPr>
          <w:trHeight w:val="473"/>
          <w:jc w:val="center"/>
        </w:trPr>
        <w:tc>
          <w:tcPr>
            <w:tcW w:w="4339" w:type="pct"/>
            <w:tcBorders>
              <w:top w:val="dashed" w:sz="4" w:space="0" w:color="auto"/>
              <w:bottom w:val="dashed" w:sz="4" w:space="0" w:color="auto"/>
            </w:tcBorders>
            <w:vAlign w:val="center"/>
          </w:tcPr>
          <w:p w14:paraId="7098A890" w14:textId="77777777" w:rsidR="00570F1E" w:rsidRPr="009B39A0" w:rsidRDefault="00570F1E" w:rsidP="007247D3">
            <w:pPr>
              <w:pStyle w:val="Texttabulky"/>
              <w:numPr>
                <w:ilvl w:val="0"/>
                <w:numId w:val="21"/>
              </w:numPr>
            </w:pPr>
            <w:r w:rsidRPr="009B39A0">
              <w:t>Omezit rozšiřování zástavby do volné krajiny</w:t>
            </w:r>
          </w:p>
        </w:tc>
        <w:tc>
          <w:tcPr>
            <w:tcW w:w="661" w:type="pct"/>
            <w:tcBorders>
              <w:top w:val="dashed" w:sz="4" w:space="0" w:color="auto"/>
              <w:bottom w:val="dashed" w:sz="4" w:space="0" w:color="auto"/>
            </w:tcBorders>
            <w:shd w:val="clear" w:color="auto" w:fill="EAF1DD" w:themeFill="accent3" w:themeFillTint="33"/>
            <w:vAlign w:val="center"/>
          </w:tcPr>
          <w:p w14:paraId="2B879579" w14:textId="3F4E3F3B" w:rsidR="00570F1E" w:rsidRPr="009B39A0" w:rsidRDefault="009B39A0" w:rsidP="00570F1E">
            <w:pPr>
              <w:pStyle w:val="Texttabulky-sted"/>
            </w:pPr>
            <w:r w:rsidRPr="009B39A0">
              <w:t>1</w:t>
            </w:r>
          </w:p>
        </w:tc>
      </w:tr>
      <w:tr w:rsidR="0093409E" w:rsidRPr="009B39A0" w14:paraId="00C16E0F" w14:textId="77777777" w:rsidTr="00FE0EDD">
        <w:trPr>
          <w:trHeight w:val="480"/>
          <w:jc w:val="center"/>
        </w:trPr>
        <w:tc>
          <w:tcPr>
            <w:tcW w:w="4339" w:type="pct"/>
            <w:tcBorders>
              <w:top w:val="dashed" w:sz="4" w:space="0" w:color="auto"/>
              <w:bottom w:val="dashed" w:sz="4" w:space="0" w:color="auto"/>
            </w:tcBorders>
            <w:vAlign w:val="center"/>
          </w:tcPr>
          <w:p w14:paraId="7E7FE2A9" w14:textId="77777777" w:rsidR="00570F1E" w:rsidRPr="009B39A0" w:rsidRDefault="00570F1E" w:rsidP="007247D3">
            <w:pPr>
              <w:pStyle w:val="Texttabulky"/>
              <w:numPr>
                <w:ilvl w:val="0"/>
                <w:numId w:val="21"/>
              </w:numPr>
            </w:pPr>
            <w:r w:rsidRPr="009B39A0">
              <w:t>Zlepšovat strukturu krajiny</w:t>
            </w:r>
          </w:p>
        </w:tc>
        <w:tc>
          <w:tcPr>
            <w:tcW w:w="661" w:type="pct"/>
            <w:tcBorders>
              <w:top w:val="dashed" w:sz="4" w:space="0" w:color="auto"/>
              <w:bottom w:val="dashed" w:sz="4" w:space="0" w:color="auto"/>
            </w:tcBorders>
            <w:shd w:val="clear" w:color="auto" w:fill="EAF1DD" w:themeFill="accent3" w:themeFillTint="33"/>
            <w:vAlign w:val="center"/>
          </w:tcPr>
          <w:p w14:paraId="0B276103" w14:textId="77777777" w:rsidR="00570F1E" w:rsidRPr="009B39A0" w:rsidRDefault="00570F1E" w:rsidP="00570F1E">
            <w:pPr>
              <w:pStyle w:val="Texttabulky-sted"/>
            </w:pPr>
            <w:r w:rsidRPr="009B39A0">
              <w:t>1</w:t>
            </w:r>
          </w:p>
        </w:tc>
      </w:tr>
      <w:tr w:rsidR="0093409E" w:rsidRPr="009B39A0" w14:paraId="19FC5D53" w14:textId="77777777" w:rsidTr="00FE0EDD">
        <w:trPr>
          <w:trHeight w:val="509"/>
          <w:jc w:val="center"/>
        </w:trPr>
        <w:tc>
          <w:tcPr>
            <w:tcW w:w="4339" w:type="pct"/>
            <w:tcBorders>
              <w:top w:val="dashed" w:sz="4" w:space="0" w:color="auto"/>
              <w:bottom w:val="dashed" w:sz="4" w:space="0" w:color="auto"/>
            </w:tcBorders>
            <w:shd w:val="clear" w:color="auto" w:fill="auto"/>
            <w:vAlign w:val="center"/>
          </w:tcPr>
          <w:p w14:paraId="17A7F13F" w14:textId="77777777" w:rsidR="00570F1E" w:rsidRPr="009B39A0" w:rsidRDefault="00570F1E" w:rsidP="007247D3">
            <w:pPr>
              <w:pStyle w:val="Texttabulky"/>
              <w:numPr>
                <w:ilvl w:val="0"/>
                <w:numId w:val="21"/>
              </w:numPr>
            </w:pPr>
            <w:r w:rsidRPr="009B39A0">
              <w:t>Zlepšovat prostupnost krajiny pro biotu</w:t>
            </w:r>
          </w:p>
        </w:tc>
        <w:tc>
          <w:tcPr>
            <w:tcW w:w="661" w:type="pct"/>
            <w:tcBorders>
              <w:top w:val="dashed" w:sz="4" w:space="0" w:color="auto"/>
              <w:bottom w:val="dashed" w:sz="4" w:space="0" w:color="auto"/>
            </w:tcBorders>
            <w:shd w:val="clear" w:color="auto" w:fill="EAF1DD" w:themeFill="accent3" w:themeFillTint="33"/>
            <w:vAlign w:val="center"/>
          </w:tcPr>
          <w:p w14:paraId="20DEAF6B" w14:textId="53CAE97B" w:rsidR="00570F1E" w:rsidRPr="009B39A0" w:rsidRDefault="00B96751" w:rsidP="00570F1E">
            <w:pPr>
              <w:pStyle w:val="Texttabulky-sted"/>
            </w:pPr>
            <w:r w:rsidRPr="009B39A0">
              <w:t>1</w:t>
            </w:r>
          </w:p>
        </w:tc>
      </w:tr>
      <w:tr w:rsidR="0093409E" w:rsidRPr="009B39A0" w14:paraId="2F8BBE28" w14:textId="77777777" w:rsidTr="00FE0EDD">
        <w:trPr>
          <w:trHeight w:val="577"/>
          <w:jc w:val="center"/>
        </w:trPr>
        <w:tc>
          <w:tcPr>
            <w:tcW w:w="4339" w:type="pct"/>
            <w:tcBorders>
              <w:top w:val="dashed" w:sz="4" w:space="0" w:color="auto"/>
              <w:bottom w:val="single" w:sz="4" w:space="0" w:color="auto"/>
            </w:tcBorders>
            <w:vAlign w:val="center"/>
          </w:tcPr>
          <w:p w14:paraId="0194F2E4" w14:textId="77777777" w:rsidR="00570F1E" w:rsidRPr="009B39A0" w:rsidRDefault="00570F1E" w:rsidP="007247D3">
            <w:pPr>
              <w:pStyle w:val="Texttabulky"/>
              <w:numPr>
                <w:ilvl w:val="0"/>
                <w:numId w:val="9"/>
              </w:numPr>
              <w:tabs>
                <w:tab w:val="left" w:pos="357"/>
              </w:tabs>
            </w:pPr>
            <w:r w:rsidRPr="009B39A0">
              <w:t>Posílit biodiverzitu ve městech</w:t>
            </w:r>
          </w:p>
        </w:tc>
        <w:tc>
          <w:tcPr>
            <w:tcW w:w="661" w:type="pct"/>
            <w:tcBorders>
              <w:top w:val="dashed" w:sz="4" w:space="0" w:color="auto"/>
              <w:bottom w:val="single" w:sz="4" w:space="0" w:color="auto"/>
            </w:tcBorders>
            <w:shd w:val="clear" w:color="auto" w:fill="EAF1DD" w:themeFill="accent3" w:themeFillTint="33"/>
            <w:vAlign w:val="center"/>
          </w:tcPr>
          <w:p w14:paraId="4A36B35C" w14:textId="2A6BFA7D" w:rsidR="00570F1E" w:rsidRPr="009B39A0" w:rsidRDefault="00B96751" w:rsidP="00570F1E">
            <w:pPr>
              <w:pStyle w:val="Texttabulky-sted"/>
            </w:pPr>
            <w:r w:rsidRPr="009B39A0">
              <w:t>1</w:t>
            </w:r>
          </w:p>
        </w:tc>
      </w:tr>
      <w:tr w:rsidR="0093409E" w:rsidRPr="009B39A0" w14:paraId="250292F6" w14:textId="77777777" w:rsidTr="00FE0EDD">
        <w:trPr>
          <w:trHeight w:val="367"/>
          <w:jc w:val="center"/>
        </w:trPr>
        <w:tc>
          <w:tcPr>
            <w:tcW w:w="4339" w:type="pct"/>
            <w:tcBorders>
              <w:bottom w:val="nil"/>
            </w:tcBorders>
            <w:vAlign w:val="center"/>
          </w:tcPr>
          <w:p w14:paraId="1F0AD72E" w14:textId="77777777" w:rsidR="00570F1E" w:rsidRPr="009B39A0" w:rsidRDefault="00570F1E" w:rsidP="00570F1E">
            <w:pPr>
              <w:pStyle w:val="Texttabulky"/>
            </w:pPr>
            <w:r w:rsidRPr="009B39A0">
              <w:t>Priorita č. 3: Šetrné využívání přírodních zdrojů (vybrané cíle):</w:t>
            </w:r>
          </w:p>
        </w:tc>
        <w:tc>
          <w:tcPr>
            <w:tcW w:w="661" w:type="pct"/>
            <w:tcBorders>
              <w:bottom w:val="nil"/>
            </w:tcBorders>
            <w:shd w:val="clear" w:color="auto" w:fill="auto"/>
            <w:vAlign w:val="center"/>
          </w:tcPr>
          <w:p w14:paraId="7DEDC098" w14:textId="77777777" w:rsidR="00570F1E" w:rsidRPr="009B39A0" w:rsidRDefault="00570F1E" w:rsidP="00570F1E">
            <w:pPr>
              <w:pStyle w:val="Texttabulky-sted"/>
            </w:pPr>
          </w:p>
        </w:tc>
      </w:tr>
      <w:tr w:rsidR="0093409E" w:rsidRPr="009B39A0" w14:paraId="2138E9D4" w14:textId="77777777" w:rsidTr="00FE0EDD">
        <w:trPr>
          <w:trHeight w:val="340"/>
          <w:jc w:val="center"/>
        </w:trPr>
        <w:tc>
          <w:tcPr>
            <w:tcW w:w="4339" w:type="pct"/>
            <w:tcBorders>
              <w:top w:val="nil"/>
              <w:bottom w:val="dashed" w:sz="4" w:space="0" w:color="auto"/>
            </w:tcBorders>
            <w:shd w:val="clear" w:color="auto" w:fill="auto"/>
            <w:vAlign w:val="center"/>
          </w:tcPr>
          <w:p w14:paraId="6ECCB810" w14:textId="77777777" w:rsidR="00570F1E" w:rsidRPr="009B39A0" w:rsidRDefault="00570F1E" w:rsidP="007247D3">
            <w:pPr>
              <w:pStyle w:val="Texttabulky"/>
              <w:numPr>
                <w:ilvl w:val="0"/>
                <w:numId w:val="9"/>
              </w:numPr>
              <w:tabs>
                <w:tab w:val="clear" w:pos="454"/>
                <w:tab w:val="left" w:pos="357"/>
              </w:tabs>
            </w:pPr>
            <w:r w:rsidRPr="009B39A0">
              <w:t>Omezit eutrofizaci a intenzitu hospodaření v krajině</w:t>
            </w:r>
          </w:p>
        </w:tc>
        <w:tc>
          <w:tcPr>
            <w:tcW w:w="661" w:type="pct"/>
            <w:tcBorders>
              <w:top w:val="nil"/>
              <w:bottom w:val="dashed" w:sz="4" w:space="0" w:color="auto"/>
            </w:tcBorders>
            <w:shd w:val="clear" w:color="auto" w:fill="auto"/>
            <w:vAlign w:val="center"/>
          </w:tcPr>
          <w:p w14:paraId="3EBE2FB4" w14:textId="77777777" w:rsidR="00570F1E" w:rsidRPr="009B39A0" w:rsidRDefault="00570F1E" w:rsidP="00570F1E">
            <w:pPr>
              <w:pStyle w:val="Texttabulky-sted"/>
            </w:pPr>
            <w:r w:rsidRPr="009B39A0">
              <w:t>0</w:t>
            </w:r>
          </w:p>
        </w:tc>
      </w:tr>
      <w:tr w:rsidR="0093409E" w:rsidRPr="009B39A0" w14:paraId="1517DC7D" w14:textId="77777777" w:rsidTr="00FE0EDD">
        <w:trPr>
          <w:trHeight w:val="340"/>
          <w:jc w:val="center"/>
        </w:trPr>
        <w:tc>
          <w:tcPr>
            <w:tcW w:w="4339" w:type="pct"/>
            <w:tcBorders>
              <w:top w:val="dashed" w:sz="4" w:space="0" w:color="auto"/>
              <w:bottom w:val="dashed" w:sz="4" w:space="0" w:color="auto"/>
            </w:tcBorders>
            <w:shd w:val="clear" w:color="auto" w:fill="auto"/>
            <w:vAlign w:val="center"/>
          </w:tcPr>
          <w:p w14:paraId="1F6F30E6" w14:textId="77777777" w:rsidR="00570F1E" w:rsidRPr="009B39A0" w:rsidRDefault="00570F1E" w:rsidP="007247D3">
            <w:pPr>
              <w:pStyle w:val="Texttabulky"/>
              <w:numPr>
                <w:ilvl w:val="0"/>
                <w:numId w:val="9"/>
              </w:numPr>
              <w:tabs>
                <w:tab w:val="clear" w:pos="454"/>
                <w:tab w:val="left" w:pos="357"/>
              </w:tabs>
            </w:pPr>
            <w:r w:rsidRPr="009B39A0">
              <w:t>Zajistit udržitelné využívání lesa</w:t>
            </w:r>
          </w:p>
        </w:tc>
        <w:tc>
          <w:tcPr>
            <w:tcW w:w="661" w:type="pct"/>
            <w:tcBorders>
              <w:top w:val="dashed" w:sz="4" w:space="0" w:color="auto"/>
              <w:bottom w:val="dashed" w:sz="4" w:space="0" w:color="auto"/>
            </w:tcBorders>
            <w:shd w:val="clear" w:color="auto" w:fill="auto"/>
            <w:vAlign w:val="center"/>
          </w:tcPr>
          <w:p w14:paraId="07B3BAF4" w14:textId="77777777" w:rsidR="00570F1E" w:rsidRPr="009B39A0" w:rsidRDefault="00570F1E" w:rsidP="00570F1E">
            <w:pPr>
              <w:pStyle w:val="Texttabulky-sted"/>
            </w:pPr>
            <w:r w:rsidRPr="009B39A0">
              <w:t>0</w:t>
            </w:r>
          </w:p>
        </w:tc>
      </w:tr>
      <w:tr w:rsidR="0093409E" w:rsidRPr="009B39A0" w14:paraId="59FC7B6C" w14:textId="77777777" w:rsidTr="00FE0EDD">
        <w:trPr>
          <w:trHeight w:val="340"/>
          <w:jc w:val="center"/>
        </w:trPr>
        <w:tc>
          <w:tcPr>
            <w:tcW w:w="4339" w:type="pct"/>
            <w:tcBorders>
              <w:top w:val="dashed" w:sz="4" w:space="0" w:color="auto"/>
              <w:bottom w:val="dashed" w:sz="4" w:space="0" w:color="auto"/>
            </w:tcBorders>
            <w:shd w:val="clear" w:color="auto" w:fill="auto"/>
            <w:vAlign w:val="center"/>
          </w:tcPr>
          <w:p w14:paraId="4F726394" w14:textId="77777777" w:rsidR="00570F1E" w:rsidRPr="009B39A0" w:rsidRDefault="00570F1E" w:rsidP="007247D3">
            <w:pPr>
              <w:pStyle w:val="Texttabulky"/>
              <w:numPr>
                <w:ilvl w:val="0"/>
                <w:numId w:val="9"/>
              </w:numPr>
              <w:tabs>
                <w:tab w:val="clear" w:pos="454"/>
                <w:tab w:val="left" w:pos="357"/>
              </w:tabs>
            </w:pPr>
            <w:r w:rsidRPr="009B39A0">
              <w:t>Pečovat o příznivý stav půd a vod v lesích</w:t>
            </w:r>
          </w:p>
        </w:tc>
        <w:tc>
          <w:tcPr>
            <w:tcW w:w="661" w:type="pct"/>
            <w:tcBorders>
              <w:top w:val="dashed" w:sz="4" w:space="0" w:color="auto"/>
              <w:bottom w:val="dashed" w:sz="4" w:space="0" w:color="auto"/>
            </w:tcBorders>
            <w:shd w:val="clear" w:color="auto" w:fill="auto"/>
            <w:vAlign w:val="center"/>
          </w:tcPr>
          <w:p w14:paraId="7262F922" w14:textId="77777777" w:rsidR="00570F1E" w:rsidRPr="009B39A0" w:rsidRDefault="00570F1E" w:rsidP="00570F1E">
            <w:pPr>
              <w:pStyle w:val="Texttabulky-sted"/>
            </w:pPr>
            <w:r w:rsidRPr="009B39A0">
              <w:t>0</w:t>
            </w:r>
          </w:p>
        </w:tc>
      </w:tr>
      <w:tr w:rsidR="0093409E" w:rsidRPr="009B39A0" w14:paraId="0ADF8833" w14:textId="77777777" w:rsidTr="00FE0EDD">
        <w:trPr>
          <w:trHeight w:val="340"/>
          <w:jc w:val="center"/>
        </w:trPr>
        <w:tc>
          <w:tcPr>
            <w:tcW w:w="4339" w:type="pct"/>
            <w:tcBorders>
              <w:top w:val="dashed" w:sz="4" w:space="0" w:color="auto"/>
              <w:bottom w:val="dashed" w:sz="4" w:space="0" w:color="auto"/>
            </w:tcBorders>
            <w:vAlign w:val="center"/>
          </w:tcPr>
          <w:p w14:paraId="4617B1A1" w14:textId="77777777" w:rsidR="00570F1E" w:rsidRPr="009B39A0" w:rsidRDefault="00570F1E" w:rsidP="007247D3">
            <w:pPr>
              <w:pStyle w:val="Texttabulky"/>
              <w:numPr>
                <w:ilvl w:val="0"/>
                <w:numId w:val="9"/>
              </w:numPr>
              <w:tabs>
                <w:tab w:val="clear" w:pos="454"/>
                <w:tab w:val="left" w:pos="357"/>
              </w:tabs>
            </w:pPr>
            <w:r w:rsidRPr="009B39A0">
              <w:t>Omezit znečištění a zlepšit fyzikálně-chemickou kvalitu vody</w:t>
            </w:r>
          </w:p>
        </w:tc>
        <w:tc>
          <w:tcPr>
            <w:tcW w:w="661" w:type="pct"/>
            <w:tcBorders>
              <w:top w:val="dashed" w:sz="4" w:space="0" w:color="auto"/>
              <w:bottom w:val="dashed" w:sz="4" w:space="0" w:color="auto"/>
            </w:tcBorders>
            <w:shd w:val="clear" w:color="auto" w:fill="FFFFFF" w:themeFill="background1"/>
            <w:vAlign w:val="center"/>
          </w:tcPr>
          <w:p w14:paraId="16064DB3" w14:textId="77777777" w:rsidR="00570F1E" w:rsidRPr="009B39A0" w:rsidRDefault="00570F1E" w:rsidP="00570F1E">
            <w:pPr>
              <w:pStyle w:val="Texttabulky-sted"/>
            </w:pPr>
            <w:r w:rsidRPr="009B39A0">
              <w:t>0</w:t>
            </w:r>
          </w:p>
        </w:tc>
      </w:tr>
      <w:tr w:rsidR="0093409E" w:rsidRPr="009B39A0" w14:paraId="4A0ED8A4" w14:textId="77777777" w:rsidTr="00FE0EDD">
        <w:trPr>
          <w:trHeight w:val="340"/>
          <w:jc w:val="center"/>
        </w:trPr>
        <w:tc>
          <w:tcPr>
            <w:tcW w:w="4339" w:type="pct"/>
            <w:tcBorders>
              <w:top w:val="dashed" w:sz="4" w:space="0" w:color="auto"/>
              <w:bottom w:val="dashed" w:sz="4" w:space="0" w:color="auto"/>
            </w:tcBorders>
            <w:shd w:val="clear" w:color="auto" w:fill="auto"/>
            <w:vAlign w:val="center"/>
          </w:tcPr>
          <w:p w14:paraId="3C78BA89" w14:textId="77777777" w:rsidR="00570F1E" w:rsidRPr="009B39A0" w:rsidRDefault="00570F1E" w:rsidP="007247D3">
            <w:pPr>
              <w:pStyle w:val="Texttabulky"/>
              <w:numPr>
                <w:ilvl w:val="0"/>
                <w:numId w:val="9"/>
              </w:numPr>
              <w:tabs>
                <w:tab w:val="clear" w:pos="454"/>
                <w:tab w:val="left" w:pos="357"/>
              </w:tabs>
            </w:pPr>
            <w:r w:rsidRPr="009B39A0">
              <w:t>Obnovovat krajinné prvky, zajistit průchodnost a ekologicky udržitelný hydrologický režim vodních toků</w:t>
            </w:r>
          </w:p>
        </w:tc>
        <w:tc>
          <w:tcPr>
            <w:tcW w:w="661" w:type="pct"/>
            <w:tcBorders>
              <w:top w:val="dashed" w:sz="4" w:space="0" w:color="auto"/>
              <w:bottom w:val="dashed" w:sz="4" w:space="0" w:color="auto"/>
            </w:tcBorders>
            <w:shd w:val="clear" w:color="auto" w:fill="auto"/>
            <w:vAlign w:val="center"/>
          </w:tcPr>
          <w:p w14:paraId="7E98E179" w14:textId="77777777" w:rsidR="00570F1E" w:rsidRPr="009B39A0" w:rsidRDefault="00570F1E" w:rsidP="00570F1E">
            <w:pPr>
              <w:pStyle w:val="Texttabulky-sted"/>
            </w:pPr>
            <w:r w:rsidRPr="009B39A0">
              <w:t>0</w:t>
            </w:r>
          </w:p>
        </w:tc>
      </w:tr>
      <w:tr w:rsidR="0093409E" w:rsidRPr="009B39A0" w14:paraId="22AB5DC3" w14:textId="77777777" w:rsidTr="00FE0EDD">
        <w:trPr>
          <w:trHeight w:val="340"/>
          <w:jc w:val="center"/>
        </w:trPr>
        <w:tc>
          <w:tcPr>
            <w:tcW w:w="4339" w:type="pct"/>
            <w:tcBorders>
              <w:top w:val="dashed" w:sz="4" w:space="0" w:color="auto"/>
              <w:bottom w:val="dashed" w:sz="4" w:space="0" w:color="auto"/>
            </w:tcBorders>
            <w:vAlign w:val="center"/>
          </w:tcPr>
          <w:p w14:paraId="3699E4D2" w14:textId="77777777" w:rsidR="00570F1E" w:rsidRPr="009B39A0" w:rsidRDefault="00570F1E" w:rsidP="007247D3">
            <w:pPr>
              <w:pStyle w:val="Texttabulky"/>
              <w:numPr>
                <w:ilvl w:val="0"/>
                <w:numId w:val="9"/>
              </w:numPr>
              <w:tabs>
                <w:tab w:val="clear" w:pos="454"/>
                <w:tab w:val="left" w:pos="357"/>
              </w:tabs>
            </w:pPr>
            <w:r w:rsidRPr="009B39A0">
              <w:t>Obnovovat krajinné prvky, zajistit průchodnost vodních toků</w:t>
            </w:r>
          </w:p>
        </w:tc>
        <w:tc>
          <w:tcPr>
            <w:tcW w:w="661" w:type="pct"/>
            <w:tcBorders>
              <w:top w:val="dashed" w:sz="4" w:space="0" w:color="auto"/>
              <w:bottom w:val="dashed" w:sz="4" w:space="0" w:color="auto"/>
            </w:tcBorders>
            <w:shd w:val="clear" w:color="auto" w:fill="auto"/>
            <w:vAlign w:val="center"/>
          </w:tcPr>
          <w:p w14:paraId="48EC0C94" w14:textId="60FE0FA7" w:rsidR="00570F1E" w:rsidRPr="009B39A0" w:rsidRDefault="00B96751" w:rsidP="00B96751">
            <w:pPr>
              <w:pStyle w:val="Texttabulky-sted"/>
            </w:pPr>
            <w:r w:rsidRPr="009B39A0">
              <w:t>0</w:t>
            </w:r>
          </w:p>
        </w:tc>
      </w:tr>
      <w:tr w:rsidR="0093409E" w:rsidRPr="009B39A0" w14:paraId="44D7D5D0" w14:textId="77777777" w:rsidTr="00FE0EDD">
        <w:trPr>
          <w:trHeight w:val="340"/>
          <w:jc w:val="center"/>
        </w:trPr>
        <w:tc>
          <w:tcPr>
            <w:tcW w:w="4339" w:type="pct"/>
            <w:tcBorders>
              <w:top w:val="dashed" w:sz="4" w:space="0" w:color="auto"/>
              <w:bottom w:val="dashed" w:sz="4" w:space="0" w:color="auto"/>
            </w:tcBorders>
            <w:vAlign w:val="center"/>
          </w:tcPr>
          <w:p w14:paraId="2338CD12" w14:textId="77777777" w:rsidR="00570F1E" w:rsidRPr="009B39A0" w:rsidRDefault="00570F1E" w:rsidP="007247D3">
            <w:pPr>
              <w:pStyle w:val="Texttabulky"/>
              <w:numPr>
                <w:ilvl w:val="0"/>
                <w:numId w:val="9"/>
              </w:numPr>
              <w:tabs>
                <w:tab w:val="clear" w:pos="454"/>
                <w:tab w:val="left" w:pos="357"/>
              </w:tabs>
            </w:pPr>
            <w:r w:rsidRPr="009B39A0">
              <w:t>Zvýšit retenční schopnosti krajiny</w:t>
            </w:r>
          </w:p>
        </w:tc>
        <w:tc>
          <w:tcPr>
            <w:tcW w:w="661" w:type="pct"/>
            <w:tcBorders>
              <w:top w:val="dashed" w:sz="4" w:space="0" w:color="auto"/>
              <w:bottom w:val="dashed" w:sz="4" w:space="0" w:color="auto"/>
            </w:tcBorders>
            <w:shd w:val="clear" w:color="auto" w:fill="EAF1DD" w:themeFill="accent3" w:themeFillTint="33"/>
            <w:vAlign w:val="center"/>
          </w:tcPr>
          <w:p w14:paraId="551FED1A" w14:textId="77777777" w:rsidR="00570F1E" w:rsidRPr="009B39A0" w:rsidRDefault="00570F1E" w:rsidP="00570F1E">
            <w:pPr>
              <w:pStyle w:val="Texttabulky-sted"/>
            </w:pPr>
            <w:r w:rsidRPr="009B39A0">
              <w:t>1</w:t>
            </w:r>
          </w:p>
        </w:tc>
      </w:tr>
      <w:tr w:rsidR="0093409E" w:rsidRPr="009B39A0" w14:paraId="12B22656" w14:textId="77777777" w:rsidTr="00FE0EDD">
        <w:trPr>
          <w:trHeight w:val="340"/>
          <w:jc w:val="center"/>
        </w:trPr>
        <w:tc>
          <w:tcPr>
            <w:tcW w:w="4339" w:type="pct"/>
            <w:tcBorders>
              <w:top w:val="dashed" w:sz="4" w:space="0" w:color="auto"/>
              <w:bottom w:val="dashed" w:sz="4" w:space="0" w:color="auto"/>
            </w:tcBorders>
            <w:shd w:val="clear" w:color="auto" w:fill="auto"/>
            <w:vAlign w:val="center"/>
          </w:tcPr>
          <w:p w14:paraId="27325E76" w14:textId="77777777" w:rsidR="00570F1E" w:rsidRPr="009B39A0" w:rsidRDefault="00570F1E" w:rsidP="007247D3">
            <w:pPr>
              <w:pStyle w:val="Texttabulky"/>
              <w:numPr>
                <w:ilvl w:val="0"/>
                <w:numId w:val="9"/>
              </w:numPr>
              <w:tabs>
                <w:tab w:val="clear" w:pos="454"/>
                <w:tab w:val="left" w:pos="357"/>
              </w:tabs>
            </w:pPr>
            <w:r w:rsidRPr="009B39A0">
              <w:t>Snížit riziko vodní a větrné eroze a zvýšit obsah organické hmoty v půdě</w:t>
            </w:r>
          </w:p>
        </w:tc>
        <w:tc>
          <w:tcPr>
            <w:tcW w:w="661" w:type="pct"/>
            <w:tcBorders>
              <w:top w:val="dashed" w:sz="4" w:space="0" w:color="auto"/>
              <w:bottom w:val="dashed" w:sz="4" w:space="0" w:color="auto"/>
            </w:tcBorders>
            <w:shd w:val="clear" w:color="auto" w:fill="auto"/>
            <w:vAlign w:val="center"/>
          </w:tcPr>
          <w:p w14:paraId="525E9CCC" w14:textId="77777777" w:rsidR="00570F1E" w:rsidRPr="009B39A0" w:rsidRDefault="00570F1E" w:rsidP="00570F1E">
            <w:pPr>
              <w:pStyle w:val="Texttabulky-sted"/>
            </w:pPr>
            <w:r w:rsidRPr="009B39A0">
              <w:t>0</w:t>
            </w:r>
          </w:p>
        </w:tc>
      </w:tr>
      <w:tr w:rsidR="0093409E" w:rsidRPr="009B39A0" w14:paraId="70E2B246" w14:textId="77777777" w:rsidTr="00FE0EDD">
        <w:trPr>
          <w:trHeight w:val="340"/>
          <w:jc w:val="center"/>
        </w:trPr>
        <w:tc>
          <w:tcPr>
            <w:tcW w:w="4339" w:type="pct"/>
            <w:tcBorders>
              <w:top w:val="dashed" w:sz="4" w:space="0" w:color="auto"/>
              <w:bottom w:val="dashed" w:sz="4" w:space="0" w:color="auto"/>
            </w:tcBorders>
            <w:vAlign w:val="center"/>
          </w:tcPr>
          <w:p w14:paraId="57757E1E" w14:textId="77777777" w:rsidR="00570F1E" w:rsidRPr="009B39A0" w:rsidRDefault="00570F1E" w:rsidP="007247D3">
            <w:pPr>
              <w:pStyle w:val="Texttabulky"/>
              <w:numPr>
                <w:ilvl w:val="0"/>
                <w:numId w:val="9"/>
              </w:numPr>
              <w:tabs>
                <w:tab w:val="clear" w:pos="454"/>
                <w:tab w:val="left" w:pos="357"/>
              </w:tabs>
            </w:pPr>
            <w:r w:rsidRPr="009B39A0">
              <w:t>Omezit negativní vlivy suburbanizace na ekologickou stabilitu krajiny</w:t>
            </w:r>
          </w:p>
        </w:tc>
        <w:tc>
          <w:tcPr>
            <w:tcW w:w="661" w:type="pct"/>
            <w:tcBorders>
              <w:top w:val="dashed" w:sz="4" w:space="0" w:color="auto"/>
              <w:bottom w:val="dashed" w:sz="4" w:space="0" w:color="auto"/>
            </w:tcBorders>
            <w:shd w:val="clear" w:color="auto" w:fill="8DB3E2" w:themeFill="text2" w:themeFillTint="66"/>
            <w:vAlign w:val="center"/>
          </w:tcPr>
          <w:p w14:paraId="51742CAC" w14:textId="77777777" w:rsidR="00570F1E" w:rsidRPr="009B39A0" w:rsidRDefault="00570F1E" w:rsidP="00570F1E">
            <w:pPr>
              <w:pStyle w:val="Texttabulky-sted"/>
            </w:pPr>
            <w:r w:rsidRPr="009B39A0">
              <w:t>2</w:t>
            </w:r>
          </w:p>
        </w:tc>
      </w:tr>
      <w:tr w:rsidR="0093409E" w:rsidRPr="009B39A0" w14:paraId="177ECC81" w14:textId="77777777" w:rsidTr="00FE0EDD">
        <w:trPr>
          <w:trHeight w:val="340"/>
          <w:jc w:val="center"/>
        </w:trPr>
        <w:tc>
          <w:tcPr>
            <w:tcW w:w="4339" w:type="pct"/>
            <w:tcBorders>
              <w:top w:val="dashed" w:sz="4" w:space="0" w:color="auto"/>
              <w:bottom w:val="dashed" w:sz="4" w:space="0" w:color="auto"/>
            </w:tcBorders>
            <w:vAlign w:val="center"/>
          </w:tcPr>
          <w:p w14:paraId="43DE27EF" w14:textId="77777777" w:rsidR="00570F1E" w:rsidRPr="009B39A0" w:rsidRDefault="00570F1E" w:rsidP="007247D3">
            <w:pPr>
              <w:pStyle w:val="Texttabulky"/>
              <w:numPr>
                <w:ilvl w:val="0"/>
                <w:numId w:val="9"/>
              </w:numPr>
              <w:tabs>
                <w:tab w:val="clear" w:pos="454"/>
                <w:tab w:val="left" w:pos="357"/>
              </w:tabs>
            </w:pPr>
            <w:r w:rsidRPr="009B39A0">
              <w:t>Zlepšit režim ochrany významných krajinných prvků</w:t>
            </w:r>
          </w:p>
        </w:tc>
        <w:tc>
          <w:tcPr>
            <w:tcW w:w="661" w:type="pct"/>
            <w:tcBorders>
              <w:top w:val="dashed" w:sz="4" w:space="0" w:color="auto"/>
              <w:bottom w:val="dashed" w:sz="4" w:space="0" w:color="auto"/>
            </w:tcBorders>
            <w:shd w:val="clear" w:color="auto" w:fill="auto"/>
            <w:vAlign w:val="center"/>
          </w:tcPr>
          <w:p w14:paraId="3CAEC315" w14:textId="02CBDB97" w:rsidR="00570F1E" w:rsidRPr="009B39A0" w:rsidRDefault="00B96751" w:rsidP="00570F1E">
            <w:pPr>
              <w:pStyle w:val="Texttabulky-sted"/>
            </w:pPr>
            <w:r w:rsidRPr="009B39A0">
              <w:t>0</w:t>
            </w:r>
          </w:p>
        </w:tc>
      </w:tr>
      <w:tr w:rsidR="0093409E" w:rsidRPr="009B39A0" w14:paraId="117780FB" w14:textId="77777777" w:rsidTr="00FE0EDD">
        <w:trPr>
          <w:trHeight w:val="340"/>
          <w:jc w:val="center"/>
        </w:trPr>
        <w:tc>
          <w:tcPr>
            <w:tcW w:w="4339" w:type="pct"/>
            <w:tcBorders>
              <w:top w:val="dashed" w:sz="4" w:space="0" w:color="auto"/>
            </w:tcBorders>
            <w:vAlign w:val="center"/>
          </w:tcPr>
          <w:p w14:paraId="76783C77" w14:textId="77777777" w:rsidR="00570F1E" w:rsidRPr="009B39A0" w:rsidRDefault="00570F1E" w:rsidP="007247D3">
            <w:pPr>
              <w:pStyle w:val="Texttabulky"/>
              <w:numPr>
                <w:ilvl w:val="0"/>
                <w:numId w:val="10"/>
              </w:numPr>
              <w:tabs>
                <w:tab w:val="clear" w:pos="454"/>
                <w:tab w:val="left" w:pos="357"/>
              </w:tabs>
            </w:pPr>
            <w:r w:rsidRPr="009B39A0">
              <w:t>Zvýšit propojenost krajiny</w:t>
            </w:r>
          </w:p>
        </w:tc>
        <w:tc>
          <w:tcPr>
            <w:tcW w:w="661" w:type="pct"/>
            <w:tcBorders>
              <w:top w:val="dashed" w:sz="4" w:space="0" w:color="auto"/>
            </w:tcBorders>
            <w:shd w:val="clear" w:color="auto" w:fill="EAF1DD" w:themeFill="accent3" w:themeFillTint="33"/>
            <w:vAlign w:val="center"/>
          </w:tcPr>
          <w:p w14:paraId="7DB485A2" w14:textId="4BF45343" w:rsidR="00570F1E" w:rsidRPr="009B39A0" w:rsidRDefault="00B96751" w:rsidP="00570F1E">
            <w:pPr>
              <w:pStyle w:val="Texttabulky-sted"/>
            </w:pPr>
            <w:r w:rsidRPr="009B39A0">
              <w:t>1</w:t>
            </w:r>
          </w:p>
        </w:tc>
      </w:tr>
    </w:tbl>
    <w:p w14:paraId="71A41644" w14:textId="77777777" w:rsidR="00FE0EDD" w:rsidRDefault="00FE0EDD"/>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15"/>
        <w:gridCol w:w="1245"/>
      </w:tblGrid>
      <w:tr w:rsidR="009B39A0" w:rsidRPr="009B39A0" w14:paraId="2FDA5A27" w14:textId="77777777" w:rsidTr="009B39A0">
        <w:trPr>
          <w:tblHeader/>
          <w:jc w:val="center"/>
        </w:trPr>
        <w:tc>
          <w:tcPr>
            <w:tcW w:w="4313" w:type="pct"/>
            <w:vAlign w:val="center"/>
          </w:tcPr>
          <w:p w14:paraId="0E4E0F51" w14:textId="5201B1DE" w:rsidR="00570F1E" w:rsidRPr="009B39A0" w:rsidRDefault="00E350ED" w:rsidP="009B39A0">
            <w:pPr>
              <w:pStyle w:val="Zhlavtabulky2"/>
            </w:pPr>
            <w:r w:rsidRPr="009B39A0">
              <w:t xml:space="preserve">Státní program ochrany přírody a krajiny ČR pro období 2020 – 2025 (2020) </w:t>
            </w:r>
          </w:p>
        </w:tc>
        <w:tc>
          <w:tcPr>
            <w:tcW w:w="687" w:type="pct"/>
            <w:shd w:val="clear" w:color="auto" w:fill="auto"/>
            <w:vAlign w:val="center"/>
          </w:tcPr>
          <w:p w14:paraId="63AE46AE" w14:textId="77777777" w:rsidR="00570F1E" w:rsidRPr="009B39A0" w:rsidRDefault="00570F1E" w:rsidP="00570F1E">
            <w:pPr>
              <w:pStyle w:val="Zhlavtabulky2"/>
            </w:pPr>
            <w:r w:rsidRPr="009B39A0">
              <w:t>Hodnocení vzájemných vazeb</w:t>
            </w:r>
          </w:p>
        </w:tc>
      </w:tr>
      <w:tr w:rsidR="009B39A0" w:rsidRPr="009B39A0" w14:paraId="5CB6686B" w14:textId="77777777" w:rsidTr="009B39A0">
        <w:trPr>
          <w:jc w:val="center"/>
        </w:trPr>
        <w:tc>
          <w:tcPr>
            <w:tcW w:w="4313" w:type="pct"/>
            <w:vAlign w:val="center"/>
          </w:tcPr>
          <w:p w14:paraId="66C154F2" w14:textId="2236D633" w:rsidR="00570F1E" w:rsidRPr="009B39A0" w:rsidRDefault="009B39A0" w:rsidP="00570F1E">
            <w:pPr>
              <w:pStyle w:val="Texttabulky"/>
            </w:pPr>
            <w:r w:rsidRPr="009B39A0">
              <w:t>Zvýšit množství příležitostí a zlepšit podmínky pro kontakt lidí s přírodou a krajinou</w:t>
            </w:r>
          </w:p>
        </w:tc>
        <w:tc>
          <w:tcPr>
            <w:tcW w:w="687" w:type="pct"/>
            <w:shd w:val="clear" w:color="auto" w:fill="auto"/>
            <w:vAlign w:val="center"/>
          </w:tcPr>
          <w:p w14:paraId="21E4AC65" w14:textId="00C865B9" w:rsidR="00570F1E" w:rsidRPr="009B39A0" w:rsidRDefault="009B39A0" w:rsidP="00570F1E">
            <w:pPr>
              <w:pStyle w:val="Texttabulky-sted"/>
            </w:pPr>
            <w:r w:rsidRPr="009B39A0">
              <w:t>0</w:t>
            </w:r>
          </w:p>
        </w:tc>
      </w:tr>
      <w:tr w:rsidR="009B39A0" w:rsidRPr="009B39A0" w14:paraId="090734DF" w14:textId="77777777" w:rsidTr="00570F1E">
        <w:trPr>
          <w:jc w:val="center"/>
        </w:trPr>
        <w:tc>
          <w:tcPr>
            <w:tcW w:w="4313" w:type="pct"/>
            <w:vAlign w:val="center"/>
          </w:tcPr>
          <w:p w14:paraId="45EFCE18" w14:textId="1C7F12D2" w:rsidR="00570F1E" w:rsidRPr="009B39A0" w:rsidRDefault="009B39A0" w:rsidP="00570F1E">
            <w:pPr>
              <w:pStyle w:val="Texttabulky"/>
            </w:pPr>
            <w:r w:rsidRPr="009B39A0">
              <w:t>Získat podporu vlastníků a uživatelů pozemků pro ochranu přírody a krajiny</w:t>
            </w:r>
          </w:p>
        </w:tc>
        <w:tc>
          <w:tcPr>
            <w:tcW w:w="687" w:type="pct"/>
            <w:shd w:val="clear" w:color="auto" w:fill="auto"/>
            <w:vAlign w:val="center"/>
          </w:tcPr>
          <w:p w14:paraId="1BC2536D" w14:textId="22F31093" w:rsidR="00570F1E" w:rsidRPr="009B39A0" w:rsidRDefault="009B39A0" w:rsidP="00570F1E">
            <w:pPr>
              <w:pStyle w:val="Texttabulky-sted"/>
            </w:pPr>
            <w:r w:rsidRPr="009B39A0">
              <w:t>0</w:t>
            </w:r>
          </w:p>
        </w:tc>
      </w:tr>
    </w:tbl>
    <w:p w14:paraId="55C04561" w14:textId="77777777" w:rsidR="00570F1E" w:rsidRPr="009B39A0" w:rsidRDefault="00570F1E" w:rsidP="00570F1E"/>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93409E" w:rsidRPr="0093409E" w14:paraId="51B09F33" w14:textId="77777777" w:rsidTr="00570F1E">
        <w:trPr>
          <w:tblHeader/>
          <w:jc w:val="center"/>
        </w:trPr>
        <w:tc>
          <w:tcPr>
            <w:tcW w:w="4339" w:type="pct"/>
            <w:tcBorders>
              <w:bottom w:val="single" w:sz="4" w:space="0" w:color="auto"/>
            </w:tcBorders>
            <w:vAlign w:val="center"/>
          </w:tcPr>
          <w:p w14:paraId="47738B3D" w14:textId="77777777" w:rsidR="00570F1E" w:rsidRPr="009B39A0" w:rsidRDefault="00570F1E" w:rsidP="00570F1E">
            <w:pPr>
              <w:pStyle w:val="Zhlavtabulky2"/>
            </w:pPr>
            <w:r w:rsidRPr="009B39A0">
              <w:t>Aktualizace národního programu snižování emisí ČR (2019)</w:t>
            </w:r>
          </w:p>
        </w:tc>
        <w:tc>
          <w:tcPr>
            <w:tcW w:w="661" w:type="pct"/>
            <w:tcBorders>
              <w:bottom w:val="single" w:sz="4" w:space="0" w:color="auto"/>
            </w:tcBorders>
            <w:vAlign w:val="center"/>
          </w:tcPr>
          <w:p w14:paraId="36B17A61" w14:textId="77777777" w:rsidR="00570F1E" w:rsidRPr="009B39A0" w:rsidRDefault="00570F1E" w:rsidP="00570F1E">
            <w:pPr>
              <w:pStyle w:val="Zhlavtabulky2"/>
            </w:pPr>
            <w:r w:rsidRPr="009B39A0">
              <w:t>Hodnocení vzájemných vazeb</w:t>
            </w:r>
          </w:p>
        </w:tc>
      </w:tr>
      <w:tr w:rsidR="0093409E" w:rsidRPr="0093409E" w14:paraId="6888E9DB" w14:textId="77777777" w:rsidTr="00570F1E">
        <w:trPr>
          <w:trHeight w:val="348"/>
          <w:jc w:val="center"/>
        </w:trPr>
        <w:tc>
          <w:tcPr>
            <w:tcW w:w="4339" w:type="pct"/>
            <w:tcBorders>
              <w:bottom w:val="nil"/>
            </w:tcBorders>
            <w:vAlign w:val="center"/>
          </w:tcPr>
          <w:p w14:paraId="7FD837B2" w14:textId="77777777" w:rsidR="00570F1E" w:rsidRPr="009B39A0" w:rsidRDefault="00570F1E" w:rsidP="00570F1E">
            <w:pPr>
              <w:pStyle w:val="Texttabulky"/>
            </w:pPr>
            <w:r w:rsidRPr="009B39A0">
              <w:t>Hlavní specifické cíle:</w:t>
            </w:r>
          </w:p>
        </w:tc>
        <w:tc>
          <w:tcPr>
            <w:tcW w:w="661" w:type="pct"/>
            <w:tcBorders>
              <w:bottom w:val="nil"/>
            </w:tcBorders>
            <w:vAlign w:val="center"/>
          </w:tcPr>
          <w:p w14:paraId="24DDB581" w14:textId="77777777" w:rsidR="00570F1E" w:rsidRPr="009B39A0" w:rsidRDefault="00570F1E" w:rsidP="00570F1E">
            <w:pPr>
              <w:pStyle w:val="Texttabulky-sted"/>
            </w:pPr>
          </w:p>
        </w:tc>
      </w:tr>
      <w:tr w:rsidR="0093409E" w:rsidRPr="0093409E" w14:paraId="5C3A1A4C" w14:textId="77777777" w:rsidTr="00570F1E">
        <w:trPr>
          <w:trHeight w:val="828"/>
          <w:jc w:val="center"/>
        </w:trPr>
        <w:tc>
          <w:tcPr>
            <w:tcW w:w="4339" w:type="pct"/>
            <w:tcBorders>
              <w:top w:val="nil"/>
              <w:bottom w:val="dashed" w:sz="4" w:space="0" w:color="auto"/>
            </w:tcBorders>
            <w:vAlign w:val="center"/>
          </w:tcPr>
          <w:p w14:paraId="67806826" w14:textId="77777777" w:rsidR="00570F1E" w:rsidRPr="009B39A0" w:rsidRDefault="00570F1E" w:rsidP="007247D3">
            <w:pPr>
              <w:pStyle w:val="Texttabulky"/>
              <w:numPr>
                <w:ilvl w:val="0"/>
                <w:numId w:val="11"/>
              </w:numPr>
              <w:tabs>
                <w:tab w:val="left" w:pos="357"/>
              </w:tabs>
            </w:pPr>
            <w:r w:rsidRPr="009B39A0">
              <w:t>Plnění národních závazků ke snížení emisí stanovených pro roky 2020, 2025 a 2030 v souladu se směrnicí Evropského parlamentu a Rady (EU) 2016/2284 ze dne 14. prosince 2016 o snížení národních emisí některých látek znečišťujících ovzduší</w:t>
            </w:r>
          </w:p>
        </w:tc>
        <w:tc>
          <w:tcPr>
            <w:tcW w:w="661" w:type="pct"/>
            <w:tcBorders>
              <w:top w:val="nil"/>
              <w:bottom w:val="dashed" w:sz="4" w:space="0" w:color="auto"/>
            </w:tcBorders>
            <w:vAlign w:val="center"/>
          </w:tcPr>
          <w:p w14:paraId="442861BB" w14:textId="77777777" w:rsidR="00570F1E" w:rsidRPr="009B39A0" w:rsidRDefault="00570F1E" w:rsidP="00570F1E">
            <w:pPr>
              <w:pStyle w:val="Texttabulky-sted"/>
            </w:pPr>
            <w:r w:rsidRPr="009B39A0">
              <w:t>0</w:t>
            </w:r>
          </w:p>
        </w:tc>
      </w:tr>
      <w:tr w:rsidR="0093409E" w:rsidRPr="0093409E" w14:paraId="1C2624C7" w14:textId="77777777" w:rsidTr="00570F1E">
        <w:trPr>
          <w:trHeight w:val="444"/>
          <w:jc w:val="center"/>
        </w:trPr>
        <w:tc>
          <w:tcPr>
            <w:tcW w:w="4339" w:type="pct"/>
            <w:tcBorders>
              <w:top w:val="dashed" w:sz="4" w:space="0" w:color="auto"/>
            </w:tcBorders>
            <w:vAlign w:val="center"/>
          </w:tcPr>
          <w:p w14:paraId="3C0FCDDF" w14:textId="77777777" w:rsidR="00570F1E" w:rsidRPr="009B39A0" w:rsidRDefault="00570F1E" w:rsidP="007247D3">
            <w:pPr>
              <w:pStyle w:val="Texttabulky"/>
              <w:numPr>
                <w:ilvl w:val="0"/>
                <w:numId w:val="11"/>
              </w:numPr>
              <w:tabs>
                <w:tab w:val="left" w:pos="357"/>
              </w:tabs>
            </w:pPr>
            <w:r w:rsidRPr="009B39A0">
              <w:t>Dosažení národního cíle snížení expozice pro suspendované částice PM</w:t>
            </w:r>
            <w:r w:rsidRPr="009B39A0">
              <w:rPr>
                <w:vertAlign w:val="subscript"/>
              </w:rPr>
              <w:t>2.5</w:t>
            </w:r>
          </w:p>
        </w:tc>
        <w:tc>
          <w:tcPr>
            <w:tcW w:w="661" w:type="pct"/>
            <w:tcBorders>
              <w:top w:val="dashed" w:sz="4" w:space="0" w:color="auto"/>
            </w:tcBorders>
            <w:vAlign w:val="center"/>
          </w:tcPr>
          <w:p w14:paraId="4559ABF1" w14:textId="77777777" w:rsidR="00570F1E" w:rsidRPr="009B39A0" w:rsidRDefault="00570F1E" w:rsidP="00570F1E">
            <w:pPr>
              <w:pStyle w:val="Texttabulky-sted"/>
            </w:pPr>
            <w:r w:rsidRPr="009B39A0">
              <w:t>0</w:t>
            </w:r>
          </w:p>
        </w:tc>
      </w:tr>
      <w:tr w:rsidR="0093409E" w:rsidRPr="0093409E" w14:paraId="4211F28F" w14:textId="77777777" w:rsidTr="00570F1E">
        <w:trPr>
          <w:trHeight w:val="344"/>
          <w:jc w:val="center"/>
        </w:trPr>
        <w:tc>
          <w:tcPr>
            <w:tcW w:w="4339" w:type="pct"/>
            <w:tcBorders>
              <w:bottom w:val="dashed" w:sz="4" w:space="0" w:color="auto"/>
            </w:tcBorders>
            <w:vAlign w:val="center"/>
          </w:tcPr>
          <w:p w14:paraId="7E5DB32A" w14:textId="77777777" w:rsidR="00570F1E" w:rsidRPr="009B39A0" w:rsidRDefault="00570F1E" w:rsidP="00570F1E">
            <w:pPr>
              <w:pStyle w:val="Texttabulky"/>
            </w:pPr>
            <w:r w:rsidRPr="009B39A0">
              <w:t>Další specifické cíle:</w:t>
            </w:r>
          </w:p>
        </w:tc>
        <w:tc>
          <w:tcPr>
            <w:tcW w:w="661" w:type="pct"/>
            <w:tcBorders>
              <w:bottom w:val="dashed" w:sz="4" w:space="0" w:color="auto"/>
            </w:tcBorders>
            <w:vAlign w:val="center"/>
          </w:tcPr>
          <w:p w14:paraId="6BAF6065" w14:textId="77777777" w:rsidR="00570F1E" w:rsidRPr="009B39A0" w:rsidRDefault="00570F1E" w:rsidP="00570F1E">
            <w:pPr>
              <w:pStyle w:val="Texttabulky-sted"/>
            </w:pPr>
            <w:r w:rsidRPr="009B39A0">
              <w:t>0</w:t>
            </w:r>
          </w:p>
        </w:tc>
      </w:tr>
      <w:tr w:rsidR="0093409E" w:rsidRPr="0093409E" w14:paraId="70D34FC2" w14:textId="77777777" w:rsidTr="00570F1E">
        <w:trPr>
          <w:trHeight w:val="556"/>
          <w:jc w:val="center"/>
        </w:trPr>
        <w:tc>
          <w:tcPr>
            <w:tcW w:w="4339" w:type="pct"/>
            <w:tcBorders>
              <w:top w:val="dashed" w:sz="4" w:space="0" w:color="auto"/>
              <w:bottom w:val="dashed" w:sz="4" w:space="0" w:color="auto"/>
            </w:tcBorders>
            <w:vAlign w:val="center"/>
          </w:tcPr>
          <w:p w14:paraId="45933922" w14:textId="77777777" w:rsidR="00570F1E" w:rsidRPr="009B39A0" w:rsidRDefault="00570F1E" w:rsidP="007247D3">
            <w:pPr>
              <w:pStyle w:val="Texttabulky"/>
              <w:numPr>
                <w:ilvl w:val="0"/>
                <w:numId w:val="12"/>
              </w:numPr>
              <w:tabs>
                <w:tab w:val="left" w:pos="357"/>
              </w:tabs>
            </w:pPr>
            <w:r w:rsidRPr="009B39A0">
              <w:t>Vytvořit na národní úrovni podmínky k dosažení a udržení platných imisních limitů stanovených v příloze I zákona č. 201/2012 Sb., o ochraně ovzduší, v platném znění.</w:t>
            </w:r>
          </w:p>
        </w:tc>
        <w:tc>
          <w:tcPr>
            <w:tcW w:w="661" w:type="pct"/>
            <w:tcBorders>
              <w:top w:val="dashed" w:sz="4" w:space="0" w:color="auto"/>
              <w:bottom w:val="dashed" w:sz="4" w:space="0" w:color="auto"/>
            </w:tcBorders>
            <w:vAlign w:val="center"/>
          </w:tcPr>
          <w:p w14:paraId="3C039762" w14:textId="77777777" w:rsidR="00570F1E" w:rsidRPr="009B39A0" w:rsidRDefault="00570F1E" w:rsidP="00570F1E">
            <w:pPr>
              <w:pStyle w:val="Texttabulky-sted"/>
            </w:pPr>
            <w:r w:rsidRPr="009B39A0">
              <w:t>0</w:t>
            </w:r>
          </w:p>
        </w:tc>
      </w:tr>
      <w:tr w:rsidR="0093409E" w:rsidRPr="0093409E" w14:paraId="37A8C1A9" w14:textId="77777777" w:rsidTr="00570F1E">
        <w:trPr>
          <w:trHeight w:val="744"/>
          <w:jc w:val="center"/>
        </w:trPr>
        <w:tc>
          <w:tcPr>
            <w:tcW w:w="4339" w:type="pct"/>
            <w:tcBorders>
              <w:top w:val="dashed" w:sz="4" w:space="0" w:color="auto"/>
              <w:bottom w:val="dashed" w:sz="4" w:space="0" w:color="auto"/>
            </w:tcBorders>
            <w:vAlign w:val="center"/>
          </w:tcPr>
          <w:p w14:paraId="75A7B86A" w14:textId="2CE57144" w:rsidR="00570F1E" w:rsidRPr="009B39A0" w:rsidRDefault="00570F1E" w:rsidP="007247D3">
            <w:pPr>
              <w:pStyle w:val="Texttabulky"/>
              <w:numPr>
                <w:ilvl w:val="0"/>
                <w:numId w:val="12"/>
              </w:numPr>
              <w:tabs>
                <w:tab w:val="left" w:pos="357"/>
              </w:tabs>
            </w:pPr>
            <w:r w:rsidRPr="009B39A0">
              <w:t>Vytvořit na národní úrovni podmínky pro dosažení a udržení snížení výměry ekosystémů s nadkritickou depozicí dusíku z hlediska eutrofi</w:t>
            </w:r>
            <w:r w:rsidR="00576738">
              <w:t>zace do roku 2030 o 28 % oproti </w:t>
            </w:r>
            <w:r w:rsidRPr="009B39A0">
              <w:t>roku 2005.</w:t>
            </w:r>
          </w:p>
        </w:tc>
        <w:tc>
          <w:tcPr>
            <w:tcW w:w="661" w:type="pct"/>
            <w:tcBorders>
              <w:top w:val="dashed" w:sz="4" w:space="0" w:color="auto"/>
              <w:bottom w:val="dashed" w:sz="4" w:space="0" w:color="auto"/>
            </w:tcBorders>
            <w:vAlign w:val="center"/>
          </w:tcPr>
          <w:p w14:paraId="3E5AACEC" w14:textId="77777777" w:rsidR="00570F1E" w:rsidRPr="009B39A0" w:rsidRDefault="00570F1E" w:rsidP="00570F1E">
            <w:pPr>
              <w:pStyle w:val="Texttabulky-sted"/>
            </w:pPr>
            <w:r w:rsidRPr="009B39A0">
              <w:t>0</w:t>
            </w:r>
          </w:p>
        </w:tc>
      </w:tr>
      <w:tr w:rsidR="0093409E" w:rsidRPr="0093409E" w14:paraId="0AF77B98" w14:textId="77777777" w:rsidTr="00570F1E">
        <w:trPr>
          <w:trHeight w:val="636"/>
          <w:jc w:val="center"/>
        </w:trPr>
        <w:tc>
          <w:tcPr>
            <w:tcW w:w="4339" w:type="pct"/>
            <w:tcBorders>
              <w:top w:val="dashed" w:sz="4" w:space="0" w:color="auto"/>
              <w:bottom w:val="dashed" w:sz="4" w:space="0" w:color="auto"/>
            </w:tcBorders>
            <w:vAlign w:val="center"/>
          </w:tcPr>
          <w:p w14:paraId="601A47C2" w14:textId="77777777" w:rsidR="00570F1E" w:rsidRPr="009B39A0" w:rsidRDefault="00570F1E" w:rsidP="007247D3">
            <w:pPr>
              <w:pStyle w:val="Texttabulky"/>
              <w:numPr>
                <w:ilvl w:val="0"/>
                <w:numId w:val="12"/>
              </w:numPr>
              <w:tabs>
                <w:tab w:val="clear" w:pos="454"/>
                <w:tab w:val="left" w:pos="357"/>
              </w:tabs>
            </w:pPr>
            <w:r w:rsidRPr="009B39A0">
              <w:t>Vytvořit na národní úrovni podmínky k dosažení a udržení snížení výměry lesů s nadkritickou kyselou depozicí do roku 2030 o 77 % oproti roku 2005.</w:t>
            </w:r>
          </w:p>
        </w:tc>
        <w:tc>
          <w:tcPr>
            <w:tcW w:w="661" w:type="pct"/>
            <w:tcBorders>
              <w:top w:val="dashed" w:sz="4" w:space="0" w:color="auto"/>
              <w:bottom w:val="dashed" w:sz="4" w:space="0" w:color="auto"/>
            </w:tcBorders>
            <w:vAlign w:val="center"/>
          </w:tcPr>
          <w:p w14:paraId="6B3FD5BC" w14:textId="77777777" w:rsidR="00570F1E" w:rsidRPr="009B39A0" w:rsidRDefault="00570F1E" w:rsidP="00570F1E">
            <w:pPr>
              <w:pStyle w:val="Texttabulky-sted"/>
            </w:pPr>
            <w:r w:rsidRPr="009B39A0">
              <w:t>0</w:t>
            </w:r>
          </w:p>
        </w:tc>
      </w:tr>
      <w:tr w:rsidR="00570F1E" w:rsidRPr="0093409E" w14:paraId="7FD01EA3" w14:textId="77777777" w:rsidTr="00570F1E">
        <w:trPr>
          <w:trHeight w:val="326"/>
          <w:jc w:val="center"/>
        </w:trPr>
        <w:tc>
          <w:tcPr>
            <w:tcW w:w="4339" w:type="pct"/>
            <w:tcBorders>
              <w:top w:val="dashed" w:sz="4" w:space="0" w:color="auto"/>
              <w:bottom w:val="single" w:sz="4" w:space="0" w:color="auto"/>
            </w:tcBorders>
            <w:vAlign w:val="center"/>
          </w:tcPr>
          <w:p w14:paraId="534D3814" w14:textId="77777777" w:rsidR="00570F1E" w:rsidRPr="009B39A0" w:rsidRDefault="00570F1E" w:rsidP="007247D3">
            <w:pPr>
              <w:pStyle w:val="Texttabulky"/>
              <w:numPr>
                <w:ilvl w:val="0"/>
                <w:numId w:val="12"/>
              </w:numPr>
              <w:tabs>
                <w:tab w:val="left" w:pos="357"/>
              </w:tabs>
            </w:pPr>
            <w:r w:rsidRPr="009B39A0">
              <w:t>Vytvořit na národní úrovni podmínky k dosažení směrných cílových hodnot zátěže ozónem pro ochranu lidského zdraví a pro ochranu úrody a vegetace</w:t>
            </w:r>
          </w:p>
        </w:tc>
        <w:tc>
          <w:tcPr>
            <w:tcW w:w="661" w:type="pct"/>
            <w:tcBorders>
              <w:top w:val="dashed" w:sz="4" w:space="0" w:color="auto"/>
              <w:bottom w:val="single" w:sz="4" w:space="0" w:color="auto"/>
            </w:tcBorders>
            <w:vAlign w:val="center"/>
          </w:tcPr>
          <w:p w14:paraId="546D4A81" w14:textId="77777777" w:rsidR="00570F1E" w:rsidRPr="009B39A0" w:rsidRDefault="00570F1E" w:rsidP="00570F1E">
            <w:pPr>
              <w:pStyle w:val="Texttabulky-sted"/>
            </w:pPr>
            <w:r w:rsidRPr="009B39A0">
              <w:t>0</w:t>
            </w:r>
          </w:p>
        </w:tc>
      </w:tr>
    </w:tbl>
    <w:p w14:paraId="3EF734E6" w14:textId="77777777" w:rsidR="00FE0EDD" w:rsidRDefault="00FE0EDD"/>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93409E" w:rsidRPr="009B39A0" w14:paraId="142AA249" w14:textId="77777777" w:rsidTr="00570F1E">
        <w:trPr>
          <w:tblHeader/>
          <w:jc w:val="center"/>
        </w:trPr>
        <w:tc>
          <w:tcPr>
            <w:tcW w:w="4339" w:type="pct"/>
            <w:shd w:val="clear" w:color="auto" w:fill="auto"/>
            <w:vAlign w:val="center"/>
          </w:tcPr>
          <w:p w14:paraId="7C1874E7" w14:textId="77777777" w:rsidR="00570F1E" w:rsidRPr="009B39A0" w:rsidRDefault="00570F1E" w:rsidP="00570F1E">
            <w:pPr>
              <w:pStyle w:val="Zhlavtabulky2"/>
            </w:pPr>
            <w:r w:rsidRPr="009B39A0">
              <w:t>Státní energetická koncepce 2015-2040 (2015)</w:t>
            </w:r>
          </w:p>
        </w:tc>
        <w:tc>
          <w:tcPr>
            <w:tcW w:w="661" w:type="pct"/>
            <w:shd w:val="clear" w:color="auto" w:fill="auto"/>
            <w:vAlign w:val="center"/>
          </w:tcPr>
          <w:p w14:paraId="5149B827" w14:textId="77777777" w:rsidR="00570F1E" w:rsidRPr="009B39A0" w:rsidRDefault="00570F1E" w:rsidP="00570F1E">
            <w:pPr>
              <w:pStyle w:val="Zhlavtabulky2"/>
            </w:pPr>
            <w:r w:rsidRPr="009B39A0">
              <w:t>Hodnocení vzájemných vazeb</w:t>
            </w:r>
          </w:p>
        </w:tc>
      </w:tr>
      <w:tr w:rsidR="0093409E" w:rsidRPr="009B39A0" w14:paraId="7B0EFF55" w14:textId="77777777" w:rsidTr="00570F1E">
        <w:trPr>
          <w:jc w:val="center"/>
        </w:trPr>
        <w:tc>
          <w:tcPr>
            <w:tcW w:w="4339" w:type="pct"/>
            <w:shd w:val="clear" w:color="auto" w:fill="auto"/>
            <w:vAlign w:val="center"/>
          </w:tcPr>
          <w:p w14:paraId="42A0967F" w14:textId="77777777" w:rsidR="00570F1E" w:rsidRPr="009B39A0" w:rsidRDefault="00570F1E" w:rsidP="00570F1E">
            <w:pPr>
              <w:pStyle w:val="Texttabulky"/>
            </w:pPr>
            <w:r w:rsidRPr="009B39A0">
              <w:t>Zajištění soběstačnosti ve výrobě elektřiny, založené zejména na vyspělých konvenčních technologiích s vysokou účinností přeměny a s narůstajícím podílem obnovitelných a druhotných zdrojů.</w:t>
            </w:r>
          </w:p>
        </w:tc>
        <w:tc>
          <w:tcPr>
            <w:tcW w:w="661" w:type="pct"/>
            <w:shd w:val="clear" w:color="auto" w:fill="auto"/>
            <w:vAlign w:val="center"/>
          </w:tcPr>
          <w:p w14:paraId="25BA6705" w14:textId="77777777" w:rsidR="00570F1E" w:rsidRPr="009B39A0" w:rsidRDefault="00570F1E" w:rsidP="00570F1E">
            <w:pPr>
              <w:pStyle w:val="Texttabulky-sted"/>
            </w:pPr>
            <w:r w:rsidRPr="009B39A0">
              <w:t>0</w:t>
            </w:r>
          </w:p>
        </w:tc>
      </w:tr>
      <w:tr w:rsidR="0093409E" w:rsidRPr="009B39A0" w14:paraId="456C345B" w14:textId="77777777" w:rsidTr="00570F1E">
        <w:trPr>
          <w:jc w:val="center"/>
        </w:trPr>
        <w:tc>
          <w:tcPr>
            <w:tcW w:w="4339" w:type="pct"/>
            <w:shd w:val="clear" w:color="auto" w:fill="auto"/>
            <w:vAlign w:val="center"/>
          </w:tcPr>
          <w:p w14:paraId="09665BE4" w14:textId="77777777" w:rsidR="00570F1E" w:rsidRPr="009B39A0" w:rsidRDefault="00570F1E" w:rsidP="00570F1E">
            <w:pPr>
              <w:pStyle w:val="Texttabulky"/>
            </w:pPr>
            <w:r w:rsidRPr="009B39A0">
              <w:t>Udržení co největšího rozsahu soustav zásobování teplem s významným podílem domácího spalovaného uhlí s vysokou účinností a v případě nízko-účinných, zastaralých zdrojů postupný přechod od spalování hnědého uhlí k jiným palivům.</w:t>
            </w:r>
          </w:p>
        </w:tc>
        <w:tc>
          <w:tcPr>
            <w:tcW w:w="661" w:type="pct"/>
            <w:shd w:val="clear" w:color="auto" w:fill="auto"/>
            <w:vAlign w:val="center"/>
          </w:tcPr>
          <w:p w14:paraId="36DFDE9E" w14:textId="77777777" w:rsidR="00570F1E" w:rsidRPr="009B39A0" w:rsidRDefault="00570F1E" w:rsidP="00570F1E">
            <w:pPr>
              <w:pStyle w:val="Texttabulky-sted"/>
            </w:pPr>
            <w:r w:rsidRPr="009B39A0">
              <w:t>0</w:t>
            </w:r>
          </w:p>
        </w:tc>
      </w:tr>
      <w:tr w:rsidR="0093409E" w:rsidRPr="009B39A0" w14:paraId="133A890F" w14:textId="77777777" w:rsidTr="00570F1E">
        <w:trPr>
          <w:jc w:val="center"/>
        </w:trPr>
        <w:tc>
          <w:tcPr>
            <w:tcW w:w="4339" w:type="pct"/>
            <w:shd w:val="clear" w:color="auto" w:fill="auto"/>
            <w:vAlign w:val="center"/>
          </w:tcPr>
          <w:p w14:paraId="6321628B" w14:textId="77777777" w:rsidR="00570F1E" w:rsidRPr="009B39A0" w:rsidRDefault="00570F1E" w:rsidP="00570F1E">
            <w:pPr>
              <w:pStyle w:val="Texttabulky"/>
            </w:pPr>
            <w:r w:rsidRPr="009B39A0">
              <w:t>Významné zvýšení využití odpadů v zařízeních na energetické využívání odpadů s cílem dosáhnout až 100 % využití spalitelné složky odpadů po jejich vytřídění do roku 2024.</w:t>
            </w:r>
          </w:p>
        </w:tc>
        <w:tc>
          <w:tcPr>
            <w:tcW w:w="661" w:type="pct"/>
            <w:shd w:val="clear" w:color="auto" w:fill="auto"/>
            <w:vAlign w:val="center"/>
          </w:tcPr>
          <w:p w14:paraId="12CE6662" w14:textId="77777777" w:rsidR="00570F1E" w:rsidRPr="009B39A0" w:rsidRDefault="00570F1E" w:rsidP="00570F1E">
            <w:pPr>
              <w:pStyle w:val="Texttabulky-sted"/>
            </w:pPr>
            <w:r w:rsidRPr="009B39A0">
              <w:t>0</w:t>
            </w:r>
          </w:p>
        </w:tc>
      </w:tr>
      <w:tr w:rsidR="0093409E" w:rsidRPr="009B39A0" w14:paraId="218951E1" w14:textId="77777777" w:rsidTr="00570F1E">
        <w:trPr>
          <w:jc w:val="center"/>
        </w:trPr>
        <w:tc>
          <w:tcPr>
            <w:tcW w:w="4339" w:type="pct"/>
            <w:shd w:val="clear" w:color="auto" w:fill="auto"/>
            <w:vAlign w:val="center"/>
          </w:tcPr>
          <w:p w14:paraId="47A8B48E" w14:textId="77777777" w:rsidR="00570F1E" w:rsidRPr="009B39A0" w:rsidRDefault="00570F1E" w:rsidP="00570F1E">
            <w:pPr>
              <w:pStyle w:val="Texttabulky"/>
            </w:pPr>
            <w:r w:rsidRPr="009B39A0">
              <w:t>Rozvoj zdrojů na zemní plyn ve zdrojích o menších výkonech a v mikrokogeneraci, ve špičkových či záložních zdrojích a omezeně i paroplynových elektráren s vysokou účinností a s podílem výkonu v zemním plynu do 15 % celkového instalovaného výkonu.</w:t>
            </w:r>
          </w:p>
        </w:tc>
        <w:tc>
          <w:tcPr>
            <w:tcW w:w="661" w:type="pct"/>
            <w:shd w:val="clear" w:color="auto" w:fill="auto"/>
            <w:vAlign w:val="center"/>
          </w:tcPr>
          <w:p w14:paraId="2E237697" w14:textId="77777777" w:rsidR="00570F1E" w:rsidRPr="009B39A0" w:rsidRDefault="00570F1E" w:rsidP="00570F1E">
            <w:pPr>
              <w:pStyle w:val="Texttabulky-sted"/>
            </w:pPr>
            <w:r w:rsidRPr="009B39A0">
              <w:t>0</w:t>
            </w:r>
          </w:p>
        </w:tc>
      </w:tr>
      <w:tr w:rsidR="0093409E" w:rsidRPr="009B39A0" w14:paraId="11BC84A1" w14:textId="77777777" w:rsidTr="00570F1E">
        <w:trPr>
          <w:jc w:val="center"/>
        </w:trPr>
        <w:tc>
          <w:tcPr>
            <w:tcW w:w="4339" w:type="pct"/>
            <w:shd w:val="clear" w:color="auto" w:fill="auto"/>
            <w:vAlign w:val="center"/>
          </w:tcPr>
          <w:p w14:paraId="2C16E21B" w14:textId="77777777" w:rsidR="00570F1E" w:rsidRPr="009B39A0" w:rsidRDefault="00570F1E" w:rsidP="00570F1E">
            <w:pPr>
              <w:pStyle w:val="Texttabulky"/>
            </w:pPr>
            <w:r w:rsidRPr="009B39A0">
              <w:t>Snižovat energetickou náročnost budov, tzn. plnit požadavky na energetickou náročnost budovy podle zákona o hospodaření energií.</w:t>
            </w:r>
          </w:p>
        </w:tc>
        <w:tc>
          <w:tcPr>
            <w:tcW w:w="661" w:type="pct"/>
            <w:shd w:val="clear" w:color="auto" w:fill="auto"/>
            <w:vAlign w:val="center"/>
          </w:tcPr>
          <w:p w14:paraId="04ECF696" w14:textId="77777777" w:rsidR="00570F1E" w:rsidRPr="009B39A0" w:rsidRDefault="00570F1E" w:rsidP="00570F1E">
            <w:pPr>
              <w:pStyle w:val="Texttabulky-sted"/>
            </w:pPr>
            <w:r w:rsidRPr="009B39A0">
              <w:t>0</w:t>
            </w:r>
          </w:p>
        </w:tc>
      </w:tr>
      <w:tr w:rsidR="0093409E" w:rsidRPr="009B39A0" w14:paraId="36670393" w14:textId="77777777" w:rsidTr="00570F1E">
        <w:trPr>
          <w:jc w:val="center"/>
        </w:trPr>
        <w:tc>
          <w:tcPr>
            <w:tcW w:w="4339" w:type="pct"/>
            <w:shd w:val="clear" w:color="auto" w:fill="auto"/>
            <w:vAlign w:val="center"/>
          </w:tcPr>
          <w:p w14:paraId="0838C771" w14:textId="77777777" w:rsidR="00570F1E" w:rsidRPr="009B39A0" w:rsidRDefault="00570F1E" w:rsidP="00570F1E">
            <w:pPr>
              <w:pStyle w:val="Texttabulky"/>
            </w:pPr>
            <w:r w:rsidRPr="009B39A0">
              <w:t>Zajišťovat renovace rezidenčních budov minimálně v souladu se scénářem č. 3 Strategie renovace budov.</w:t>
            </w:r>
          </w:p>
        </w:tc>
        <w:tc>
          <w:tcPr>
            <w:tcW w:w="661" w:type="pct"/>
            <w:shd w:val="clear" w:color="auto" w:fill="auto"/>
            <w:vAlign w:val="center"/>
          </w:tcPr>
          <w:p w14:paraId="05480150" w14:textId="77777777" w:rsidR="00570F1E" w:rsidRPr="009B39A0" w:rsidRDefault="00570F1E" w:rsidP="00570F1E">
            <w:pPr>
              <w:pStyle w:val="Texttabulky-sted"/>
            </w:pPr>
            <w:r w:rsidRPr="009B39A0">
              <w:t>0</w:t>
            </w:r>
          </w:p>
        </w:tc>
      </w:tr>
      <w:tr w:rsidR="0093409E" w:rsidRPr="009B39A0" w14:paraId="52DCA454" w14:textId="77777777" w:rsidTr="00570F1E">
        <w:trPr>
          <w:jc w:val="center"/>
        </w:trPr>
        <w:tc>
          <w:tcPr>
            <w:tcW w:w="4339" w:type="pct"/>
            <w:shd w:val="clear" w:color="auto" w:fill="auto"/>
            <w:vAlign w:val="center"/>
          </w:tcPr>
          <w:p w14:paraId="2900EA02" w14:textId="77777777" w:rsidR="00570F1E" w:rsidRPr="009B39A0" w:rsidRDefault="00570F1E" w:rsidP="00570F1E">
            <w:pPr>
              <w:pStyle w:val="Texttabulky"/>
            </w:pPr>
            <w:r w:rsidRPr="009B39A0">
              <w:t>Realizovat energetické úspory budov ústředních institucí podle článku 5 směrnice o energetické účinnosti.</w:t>
            </w:r>
          </w:p>
        </w:tc>
        <w:tc>
          <w:tcPr>
            <w:tcW w:w="661" w:type="pct"/>
            <w:shd w:val="clear" w:color="auto" w:fill="auto"/>
            <w:vAlign w:val="center"/>
          </w:tcPr>
          <w:p w14:paraId="231E0CC5" w14:textId="77777777" w:rsidR="00570F1E" w:rsidRPr="009B39A0" w:rsidRDefault="00570F1E" w:rsidP="00570F1E">
            <w:pPr>
              <w:pStyle w:val="Texttabulky-sted"/>
            </w:pPr>
            <w:r w:rsidRPr="009B39A0">
              <w:t>0</w:t>
            </w:r>
          </w:p>
        </w:tc>
      </w:tr>
      <w:tr w:rsidR="00570F1E" w:rsidRPr="009B39A0" w14:paraId="45CDA641" w14:textId="77777777" w:rsidTr="00570F1E">
        <w:trPr>
          <w:jc w:val="center"/>
        </w:trPr>
        <w:tc>
          <w:tcPr>
            <w:tcW w:w="4339" w:type="pct"/>
            <w:shd w:val="clear" w:color="auto" w:fill="auto"/>
            <w:vAlign w:val="center"/>
          </w:tcPr>
          <w:p w14:paraId="7598FE48" w14:textId="77777777" w:rsidR="00570F1E" w:rsidRPr="009B39A0" w:rsidRDefault="00570F1E" w:rsidP="00570F1E">
            <w:pPr>
              <w:pStyle w:val="Texttabulky"/>
            </w:pPr>
            <w:r w:rsidRPr="009B39A0">
              <w:t>Snižovat energetickou náročnost budov v průmyslu.</w:t>
            </w:r>
          </w:p>
        </w:tc>
        <w:tc>
          <w:tcPr>
            <w:tcW w:w="661" w:type="pct"/>
            <w:shd w:val="clear" w:color="auto" w:fill="auto"/>
            <w:vAlign w:val="center"/>
          </w:tcPr>
          <w:p w14:paraId="09601336" w14:textId="77777777" w:rsidR="00570F1E" w:rsidRPr="009B39A0" w:rsidRDefault="00570F1E" w:rsidP="00570F1E">
            <w:pPr>
              <w:pStyle w:val="Texttabulky-sted"/>
            </w:pPr>
            <w:r w:rsidRPr="009B39A0">
              <w:t>0</w:t>
            </w:r>
          </w:p>
        </w:tc>
      </w:tr>
    </w:tbl>
    <w:p w14:paraId="7D6FE8D2" w14:textId="77777777" w:rsidR="00570F1E" w:rsidRPr="009B39A0" w:rsidRDefault="00570F1E" w:rsidP="00570F1E"/>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92"/>
        <w:gridCol w:w="1268"/>
      </w:tblGrid>
      <w:tr w:rsidR="0093409E" w:rsidRPr="009B39A0" w14:paraId="6F0C93E5" w14:textId="77777777" w:rsidTr="00570F1E">
        <w:trPr>
          <w:tblHeader/>
          <w:jc w:val="center"/>
        </w:trPr>
        <w:tc>
          <w:tcPr>
            <w:tcW w:w="7792" w:type="dxa"/>
            <w:vAlign w:val="center"/>
          </w:tcPr>
          <w:p w14:paraId="4702F61B" w14:textId="77777777" w:rsidR="00570F1E" w:rsidRPr="009B39A0" w:rsidRDefault="00570F1E" w:rsidP="00570F1E">
            <w:pPr>
              <w:pStyle w:val="Zhlavtabulky2"/>
            </w:pPr>
            <w:r w:rsidRPr="009B39A0">
              <w:t xml:space="preserve">Dopravní sektorová strategie, 2. fáze – střednědobý plán rozvoje dopravní infrastruktury </w:t>
            </w:r>
            <w:r w:rsidRPr="009B39A0">
              <w:br/>
              <w:t>s dlouhodobým výhledem (2013)</w:t>
            </w:r>
          </w:p>
        </w:tc>
        <w:tc>
          <w:tcPr>
            <w:tcW w:w="1268" w:type="dxa"/>
            <w:vAlign w:val="center"/>
          </w:tcPr>
          <w:p w14:paraId="57A84FDC" w14:textId="77777777" w:rsidR="00570F1E" w:rsidRPr="009B39A0" w:rsidRDefault="00570F1E" w:rsidP="00570F1E">
            <w:pPr>
              <w:pStyle w:val="Zhlavtabulky2"/>
            </w:pPr>
            <w:r w:rsidRPr="009B39A0">
              <w:t>Hodnocení vzájemných vazeb</w:t>
            </w:r>
          </w:p>
        </w:tc>
      </w:tr>
      <w:tr w:rsidR="0093409E" w:rsidRPr="009B39A0" w14:paraId="3DACDCB5" w14:textId="77777777" w:rsidTr="00570F1E">
        <w:trPr>
          <w:trHeight w:val="953"/>
          <w:jc w:val="center"/>
        </w:trPr>
        <w:tc>
          <w:tcPr>
            <w:tcW w:w="7792" w:type="dxa"/>
            <w:vAlign w:val="center"/>
          </w:tcPr>
          <w:p w14:paraId="5092A463" w14:textId="77777777" w:rsidR="00570F1E" w:rsidRPr="009B39A0" w:rsidRDefault="00570F1E" w:rsidP="00570F1E">
            <w:pPr>
              <w:pStyle w:val="Texttabulky"/>
            </w:pPr>
            <w:r w:rsidRPr="009B39A0">
              <w:t>Průřezové priority a cíle tvorby strategií</w:t>
            </w:r>
          </w:p>
          <w:p w14:paraId="24B94EE5" w14:textId="77777777" w:rsidR="00570F1E" w:rsidRPr="009B39A0" w:rsidRDefault="00570F1E" w:rsidP="007247D3">
            <w:pPr>
              <w:pStyle w:val="Texttabulky"/>
              <w:numPr>
                <w:ilvl w:val="0"/>
                <w:numId w:val="13"/>
              </w:numPr>
              <w:tabs>
                <w:tab w:val="clear" w:pos="454"/>
                <w:tab w:val="left" w:pos="357"/>
              </w:tabs>
            </w:pPr>
            <w:r w:rsidRPr="009B39A0">
              <w:t>PP 7: Realizace opatření vedoucí k ochraně životního prostředí a veřejného zdraví</w:t>
            </w:r>
          </w:p>
          <w:p w14:paraId="7414745D" w14:textId="77777777" w:rsidR="00570F1E" w:rsidRPr="009B39A0" w:rsidRDefault="00570F1E" w:rsidP="007247D3">
            <w:pPr>
              <w:pStyle w:val="Texttabulky"/>
              <w:numPr>
                <w:ilvl w:val="0"/>
                <w:numId w:val="13"/>
              </w:numPr>
              <w:tabs>
                <w:tab w:val="clear" w:pos="454"/>
                <w:tab w:val="left" w:pos="357"/>
              </w:tabs>
            </w:pPr>
            <w:r w:rsidRPr="009B39A0">
              <w:t>PP 9: Uplatnění multimodálního přístupu v dopravě</w:t>
            </w:r>
          </w:p>
        </w:tc>
        <w:tc>
          <w:tcPr>
            <w:tcW w:w="1268" w:type="dxa"/>
            <w:vAlign w:val="center"/>
          </w:tcPr>
          <w:p w14:paraId="4FC1176F" w14:textId="77777777" w:rsidR="00570F1E" w:rsidRPr="009B39A0" w:rsidRDefault="00570F1E" w:rsidP="00570F1E">
            <w:pPr>
              <w:pStyle w:val="Texttabulky-sted"/>
            </w:pPr>
            <w:r w:rsidRPr="009B39A0">
              <w:t>0</w:t>
            </w:r>
          </w:p>
        </w:tc>
      </w:tr>
      <w:tr w:rsidR="00570F1E" w:rsidRPr="009B39A0" w14:paraId="59C01F4B" w14:textId="77777777" w:rsidTr="00570F1E">
        <w:trPr>
          <w:trHeight w:val="798"/>
          <w:jc w:val="center"/>
        </w:trPr>
        <w:tc>
          <w:tcPr>
            <w:tcW w:w="7792" w:type="dxa"/>
            <w:vAlign w:val="center"/>
          </w:tcPr>
          <w:p w14:paraId="2B9BEE5C" w14:textId="77777777" w:rsidR="00570F1E" w:rsidRPr="009B39A0" w:rsidRDefault="00570F1E" w:rsidP="00570F1E">
            <w:pPr>
              <w:pStyle w:val="Texttabulky"/>
            </w:pPr>
            <w:r w:rsidRPr="009B39A0">
              <w:t xml:space="preserve">Specifické cíle silniční dopravy </w:t>
            </w:r>
          </w:p>
          <w:p w14:paraId="18141AC3" w14:textId="77777777" w:rsidR="00570F1E" w:rsidRPr="009B39A0" w:rsidRDefault="00570F1E" w:rsidP="007247D3">
            <w:pPr>
              <w:pStyle w:val="Texttabulky"/>
              <w:numPr>
                <w:ilvl w:val="0"/>
                <w:numId w:val="14"/>
              </w:numPr>
              <w:tabs>
                <w:tab w:val="clear" w:pos="454"/>
                <w:tab w:val="left" w:pos="357"/>
              </w:tabs>
            </w:pPr>
            <w:r w:rsidRPr="009B39A0">
              <w:t>SC 1.8: Zlepšení městské mobility</w:t>
            </w:r>
          </w:p>
        </w:tc>
        <w:tc>
          <w:tcPr>
            <w:tcW w:w="1268" w:type="dxa"/>
            <w:vAlign w:val="center"/>
          </w:tcPr>
          <w:p w14:paraId="56536E6D" w14:textId="77777777" w:rsidR="00570F1E" w:rsidRPr="009B39A0" w:rsidRDefault="00570F1E" w:rsidP="00570F1E">
            <w:pPr>
              <w:pStyle w:val="Texttabulky-sted"/>
            </w:pPr>
            <w:r w:rsidRPr="009B39A0">
              <w:t>0</w:t>
            </w:r>
          </w:p>
        </w:tc>
      </w:tr>
    </w:tbl>
    <w:p w14:paraId="257D6C2B" w14:textId="77777777" w:rsidR="00FE0EDD" w:rsidRDefault="00FE0EDD"/>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62"/>
        <w:gridCol w:w="1198"/>
      </w:tblGrid>
      <w:tr w:rsidR="0093409E" w:rsidRPr="009B39A0" w14:paraId="41212F1B" w14:textId="77777777" w:rsidTr="00FE0EDD">
        <w:trPr>
          <w:tblHeader/>
        </w:trPr>
        <w:tc>
          <w:tcPr>
            <w:tcW w:w="7862" w:type="dxa"/>
            <w:vAlign w:val="center"/>
          </w:tcPr>
          <w:p w14:paraId="6D491BCB" w14:textId="77777777" w:rsidR="00E350ED" w:rsidRPr="009B39A0" w:rsidRDefault="00E350ED" w:rsidP="00E350ED">
            <w:pPr>
              <w:pStyle w:val="Zhlavtabulky2"/>
            </w:pPr>
            <w:r w:rsidRPr="009B39A0">
              <w:t xml:space="preserve">Dopravní politika České republiky pro období 2021 – 2027 s výhledem do roku 2050 </w:t>
            </w:r>
          </w:p>
          <w:p w14:paraId="410BC629" w14:textId="28BC1DCE" w:rsidR="00570F1E" w:rsidRPr="009B39A0" w:rsidRDefault="00E350ED" w:rsidP="00E350ED">
            <w:pPr>
              <w:pStyle w:val="Zhlavtabulky2"/>
            </w:pPr>
            <w:r w:rsidRPr="009B39A0">
              <w:t>(2021)</w:t>
            </w:r>
          </w:p>
        </w:tc>
        <w:tc>
          <w:tcPr>
            <w:tcW w:w="1198" w:type="dxa"/>
            <w:vAlign w:val="center"/>
          </w:tcPr>
          <w:p w14:paraId="7BBDF306" w14:textId="77777777" w:rsidR="00570F1E" w:rsidRPr="009B39A0" w:rsidRDefault="00570F1E" w:rsidP="00570F1E">
            <w:pPr>
              <w:pStyle w:val="Zhlavtabulky2"/>
            </w:pPr>
            <w:r w:rsidRPr="009B39A0">
              <w:t>Hodnocení vzájemných vazeb</w:t>
            </w:r>
          </w:p>
        </w:tc>
      </w:tr>
      <w:tr w:rsidR="00570F1E" w:rsidRPr="009B39A0" w14:paraId="2F75B6F6" w14:textId="77777777" w:rsidTr="00FE0EDD">
        <w:tc>
          <w:tcPr>
            <w:tcW w:w="7862" w:type="dxa"/>
            <w:vAlign w:val="center"/>
          </w:tcPr>
          <w:p w14:paraId="3118F773" w14:textId="77777777" w:rsidR="00570F1E" w:rsidRPr="009B39A0" w:rsidRDefault="00570F1E" w:rsidP="00570F1E">
            <w:pPr>
              <w:pStyle w:val="Texttabulky"/>
            </w:pPr>
            <w:r w:rsidRPr="009B39A0">
              <w:t>Snižování dopadu na veřejné zdraví a životní prostředí</w:t>
            </w:r>
          </w:p>
        </w:tc>
        <w:tc>
          <w:tcPr>
            <w:tcW w:w="1198" w:type="dxa"/>
            <w:vAlign w:val="center"/>
          </w:tcPr>
          <w:p w14:paraId="25D9CC0C" w14:textId="77777777" w:rsidR="00570F1E" w:rsidRPr="009B39A0" w:rsidRDefault="00570F1E" w:rsidP="00570F1E">
            <w:pPr>
              <w:pStyle w:val="Texttabulky-sted"/>
            </w:pPr>
            <w:r w:rsidRPr="009B39A0">
              <w:t>0</w:t>
            </w:r>
          </w:p>
        </w:tc>
      </w:tr>
    </w:tbl>
    <w:p w14:paraId="51F8C399" w14:textId="77777777" w:rsidR="00570F1E" w:rsidRPr="009B39A0" w:rsidRDefault="00570F1E" w:rsidP="00570F1E"/>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93409E" w:rsidRPr="009B39A0" w14:paraId="4DBCFE41" w14:textId="77777777" w:rsidTr="00FE0EDD">
        <w:trPr>
          <w:tblHeader/>
          <w:jc w:val="center"/>
        </w:trPr>
        <w:tc>
          <w:tcPr>
            <w:tcW w:w="4339" w:type="pct"/>
            <w:vAlign w:val="center"/>
          </w:tcPr>
          <w:p w14:paraId="4883E02E" w14:textId="77777777" w:rsidR="00570F1E" w:rsidRPr="009B39A0" w:rsidRDefault="00570F1E" w:rsidP="00570F1E">
            <w:pPr>
              <w:pStyle w:val="Zhlavtabulky2"/>
            </w:pPr>
            <w:r w:rsidRPr="009B39A0">
              <w:t>Surovinová politika ČR v oblasti nerostných surovin a jejich zdrojů (2017)</w:t>
            </w:r>
          </w:p>
        </w:tc>
        <w:tc>
          <w:tcPr>
            <w:tcW w:w="661" w:type="pct"/>
            <w:vAlign w:val="center"/>
          </w:tcPr>
          <w:p w14:paraId="063C2DFD" w14:textId="77777777" w:rsidR="00570F1E" w:rsidRPr="009B39A0" w:rsidRDefault="00570F1E" w:rsidP="00570F1E">
            <w:pPr>
              <w:pStyle w:val="Zhlavtabulky2"/>
            </w:pPr>
            <w:r w:rsidRPr="009B39A0">
              <w:t>Hodnocení vzájemných vazeb</w:t>
            </w:r>
          </w:p>
        </w:tc>
      </w:tr>
      <w:tr w:rsidR="0093409E" w:rsidRPr="009B39A0" w14:paraId="1C93A045" w14:textId="77777777" w:rsidTr="00FE0EDD">
        <w:trPr>
          <w:trHeight w:val="1274"/>
          <w:jc w:val="center"/>
        </w:trPr>
        <w:tc>
          <w:tcPr>
            <w:tcW w:w="4339" w:type="pct"/>
            <w:vAlign w:val="center"/>
          </w:tcPr>
          <w:p w14:paraId="6672D80E" w14:textId="77777777" w:rsidR="00570F1E" w:rsidRPr="009B39A0" w:rsidRDefault="00570F1E" w:rsidP="00570F1E">
            <w:pPr>
              <w:pStyle w:val="Texttabulky"/>
            </w:pPr>
            <w:r w:rsidRPr="009B39A0">
              <w:t>Strategické cíle</w:t>
            </w:r>
          </w:p>
          <w:p w14:paraId="5ED7861F" w14:textId="77777777" w:rsidR="00570F1E" w:rsidRPr="009B39A0" w:rsidRDefault="00570F1E" w:rsidP="007247D3">
            <w:pPr>
              <w:pStyle w:val="Texttabulky"/>
              <w:numPr>
                <w:ilvl w:val="0"/>
                <w:numId w:val="15"/>
              </w:numPr>
              <w:tabs>
                <w:tab w:val="clear" w:pos="454"/>
                <w:tab w:val="left" w:pos="357"/>
              </w:tabs>
            </w:pPr>
            <w:r w:rsidRPr="009B39A0">
              <w:t xml:space="preserve">Udržitelnost – efektivní využití domácích zdrojů surovin, které je dlouhodobě udržitelné z pohledu životního prostředí (nezhoršování kvality životního prostředí), </w:t>
            </w:r>
          </w:p>
        </w:tc>
        <w:tc>
          <w:tcPr>
            <w:tcW w:w="661" w:type="pct"/>
            <w:vAlign w:val="center"/>
          </w:tcPr>
          <w:p w14:paraId="0D4148D4" w14:textId="77777777" w:rsidR="00570F1E" w:rsidRPr="009B39A0" w:rsidRDefault="00570F1E" w:rsidP="00570F1E">
            <w:pPr>
              <w:pStyle w:val="Texttabulky-sted"/>
            </w:pPr>
            <w:r w:rsidRPr="009B39A0">
              <w:t>0</w:t>
            </w:r>
          </w:p>
        </w:tc>
      </w:tr>
      <w:tr w:rsidR="00570F1E" w:rsidRPr="009B39A0" w14:paraId="654A8175" w14:textId="77777777" w:rsidTr="00FE0EDD">
        <w:trPr>
          <w:trHeight w:val="822"/>
          <w:jc w:val="center"/>
        </w:trPr>
        <w:tc>
          <w:tcPr>
            <w:tcW w:w="4339" w:type="pct"/>
            <w:vAlign w:val="center"/>
          </w:tcPr>
          <w:p w14:paraId="667833D5" w14:textId="77777777" w:rsidR="00570F1E" w:rsidRPr="009B39A0" w:rsidRDefault="00570F1E" w:rsidP="00570F1E">
            <w:pPr>
              <w:pStyle w:val="Texttabulky"/>
            </w:pPr>
            <w:r w:rsidRPr="009B39A0">
              <w:t>Priority</w:t>
            </w:r>
          </w:p>
          <w:p w14:paraId="2C695822" w14:textId="77777777" w:rsidR="00570F1E" w:rsidRPr="009B39A0" w:rsidRDefault="00570F1E" w:rsidP="007247D3">
            <w:pPr>
              <w:pStyle w:val="Texttabulky"/>
              <w:numPr>
                <w:ilvl w:val="0"/>
                <w:numId w:val="16"/>
              </w:numPr>
              <w:tabs>
                <w:tab w:val="clear" w:pos="454"/>
                <w:tab w:val="left" w:pos="357"/>
              </w:tabs>
              <w:rPr>
                <w:strike/>
              </w:rPr>
            </w:pPr>
            <w:r w:rsidRPr="009B39A0">
              <w:t>Efektivní a udržitelné využívání disponibilních zásob nerostných surovin, důsledná ochrana ložisek vyhrazených nerostů</w:t>
            </w:r>
          </w:p>
        </w:tc>
        <w:tc>
          <w:tcPr>
            <w:tcW w:w="661" w:type="pct"/>
            <w:vAlign w:val="center"/>
          </w:tcPr>
          <w:p w14:paraId="6066DD73" w14:textId="77777777" w:rsidR="00570F1E" w:rsidRPr="009B39A0" w:rsidRDefault="00570F1E" w:rsidP="00570F1E">
            <w:pPr>
              <w:pStyle w:val="Texttabulky-sted"/>
            </w:pPr>
            <w:r w:rsidRPr="009B39A0">
              <w:t>0</w:t>
            </w:r>
          </w:p>
        </w:tc>
      </w:tr>
    </w:tbl>
    <w:p w14:paraId="40DBD416" w14:textId="77777777" w:rsidR="00570F1E" w:rsidRPr="009B39A0" w:rsidRDefault="00570F1E" w:rsidP="00570F1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93409E" w:rsidRPr="009B39A0" w14:paraId="0C61F08F" w14:textId="77777777" w:rsidTr="00570F1E">
        <w:trPr>
          <w:tblHeader/>
        </w:trPr>
        <w:tc>
          <w:tcPr>
            <w:tcW w:w="4339" w:type="pct"/>
            <w:vAlign w:val="center"/>
          </w:tcPr>
          <w:p w14:paraId="1CF3DFFA" w14:textId="77777777" w:rsidR="00E350ED" w:rsidRPr="009B39A0" w:rsidRDefault="00E350ED" w:rsidP="00E350ED">
            <w:pPr>
              <w:pStyle w:val="Zhlavtabulky2"/>
            </w:pPr>
            <w:r w:rsidRPr="009B39A0">
              <w:t xml:space="preserve">Plán odpadového hospodářství ČR pro období 2015-2024 s výhledem do r. 2035 </w:t>
            </w:r>
          </w:p>
          <w:p w14:paraId="4C64331F" w14:textId="52E42D98" w:rsidR="00570F1E" w:rsidRPr="009B39A0" w:rsidRDefault="00E350ED" w:rsidP="00E350ED">
            <w:pPr>
              <w:pStyle w:val="Zhlavtabulky2"/>
            </w:pPr>
            <w:r w:rsidRPr="009B39A0">
              <w:t>(2022)</w:t>
            </w:r>
          </w:p>
        </w:tc>
        <w:tc>
          <w:tcPr>
            <w:tcW w:w="661" w:type="pct"/>
            <w:vAlign w:val="center"/>
          </w:tcPr>
          <w:p w14:paraId="3B0A1204" w14:textId="77777777" w:rsidR="00570F1E" w:rsidRPr="009B39A0" w:rsidRDefault="00570F1E" w:rsidP="00570F1E">
            <w:pPr>
              <w:pStyle w:val="Zhlavtabulky2"/>
            </w:pPr>
            <w:r w:rsidRPr="009B39A0">
              <w:t>Hodnocení vzájemných vazeb</w:t>
            </w:r>
          </w:p>
        </w:tc>
      </w:tr>
      <w:tr w:rsidR="0093409E" w:rsidRPr="009B39A0" w14:paraId="3A1D8398" w14:textId="77777777" w:rsidTr="00570F1E">
        <w:tc>
          <w:tcPr>
            <w:tcW w:w="4339" w:type="pct"/>
            <w:vAlign w:val="center"/>
          </w:tcPr>
          <w:p w14:paraId="24564DE8" w14:textId="77777777" w:rsidR="00570F1E" w:rsidRPr="009B39A0" w:rsidRDefault="00570F1E" w:rsidP="00570F1E">
            <w:pPr>
              <w:pStyle w:val="Texttabulky"/>
            </w:pPr>
            <w:r w:rsidRPr="009B39A0">
              <w:t>Předcházení vzniku odpadů a snižování měrné produkce odpadů.</w:t>
            </w:r>
          </w:p>
        </w:tc>
        <w:tc>
          <w:tcPr>
            <w:tcW w:w="661" w:type="pct"/>
            <w:vAlign w:val="center"/>
          </w:tcPr>
          <w:p w14:paraId="1DF77A5A" w14:textId="77777777" w:rsidR="00570F1E" w:rsidRPr="009B39A0" w:rsidRDefault="00570F1E" w:rsidP="00570F1E">
            <w:pPr>
              <w:pStyle w:val="Texttabulky-sted"/>
            </w:pPr>
            <w:r w:rsidRPr="009B39A0">
              <w:t>0</w:t>
            </w:r>
          </w:p>
        </w:tc>
      </w:tr>
      <w:tr w:rsidR="0093409E" w:rsidRPr="009B39A0" w14:paraId="1F611A50" w14:textId="77777777" w:rsidTr="00570F1E">
        <w:tc>
          <w:tcPr>
            <w:tcW w:w="4339" w:type="pct"/>
            <w:vAlign w:val="center"/>
          </w:tcPr>
          <w:p w14:paraId="194E4134" w14:textId="09CD2243" w:rsidR="00570F1E" w:rsidRPr="009B39A0" w:rsidRDefault="00570F1E" w:rsidP="00570F1E">
            <w:pPr>
              <w:pStyle w:val="Texttabulky"/>
            </w:pPr>
            <w:r w:rsidRPr="009B39A0">
              <w:t>Opětovné použití výrobků s ukončenou životností. Udržitelný roz</w:t>
            </w:r>
            <w:r w:rsidR="00576738">
              <w:t>voj společnosti a přiblížení se </w:t>
            </w:r>
            <w:r w:rsidRPr="009B39A0">
              <w:t>k evropské „recyklační společnosti“.</w:t>
            </w:r>
          </w:p>
        </w:tc>
        <w:tc>
          <w:tcPr>
            <w:tcW w:w="661" w:type="pct"/>
            <w:vAlign w:val="center"/>
          </w:tcPr>
          <w:p w14:paraId="6A281957" w14:textId="77777777" w:rsidR="00570F1E" w:rsidRPr="009B39A0" w:rsidRDefault="00570F1E" w:rsidP="00570F1E">
            <w:pPr>
              <w:pStyle w:val="Texttabulky-sted"/>
            </w:pPr>
            <w:r w:rsidRPr="009B39A0">
              <w:t>0</w:t>
            </w:r>
          </w:p>
        </w:tc>
      </w:tr>
      <w:tr w:rsidR="0093409E" w:rsidRPr="009B39A0" w14:paraId="25DEC18E" w14:textId="77777777" w:rsidTr="00570F1E">
        <w:tc>
          <w:tcPr>
            <w:tcW w:w="4339" w:type="pct"/>
            <w:vAlign w:val="center"/>
          </w:tcPr>
          <w:p w14:paraId="6B3B44A1" w14:textId="77777777" w:rsidR="00570F1E" w:rsidRPr="009B39A0" w:rsidRDefault="00570F1E" w:rsidP="00570F1E">
            <w:pPr>
              <w:pStyle w:val="Texttabulky"/>
            </w:pPr>
            <w:r w:rsidRPr="009B39A0">
              <w:t>Kvalitní recyklace a maximální využití vhodných odpadů (materiálové, energetické, biologické) a to především ve vazbě na průmyslové segmenty v regionech (zemědělství, energetiku, stavebnictví).</w:t>
            </w:r>
          </w:p>
        </w:tc>
        <w:tc>
          <w:tcPr>
            <w:tcW w:w="661" w:type="pct"/>
            <w:vAlign w:val="center"/>
          </w:tcPr>
          <w:p w14:paraId="5BC4BEF6" w14:textId="77777777" w:rsidR="00570F1E" w:rsidRPr="009B39A0" w:rsidRDefault="00570F1E" w:rsidP="00570F1E">
            <w:pPr>
              <w:pStyle w:val="Texttabulky-sted"/>
            </w:pPr>
            <w:r w:rsidRPr="009B39A0">
              <w:t>0</w:t>
            </w:r>
          </w:p>
        </w:tc>
      </w:tr>
      <w:tr w:rsidR="0093409E" w:rsidRPr="009B39A0" w14:paraId="45518178" w14:textId="77777777" w:rsidTr="00570F1E">
        <w:tc>
          <w:tcPr>
            <w:tcW w:w="4339" w:type="pct"/>
            <w:vAlign w:val="center"/>
          </w:tcPr>
          <w:p w14:paraId="6DB4246C" w14:textId="77777777" w:rsidR="00570F1E" w:rsidRPr="009B39A0" w:rsidRDefault="00570F1E" w:rsidP="00570F1E">
            <w:pPr>
              <w:pStyle w:val="Texttabulky"/>
            </w:pPr>
            <w:r w:rsidRPr="009B39A0">
              <w:t xml:space="preserve">Optimalizace nakládání s biologicky rozložitelnými komunálními odpady (BRKO) a ostatními biologicky rozložitelnými odpady (BRO) na území ČR, s důrazem na povinné zavedení odděleného sběru BRO. </w:t>
            </w:r>
          </w:p>
        </w:tc>
        <w:tc>
          <w:tcPr>
            <w:tcW w:w="661" w:type="pct"/>
            <w:vAlign w:val="center"/>
          </w:tcPr>
          <w:p w14:paraId="32E63A26" w14:textId="77777777" w:rsidR="00570F1E" w:rsidRPr="009B39A0" w:rsidRDefault="00570F1E" w:rsidP="00570F1E">
            <w:pPr>
              <w:pStyle w:val="Texttabulky-sted"/>
            </w:pPr>
            <w:r w:rsidRPr="009B39A0">
              <w:t>0</w:t>
            </w:r>
          </w:p>
        </w:tc>
      </w:tr>
      <w:tr w:rsidR="0093409E" w:rsidRPr="009B39A0" w14:paraId="46D76B95" w14:textId="77777777" w:rsidTr="00570F1E">
        <w:tc>
          <w:tcPr>
            <w:tcW w:w="4339" w:type="pct"/>
            <w:vAlign w:val="center"/>
          </w:tcPr>
          <w:p w14:paraId="62E0C53D" w14:textId="77777777" w:rsidR="00570F1E" w:rsidRPr="009B39A0" w:rsidRDefault="00570F1E" w:rsidP="00570F1E">
            <w:pPr>
              <w:pStyle w:val="Texttabulky"/>
            </w:pPr>
            <w:r w:rsidRPr="009B39A0">
              <w:t>Energetické využívání odpadů, komunálních odpadů, zejména směsného komunálního odpadu.</w:t>
            </w:r>
          </w:p>
        </w:tc>
        <w:tc>
          <w:tcPr>
            <w:tcW w:w="661" w:type="pct"/>
            <w:vAlign w:val="center"/>
          </w:tcPr>
          <w:p w14:paraId="63FB9D89" w14:textId="77777777" w:rsidR="00570F1E" w:rsidRPr="009B39A0" w:rsidRDefault="00570F1E" w:rsidP="00570F1E">
            <w:pPr>
              <w:pStyle w:val="Texttabulky-sted"/>
            </w:pPr>
            <w:r w:rsidRPr="009B39A0">
              <w:t>0</w:t>
            </w:r>
          </w:p>
        </w:tc>
      </w:tr>
      <w:tr w:rsidR="0093409E" w:rsidRPr="009B39A0" w14:paraId="5D204348" w14:textId="77777777" w:rsidTr="00570F1E">
        <w:tc>
          <w:tcPr>
            <w:tcW w:w="4339" w:type="pct"/>
            <w:vAlign w:val="center"/>
          </w:tcPr>
          <w:p w14:paraId="514712A9" w14:textId="77777777" w:rsidR="00570F1E" w:rsidRPr="009B39A0" w:rsidRDefault="00570F1E" w:rsidP="00570F1E">
            <w:pPr>
              <w:pStyle w:val="Texttabulky"/>
            </w:pPr>
            <w:r w:rsidRPr="009B39A0">
              <w:t xml:space="preserve">Zásadní omezení skládkování na území ČR. </w:t>
            </w:r>
          </w:p>
        </w:tc>
        <w:tc>
          <w:tcPr>
            <w:tcW w:w="661" w:type="pct"/>
            <w:vAlign w:val="center"/>
          </w:tcPr>
          <w:p w14:paraId="2EA3CDF0" w14:textId="77777777" w:rsidR="00570F1E" w:rsidRPr="009B39A0" w:rsidRDefault="00570F1E" w:rsidP="00570F1E">
            <w:pPr>
              <w:pStyle w:val="Texttabulky-sted"/>
            </w:pPr>
            <w:r w:rsidRPr="009B39A0">
              <w:t>0</w:t>
            </w:r>
          </w:p>
        </w:tc>
      </w:tr>
      <w:tr w:rsidR="0093409E" w:rsidRPr="009B39A0" w14:paraId="1094F37E" w14:textId="77777777" w:rsidTr="00570F1E">
        <w:tc>
          <w:tcPr>
            <w:tcW w:w="4339" w:type="pct"/>
            <w:vAlign w:val="center"/>
          </w:tcPr>
          <w:p w14:paraId="39C20BDB" w14:textId="3F684A9E" w:rsidR="00570F1E" w:rsidRPr="009B39A0" w:rsidRDefault="00570F1E" w:rsidP="00570F1E">
            <w:pPr>
              <w:pStyle w:val="Texttabulky"/>
            </w:pPr>
            <w:r w:rsidRPr="009B39A0">
              <w:t>Optimalizace veškeré činnosti v odpadovém hospodářství s o</w:t>
            </w:r>
            <w:r w:rsidR="00576738">
              <w:t>hledem na ochranu zdraví lidí a </w:t>
            </w:r>
            <w:r w:rsidRPr="009B39A0">
              <w:t>životního prostředí.</w:t>
            </w:r>
          </w:p>
        </w:tc>
        <w:tc>
          <w:tcPr>
            <w:tcW w:w="661" w:type="pct"/>
            <w:vAlign w:val="center"/>
          </w:tcPr>
          <w:p w14:paraId="644D9D35" w14:textId="77777777" w:rsidR="00570F1E" w:rsidRPr="009B39A0" w:rsidRDefault="00570F1E" w:rsidP="00570F1E">
            <w:pPr>
              <w:pStyle w:val="Texttabulky-sted"/>
            </w:pPr>
            <w:r w:rsidRPr="009B39A0">
              <w:t>0</w:t>
            </w:r>
          </w:p>
        </w:tc>
      </w:tr>
      <w:tr w:rsidR="00570F1E" w:rsidRPr="009B39A0" w14:paraId="44776507" w14:textId="77777777" w:rsidTr="00570F1E">
        <w:tc>
          <w:tcPr>
            <w:tcW w:w="4339" w:type="pct"/>
            <w:vAlign w:val="center"/>
          </w:tcPr>
          <w:p w14:paraId="3D4DD834" w14:textId="79A905EB" w:rsidR="00570F1E" w:rsidRPr="009B39A0" w:rsidRDefault="00570F1E" w:rsidP="00570F1E">
            <w:pPr>
              <w:pStyle w:val="Texttabulky"/>
            </w:pPr>
            <w:r w:rsidRPr="009B39A0">
              <w:t xml:space="preserve">Optimalizace veškeré činnosti v odpadovém hospodářství, s ohledem </w:t>
            </w:r>
            <w:r w:rsidR="00576738">
              <w:t>na vynaložené náklady a </w:t>
            </w:r>
            <w:r w:rsidRPr="009B39A0">
              <w:t>ekonomickou a sociální udržitelnost.</w:t>
            </w:r>
          </w:p>
        </w:tc>
        <w:tc>
          <w:tcPr>
            <w:tcW w:w="661" w:type="pct"/>
            <w:vAlign w:val="center"/>
          </w:tcPr>
          <w:p w14:paraId="6E6C1BE7" w14:textId="77777777" w:rsidR="00570F1E" w:rsidRPr="009B39A0" w:rsidRDefault="00570F1E" w:rsidP="00570F1E">
            <w:pPr>
              <w:pStyle w:val="Texttabulky-sted"/>
            </w:pPr>
            <w:r w:rsidRPr="009B39A0">
              <w:t>0</w:t>
            </w:r>
          </w:p>
        </w:tc>
      </w:tr>
    </w:tbl>
    <w:p w14:paraId="22908FD4" w14:textId="77777777" w:rsidR="00FE0EDD" w:rsidRDefault="00FE0EDD">
      <w:pPr>
        <w:tabs>
          <w:tab w:val="clear" w:pos="851"/>
        </w:tabs>
        <w:spacing w:after="60"/>
      </w:pPr>
      <w: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93409E" w:rsidRPr="009B39A0" w14:paraId="799D5C2D" w14:textId="77777777" w:rsidTr="00FE0EDD">
        <w:tc>
          <w:tcPr>
            <w:tcW w:w="4339" w:type="pct"/>
          </w:tcPr>
          <w:p w14:paraId="68642932" w14:textId="77777777" w:rsidR="00570F1E" w:rsidRPr="009B39A0" w:rsidRDefault="00570F1E" w:rsidP="00570F1E">
            <w:pPr>
              <w:pStyle w:val="Zhlavtabulky2"/>
            </w:pPr>
            <w:r w:rsidRPr="009B39A0">
              <w:t>Politika druhotných surovin České republiky 2019-2022, 2019</w:t>
            </w:r>
          </w:p>
        </w:tc>
        <w:tc>
          <w:tcPr>
            <w:tcW w:w="661" w:type="pct"/>
          </w:tcPr>
          <w:p w14:paraId="658D525B" w14:textId="77777777" w:rsidR="00570F1E" w:rsidRPr="009B39A0" w:rsidRDefault="00570F1E" w:rsidP="00570F1E">
            <w:pPr>
              <w:pStyle w:val="Zhlavtabulky2"/>
            </w:pPr>
            <w:r w:rsidRPr="009B39A0">
              <w:t>Hodnocení vzájemných vazeb</w:t>
            </w:r>
          </w:p>
        </w:tc>
      </w:tr>
      <w:tr w:rsidR="0093409E" w:rsidRPr="009B39A0" w14:paraId="75E4076B" w14:textId="77777777" w:rsidTr="00FE0EDD">
        <w:tc>
          <w:tcPr>
            <w:tcW w:w="4339" w:type="pct"/>
          </w:tcPr>
          <w:p w14:paraId="24E61280" w14:textId="77777777" w:rsidR="00570F1E" w:rsidRPr="009B39A0" w:rsidRDefault="00570F1E" w:rsidP="00570F1E">
            <w:pPr>
              <w:pStyle w:val="Texttabulky"/>
            </w:pPr>
            <w:r w:rsidRPr="009B39A0">
              <w:t>Podpora oběhového hospodářství</w:t>
            </w:r>
          </w:p>
        </w:tc>
        <w:tc>
          <w:tcPr>
            <w:tcW w:w="661" w:type="pct"/>
          </w:tcPr>
          <w:p w14:paraId="29607E8F" w14:textId="77777777" w:rsidR="00570F1E" w:rsidRPr="009B39A0" w:rsidRDefault="00570F1E" w:rsidP="00570F1E">
            <w:pPr>
              <w:pStyle w:val="Texttabulky-sted"/>
            </w:pPr>
            <w:r w:rsidRPr="009B39A0">
              <w:t>0</w:t>
            </w:r>
          </w:p>
        </w:tc>
      </w:tr>
      <w:tr w:rsidR="0093409E" w:rsidRPr="009B39A0" w14:paraId="0B918F2F" w14:textId="77777777" w:rsidTr="00FE0EDD">
        <w:tc>
          <w:tcPr>
            <w:tcW w:w="4339" w:type="pct"/>
          </w:tcPr>
          <w:p w14:paraId="47FD7B0C" w14:textId="77777777" w:rsidR="00570F1E" w:rsidRPr="009B39A0" w:rsidRDefault="00570F1E" w:rsidP="00570F1E">
            <w:pPr>
              <w:pStyle w:val="Texttabulky"/>
            </w:pPr>
            <w:r w:rsidRPr="009B39A0">
              <w:t>Zvyšovat soběstačnost České republiky v surovinových zdrojích nahrazováním primárních zdrojů druhotnými surovinami.</w:t>
            </w:r>
          </w:p>
        </w:tc>
        <w:tc>
          <w:tcPr>
            <w:tcW w:w="661" w:type="pct"/>
          </w:tcPr>
          <w:p w14:paraId="626659D8" w14:textId="77777777" w:rsidR="00570F1E" w:rsidRPr="009B39A0" w:rsidRDefault="00570F1E" w:rsidP="00570F1E">
            <w:pPr>
              <w:pStyle w:val="Texttabulky-sted"/>
            </w:pPr>
            <w:r w:rsidRPr="009B39A0">
              <w:t>0</w:t>
            </w:r>
          </w:p>
        </w:tc>
      </w:tr>
      <w:tr w:rsidR="0093409E" w:rsidRPr="009B39A0" w14:paraId="44FB8B36" w14:textId="77777777" w:rsidTr="00FE0EDD">
        <w:tc>
          <w:tcPr>
            <w:tcW w:w="4339" w:type="pct"/>
          </w:tcPr>
          <w:p w14:paraId="6A2EBE23" w14:textId="77777777" w:rsidR="00570F1E" w:rsidRPr="009B39A0" w:rsidRDefault="00570F1E" w:rsidP="00570F1E">
            <w:pPr>
              <w:pStyle w:val="Texttabulky"/>
            </w:pPr>
            <w:r w:rsidRPr="009B39A0">
              <w:t>Podporovat inovace a rozvoj oběhového hospodářství v rámci podnikání.</w:t>
            </w:r>
          </w:p>
        </w:tc>
        <w:tc>
          <w:tcPr>
            <w:tcW w:w="661" w:type="pct"/>
          </w:tcPr>
          <w:p w14:paraId="1E412A2C" w14:textId="77777777" w:rsidR="00570F1E" w:rsidRPr="009B39A0" w:rsidRDefault="00570F1E" w:rsidP="00570F1E">
            <w:pPr>
              <w:pStyle w:val="Texttabulky-sted"/>
            </w:pPr>
            <w:r w:rsidRPr="009B39A0">
              <w:t>0</w:t>
            </w:r>
          </w:p>
        </w:tc>
      </w:tr>
      <w:tr w:rsidR="0093409E" w:rsidRPr="009B39A0" w14:paraId="72EBC8D2" w14:textId="77777777" w:rsidTr="00FE0EDD">
        <w:tc>
          <w:tcPr>
            <w:tcW w:w="4339" w:type="pct"/>
          </w:tcPr>
          <w:p w14:paraId="01187D6C" w14:textId="77777777" w:rsidR="00570F1E" w:rsidRPr="009B39A0" w:rsidRDefault="00570F1E" w:rsidP="00570F1E">
            <w:pPr>
              <w:pStyle w:val="Texttabulky"/>
            </w:pPr>
            <w:r w:rsidRPr="009B39A0">
              <w:t>Podporovat využívání druhotných surovin jako nástroje pro snižování materiálové i energetické náročnosti průmyslové výroby.</w:t>
            </w:r>
          </w:p>
        </w:tc>
        <w:tc>
          <w:tcPr>
            <w:tcW w:w="661" w:type="pct"/>
          </w:tcPr>
          <w:p w14:paraId="239053CE" w14:textId="77777777" w:rsidR="00570F1E" w:rsidRPr="009B39A0" w:rsidRDefault="00570F1E" w:rsidP="00570F1E">
            <w:pPr>
              <w:pStyle w:val="Texttabulky-sted"/>
            </w:pPr>
            <w:r w:rsidRPr="009B39A0">
              <w:t>0</w:t>
            </w:r>
          </w:p>
        </w:tc>
      </w:tr>
      <w:tr w:rsidR="00570F1E" w:rsidRPr="009B39A0" w14:paraId="04700229" w14:textId="77777777" w:rsidTr="00FE0EDD">
        <w:tc>
          <w:tcPr>
            <w:tcW w:w="4339" w:type="pct"/>
          </w:tcPr>
          <w:p w14:paraId="5A841477" w14:textId="77777777" w:rsidR="00570F1E" w:rsidRPr="009B39A0" w:rsidRDefault="00570F1E" w:rsidP="00570F1E">
            <w:pPr>
              <w:pStyle w:val="Texttabulky"/>
            </w:pPr>
            <w:r w:rsidRPr="009B39A0">
              <w:t>Podporovat rozvoj zpracovatelských kapacit pro využití druhotných surovin a odpadů prostřednictvím národních a evropských dotačních programů.</w:t>
            </w:r>
          </w:p>
        </w:tc>
        <w:tc>
          <w:tcPr>
            <w:tcW w:w="661" w:type="pct"/>
          </w:tcPr>
          <w:p w14:paraId="1811F851" w14:textId="77777777" w:rsidR="00570F1E" w:rsidRPr="009B39A0" w:rsidRDefault="00570F1E" w:rsidP="00570F1E">
            <w:pPr>
              <w:pStyle w:val="Texttabulky-sted"/>
            </w:pPr>
            <w:r w:rsidRPr="009B39A0">
              <w:t>0</w:t>
            </w:r>
          </w:p>
        </w:tc>
      </w:tr>
    </w:tbl>
    <w:p w14:paraId="580FA45A" w14:textId="77777777" w:rsidR="00570F1E" w:rsidRPr="009B39A0" w:rsidRDefault="00570F1E" w:rsidP="00570F1E"/>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62"/>
        <w:gridCol w:w="1198"/>
      </w:tblGrid>
      <w:tr w:rsidR="009B39A0" w:rsidRPr="009B39A0" w14:paraId="631BCFC2" w14:textId="77777777" w:rsidTr="00570F1E">
        <w:trPr>
          <w:tblHeader/>
          <w:jc w:val="center"/>
        </w:trPr>
        <w:tc>
          <w:tcPr>
            <w:tcW w:w="4339" w:type="pct"/>
            <w:vAlign w:val="center"/>
          </w:tcPr>
          <w:p w14:paraId="6B02E238" w14:textId="77777777" w:rsidR="00570F1E" w:rsidRPr="009B39A0" w:rsidRDefault="00570F1E" w:rsidP="00570F1E">
            <w:pPr>
              <w:pStyle w:val="Zhlavtabulky2"/>
            </w:pPr>
            <w:r w:rsidRPr="009B39A0">
              <w:t>Strategie regionálního rozvoje ČR 2021+ (2019)</w:t>
            </w:r>
          </w:p>
        </w:tc>
        <w:tc>
          <w:tcPr>
            <w:tcW w:w="661" w:type="pct"/>
            <w:vAlign w:val="center"/>
          </w:tcPr>
          <w:p w14:paraId="68AD8031" w14:textId="77777777" w:rsidR="00570F1E" w:rsidRPr="009B39A0" w:rsidRDefault="00570F1E" w:rsidP="00570F1E">
            <w:pPr>
              <w:pStyle w:val="Zhlavtabulky2"/>
            </w:pPr>
            <w:r w:rsidRPr="009B39A0">
              <w:t>Hodnocení vzájemných vazeb</w:t>
            </w:r>
          </w:p>
        </w:tc>
      </w:tr>
      <w:tr w:rsidR="009B39A0" w:rsidRPr="009B39A0" w14:paraId="7D7B83EC" w14:textId="77777777" w:rsidTr="00B96751">
        <w:trPr>
          <w:jc w:val="center"/>
        </w:trPr>
        <w:tc>
          <w:tcPr>
            <w:tcW w:w="4339" w:type="pct"/>
            <w:shd w:val="clear" w:color="auto" w:fill="auto"/>
            <w:vAlign w:val="center"/>
          </w:tcPr>
          <w:p w14:paraId="3CFE3E43" w14:textId="77777777" w:rsidR="00570F1E" w:rsidRPr="009B39A0" w:rsidRDefault="00570F1E" w:rsidP="00570F1E">
            <w:pPr>
              <w:pStyle w:val="Texttabulky"/>
            </w:pPr>
            <w:r w:rsidRPr="009B39A0">
              <w:t xml:space="preserve">Specifický cíl 1.4: </w:t>
            </w:r>
          </w:p>
          <w:p w14:paraId="00A762B1" w14:textId="77777777" w:rsidR="00570F1E" w:rsidRPr="009B39A0" w:rsidRDefault="00570F1E" w:rsidP="00570F1E">
            <w:pPr>
              <w:pStyle w:val="Texttabulky"/>
            </w:pPr>
            <w:r w:rsidRPr="009B39A0">
              <w:t>Efektivně využívat zastavěné území, omezit zastavování volné krajiny vyvolávané růstem metropolitních území, rozšiřovat a propojovat plochy a hmoty zeleně v intravilánech a zefektivnit hospodaření s vodou a energií v metropolitních územích.</w:t>
            </w:r>
          </w:p>
        </w:tc>
        <w:tc>
          <w:tcPr>
            <w:tcW w:w="661" w:type="pct"/>
            <w:shd w:val="clear" w:color="auto" w:fill="8DB3E2" w:themeFill="text2" w:themeFillTint="66"/>
            <w:vAlign w:val="center"/>
          </w:tcPr>
          <w:p w14:paraId="3081C551" w14:textId="77777777" w:rsidR="00570F1E" w:rsidRPr="009B39A0" w:rsidRDefault="00570F1E" w:rsidP="00570F1E">
            <w:pPr>
              <w:pStyle w:val="Texttabulky-sted"/>
            </w:pPr>
            <w:r w:rsidRPr="009B39A0">
              <w:t>2</w:t>
            </w:r>
          </w:p>
        </w:tc>
      </w:tr>
      <w:tr w:rsidR="009B39A0" w:rsidRPr="009B39A0" w14:paraId="71A2035C" w14:textId="77777777" w:rsidTr="00570F1E">
        <w:trPr>
          <w:jc w:val="center"/>
        </w:trPr>
        <w:tc>
          <w:tcPr>
            <w:tcW w:w="4339" w:type="pct"/>
            <w:shd w:val="clear" w:color="auto" w:fill="auto"/>
            <w:vAlign w:val="center"/>
          </w:tcPr>
          <w:p w14:paraId="0680F5BA" w14:textId="77777777" w:rsidR="00570F1E" w:rsidRPr="009B39A0" w:rsidRDefault="00570F1E" w:rsidP="00570F1E">
            <w:pPr>
              <w:pStyle w:val="Texttabulky"/>
            </w:pPr>
            <w:r w:rsidRPr="009B39A0">
              <w:t>Specifický cíl 3.3:</w:t>
            </w:r>
          </w:p>
          <w:p w14:paraId="1C5F9B8B" w14:textId="408A45C3" w:rsidR="00570F1E" w:rsidRPr="009B39A0" w:rsidRDefault="00570F1E" w:rsidP="00570F1E">
            <w:pPr>
              <w:pStyle w:val="Texttabulky"/>
            </w:pPr>
            <w:r w:rsidRPr="009B39A0">
              <w:t>Zlepšit dostupnost služeb v regionálních centrech i v jejich</w:t>
            </w:r>
            <w:r w:rsidR="00576738">
              <w:t xml:space="preserve"> venkovském zázemí s důrazem na </w:t>
            </w:r>
            <w:r w:rsidRPr="009B39A0">
              <w:t>kulturní dědictví, péči o památky a místní specifika a reagovat na problémy spojené se stárnutím a existencí či vznikem sociálně vyloučených lokalit</w:t>
            </w:r>
          </w:p>
        </w:tc>
        <w:tc>
          <w:tcPr>
            <w:tcW w:w="661" w:type="pct"/>
            <w:vAlign w:val="center"/>
          </w:tcPr>
          <w:p w14:paraId="1ADED51A" w14:textId="77777777" w:rsidR="00570F1E" w:rsidRPr="009B39A0" w:rsidRDefault="00570F1E" w:rsidP="00570F1E">
            <w:pPr>
              <w:pStyle w:val="Texttabulky-sted"/>
            </w:pPr>
            <w:r w:rsidRPr="009B39A0">
              <w:t>0</w:t>
            </w:r>
          </w:p>
        </w:tc>
      </w:tr>
      <w:tr w:rsidR="009B39A0" w:rsidRPr="009B39A0" w14:paraId="27CC2CD0" w14:textId="77777777" w:rsidTr="009B39A0">
        <w:trPr>
          <w:jc w:val="center"/>
        </w:trPr>
        <w:tc>
          <w:tcPr>
            <w:tcW w:w="4339" w:type="pct"/>
            <w:shd w:val="clear" w:color="auto" w:fill="auto"/>
            <w:vAlign w:val="center"/>
          </w:tcPr>
          <w:p w14:paraId="6F67D41C" w14:textId="77777777" w:rsidR="00570F1E" w:rsidRPr="009B39A0" w:rsidRDefault="00570F1E" w:rsidP="00570F1E">
            <w:pPr>
              <w:pStyle w:val="Texttabulky"/>
            </w:pPr>
            <w:r w:rsidRPr="009B39A0">
              <w:t>Specifický cíl 3.4:</w:t>
            </w:r>
          </w:p>
          <w:p w14:paraId="7D412164" w14:textId="77777777" w:rsidR="00570F1E" w:rsidRPr="009B39A0" w:rsidRDefault="00570F1E" w:rsidP="00570F1E">
            <w:pPr>
              <w:pStyle w:val="Texttabulky"/>
            </w:pPr>
            <w:r w:rsidRPr="009B39A0">
              <w:t>Pečovat o prostředí obce a stabilizovat dlouhodobé využívání krajiny a zamezit její degradaci, posílit koordinační roli obce při usměrňování rozvoje krajiny</w:t>
            </w:r>
          </w:p>
        </w:tc>
        <w:tc>
          <w:tcPr>
            <w:tcW w:w="661" w:type="pct"/>
            <w:shd w:val="clear" w:color="auto" w:fill="auto"/>
            <w:vAlign w:val="center"/>
          </w:tcPr>
          <w:p w14:paraId="46AAF6D5" w14:textId="720FB6E9" w:rsidR="00570F1E" w:rsidRPr="009B39A0" w:rsidRDefault="009B39A0" w:rsidP="00570F1E">
            <w:pPr>
              <w:pStyle w:val="Texttabulky-sted"/>
            </w:pPr>
            <w:r w:rsidRPr="009B39A0">
              <w:t>0</w:t>
            </w:r>
          </w:p>
        </w:tc>
      </w:tr>
      <w:tr w:rsidR="009B39A0" w:rsidRPr="009B39A0" w14:paraId="539446A6" w14:textId="77777777" w:rsidTr="00570F1E">
        <w:trPr>
          <w:jc w:val="center"/>
        </w:trPr>
        <w:tc>
          <w:tcPr>
            <w:tcW w:w="4339" w:type="pct"/>
            <w:shd w:val="clear" w:color="auto" w:fill="auto"/>
            <w:vAlign w:val="center"/>
          </w:tcPr>
          <w:p w14:paraId="5EDFDC76" w14:textId="77777777" w:rsidR="00570F1E" w:rsidRPr="009B39A0" w:rsidRDefault="00570F1E" w:rsidP="00570F1E">
            <w:pPr>
              <w:pStyle w:val="Texttabulky"/>
            </w:pPr>
            <w:r w:rsidRPr="009B39A0">
              <w:t xml:space="preserve">Specifický cíl 3.5: </w:t>
            </w:r>
          </w:p>
          <w:p w14:paraId="4D197DD9" w14:textId="77777777" w:rsidR="00570F1E" w:rsidRPr="009B39A0" w:rsidRDefault="00570F1E" w:rsidP="00570F1E">
            <w:pPr>
              <w:pStyle w:val="Texttabulky"/>
            </w:pPr>
            <w:r w:rsidRPr="009B39A0">
              <w:t>Umožnit energetickou transformaci venkovského zázemí regionálních center</w:t>
            </w:r>
          </w:p>
        </w:tc>
        <w:tc>
          <w:tcPr>
            <w:tcW w:w="661" w:type="pct"/>
            <w:vAlign w:val="center"/>
          </w:tcPr>
          <w:p w14:paraId="65FDC5A5" w14:textId="77777777" w:rsidR="00570F1E" w:rsidRPr="009B39A0" w:rsidRDefault="00570F1E" w:rsidP="00570F1E">
            <w:pPr>
              <w:pStyle w:val="Texttabulky-sted"/>
            </w:pPr>
            <w:r w:rsidRPr="009B39A0">
              <w:t>0</w:t>
            </w:r>
          </w:p>
        </w:tc>
      </w:tr>
    </w:tbl>
    <w:p w14:paraId="7A6723DF" w14:textId="41FDB2B3" w:rsidR="00EA4F29" w:rsidRDefault="00EA4F29" w:rsidP="00570F1E"/>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93409E" w:rsidRPr="009B39A0" w14:paraId="13496DC4" w14:textId="77777777" w:rsidTr="00570F1E">
        <w:trPr>
          <w:tblHeader/>
          <w:jc w:val="center"/>
        </w:trPr>
        <w:tc>
          <w:tcPr>
            <w:tcW w:w="4339" w:type="pct"/>
            <w:tcBorders>
              <w:bottom w:val="single" w:sz="4" w:space="0" w:color="auto"/>
            </w:tcBorders>
            <w:vAlign w:val="center"/>
          </w:tcPr>
          <w:p w14:paraId="3863CF3C" w14:textId="3A8CD348" w:rsidR="00570F1E" w:rsidRPr="009B39A0" w:rsidRDefault="003B11A8" w:rsidP="003B11A8">
            <w:pPr>
              <w:pStyle w:val="Zhlavtabulky2"/>
              <w:rPr>
                <w:rFonts w:asciiTheme="minorHAnsi" w:hAnsiTheme="minorHAnsi" w:cstheme="minorHAnsi"/>
              </w:rPr>
            </w:pPr>
            <w:r w:rsidRPr="009B39A0">
              <w:rPr>
                <w:rFonts w:asciiTheme="minorHAnsi" w:hAnsiTheme="minorHAnsi" w:cstheme="minorHAnsi"/>
              </w:rPr>
              <w:t>Národní plán povodí Labe (2022</w:t>
            </w:r>
            <w:r w:rsidR="00570F1E" w:rsidRPr="009B39A0">
              <w:rPr>
                <w:rFonts w:asciiTheme="minorHAnsi" w:hAnsiTheme="minorHAnsi" w:cstheme="minorHAnsi"/>
              </w:rPr>
              <w:t>)</w:t>
            </w:r>
          </w:p>
        </w:tc>
        <w:tc>
          <w:tcPr>
            <w:tcW w:w="661" w:type="pct"/>
            <w:tcBorders>
              <w:bottom w:val="single" w:sz="4" w:space="0" w:color="auto"/>
            </w:tcBorders>
            <w:shd w:val="clear" w:color="auto" w:fill="auto"/>
            <w:vAlign w:val="center"/>
          </w:tcPr>
          <w:p w14:paraId="6811F0A2" w14:textId="77777777" w:rsidR="00570F1E" w:rsidRPr="009B39A0" w:rsidRDefault="00570F1E" w:rsidP="00570F1E">
            <w:pPr>
              <w:pStyle w:val="Zhlavtabulky2"/>
              <w:rPr>
                <w:rFonts w:asciiTheme="minorHAnsi" w:hAnsiTheme="minorHAnsi" w:cstheme="minorHAnsi"/>
              </w:rPr>
            </w:pPr>
            <w:r w:rsidRPr="009B39A0">
              <w:rPr>
                <w:rFonts w:asciiTheme="minorHAnsi" w:hAnsiTheme="minorHAnsi" w:cstheme="minorHAnsi"/>
              </w:rPr>
              <w:t>Hodnocení vzájemných vazeb</w:t>
            </w:r>
          </w:p>
        </w:tc>
      </w:tr>
      <w:tr w:rsidR="0093409E" w:rsidRPr="009B39A0" w14:paraId="4B32A5BC" w14:textId="77777777" w:rsidTr="00570F1E">
        <w:trPr>
          <w:trHeight w:val="348"/>
          <w:jc w:val="center"/>
        </w:trPr>
        <w:tc>
          <w:tcPr>
            <w:tcW w:w="4339" w:type="pct"/>
            <w:tcBorders>
              <w:bottom w:val="nil"/>
            </w:tcBorders>
            <w:vAlign w:val="center"/>
          </w:tcPr>
          <w:p w14:paraId="0304B5CC" w14:textId="77777777" w:rsidR="00570F1E" w:rsidRPr="009B39A0" w:rsidRDefault="00570F1E" w:rsidP="00570F1E">
            <w:pPr>
              <w:pStyle w:val="Texttabulky"/>
              <w:rPr>
                <w:rFonts w:asciiTheme="minorHAnsi" w:hAnsiTheme="minorHAnsi" w:cstheme="minorHAnsi"/>
              </w:rPr>
            </w:pPr>
            <w:r w:rsidRPr="009B39A0">
              <w:rPr>
                <w:rFonts w:asciiTheme="minorHAnsi" w:hAnsiTheme="minorHAnsi" w:cstheme="minorHAnsi"/>
              </w:rPr>
              <w:t>Cíle pro ochranu a zlepšování stavu povrchových vod, podzemních vody a ekosystémů</w:t>
            </w:r>
          </w:p>
        </w:tc>
        <w:tc>
          <w:tcPr>
            <w:tcW w:w="661" w:type="pct"/>
            <w:tcBorders>
              <w:bottom w:val="nil"/>
            </w:tcBorders>
            <w:shd w:val="clear" w:color="auto" w:fill="auto"/>
            <w:vAlign w:val="center"/>
          </w:tcPr>
          <w:p w14:paraId="66BF126C" w14:textId="77777777" w:rsidR="00570F1E" w:rsidRPr="009B39A0" w:rsidRDefault="00570F1E" w:rsidP="00570F1E">
            <w:pPr>
              <w:pStyle w:val="Texttabulky-sted"/>
              <w:rPr>
                <w:rFonts w:asciiTheme="minorHAnsi" w:hAnsiTheme="minorHAnsi" w:cstheme="minorHAnsi"/>
              </w:rPr>
            </w:pPr>
          </w:p>
        </w:tc>
      </w:tr>
      <w:tr w:rsidR="0093409E" w:rsidRPr="009B39A0" w14:paraId="6164F1F8" w14:textId="77777777" w:rsidTr="00845186">
        <w:trPr>
          <w:trHeight w:val="412"/>
          <w:jc w:val="center"/>
        </w:trPr>
        <w:tc>
          <w:tcPr>
            <w:tcW w:w="4339" w:type="pct"/>
            <w:tcBorders>
              <w:top w:val="nil"/>
              <w:bottom w:val="dashed" w:sz="4" w:space="0" w:color="auto"/>
            </w:tcBorders>
            <w:vAlign w:val="center"/>
          </w:tcPr>
          <w:p w14:paraId="710CE85F" w14:textId="77777777" w:rsidR="00570F1E" w:rsidRPr="009B39A0" w:rsidRDefault="00570F1E" w:rsidP="007247D3">
            <w:pPr>
              <w:pStyle w:val="Texttabulky"/>
              <w:numPr>
                <w:ilvl w:val="0"/>
                <w:numId w:val="22"/>
              </w:numPr>
              <w:tabs>
                <w:tab w:val="left" w:pos="851"/>
              </w:tabs>
              <w:rPr>
                <w:rFonts w:asciiTheme="minorHAnsi" w:hAnsiTheme="minorHAnsi" w:cstheme="minorHAnsi"/>
              </w:rPr>
            </w:pPr>
            <w:r w:rsidRPr="009B39A0">
              <w:rPr>
                <w:rFonts w:asciiTheme="minorHAnsi" w:hAnsiTheme="minorHAnsi" w:cstheme="minorHAnsi"/>
              </w:rPr>
              <w:t>zamezení zhoršení stavu všech útvarů povrchových vod,</w:t>
            </w:r>
          </w:p>
        </w:tc>
        <w:tc>
          <w:tcPr>
            <w:tcW w:w="661" w:type="pct"/>
            <w:tcBorders>
              <w:top w:val="nil"/>
              <w:bottom w:val="dashed" w:sz="4" w:space="0" w:color="auto"/>
            </w:tcBorders>
            <w:shd w:val="clear" w:color="auto" w:fill="auto"/>
            <w:vAlign w:val="center"/>
          </w:tcPr>
          <w:p w14:paraId="173B84DE" w14:textId="71891DF8" w:rsidR="00570F1E" w:rsidRPr="009B39A0" w:rsidRDefault="00845186" w:rsidP="00570F1E">
            <w:pPr>
              <w:pStyle w:val="Texttabulky-sted"/>
              <w:rPr>
                <w:rFonts w:asciiTheme="minorHAnsi" w:hAnsiTheme="minorHAnsi" w:cstheme="minorHAnsi"/>
              </w:rPr>
            </w:pPr>
            <w:r w:rsidRPr="009B39A0">
              <w:rPr>
                <w:rFonts w:asciiTheme="minorHAnsi" w:hAnsiTheme="minorHAnsi" w:cstheme="minorHAnsi"/>
              </w:rPr>
              <w:t>0</w:t>
            </w:r>
          </w:p>
        </w:tc>
      </w:tr>
      <w:tr w:rsidR="0093409E" w:rsidRPr="009B39A0" w14:paraId="353F481E" w14:textId="77777777" w:rsidTr="00570F1E">
        <w:trPr>
          <w:trHeight w:val="828"/>
          <w:jc w:val="center"/>
        </w:trPr>
        <w:tc>
          <w:tcPr>
            <w:tcW w:w="4339" w:type="pct"/>
            <w:tcBorders>
              <w:top w:val="dashed" w:sz="4" w:space="0" w:color="auto"/>
              <w:bottom w:val="dashed" w:sz="4" w:space="0" w:color="auto"/>
            </w:tcBorders>
            <w:vAlign w:val="center"/>
          </w:tcPr>
          <w:p w14:paraId="78A38F35" w14:textId="77777777" w:rsidR="00570F1E" w:rsidRPr="009B39A0" w:rsidRDefault="00570F1E" w:rsidP="007247D3">
            <w:pPr>
              <w:pStyle w:val="Texttabulky"/>
              <w:numPr>
                <w:ilvl w:val="0"/>
                <w:numId w:val="22"/>
              </w:numPr>
              <w:tabs>
                <w:tab w:val="left" w:pos="851"/>
              </w:tabs>
              <w:rPr>
                <w:rFonts w:asciiTheme="minorHAnsi" w:hAnsiTheme="minorHAnsi" w:cstheme="minorHAnsi"/>
              </w:rPr>
            </w:pPr>
            <w:r w:rsidRPr="009B39A0">
              <w:rPr>
                <w:rFonts w:asciiTheme="minorHAnsi" w:hAnsiTheme="minorHAnsi" w:cstheme="minorHAnsi"/>
              </w:rPr>
              <w:t>zajištění ochrany, zlepšení stavu a obnova všech útvarů těchto vod (s výjimkou umělých a silně ovlivněných vodních útvarů) a dosažení jejich dobrého stavu</w:t>
            </w:r>
          </w:p>
        </w:tc>
        <w:tc>
          <w:tcPr>
            <w:tcW w:w="661" w:type="pct"/>
            <w:tcBorders>
              <w:top w:val="dashed" w:sz="4" w:space="0" w:color="auto"/>
              <w:bottom w:val="dashed" w:sz="4" w:space="0" w:color="auto"/>
            </w:tcBorders>
            <w:shd w:val="clear" w:color="auto" w:fill="FFFFFF" w:themeFill="background1"/>
            <w:vAlign w:val="center"/>
          </w:tcPr>
          <w:p w14:paraId="35B9D579" w14:textId="77777777" w:rsidR="00570F1E" w:rsidRPr="009B39A0" w:rsidRDefault="00570F1E" w:rsidP="00570F1E">
            <w:pPr>
              <w:pStyle w:val="Texttabulky-sted"/>
              <w:rPr>
                <w:rFonts w:asciiTheme="minorHAnsi" w:hAnsiTheme="minorHAnsi" w:cstheme="minorHAnsi"/>
              </w:rPr>
            </w:pPr>
            <w:r w:rsidRPr="009B39A0">
              <w:rPr>
                <w:rFonts w:asciiTheme="minorHAnsi" w:hAnsiTheme="minorHAnsi" w:cstheme="minorHAnsi"/>
              </w:rPr>
              <w:t>0</w:t>
            </w:r>
          </w:p>
        </w:tc>
      </w:tr>
      <w:tr w:rsidR="0093409E" w:rsidRPr="009B39A0" w14:paraId="5EC6F39F" w14:textId="77777777" w:rsidTr="00570F1E">
        <w:trPr>
          <w:trHeight w:val="828"/>
          <w:jc w:val="center"/>
        </w:trPr>
        <w:tc>
          <w:tcPr>
            <w:tcW w:w="4339" w:type="pct"/>
            <w:tcBorders>
              <w:top w:val="dashed" w:sz="4" w:space="0" w:color="auto"/>
              <w:bottom w:val="dashed" w:sz="4" w:space="0" w:color="auto"/>
            </w:tcBorders>
            <w:vAlign w:val="center"/>
          </w:tcPr>
          <w:p w14:paraId="57BE7379" w14:textId="216E8B26" w:rsidR="00570F1E" w:rsidRPr="009B39A0" w:rsidRDefault="00570F1E" w:rsidP="007247D3">
            <w:pPr>
              <w:pStyle w:val="Texttabulky"/>
              <w:numPr>
                <w:ilvl w:val="0"/>
                <w:numId w:val="22"/>
              </w:numPr>
              <w:tabs>
                <w:tab w:val="left" w:pos="851"/>
              </w:tabs>
              <w:rPr>
                <w:rFonts w:asciiTheme="minorHAnsi" w:hAnsiTheme="minorHAnsi" w:cstheme="minorHAnsi"/>
              </w:rPr>
            </w:pPr>
            <w:r w:rsidRPr="009B39A0">
              <w:rPr>
                <w:rFonts w:asciiTheme="minorHAnsi" w:hAnsiTheme="minorHAnsi" w:cstheme="minorHAnsi"/>
              </w:rPr>
              <w:t>zajištění ochrany a zlepšení stavu všech umělých a sil</w:t>
            </w:r>
            <w:r w:rsidR="00576738">
              <w:rPr>
                <w:rFonts w:asciiTheme="minorHAnsi" w:hAnsiTheme="minorHAnsi" w:cstheme="minorHAnsi"/>
              </w:rPr>
              <w:t xml:space="preserve">ně ovlivněných vodních útvarů a </w:t>
            </w:r>
            <w:r w:rsidRPr="009B39A0">
              <w:rPr>
                <w:rFonts w:asciiTheme="minorHAnsi" w:hAnsiTheme="minorHAnsi" w:cstheme="minorHAnsi"/>
              </w:rPr>
              <w:t>dosažení jejich dobrého ekologického potenciálu a dobrého chemického stavu,</w:t>
            </w:r>
          </w:p>
        </w:tc>
        <w:tc>
          <w:tcPr>
            <w:tcW w:w="661" w:type="pct"/>
            <w:tcBorders>
              <w:top w:val="dashed" w:sz="4" w:space="0" w:color="auto"/>
              <w:bottom w:val="dashed" w:sz="4" w:space="0" w:color="auto"/>
            </w:tcBorders>
            <w:shd w:val="clear" w:color="auto" w:fill="auto"/>
            <w:vAlign w:val="center"/>
          </w:tcPr>
          <w:p w14:paraId="4060DB39" w14:textId="77777777" w:rsidR="00570F1E" w:rsidRPr="009B39A0" w:rsidRDefault="00570F1E" w:rsidP="00570F1E">
            <w:pPr>
              <w:pStyle w:val="Texttabulky-sted"/>
              <w:rPr>
                <w:rFonts w:asciiTheme="minorHAnsi" w:hAnsiTheme="minorHAnsi" w:cstheme="minorHAnsi"/>
              </w:rPr>
            </w:pPr>
            <w:r w:rsidRPr="009B39A0">
              <w:rPr>
                <w:rFonts w:asciiTheme="minorHAnsi" w:hAnsiTheme="minorHAnsi" w:cstheme="minorHAnsi"/>
              </w:rPr>
              <w:t>0</w:t>
            </w:r>
          </w:p>
        </w:tc>
      </w:tr>
      <w:tr w:rsidR="0093409E" w:rsidRPr="009B39A0" w14:paraId="6E05AD89" w14:textId="77777777" w:rsidTr="00570F1E">
        <w:trPr>
          <w:trHeight w:val="408"/>
          <w:jc w:val="center"/>
        </w:trPr>
        <w:tc>
          <w:tcPr>
            <w:tcW w:w="4339" w:type="pct"/>
            <w:tcBorders>
              <w:top w:val="dashed" w:sz="4" w:space="0" w:color="auto"/>
              <w:bottom w:val="dashed" w:sz="4" w:space="0" w:color="auto"/>
            </w:tcBorders>
            <w:vAlign w:val="center"/>
          </w:tcPr>
          <w:p w14:paraId="117CF368" w14:textId="47979682" w:rsidR="00570F1E" w:rsidRPr="009B39A0" w:rsidRDefault="00570F1E" w:rsidP="007247D3">
            <w:pPr>
              <w:pStyle w:val="Texttabulky"/>
              <w:numPr>
                <w:ilvl w:val="0"/>
                <w:numId w:val="22"/>
              </w:numPr>
              <w:tabs>
                <w:tab w:val="left" w:pos="851"/>
              </w:tabs>
              <w:rPr>
                <w:rFonts w:asciiTheme="minorHAnsi" w:hAnsiTheme="minorHAnsi" w:cstheme="minorHAnsi"/>
              </w:rPr>
            </w:pPr>
            <w:r w:rsidRPr="009B39A0">
              <w:rPr>
                <w:rFonts w:asciiTheme="minorHAnsi" w:hAnsiTheme="minorHAnsi" w:cstheme="minorHAnsi"/>
              </w:rPr>
              <w:t>cílené snížení znečištění nebezpečnými látkami, nutri</w:t>
            </w:r>
            <w:r w:rsidR="00576738">
              <w:rPr>
                <w:rFonts w:asciiTheme="minorHAnsi" w:hAnsiTheme="minorHAnsi" w:cstheme="minorHAnsi"/>
              </w:rPr>
              <w:t>enty a organickými látkami, tj. </w:t>
            </w:r>
            <w:r w:rsidRPr="009B39A0">
              <w:rPr>
                <w:rFonts w:asciiTheme="minorHAnsi" w:hAnsiTheme="minorHAnsi" w:cstheme="minorHAnsi"/>
              </w:rPr>
              <w:t>zastavení nebo postupné odstranění emisí těchto látek a zabránění jejich vnosu z plošných zdrojů</w:t>
            </w:r>
          </w:p>
        </w:tc>
        <w:tc>
          <w:tcPr>
            <w:tcW w:w="661" w:type="pct"/>
            <w:tcBorders>
              <w:top w:val="dashed" w:sz="4" w:space="0" w:color="auto"/>
              <w:bottom w:val="dashed" w:sz="4" w:space="0" w:color="auto"/>
            </w:tcBorders>
            <w:shd w:val="clear" w:color="auto" w:fill="auto"/>
            <w:vAlign w:val="center"/>
          </w:tcPr>
          <w:p w14:paraId="01928BB1" w14:textId="77777777" w:rsidR="00570F1E" w:rsidRPr="009B39A0" w:rsidRDefault="00570F1E" w:rsidP="00570F1E">
            <w:pPr>
              <w:pStyle w:val="Texttabulky-sted"/>
              <w:rPr>
                <w:rFonts w:asciiTheme="minorHAnsi" w:hAnsiTheme="minorHAnsi" w:cstheme="minorHAnsi"/>
              </w:rPr>
            </w:pPr>
            <w:r w:rsidRPr="009B39A0">
              <w:rPr>
                <w:rFonts w:asciiTheme="minorHAnsi" w:hAnsiTheme="minorHAnsi" w:cstheme="minorHAnsi"/>
              </w:rPr>
              <w:t>0</w:t>
            </w:r>
          </w:p>
        </w:tc>
      </w:tr>
      <w:tr w:rsidR="0093409E" w:rsidRPr="009B39A0" w14:paraId="27ADFD3C" w14:textId="77777777" w:rsidTr="00570F1E">
        <w:trPr>
          <w:trHeight w:val="552"/>
          <w:jc w:val="center"/>
        </w:trPr>
        <w:tc>
          <w:tcPr>
            <w:tcW w:w="4339" w:type="pct"/>
            <w:tcBorders>
              <w:bottom w:val="dashed" w:sz="4" w:space="0" w:color="auto"/>
            </w:tcBorders>
            <w:vAlign w:val="center"/>
          </w:tcPr>
          <w:p w14:paraId="6ADF4F5D" w14:textId="4EDB5F23" w:rsidR="00570F1E" w:rsidRPr="009B39A0" w:rsidRDefault="00570F1E" w:rsidP="00570F1E">
            <w:pPr>
              <w:pStyle w:val="Texttabulky"/>
              <w:rPr>
                <w:rFonts w:ascii="Arial" w:hAnsi="Arial" w:cs="Arial"/>
              </w:rPr>
            </w:pPr>
            <w:r w:rsidRPr="009B39A0">
              <w:t>Cíle pro hospodaření s povrchovými a podzemními vodami a ud</w:t>
            </w:r>
            <w:r w:rsidR="00754EE0">
              <w:t>ržitelné užívání těchto vod pro </w:t>
            </w:r>
            <w:r w:rsidRPr="009B39A0">
              <w:t>zajištění vodohospodářských služeb</w:t>
            </w:r>
          </w:p>
        </w:tc>
        <w:tc>
          <w:tcPr>
            <w:tcW w:w="661" w:type="pct"/>
            <w:tcBorders>
              <w:bottom w:val="dashed" w:sz="4" w:space="0" w:color="auto"/>
            </w:tcBorders>
            <w:shd w:val="clear" w:color="auto" w:fill="auto"/>
            <w:vAlign w:val="center"/>
          </w:tcPr>
          <w:p w14:paraId="13F48C10" w14:textId="77777777" w:rsidR="00570F1E" w:rsidRPr="009B39A0" w:rsidRDefault="00570F1E" w:rsidP="00570F1E">
            <w:pPr>
              <w:pStyle w:val="Texttabulky-sted"/>
            </w:pPr>
          </w:p>
        </w:tc>
      </w:tr>
      <w:tr w:rsidR="0093409E" w:rsidRPr="009B39A0" w14:paraId="7FE38339" w14:textId="77777777" w:rsidTr="00845186">
        <w:trPr>
          <w:trHeight w:val="1224"/>
          <w:jc w:val="center"/>
        </w:trPr>
        <w:tc>
          <w:tcPr>
            <w:tcW w:w="4339" w:type="pct"/>
            <w:tcBorders>
              <w:top w:val="dashed" w:sz="4" w:space="0" w:color="auto"/>
              <w:bottom w:val="dashed" w:sz="4" w:space="0" w:color="auto"/>
            </w:tcBorders>
            <w:vAlign w:val="center"/>
          </w:tcPr>
          <w:p w14:paraId="58D89BD8" w14:textId="77777777" w:rsidR="00570F1E" w:rsidRPr="009B39A0" w:rsidRDefault="00570F1E" w:rsidP="00570F1E">
            <w:pPr>
              <w:pStyle w:val="Texttabulky"/>
            </w:pPr>
            <w:r w:rsidRPr="009B39A0">
              <w:t>V okruhu rozvoje a obnovy vodohospodářské infrastruktury</w:t>
            </w:r>
          </w:p>
          <w:p w14:paraId="08DF9E64" w14:textId="4B832E13" w:rsidR="00570F1E" w:rsidRPr="009B39A0" w:rsidRDefault="00570F1E" w:rsidP="007247D3">
            <w:pPr>
              <w:pStyle w:val="Texttabulky"/>
              <w:numPr>
                <w:ilvl w:val="0"/>
                <w:numId w:val="23"/>
              </w:numPr>
              <w:tabs>
                <w:tab w:val="left" w:pos="851"/>
              </w:tabs>
            </w:pPr>
            <w:r w:rsidRPr="009B39A0">
              <w:t>zvyšovat počet obyvatel připojených na vodovody p</w:t>
            </w:r>
            <w:r w:rsidR="00754EE0">
              <w:t>ro veřejnou potřebu v souladu s </w:t>
            </w:r>
            <w:r w:rsidRPr="009B39A0">
              <w:t xml:space="preserve">cíli Protokolu o vodě a zdraví a zajistit přístup k pitné vodě pro všechny, zejména podporovat, aby se na vodovod pro veřejnou potřebu mohli připojit i obyvatelé v okrajových místech měst a obcí a obyvatelé malých obcí, </w:t>
            </w:r>
          </w:p>
        </w:tc>
        <w:tc>
          <w:tcPr>
            <w:tcW w:w="661" w:type="pct"/>
            <w:tcBorders>
              <w:top w:val="dashed" w:sz="4" w:space="0" w:color="auto"/>
              <w:bottom w:val="dashed" w:sz="4" w:space="0" w:color="auto"/>
            </w:tcBorders>
            <w:shd w:val="clear" w:color="auto" w:fill="8DB3E2" w:themeFill="text2" w:themeFillTint="66"/>
            <w:vAlign w:val="center"/>
          </w:tcPr>
          <w:p w14:paraId="05CC0B8B" w14:textId="6E95F3D6" w:rsidR="00570F1E" w:rsidRPr="009B39A0" w:rsidRDefault="00845186" w:rsidP="00570F1E">
            <w:pPr>
              <w:pStyle w:val="Texttabulky-sted"/>
            </w:pPr>
            <w:r w:rsidRPr="009B39A0">
              <w:t>2</w:t>
            </w:r>
          </w:p>
        </w:tc>
      </w:tr>
      <w:tr w:rsidR="0093409E" w:rsidRPr="009B39A0" w14:paraId="5D64BC53" w14:textId="77777777" w:rsidTr="00570F1E">
        <w:trPr>
          <w:trHeight w:val="1572"/>
          <w:jc w:val="center"/>
        </w:trPr>
        <w:tc>
          <w:tcPr>
            <w:tcW w:w="4339" w:type="pct"/>
            <w:tcBorders>
              <w:top w:val="dashed" w:sz="4" w:space="0" w:color="auto"/>
              <w:bottom w:val="dashed" w:sz="4" w:space="0" w:color="auto"/>
            </w:tcBorders>
            <w:vAlign w:val="center"/>
          </w:tcPr>
          <w:p w14:paraId="562E1698" w14:textId="091BA42E" w:rsidR="00570F1E" w:rsidRPr="009B39A0" w:rsidRDefault="00570F1E" w:rsidP="007247D3">
            <w:pPr>
              <w:pStyle w:val="Texttabulky"/>
              <w:numPr>
                <w:ilvl w:val="0"/>
                <w:numId w:val="23"/>
              </w:numPr>
              <w:tabs>
                <w:tab w:val="left" w:pos="851"/>
              </w:tabs>
            </w:pPr>
            <w:r w:rsidRPr="009B39A0">
              <w:t>podporovat zajištění kvalitních zdrojů pitné vody pro individuální zásobování domácností, pro které z technických nebo ekonomických</w:t>
            </w:r>
            <w:r w:rsidR="00754EE0">
              <w:t xml:space="preserve"> důvodů není možné připojení na </w:t>
            </w:r>
            <w:r w:rsidRPr="009B39A0">
              <w:t xml:space="preserve">vodovod pro veřejnou potřebu, </w:t>
            </w:r>
            <w:r w:rsidRPr="009B39A0">
              <w:sym w:font="Symbol" w:char="F02D"/>
            </w:r>
            <w:r w:rsidRPr="009B39A0">
              <w:t xml:space="preserve"> urychlit obnovu poruchových a zastaralých vodovodních sítí a tím snížit jak ztráty pitné vody ve vodovodních sítích pod úroveň 5 000 l/km/den, dlouhodobě pak na úroveň nejvyspělejších států Evropské unie, tak i snížit počty havárií a související negativní důsledky, zejména na infrastrukturu měst, </w:t>
            </w:r>
          </w:p>
        </w:tc>
        <w:tc>
          <w:tcPr>
            <w:tcW w:w="661" w:type="pct"/>
            <w:tcBorders>
              <w:top w:val="dashed" w:sz="4" w:space="0" w:color="auto"/>
              <w:bottom w:val="dashed" w:sz="4" w:space="0" w:color="auto"/>
            </w:tcBorders>
            <w:shd w:val="clear" w:color="auto" w:fill="FFFFFF" w:themeFill="background1"/>
            <w:vAlign w:val="center"/>
          </w:tcPr>
          <w:p w14:paraId="4125ACD8" w14:textId="77777777" w:rsidR="00570F1E" w:rsidRPr="009B39A0" w:rsidRDefault="00570F1E" w:rsidP="00570F1E">
            <w:pPr>
              <w:pStyle w:val="Texttabulky-sted"/>
            </w:pPr>
            <w:r w:rsidRPr="009B39A0">
              <w:t>0</w:t>
            </w:r>
          </w:p>
        </w:tc>
      </w:tr>
      <w:tr w:rsidR="0093409E" w:rsidRPr="009B39A0" w14:paraId="0804FED8" w14:textId="77777777" w:rsidTr="00845186">
        <w:trPr>
          <w:trHeight w:val="1020"/>
          <w:jc w:val="center"/>
        </w:trPr>
        <w:tc>
          <w:tcPr>
            <w:tcW w:w="4339" w:type="pct"/>
            <w:tcBorders>
              <w:top w:val="dashed" w:sz="4" w:space="0" w:color="auto"/>
              <w:bottom w:val="dashed" w:sz="4" w:space="0" w:color="auto"/>
            </w:tcBorders>
            <w:vAlign w:val="center"/>
          </w:tcPr>
          <w:p w14:paraId="7C999E88" w14:textId="22F1C2DC" w:rsidR="00570F1E" w:rsidRPr="009B39A0" w:rsidRDefault="00570F1E" w:rsidP="007247D3">
            <w:pPr>
              <w:pStyle w:val="Texttabulky"/>
              <w:numPr>
                <w:ilvl w:val="0"/>
                <w:numId w:val="23"/>
              </w:numPr>
              <w:tabs>
                <w:tab w:val="left" w:pos="851"/>
              </w:tabs>
            </w:pPr>
            <w:r w:rsidRPr="009B39A0">
              <w:t xml:space="preserve">zvyšovat počet obyvatel připojených na kanalizaci pro </w:t>
            </w:r>
            <w:r w:rsidR="00754EE0">
              <w:t>veřejnou potřebu tam, kde je to </w:t>
            </w:r>
            <w:r w:rsidRPr="009B39A0">
              <w:t xml:space="preserve">technicky a ekonomicky vhodné, zajistit rychlé dokončení investičních akcí pro splnění požadavků směrnice 91/271/EHS o čištění odpadních vod tak, aby bylo odvráceno nebezpečí žaloby Evropského soudního dvora, </w:t>
            </w:r>
          </w:p>
        </w:tc>
        <w:tc>
          <w:tcPr>
            <w:tcW w:w="661" w:type="pct"/>
            <w:tcBorders>
              <w:top w:val="dashed" w:sz="4" w:space="0" w:color="auto"/>
              <w:bottom w:val="dashed" w:sz="4" w:space="0" w:color="auto"/>
            </w:tcBorders>
            <w:shd w:val="clear" w:color="auto" w:fill="8DB3E2" w:themeFill="text2" w:themeFillTint="66"/>
            <w:vAlign w:val="center"/>
          </w:tcPr>
          <w:p w14:paraId="2C63B434" w14:textId="01CBB996" w:rsidR="00570F1E" w:rsidRPr="009B39A0" w:rsidRDefault="00845186" w:rsidP="00570F1E">
            <w:pPr>
              <w:pStyle w:val="Texttabulky-sted"/>
            </w:pPr>
            <w:r w:rsidRPr="009B39A0">
              <w:t>2</w:t>
            </w:r>
          </w:p>
        </w:tc>
      </w:tr>
      <w:tr w:rsidR="0093409E" w:rsidRPr="009B39A0" w14:paraId="44E49FA9" w14:textId="77777777" w:rsidTr="00570F1E">
        <w:trPr>
          <w:trHeight w:val="384"/>
          <w:jc w:val="center"/>
        </w:trPr>
        <w:tc>
          <w:tcPr>
            <w:tcW w:w="4339" w:type="pct"/>
            <w:tcBorders>
              <w:top w:val="dashed" w:sz="4" w:space="0" w:color="auto"/>
              <w:bottom w:val="dashed" w:sz="4" w:space="0" w:color="auto"/>
            </w:tcBorders>
            <w:vAlign w:val="center"/>
          </w:tcPr>
          <w:p w14:paraId="42B150AD" w14:textId="77777777" w:rsidR="00570F1E" w:rsidRPr="009B39A0" w:rsidRDefault="00570F1E" w:rsidP="00570F1E">
            <w:pPr>
              <w:pStyle w:val="Texttabulky"/>
            </w:pPr>
            <w:r w:rsidRPr="009B39A0">
              <w:t>V okruhu zlepšování kvality a zabezpečenosti vodohospodářských služeb</w:t>
            </w:r>
          </w:p>
          <w:p w14:paraId="2770DD22" w14:textId="77777777" w:rsidR="00570F1E" w:rsidRPr="009B39A0" w:rsidRDefault="00570F1E" w:rsidP="007247D3">
            <w:pPr>
              <w:pStyle w:val="Texttabulky"/>
              <w:numPr>
                <w:ilvl w:val="0"/>
                <w:numId w:val="23"/>
              </w:numPr>
              <w:tabs>
                <w:tab w:val="left" w:pos="851"/>
              </w:tabs>
            </w:pPr>
            <w:r w:rsidRPr="009B39A0">
              <w:t xml:space="preserve">podporovat propojování vodovodů do vodárenských soustav s kapacitními a kvalitními vodními zdroji, </w:t>
            </w:r>
            <w:r w:rsidRPr="009B39A0">
              <w:sym w:font="Symbol" w:char="F02D"/>
            </w:r>
            <w:r w:rsidRPr="009B39A0">
              <w:t xml:space="preserve"> omezit případy nedodržování limitních hodnot jakosti pitné vody (vyjádřené jako % nedodržování limitních hodnot):</w:t>
            </w:r>
          </w:p>
        </w:tc>
        <w:tc>
          <w:tcPr>
            <w:tcW w:w="661" w:type="pct"/>
            <w:tcBorders>
              <w:top w:val="dashed" w:sz="4" w:space="0" w:color="auto"/>
              <w:bottom w:val="dashed" w:sz="4" w:space="0" w:color="auto"/>
            </w:tcBorders>
            <w:shd w:val="clear" w:color="auto" w:fill="auto"/>
            <w:vAlign w:val="center"/>
          </w:tcPr>
          <w:p w14:paraId="2FE0247D" w14:textId="77777777" w:rsidR="00570F1E" w:rsidRPr="009B39A0" w:rsidRDefault="00570F1E" w:rsidP="00570F1E">
            <w:pPr>
              <w:pStyle w:val="Texttabulky-sted"/>
            </w:pPr>
            <w:r w:rsidRPr="009B39A0">
              <w:t>0</w:t>
            </w:r>
          </w:p>
        </w:tc>
      </w:tr>
      <w:tr w:rsidR="0093409E" w:rsidRPr="009B39A0" w14:paraId="2C766FE6" w14:textId="77777777" w:rsidTr="00570F1E">
        <w:trPr>
          <w:trHeight w:val="296"/>
          <w:jc w:val="center"/>
        </w:trPr>
        <w:tc>
          <w:tcPr>
            <w:tcW w:w="4339" w:type="pct"/>
            <w:tcBorders>
              <w:bottom w:val="dashed" w:sz="4" w:space="0" w:color="auto"/>
            </w:tcBorders>
            <w:vAlign w:val="center"/>
          </w:tcPr>
          <w:p w14:paraId="11CDDE7B" w14:textId="77777777" w:rsidR="00570F1E" w:rsidRPr="009B39A0" w:rsidRDefault="00570F1E" w:rsidP="00570F1E">
            <w:pPr>
              <w:pStyle w:val="Texttabulky"/>
              <w:rPr>
                <w:rFonts w:ascii="Arial" w:hAnsi="Arial" w:cs="Arial"/>
              </w:rPr>
            </w:pPr>
            <w:r w:rsidRPr="009B39A0">
              <w:t>Cíle pro zlepšování vodních poměrů a ochranu ekologické stability</w:t>
            </w:r>
          </w:p>
        </w:tc>
        <w:tc>
          <w:tcPr>
            <w:tcW w:w="661" w:type="pct"/>
            <w:tcBorders>
              <w:bottom w:val="dashed" w:sz="4" w:space="0" w:color="auto"/>
            </w:tcBorders>
            <w:shd w:val="clear" w:color="auto" w:fill="auto"/>
            <w:vAlign w:val="center"/>
          </w:tcPr>
          <w:p w14:paraId="21DCBE1F" w14:textId="77777777" w:rsidR="00570F1E" w:rsidRPr="009B39A0" w:rsidRDefault="00570F1E" w:rsidP="00570F1E">
            <w:pPr>
              <w:pStyle w:val="Texttabulky-sted"/>
            </w:pPr>
          </w:p>
        </w:tc>
      </w:tr>
      <w:tr w:rsidR="0093409E" w:rsidRPr="009B39A0" w14:paraId="138B7BBA" w14:textId="77777777" w:rsidTr="00570F1E">
        <w:trPr>
          <w:trHeight w:val="360"/>
          <w:jc w:val="center"/>
        </w:trPr>
        <w:tc>
          <w:tcPr>
            <w:tcW w:w="4339" w:type="pct"/>
            <w:tcBorders>
              <w:top w:val="dashed" w:sz="4" w:space="0" w:color="auto"/>
              <w:bottom w:val="dashed" w:sz="4" w:space="0" w:color="auto"/>
            </w:tcBorders>
            <w:vAlign w:val="center"/>
          </w:tcPr>
          <w:p w14:paraId="56AF8CB7" w14:textId="77777777" w:rsidR="00570F1E" w:rsidRPr="009B39A0" w:rsidRDefault="00570F1E" w:rsidP="007247D3">
            <w:pPr>
              <w:pStyle w:val="Texttabulky"/>
              <w:numPr>
                <w:ilvl w:val="0"/>
                <w:numId w:val="24"/>
              </w:numPr>
              <w:tabs>
                <w:tab w:val="left" w:pos="851"/>
              </w:tabs>
            </w:pPr>
            <w:r w:rsidRPr="009B39A0">
              <w:t xml:space="preserve">zajištění ochrany vodních poměrů v krajině i v urbanizovaných územích, </w:t>
            </w:r>
          </w:p>
        </w:tc>
        <w:tc>
          <w:tcPr>
            <w:tcW w:w="661" w:type="pct"/>
            <w:tcBorders>
              <w:top w:val="dashed" w:sz="4" w:space="0" w:color="auto"/>
              <w:bottom w:val="dashed" w:sz="4" w:space="0" w:color="auto"/>
            </w:tcBorders>
            <w:shd w:val="clear" w:color="auto" w:fill="EAF1DD" w:themeFill="accent3" w:themeFillTint="33"/>
            <w:vAlign w:val="center"/>
          </w:tcPr>
          <w:p w14:paraId="27B6313B" w14:textId="77777777" w:rsidR="00570F1E" w:rsidRPr="009B39A0" w:rsidRDefault="00570F1E" w:rsidP="00570F1E">
            <w:pPr>
              <w:pStyle w:val="Texttabulky-sted"/>
            </w:pPr>
            <w:r w:rsidRPr="009B39A0">
              <w:t>1</w:t>
            </w:r>
          </w:p>
        </w:tc>
      </w:tr>
      <w:tr w:rsidR="0093409E" w:rsidRPr="009B39A0" w14:paraId="1E1CBC13" w14:textId="77777777" w:rsidTr="00570F1E">
        <w:trPr>
          <w:trHeight w:val="612"/>
          <w:jc w:val="center"/>
        </w:trPr>
        <w:tc>
          <w:tcPr>
            <w:tcW w:w="4339" w:type="pct"/>
            <w:tcBorders>
              <w:top w:val="dashed" w:sz="4" w:space="0" w:color="auto"/>
              <w:bottom w:val="dashed" w:sz="4" w:space="0" w:color="auto"/>
            </w:tcBorders>
            <w:vAlign w:val="center"/>
          </w:tcPr>
          <w:p w14:paraId="6916597F" w14:textId="77777777" w:rsidR="00570F1E" w:rsidRPr="009B39A0" w:rsidRDefault="00570F1E" w:rsidP="007247D3">
            <w:pPr>
              <w:pStyle w:val="Texttabulky"/>
              <w:numPr>
                <w:ilvl w:val="0"/>
                <w:numId w:val="24"/>
              </w:numPr>
              <w:tabs>
                <w:tab w:val="left" w:pos="851"/>
              </w:tabs>
            </w:pPr>
            <w:r w:rsidRPr="009B39A0">
              <w:t>obnova přirozeného vodního režimu a zlepšování přirozené retenční schopnosti krajiny,</w:t>
            </w:r>
          </w:p>
        </w:tc>
        <w:tc>
          <w:tcPr>
            <w:tcW w:w="661" w:type="pct"/>
            <w:tcBorders>
              <w:top w:val="dashed" w:sz="4" w:space="0" w:color="auto"/>
              <w:bottom w:val="dashed" w:sz="4" w:space="0" w:color="auto"/>
            </w:tcBorders>
            <w:shd w:val="clear" w:color="auto" w:fill="EAF1DD" w:themeFill="accent3" w:themeFillTint="33"/>
            <w:vAlign w:val="center"/>
          </w:tcPr>
          <w:p w14:paraId="19744F8E" w14:textId="77777777" w:rsidR="00570F1E" w:rsidRPr="009B39A0" w:rsidRDefault="00570F1E" w:rsidP="00570F1E">
            <w:pPr>
              <w:pStyle w:val="Texttabulky-sted"/>
            </w:pPr>
            <w:r w:rsidRPr="009B39A0">
              <w:t>1</w:t>
            </w:r>
          </w:p>
        </w:tc>
      </w:tr>
      <w:tr w:rsidR="0093409E" w:rsidRPr="009B39A0" w14:paraId="74A7B7D4" w14:textId="77777777" w:rsidTr="00570F1E">
        <w:trPr>
          <w:trHeight w:val="408"/>
          <w:jc w:val="center"/>
        </w:trPr>
        <w:tc>
          <w:tcPr>
            <w:tcW w:w="4339" w:type="pct"/>
            <w:tcBorders>
              <w:top w:val="dashed" w:sz="4" w:space="0" w:color="auto"/>
              <w:bottom w:val="dashed" w:sz="4" w:space="0" w:color="auto"/>
            </w:tcBorders>
            <w:vAlign w:val="center"/>
          </w:tcPr>
          <w:p w14:paraId="4F67F54D" w14:textId="77777777" w:rsidR="00570F1E" w:rsidRPr="009B39A0" w:rsidRDefault="00570F1E" w:rsidP="007247D3">
            <w:pPr>
              <w:pStyle w:val="Texttabulky"/>
              <w:numPr>
                <w:ilvl w:val="0"/>
                <w:numId w:val="24"/>
              </w:numPr>
              <w:tabs>
                <w:tab w:val="left" w:pos="851"/>
              </w:tabs>
            </w:pPr>
            <w:r w:rsidRPr="009B39A0">
              <w:t>zajištění ochrany morfologie přirozených koryt vodních toků a ochrany všech typů mokřadů podle Ramsarské úmluvy,</w:t>
            </w:r>
          </w:p>
        </w:tc>
        <w:tc>
          <w:tcPr>
            <w:tcW w:w="661" w:type="pct"/>
            <w:tcBorders>
              <w:top w:val="dashed" w:sz="4" w:space="0" w:color="auto"/>
              <w:bottom w:val="dashed" w:sz="4" w:space="0" w:color="auto"/>
            </w:tcBorders>
            <w:shd w:val="clear" w:color="auto" w:fill="auto"/>
            <w:vAlign w:val="center"/>
          </w:tcPr>
          <w:p w14:paraId="623A60FD" w14:textId="77777777" w:rsidR="00570F1E" w:rsidRPr="009B39A0" w:rsidRDefault="00570F1E" w:rsidP="00570F1E">
            <w:pPr>
              <w:pStyle w:val="Texttabulky-sted"/>
            </w:pPr>
            <w:r w:rsidRPr="009B39A0">
              <w:t>0</w:t>
            </w:r>
          </w:p>
        </w:tc>
      </w:tr>
      <w:tr w:rsidR="0093409E" w:rsidRPr="009B39A0" w14:paraId="008B2470" w14:textId="77777777" w:rsidTr="00570F1E">
        <w:trPr>
          <w:trHeight w:val="408"/>
          <w:jc w:val="center"/>
        </w:trPr>
        <w:tc>
          <w:tcPr>
            <w:tcW w:w="4339" w:type="pct"/>
            <w:tcBorders>
              <w:top w:val="dashed" w:sz="4" w:space="0" w:color="auto"/>
              <w:bottom w:val="dashed" w:sz="4" w:space="0" w:color="auto"/>
            </w:tcBorders>
            <w:vAlign w:val="center"/>
          </w:tcPr>
          <w:p w14:paraId="61442BC3" w14:textId="77777777" w:rsidR="00570F1E" w:rsidRPr="009B39A0" w:rsidRDefault="00570F1E" w:rsidP="007247D3">
            <w:pPr>
              <w:pStyle w:val="Texttabulky"/>
              <w:numPr>
                <w:ilvl w:val="0"/>
                <w:numId w:val="24"/>
              </w:numPr>
              <w:tabs>
                <w:tab w:val="left" w:pos="851"/>
              </w:tabs>
            </w:pPr>
            <w:r w:rsidRPr="009B39A0">
              <w:t>zlepšení hydromorfologických ukazatelů v korytech vodních toků a v údolních nivách,</w:t>
            </w:r>
          </w:p>
        </w:tc>
        <w:tc>
          <w:tcPr>
            <w:tcW w:w="661" w:type="pct"/>
            <w:tcBorders>
              <w:top w:val="dashed" w:sz="4" w:space="0" w:color="auto"/>
              <w:bottom w:val="dashed" w:sz="4" w:space="0" w:color="auto"/>
            </w:tcBorders>
            <w:shd w:val="clear" w:color="auto" w:fill="auto"/>
            <w:vAlign w:val="center"/>
          </w:tcPr>
          <w:p w14:paraId="0F4FB97A" w14:textId="77777777" w:rsidR="00570F1E" w:rsidRPr="009B39A0" w:rsidRDefault="00570F1E" w:rsidP="00570F1E">
            <w:pPr>
              <w:pStyle w:val="Texttabulky-sted"/>
            </w:pPr>
            <w:r w:rsidRPr="009B39A0">
              <w:t>0</w:t>
            </w:r>
          </w:p>
        </w:tc>
      </w:tr>
      <w:tr w:rsidR="009B39A0" w:rsidRPr="009B39A0" w14:paraId="3EF8E9AB" w14:textId="77777777" w:rsidTr="009B39A0">
        <w:trPr>
          <w:trHeight w:val="312"/>
          <w:jc w:val="center"/>
        </w:trPr>
        <w:tc>
          <w:tcPr>
            <w:tcW w:w="4339" w:type="pct"/>
            <w:tcBorders>
              <w:top w:val="dashed" w:sz="4" w:space="0" w:color="auto"/>
              <w:bottom w:val="dashed" w:sz="4" w:space="0" w:color="auto"/>
            </w:tcBorders>
            <w:vAlign w:val="center"/>
          </w:tcPr>
          <w:p w14:paraId="7501891E" w14:textId="77777777" w:rsidR="00570F1E" w:rsidRPr="009B39A0" w:rsidRDefault="00570F1E" w:rsidP="007247D3">
            <w:pPr>
              <w:pStyle w:val="Texttabulky"/>
              <w:numPr>
                <w:ilvl w:val="0"/>
                <w:numId w:val="24"/>
              </w:numPr>
              <w:tabs>
                <w:tab w:val="left" w:pos="851"/>
              </w:tabs>
            </w:pPr>
            <w:r w:rsidRPr="009B39A0">
              <w:t>zlepšování kvality a stability vodních a na vodu vázaných ekosystémů,</w:t>
            </w:r>
          </w:p>
        </w:tc>
        <w:tc>
          <w:tcPr>
            <w:tcW w:w="661" w:type="pct"/>
            <w:tcBorders>
              <w:top w:val="dashed" w:sz="4" w:space="0" w:color="auto"/>
              <w:bottom w:val="dashed" w:sz="4" w:space="0" w:color="auto"/>
            </w:tcBorders>
            <w:shd w:val="clear" w:color="auto" w:fill="auto"/>
            <w:vAlign w:val="center"/>
          </w:tcPr>
          <w:p w14:paraId="56F63916" w14:textId="77777777" w:rsidR="00570F1E" w:rsidRPr="009B39A0" w:rsidRDefault="00570F1E" w:rsidP="00570F1E">
            <w:pPr>
              <w:pStyle w:val="Texttabulky-sted"/>
            </w:pPr>
            <w:r w:rsidRPr="009B39A0">
              <w:t>0</w:t>
            </w:r>
          </w:p>
        </w:tc>
      </w:tr>
      <w:tr w:rsidR="009B39A0" w:rsidRPr="009B39A0" w14:paraId="6294F1FB" w14:textId="77777777" w:rsidTr="009B39A0">
        <w:trPr>
          <w:trHeight w:val="348"/>
          <w:jc w:val="center"/>
        </w:trPr>
        <w:tc>
          <w:tcPr>
            <w:tcW w:w="4339" w:type="pct"/>
            <w:tcBorders>
              <w:top w:val="dashed" w:sz="4" w:space="0" w:color="auto"/>
              <w:bottom w:val="dashed" w:sz="4" w:space="0" w:color="auto"/>
            </w:tcBorders>
            <w:vAlign w:val="center"/>
          </w:tcPr>
          <w:p w14:paraId="6E291571" w14:textId="77777777" w:rsidR="00570F1E" w:rsidRPr="009B39A0" w:rsidRDefault="00570F1E" w:rsidP="007247D3">
            <w:pPr>
              <w:pStyle w:val="Texttabulky"/>
              <w:numPr>
                <w:ilvl w:val="0"/>
                <w:numId w:val="24"/>
              </w:numPr>
              <w:tabs>
                <w:tab w:val="left" w:pos="851"/>
              </w:tabs>
            </w:pPr>
            <w:r w:rsidRPr="009B39A0">
              <w:t xml:space="preserve">udržení a systematické zvyšování biologické rozmanitosti původních druhů </w:t>
            </w:r>
          </w:p>
        </w:tc>
        <w:tc>
          <w:tcPr>
            <w:tcW w:w="661" w:type="pct"/>
            <w:tcBorders>
              <w:top w:val="dashed" w:sz="4" w:space="0" w:color="auto"/>
              <w:bottom w:val="dashed" w:sz="4" w:space="0" w:color="auto"/>
            </w:tcBorders>
            <w:shd w:val="clear" w:color="auto" w:fill="auto"/>
            <w:vAlign w:val="center"/>
          </w:tcPr>
          <w:p w14:paraId="39288577" w14:textId="0664C848" w:rsidR="00570F1E" w:rsidRPr="009B39A0" w:rsidRDefault="009B39A0" w:rsidP="00570F1E">
            <w:pPr>
              <w:pStyle w:val="Texttabulky-sted"/>
            </w:pPr>
            <w:r>
              <w:t>0</w:t>
            </w:r>
          </w:p>
        </w:tc>
      </w:tr>
      <w:tr w:rsidR="0093409E" w:rsidRPr="009B39A0" w14:paraId="25EF65D5" w14:textId="77777777" w:rsidTr="00570F1E">
        <w:trPr>
          <w:trHeight w:val="480"/>
          <w:jc w:val="center"/>
        </w:trPr>
        <w:tc>
          <w:tcPr>
            <w:tcW w:w="4339" w:type="pct"/>
            <w:tcBorders>
              <w:top w:val="dashed" w:sz="4" w:space="0" w:color="auto"/>
              <w:bottom w:val="dashed" w:sz="4" w:space="0" w:color="auto"/>
            </w:tcBorders>
            <w:vAlign w:val="center"/>
          </w:tcPr>
          <w:p w14:paraId="07141C87" w14:textId="77777777" w:rsidR="00570F1E" w:rsidRPr="009B39A0" w:rsidRDefault="00570F1E" w:rsidP="007247D3">
            <w:pPr>
              <w:pStyle w:val="Texttabulky"/>
              <w:numPr>
                <w:ilvl w:val="0"/>
                <w:numId w:val="24"/>
              </w:numPr>
              <w:tabs>
                <w:tab w:val="left" w:pos="851"/>
              </w:tabs>
            </w:pPr>
            <w:r w:rsidRPr="009B39A0">
              <w:t xml:space="preserve"> či zlepšení migrační prostupnosti vodních toků pro vodní a na vodu vázané živočichy</w:t>
            </w:r>
          </w:p>
        </w:tc>
        <w:tc>
          <w:tcPr>
            <w:tcW w:w="661" w:type="pct"/>
            <w:tcBorders>
              <w:top w:val="dashed" w:sz="4" w:space="0" w:color="auto"/>
              <w:bottom w:val="dashed" w:sz="4" w:space="0" w:color="auto"/>
            </w:tcBorders>
            <w:shd w:val="clear" w:color="auto" w:fill="auto"/>
            <w:vAlign w:val="center"/>
          </w:tcPr>
          <w:p w14:paraId="29972190" w14:textId="77777777" w:rsidR="00570F1E" w:rsidRPr="009B39A0" w:rsidRDefault="00570F1E" w:rsidP="00570F1E">
            <w:pPr>
              <w:pStyle w:val="Texttabulky-sted"/>
            </w:pPr>
            <w:r w:rsidRPr="009B39A0">
              <w:t>0</w:t>
            </w:r>
          </w:p>
        </w:tc>
      </w:tr>
      <w:tr w:rsidR="009B39A0" w:rsidRPr="009B39A0" w14:paraId="5A8B8D1D" w14:textId="77777777" w:rsidTr="009B39A0">
        <w:trPr>
          <w:trHeight w:val="764"/>
          <w:jc w:val="center"/>
        </w:trPr>
        <w:tc>
          <w:tcPr>
            <w:tcW w:w="4339" w:type="pct"/>
            <w:tcBorders>
              <w:top w:val="dashed" w:sz="4" w:space="0" w:color="auto"/>
              <w:bottom w:val="dashed" w:sz="4" w:space="0" w:color="auto"/>
            </w:tcBorders>
            <w:shd w:val="clear" w:color="auto" w:fill="auto"/>
            <w:vAlign w:val="center"/>
          </w:tcPr>
          <w:p w14:paraId="6C227205" w14:textId="77777777" w:rsidR="00570F1E" w:rsidRPr="009B39A0" w:rsidRDefault="00570F1E" w:rsidP="007247D3">
            <w:pPr>
              <w:pStyle w:val="Texttabulky"/>
              <w:numPr>
                <w:ilvl w:val="0"/>
                <w:numId w:val="24"/>
              </w:numPr>
              <w:tabs>
                <w:tab w:val="left" w:pos="851"/>
              </w:tabs>
            </w:pPr>
            <w:r w:rsidRPr="009B39A0">
              <w:t>obnova a vytváření přírodních a přírodě blízkých biotopů (revitalizace), podpora přirozených ekologických procesů (samovolná renaturace),</w:t>
            </w:r>
          </w:p>
        </w:tc>
        <w:tc>
          <w:tcPr>
            <w:tcW w:w="661" w:type="pct"/>
            <w:tcBorders>
              <w:top w:val="dashed" w:sz="4" w:space="0" w:color="auto"/>
              <w:bottom w:val="dashed" w:sz="4" w:space="0" w:color="auto"/>
            </w:tcBorders>
            <w:shd w:val="clear" w:color="auto" w:fill="auto"/>
            <w:vAlign w:val="center"/>
          </w:tcPr>
          <w:p w14:paraId="007D1B43" w14:textId="77777777" w:rsidR="00570F1E" w:rsidRPr="009B39A0" w:rsidRDefault="00570F1E" w:rsidP="00570F1E">
            <w:pPr>
              <w:pStyle w:val="Texttabulky-sted"/>
            </w:pPr>
            <w:r w:rsidRPr="009B39A0">
              <w:t>0</w:t>
            </w:r>
          </w:p>
        </w:tc>
      </w:tr>
      <w:tr w:rsidR="009B39A0" w:rsidRPr="009B39A0" w14:paraId="0C1650B6" w14:textId="77777777" w:rsidTr="009B39A0">
        <w:trPr>
          <w:trHeight w:val="716"/>
          <w:jc w:val="center"/>
        </w:trPr>
        <w:tc>
          <w:tcPr>
            <w:tcW w:w="4339" w:type="pct"/>
            <w:tcBorders>
              <w:top w:val="dashed" w:sz="4" w:space="0" w:color="auto"/>
              <w:bottom w:val="dashed" w:sz="4" w:space="0" w:color="auto"/>
            </w:tcBorders>
            <w:shd w:val="clear" w:color="auto" w:fill="auto"/>
            <w:vAlign w:val="center"/>
          </w:tcPr>
          <w:p w14:paraId="36B17F15" w14:textId="50B4241C" w:rsidR="00570F1E" w:rsidRPr="009B39A0" w:rsidRDefault="00570F1E" w:rsidP="007247D3">
            <w:pPr>
              <w:pStyle w:val="Texttabulky"/>
              <w:numPr>
                <w:ilvl w:val="0"/>
                <w:numId w:val="24"/>
              </w:numPr>
              <w:tabs>
                <w:tab w:val="left" w:pos="851"/>
              </w:tabs>
            </w:pPr>
            <w:r w:rsidRPr="009B39A0">
              <w:t>zajištění uplatňování a dodržování standardů zeměd</w:t>
            </w:r>
            <w:r w:rsidR="00754EE0">
              <w:t>ělského hospodaření týkající se </w:t>
            </w:r>
            <w:r w:rsidRPr="009B39A0">
              <w:t>ochrany životního prostředí (cross compliance),</w:t>
            </w:r>
          </w:p>
        </w:tc>
        <w:tc>
          <w:tcPr>
            <w:tcW w:w="661" w:type="pct"/>
            <w:tcBorders>
              <w:top w:val="dashed" w:sz="4" w:space="0" w:color="auto"/>
              <w:bottom w:val="dashed" w:sz="4" w:space="0" w:color="auto"/>
            </w:tcBorders>
            <w:shd w:val="clear" w:color="auto" w:fill="auto"/>
            <w:vAlign w:val="center"/>
          </w:tcPr>
          <w:p w14:paraId="52651CFF" w14:textId="77777777" w:rsidR="00570F1E" w:rsidRPr="009B39A0" w:rsidRDefault="00570F1E" w:rsidP="00570F1E">
            <w:pPr>
              <w:pStyle w:val="Texttabulky-sted"/>
            </w:pPr>
            <w:r w:rsidRPr="009B39A0">
              <w:t>0</w:t>
            </w:r>
          </w:p>
        </w:tc>
      </w:tr>
      <w:tr w:rsidR="009B39A0" w:rsidRPr="009B39A0" w14:paraId="7CE650BA" w14:textId="77777777" w:rsidTr="009B39A0">
        <w:trPr>
          <w:trHeight w:val="629"/>
          <w:jc w:val="center"/>
        </w:trPr>
        <w:tc>
          <w:tcPr>
            <w:tcW w:w="4339" w:type="pct"/>
            <w:tcBorders>
              <w:top w:val="dashed" w:sz="4" w:space="0" w:color="auto"/>
              <w:bottom w:val="single" w:sz="4" w:space="0" w:color="auto"/>
            </w:tcBorders>
            <w:shd w:val="clear" w:color="auto" w:fill="auto"/>
            <w:vAlign w:val="center"/>
          </w:tcPr>
          <w:p w14:paraId="4F230313" w14:textId="77777777" w:rsidR="00570F1E" w:rsidRPr="009B39A0" w:rsidRDefault="00570F1E" w:rsidP="007247D3">
            <w:pPr>
              <w:pStyle w:val="Texttabulky"/>
              <w:numPr>
                <w:ilvl w:val="0"/>
                <w:numId w:val="24"/>
              </w:numPr>
              <w:tabs>
                <w:tab w:val="left" w:pos="851"/>
              </w:tabs>
            </w:pPr>
            <w:r w:rsidRPr="009B39A0">
              <w:t>zajištění ochrany a obnova trvalých porostů na březích vodních toků a rybníků v souladu s § 49 vodního zákona</w:t>
            </w:r>
          </w:p>
        </w:tc>
        <w:tc>
          <w:tcPr>
            <w:tcW w:w="661" w:type="pct"/>
            <w:tcBorders>
              <w:top w:val="dashed" w:sz="4" w:space="0" w:color="auto"/>
              <w:bottom w:val="single" w:sz="4" w:space="0" w:color="auto"/>
            </w:tcBorders>
            <w:shd w:val="clear" w:color="auto" w:fill="auto"/>
            <w:vAlign w:val="center"/>
          </w:tcPr>
          <w:p w14:paraId="0D39C925" w14:textId="77777777" w:rsidR="00570F1E" w:rsidRPr="009B39A0" w:rsidRDefault="00570F1E" w:rsidP="00570F1E">
            <w:pPr>
              <w:pStyle w:val="Texttabulky-sted"/>
            </w:pPr>
            <w:r w:rsidRPr="009B39A0">
              <w:t>0</w:t>
            </w:r>
          </w:p>
        </w:tc>
      </w:tr>
      <w:tr w:rsidR="009B39A0" w:rsidRPr="009B39A0" w14:paraId="5E6999BB" w14:textId="77777777" w:rsidTr="009B39A0">
        <w:trPr>
          <w:trHeight w:val="288"/>
          <w:jc w:val="center"/>
        </w:trPr>
        <w:tc>
          <w:tcPr>
            <w:tcW w:w="4339" w:type="pct"/>
            <w:tcBorders>
              <w:bottom w:val="nil"/>
            </w:tcBorders>
            <w:shd w:val="clear" w:color="auto" w:fill="auto"/>
            <w:vAlign w:val="center"/>
          </w:tcPr>
          <w:p w14:paraId="2AB3E9EE" w14:textId="77777777" w:rsidR="00570F1E" w:rsidRPr="009B39A0" w:rsidRDefault="00570F1E" w:rsidP="00570F1E">
            <w:pPr>
              <w:pStyle w:val="Texttabulky"/>
              <w:rPr>
                <w:rFonts w:ascii="Arial" w:hAnsi="Arial" w:cs="Arial"/>
              </w:rPr>
            </w:pPr>
            <w:r w:rsidRPr="009B39A0">
              <w:t>Cíle ke snížení nepříznivých účinků povodní a sucha</w:t>
            </w:r>
          </w:p>
        </w:tc>
        <w:tc>
          <w:tcPr>
            <w:tcW w:w="661" w:type="pct"/>
            <w:tcBorders>
              <w:bottom w:val="nil"/>
            </w:tcBorders>
            <w:shd w:val="clear" w:color="auto" w:fill="auto"/>
            <w:vAlign w:val="center"/>
          </w:tcPr>
          <w:p w14:paraId="53221AC3" w14:textId="77777777" w:rsidR="00570F1E" w:rsidRPr="009B39A0" w:rsidRDefault="00570F1E" w:rsidP="00570F1E">
            <w:pPr>
              <w:pStyle w:val="Texttabulky-sted"/>
            </w:pPr>
          </w:p>
        </w:tc>
      </w:tr>
      <w:tr w:rsidR="009B39A0" w:rsidRPr="009B39A0" w14:paraId="2C280971" w14:textId="77777777" w:rsidTr="009B39A0">
        <w:trPr>
          <w:trHeight w:val="828"/>
          <w:jc w:val="center"/>
        </w:trPr>
        <w:tc>
          <w:tcPr>
            <w:tcW w:w="4339" w:type="pct"/>
            <w:tcBorders>
              <w:top w:val="nil"/>
              <w:bottom w:val="dashed" w:sz="4" w:space="0" w:color="auto"/>
            </w:tcBorders>
            <w:shd w:val="clear" w:color="auto" w:fill="auto"/>
            <w:vAlign w:val="center"/>
          </w:tcPr>
          <w:p w14:paraId="143B948C" w14:textId="77777777" w:rsidR="00570F1E" w:rsidRPr="009B39A0" w:rsidRDefault="00570F1E" w:rsidP="00570F1E">
            <w:pPr>
              <w:pStyle w:val="Texttabulky"/>
            </w:pPr>
            <w:r w:rsidRPr="009B39A0">
              <w:t>Prevence před povodněmi</w:t>
            </w:r>
          </w:p>
          <w:p w14:paraId="4CBE6AC4" w14:textId="77777777" w:rsidR="00570F1E" w:rsidRPr="009B39A0" w:rsidRDefault="00570F1E" w:rsidP="007247D3">
            <w:pPr>
              <w:pStyle w:val="Texttabulky"/>
              <w:numPr>
                <w:ilvl w:val="0"/>
                <w:numId w:val="25"/>
              </w:numPr>
              <w:tabs>
                <w:tab w:val="left" w:pos="851"/>
              </w:tabs>
            </w:pPr>
            <w:r w:rsidRPr="009B39A0">
              <w:t>omezovat aktivity v záplavových územích zhoršující odtokové poměry a zvyšující povodňová rizika</w:t>
            </w:r>
          </w:p>
        </w:tc>
        <w:tc>
          <w:tcPr>
            <w:tcW w:w="661" w:type="pct"/>
            <w:tcBorders>
              <w:top w:val="nil"/>
              <w:bottom w:val="dashed" w:sz="4" w:space="0" w:color="auto"/>
            </w:tcBorders>
            <w:shd w:val="clear" w:color="auto" w:fill="auto"/>
            <w:vAlign w:val="center"/>
          </w:tcPr>
          <w:p w14:paraId="4012CBFA" w14:textId="77777777" w:rsidR="00570F1E" w:rsidRPr="009B39A0" w:rsidRDefault="00570F1E" w:rsidP="00570F1E">
            <w:pPr>
              <w:pStyle w:val="Texttabulky-sted"/>
            </w:pPr>
            <w:r w:rsidRPr="009B39A0">
              <w:t>0</w:t>
            </w:r>
          </w:p>
        </w:tc>
      </w:tr>
      <w:tr w:rsidR="009B39A0" w:rsidRPr="009B39A0" w14:paraId="41BE9112" w14:textId="77777777" w:rsidTr="009B39A0">
        <w:trPr>
          <w:trHeight w:val="1044"/>
          <w:jc w:val="center"/>
        </w:trPr>
        <w:tc>
          <w:tcPr>
            <w:tcW w:w="4339" w:type="pct"/>
            <w:tcBorders>
              <w:top w:val="dashed" w:sz="4" w:space="0" w:color="auto"/>
              <w:bottom w:val="dashed" w:sz="4" w:space="0" w:color="auto"/>
            </w:tcBorders>
            <w:shd w:val="clear" w:color="auto" w:fill="auto"/>
            <w:vAlign w:val="center"/>
          </w:tcPr>
          <w:p w14:paraId="16FF02CE" w14:textId="77777777" w:rsidR="00570F1E" w:rsidRPr="009B39A0" w:rsidRDefault="00570F1E" w:rsidP="007247D3">
            <w:pPr>
              <w:pStyle w:val="Texttabulky"/>
              <w:numPr>
                <w:ilvl w:val="0"/>
                <w:numId w:val="25"/>
              </w:numPr>
              <w:tabs>
                <w:tab w:val="left" w:pos="851"/>
              </w:tabs>
            </w:pPr>
            <w:r w:rsidRPr="009B39A0">
              <w:t xml:space="preserve">při návrhu preventivních protipovodňových opatření hledat vhodnou kombinaci opatření v krajině zvyšující přirozenou akumulaci a retardaci vody v území a technických opatření ovlivňujících průtoky a objemy povodňových vln a ochranu zastavěných území, </w:t>
            </w:r>
          </w:p>
        </w:tc>
        <w:tc>
          <w:tcPr>
            <w:tcW w:w="661" w:type="pct"/>
            <w:tcBorders>
              <w:top w:val="dashed" w:sz="4" w:space="0" w:color="auto"/>
              <w:bottom w:val="dashed" w:sz="4" w:space="0" w:color="auto"/>
            </w:tcBorders>
            <w:shd w:val="clear" w:color="auto" w:fill="auto"/>
            <w:vAlign w:val="center"/>
          </w:tcPr>
          <w:p w14:paraId="501B48A4" w14:textId="77777777" w:rsidR="00570F1E" w:rsidRPr="009B39A0" w:rsidRDefault="00570F1E" w:rsidP="00570F1E">
            <w:pPr>
              <w:pStyle w:val="Texttabulky-sted"/>
            </w:pPr>
            <w:r w:rsidRPr="009B39A0">
              <w:t>0</w:t>
            </w:r>
          </w:p>
        </w:tc>
      </w:tr>
      <w:tr w:rsidR="009B39A0" w:rsidRPr="009B39A0" w14:paraId="6F8892ED" w14:textId="77777777" w:rsidTr="009B39A0">
        <w:trPr>
          <w:trHeight w:val="864"/>
          <w:jc w:val="center"/>
        </w:trPr>
        <w:tc>
          <w:tcPr>
            <w:tcW w:w="4339" w:type="pct"/>
            <w:tcBorders>
              <w:top w:val="dashed" w:sz="4" w:space="0" w:color="auto"/>
              <w:bottom w:val="dashed" w:sz="4" w:space="0" w:color="auto"/>
            </w:tcBorders>
            <w:shd w:val="clear" w:color="auto" w:fill="auto"/>
            <w:vAlign w:val="center"/>
          </w:tcPr>
          <w:p w14:paraId="46D0430B" w14:textId="28ACA9AD" w:rsidR="00570F1E" w:rsidRPr="009B39A0" w:rsidRDefault="00570F1E" w:rsidP="007247D3">
            <w:pPr>
              <w:pStyle w:val="Texttabulky"/>
              <w:numPr>
                <w:ilvl w:val="0"/>
                <w:numId w:val="25"/>
              </w:numPr>
              <w:tabs>
                <w:tab w:val="left" w:pos="851"/>
              </w:tabs>
            </w:pPr>
            <w:r w:rsidRPr="009B39A0">
              <w:t>používat takové způsoby hospodaření na zemědělské a lesní půdě, aby nedocházelo ke zhoršování retenční schopnosti půdy a negativní</w:t>
            </w:r>
            <w:r w:rsidR="00754EE0">
              <w:t>mu ovlivňování vodního režimu v </w:t>
            </w:r>
            <w:r w:rsidRPr="009B39A0">
              <w:t>krajině; k tomu připravit a zavést odpovídající ekonomické nástroje</w:t>
            </w:r>
          </w:p>
        </w:tc>
        <w:tc>
          <w:tcPr>
            <w:tcW w:w="661" w:type="pct"/>
            <w:tcBorders>
              <w:top w:val="dashed" w:sz="4" w:space="0" w:color="auto"/>
              <w:bottom w:val="dashed" w:sz="4" w:space="0" w:color="auto"/>
            </w:tcBorders>
            <w:shd w:val="clear" w:color="auto" w:fill="auto"/>
            <w:vAlign w:val="center"/>
          </w:tcPr>
          <w:p w14:paraId="3EA8DF3A" w14:textId="77777777" w:rsidR="00570F1E" w:rsidRPr="009B39A0" w:rsidRDefault="00570F1E" w:rsidP="00570F1E">
            <w:pPr>
              <w:pStyle w:val="Texttabulky-sted"/>
            </w:pPr>
            <w:r w:rsidRPr="009B39A0">
              <w:t>0</w:t>
            </w:r>
          </w:p>
        </w:tc>
      </w:tr>
      <w:tr w:rsidR="009B39A0" w:rsidRPr="009B39A0" w14:paraId="53E7B089" w14:textId="77777777" w:rsidTr="009B39A0">
        <w:trPr>
          <w:trHeight w:val="1128"/>
          <w:jc w:val="center"/>
        </w:trPr>
        <w:tc>
          <w:tcPr>
            <w:tcW w:w="4339" w:type="pct"/>
            <w:tcBorders>
              <w:top w:val="dashed" w:sz="4" w:space="0" w:color="auto"/>
            </w:tcBorders>
            <w:shd w:val="clear" w:color="auto" w:fill="auto"/>
            <w:vAlign w:val="center"/>
          </w:tcPr>
          <w:p w14:paraId="65798CA6" w14:textId="77777777" w:rsidR="00570F1E" w:rsidRPr="009B39A0" w:rsidRDefault="00570F1E" w:rsidP="00570F1E">
            <w:pPr>
              <w:pStyle w:val="Texttabulky"/>
            </w:pPr>
            <w:r w:rsidRPr="009B39A0">
              <w:t xml:space="preserve">Rámcové cíle ke snížení nepříznivých účinků sucha </w:t>
            </w:r>
          </w:p>
          <w:p w14:paraId="0315B492" w14:textId="77777777" w:rsidR="00570F1E" w:rsidRPr="009B39A0" w:rsidRDefault="00570F1E" w:rsidP="007247D3">
            <w:pPr>
              <w:pStyle w:val="Texttabulky"/>
              <w:numPr>
                <w:ilvl w:val="0"/>
                <w:numId w:val="26"/>
              </w:numPr>
              <w:tabs>
                <w:tab w:val="left" w:pos="851"/>
              </w:tabs>
            </w:pPr>
            <w:r w:rsidRPr="009B39A0">
              <w:t>vyžadovat v různých úrovních a stupních pořizování územně plánovacích dokumentacích zohlednění zlepšování vodního režimu krajiny, resp. eliminace nepříznivých účinků a maximálního možného návratu k původnímu přirozenému vodnímu režimu,</w:t>
            </w:r>
          </w:p>
        </w:tc>
        <w:tc>
          <w:tcPr>
            <w:tcW w:w="661" w:type="pct"/>
            <w:tcBorders>
              <w:top w:val="dashed" w:sz="4" w:space="0" w:color="auto"/>
            </w:tcBorders>
            <w:shd w:val="clear" w:color="auto" w:fill="EAF1DD" w:themeFill="accent3" w:themeFillTint="33"/>
            <w:vAlign w:val="center"/>
          </w:tcPr>
          <w:p w14:paraId="72BCE69B" w14:textId="77777777" w:rsidR="00570F1E" w:rsidRPr="009B39A0" w:rsidRDefault="00570F1E" w:rsidP="00570F1E">
            <w:pPr>
              <w:pStyle w:val="Texttabulky-sted"/>
            </w:pPr>
            <w:r w:rsidRPr="009B39A0">
              <w:t>1</w:t>
            </w:r>
          </w:p>
        </w:tc>
      </w:tr>
    </w:tbl>
    <w:p w14:paraId="7A6C5BA5" w14:textId="77777777" w:rsidR="00570F1E" w:rsidRPr="009B39A0" w:rsidRDefault="00570F1E" w:rsidP="00570F1E"/>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93409E" w:rsidRPr="009B39A0" w14:paraId="41496E81" w14:textId="77777777" w:rsidTr="00570F1E">
        <w:trPr>
          <w:tblHeader/>
          <w:jc w:val="center"/>
        </w:trPr>
        <w:tc>
          <w:tcPr>
            <w:tcW w:w="4339" w:type="pct"/>
            <w:vAlign w:val="center"/>
          </w:tcPr>
          <w:p w14:paraId="156039B6" w14:textId="09F650D7" w:rsidR="00570F1E" w:rsidRPr="009B39A0" w:rsidRDefault="00570F1E" w:rsidP="003B11A8">
            <w:pPr>
              <w:pStyle w:val="Zhlavtabulky2"/>
              <w:rPr>
                <w:rFonts w:asciiTheme="minorHAnsi" w:hAnsiTheme="minorHAnsi" w:cstheme="minorHAnsi"/>
              </w:rPr>
            </w:pPr>
            <w:r w:rsidRPr="009B39A0">
              <w:rPr>
                <w:rFonts w:asciiTheme="minorHAnsi" w:hAnsiTheme="minorHAnsi" w:cstheme="minorHAnsi"/>
              </w:rPr>
              <w:t>Plán pro zvládání povodňových rizik v povodí Labe pro období 2021</w:t>
            </w:r>
            <w:r w:rsidR="003B11A8" w:rsidRPr="009B39A0">
              <w:rPr>
                <w:rFonts w:asciiTheme="minorHAnsi" w:hAnsiTheme="minorHAnsi" w:cstheme="minorHAnsi"/>
              </w:rPr>
              <w:t xml:space="preserve"> - 2027</w:t>
            </w:r>
            <w:r w:rsidRPr="009B39A0">
              <w:rPr>
                <w:rFonts w:asciiTheme="minorHAnsi" w:hAnsiTheme="minorHAnsi" w:cstheme="minorHAnsi"/>
              </w:rPr>
              <w:t xml:space="preserve"> (20</w:t>
            </w:r>
            <w:r w:rsidR="003B11A8" w:rsidRPr="009B39A0">
              <w:rPr>
                <w:rFonts w:asciiTheme="minorHAnsi" w:hAnsiTheme="minorHAnsi" w:cstheme="minorHAnsi"/>
              </w:rPr>
              <w:t>20</w:t>
            </w:r>
            <w:r w:rsidRPr="009B39A0">
              <w:rPr>
                <w:rFonts w:asciiTheme="minorHAnsi" w:hAnsiTheme="minorHAnsi" w:cstheme="minorHAnsi"/>
              </w:rPr>
              <w:t>)</w:t>
            </w:r>
          </w:p>
        </w:tc>
        <w:tc>
          <w:tcPr>
            <w:tcW w:w="661" w:type="pct"/>
            <w:vAlign w:val="center"/>
          </w:tcPr>
          <w:p w14:paraId="2792AED2" w14:textId="77777777" w:rsidR="00570F1E" w:rsidRPr="009B39A0" w:rsidRDefault="00570F1E" w:rsidP="00570F1E">
            <w:pPr>
              <w:pStyle w:val="Zhlavtabulky2"/>
              <w:rPr>
                <w:rFonts w:asciiTheme="minorHAnsi" w:hAnsiTheme="minorHAnsi" w:cstheme="minorHAnsi"/>
              </w:rPr>
            </w:pPr>
            <w:r w:rsidRPr="009B39A0">
              <w:rPr>
                <w:rFonts w:asciiTheme="minorHAnsi" w:hAnsiTheme="minorHAnsi" w:cstheme="minorHAnsi"/>
              </w:rPr>
              <w:t>Hodnocení vzájemných vazeb</w:t>
            </w:r>
          </w:p>
        </w:tc>
      </w:tr>
      <w:tr w:rsidR="0093409E" w:rsidRPr="009B39A0" w14:paraId="663686E6" w14:textId="77777777" w:rsidTr="00570F1E">
        <w:trPr>
          <w:jc w:val="center"/>
        </w:trPr>
        <w:tc>
          <w:tcPr>
            <w:tcW w:w="4339" w:type="pct"/>
            <w:vAlign w:val="center"/>
          </w:tcPr>
          <w:p w14:paraId="392117E4" w14:textId="77777777" w:rsidR="00570F1E" w:rsidRPr="009B39A0" w:rsidRDefault="00570F1E" w:rsidP="00570F1E">
            <w:pPr>
              <w:pStyle w:val="Texttabulky"/>
              <w:tabs>
                <w:tab w:val="left" w:pos="851"/>
              </w:tabs>
              <w:rPr>
                <w:rFonts w:asciiTheme="minorHAnsi" w:hAnsiTheme="minorHAnsi" w:cstheme="minorHAnsi"/>
              </w:rPr>
            </w:pPr>
            <w:r w:rsidRPr="009B39A0">
              <w:rPr>
                <w:rFonts w:asciiTheme="minorHAnsi" w:hAnsiTheme="minorHAnsi" w:cstheme="minorHAnsi"/>
              </w:rPr>
              <w:t>Cíl 1: Zabránění vzniku nového rizika a snížení rozsahu ploch v nepřijatelném riziku.</w:t>
            </w:r>
          </w:p>
        </w:tc>
        <w:tc>
          <w:tcPr>
            <w:tcW w:w="661" w:type="pct"/>
            <w:shd w:val="clear" w:color="auto" w:fill="FFFFFF" w:themeFill="background1"/>
            <w:vAlign w:val="center"/>
          </w:tcPr>
          <w:p w14:paraId="459E552D" w14:textId="77777777" w:rsidR="00570F1E" w:rsidRPr="009B39A0" w:rsidRDefault="00570F1E" w:rsidP="00570F1E">
            <w:pPr>
              <w:pStyle w:val="Texttabulky-sted"/>
              <w:rPr>
                <w:rFonts w:asciiTheme="minorHAnsi" w:hAnsiTheme="minorHAnsi" w:cstheme="minorHAnsi"/>
              </w:rPr>
            </w:pPr>
          </w:p>
        </w:tc>
      </w:tr>
      <w:tr w:rsidR="0093409E" w:rsidRPr="009B39A0" w14:paraId="62086EA4" w14:textId="77777777" w:rsidTr="00570F1E">
        <w:trPr>
          <w:jc w:val="center"/>
        </w:trPr>
        <w:tc>
          <w:tcPr>
            <w:tcW w:w="4339" w:type="pct"/>
            <w:vAlign w:val="center"/>
          </w:tcPr>
          <w:p w14:paraId="54E20071" w14:textId="77777777" w:rsidR="00570F1E" w:rsidRPr="009B39A0" w:rsidRDefault="00570F1E" w:rsidP="007247D3">
            <w:pPr>
              <w:pStyle w:val="Texttabulky"/>
              <w:numPr>
                <w:ilvl w:val="0"/>
                <w:numId w:val="30"/>
              </w:numPr>
              <w:rPr>
                <w:rFonts w:asciiTheme="minorHAnsi" w:hAnsiTheme="minorHAnsi" w:cstheme="minorHAnsi"/>
              </w:rPr>
            </w:pPr>
            <w:r w:rsidRPr="009B39A0">
              <w:rPr>
                <w:rFonts w:asciiTheme="minorHAnsi" w:hAnsiTheme="minorHAnsi" w:cstheme="minorHAnsi"/>
              </w:rPr>
              <w:t>Zohledňování principů povodňové prevence v územně plánovací dokumentaci (ÚPD) obcí a při správních řízeních, zejména nevytvářením nových ploch v nepřijatelném riziku, nezvyšováním hodnoty majetku v plochách v nepřijatelném riziku a případně změnou užívání území, vedoucí ke snížení rozsahu ploch v nepřijatelném riziku.</w:t>
            </w:r>
          </w:p>
        </w:tc>
        <w:tc>
          <w:tcPr>
            <w:tcW w:w="661" w:type="pct"/>
            <w:shd w:val="clear" w:color="auto" w:fill="FFFFFF" w:themeFill="background1"/>
            <w:vAlign w:val="center"/>
          </w:tcPr>
          <w:p w14:paraId="7D37D58D" w14:textId="77777777" w:rsidR="00570F1E" w:rsidRPr="009B39A0" w:rsidRDefault="00570F1E" w:rsidP="00570F1E">
            <w:pPr>
              <w:pStyle w:val="Texttabulky-sted"/>
              <w:rPr>
                <w:rFonts w:asciiTheme="minorHAnsi" w:hAnsiTheme="minorHAnsi" w:cstheme="minorHAnsi"/>
              </w:rPr>
            </w:pPr>
            <w:r w:rsidRPr="009B39A0">
              <w:rPr>
                <w:rFonts w:asciiTheme="minorHAnsi" w:hAnsiTheme="minorHAnsi" w:cstheme="minorHAnsi"/>
              </w:rPr>
              <w:t>0</w:t>
            </w:r>
          </w:p>
        </w:tc>
      </w:tr>
      <w:tr w:rsidR="0093409E" w:rsidRPr="009B39A0" w14:paraId="09A7A43E" w14:textId="77777777" w:rsidTr="00570F1E">
        <w:trPr>
          <w:jc w:val="center"/>
        </w:trPr>
        <w:tc>
          <w:tcPr>
            <w:tcW w:w="4339" w:type="pct"/>
            <w:vAlign w:val="center"/>
          </w:tcPr>
          <w:p w14:paraId="7889837C" w14:textId="77777777" w:rsidR="00570F1E" w:rsidRPr="009B39A0" w:rsidRDefault="00570F1E" w:rsidP="007247D3">
            <w:pPr>
              <w:pStyle w:val="Texttabulky"/>
              <w:numPr>
                <w:ilvl w:val="0"/>
                <w:numId w:val="30"/>
              </w:numPr>
              <w:rPr>
                <w:rFonts w:asciiTheme="minorHAnsi" w:hAnsiTheme="minorHAnsi" w:cstheme="minorHAnsi"/>
              </w:rPr>
            </w:pPr>
            <w:r w:rsidRPr="009B39A0">
              <w:rPr>
                <w:rFonts w:asciiTheme="minorHAnsi" w:hAnsiTheme="minorHAnsi" w:cstheme="minorHAnsi"/>
              </w:rPr>
              <w:t>Postupné realizace konkrétních opatření pro snížení rozlivů v zastavěném území obcí, při využití navrhovaných opatření z plánů oblastí povodí, krajských koncepcí povodňové ochrany a ostatních dostupných materiálů.</w:t>
            </w:r>
          </w:p>
        </w:tc>
        <w:tc>
          <w:tcPr>
            <w:tcW w:w="661" w:type="pct"/>
            <w:shd w:val="clear" w:color="auto" w:fill="FFFFFF" w:themeFill="background1"/>
            <w:vAlign w:val="center"/>
          </w:tcPr>
          <w:p w14:paraId="4E861A31" w14:textId="77777777" w:rsidR="00570F1E" w:rsidRPr="009B39A0" w:rsidRDefault="00570F1E" w:rsidP="00570F1E">
            <w:pPr>
              <w:pStyle w:val="Texttabulky-sted"/>
              <w:rPr>
                <w:rFonts w:asciiTheme="minorHAnsi" w:hAnsiTheme="minorHAnsi" w:cstheme="minorHAnsi"/>
              </w:rPr>
            </w:pPr>
            <w:r w:rsidRPr="009B39A0">
              <w:rPr>
                <w:rFonts w:asciiTheme="minorHAnsi" w:hAnsiTheme="minorHAnsi" w:cstheme="minorHAnsi"/>
              </w:rPr>
              <w:t>0</w:t>
            </w:r>
          </w:p>
        </w:tc>
      </w:tr>
      <w:tr w:rsidR="0093409E" w:rsidRPr="009B39A0" w14:paraId="28DA0F81" w14:textId="77777777" w:rsidTr="00570F1E">
        <w:trPr>
          <w:jc w:val="center"/>
        </w:trPr>
        <w:tc>
          <w:tcPr>
            <w:tcW w:w="4339" w:type="pct"/>
            <w:vAlign w:val="center"/>
          </w:tcPr>
          <w:p w14:paraId="7F549B36" w14:textId="77777777" w:rsidR="00570F1E" w:rsidRPr="009B39A0" w:rsidRDefault="00570F1E" w:rsidP="00570F1E">
            <w:pPr>
              <w:pStyle w:val="Texttabulky"/>
              <w:tabs>
                <w:tab w:val="left" w:pos="851"/>
              </w:tabs>
              <w:rPr>
                <w:rFonts w:asciiTheme="minorHAnsi" w:hAnsiTheme="minorHAnsi" w:cstheme="minorHAnsi"/>
              </w:rPr>
            </w:pPr>
            <w:r w:rsidRPr="009B39A0">
              <w:rPr>
                <w:rFonts w:asciiTheme="minorHAnsi" w:hAnsiTheme="minorHAnsi" w:cstheme="minorHAnsi"/>
              </w:rPr>
              <w:t>Cíl 2: Snížení míry povodňového nebezpečí.</w:t>
            </w:r>
          </w:p>
        </w:tc>
        <w:tc>
          <w:tcPr>
            <w:tcW w:w="661" w:type="pct"/>
            <w:shd w:val="clear" w:color="auto" w:fill="FFFFFF" w:themeFill="background1"/>
            <w:vAlign w:val="center"/>
          </w:tcPr>
          <w:p w14:paraId="6BD36BC3" w14:textId="77777777" w:rsidR="00570F1E" w:rsidRPr="009B39A0" w:rsidRDefault="00570F1E" w:rsidP="00570F1E">
            <w:pPr>
              <w:pStyle w:val="Texttabulky-sted"/>
              <w:rPr>
                <w:rFonts w:asciiTheme="minorHAnsi" w:hAnsiTheme="minorHAnsi" w:cstheme="minorHAnsi"/>
              </w:rPr>
            </w:pPr>
          </w:p>
        </w:tc>
      </w:tr>
      <w:tr w:rsidR="0093409E" w:rsidRPr="009B39A0" w14:paraId="5093FE97" w14:textId="77777777" w:rsidTr="00570F1E">
        <w:trPr>
          <w:jc w:val="center"/>
        </w:trPr>
        <w:tc>
          <w:tcPr>
            <w:tcW w:w="4339" w:type="pct"/>
            <w:vAlign w:val="center"/>
          </w:tcPr>
          <w:p w14:paraId="50917E7C" w14:textId="77777777" w:rsidR="00570F1E" w:rsidRPr="009B39A0" w:rsidRDefault="00570F1E" w:rsidP="007247D3">
            <w:pPr>
              <w:pStyle w:val="Texttabulky"/>
              <w:numPr>
                <w:ilvl w:val="0"/>
                <w:numId w:val="31"/>
              </w:numPr>
              <w:rPr>
                <w:rFonts w:asciiTheme="minorHAnsi" w:hAnsiTheme="minorHAnsi" w:cstheme="minorHAnsi"/>
              </w:rPr>
            </w:pPr>
            <w:r w:rsidRPr="009B39A0">
              <w:rPr>
                <w:rFonts w:asciiTheme="minorHAnsi" w:hAnsiTheme="minorHAnsi" w:cstheme="minorHAnsi"/>
              </w:rPr>
              <w:t>Postupné realizace konkrétních opatření v povodí pro zachycení nebo snížení povodňových vln, nově navrhovaných nebo pocházejících z plánů oblastí povodí, krajských koncepcí povodňové ochrany a ostatních dostupných materiálů.</w:t>
            </w:r>
          </w:p>
        </w:tc>
        <w:tc>
          <w:tcPr>
            <w:tcW w:w="661" w:type="pct"/>
            <w:shd w:val="clear" w:color="auto" w:fill="FFFFFF" w:themeFill="background1"/>
            <w:vAlign w:val="center"/>
          </w:tcPr>
          <w:p w14:paraId="78AE44D8" w14:textId="77777777" w:rsidR="00570F1E" w:rsidRPr="009B39A0" w:rsidRDefault="00570F1E" w:rsidP="00570F1E">
            <w:pPr>
              <w:pStyle w:val="Texttabulky-sted"/>
              <w:rPr>
                <w:rFonts w:asciiTheme="minorHAnsi" w:hAnsiTheme="minorHAnsi" w:cstheme="minorHAnsi"/>
              </w:rPr>
            </w:pPr>
            <w:r w:rsidRPr="009B39A0">
              <w:rPr>
                <w:rFonts w:asciiTheme="minorHAnsi" w:hAnsiTheme="minorHAnsi" w:cstheme="minorHAnsi"/>
              </w:rPr>
              <w:t>0</w:t>
            </w:r>
          </w:p>
        </w:tc>
      </w:tr>
      <w:tr w:rsidR="0093409E" w:rsidRPr="009B39A0" w14:paraId="05CE6C83" w14:textId="77777777" w:rsidTr="00570F1E">
        <w:trPr>
          <w:jc w:val="center"/>
        </w:trPr>
        <w:tc>
          <w:tcPr>
            <w:tcW w:w="4339" w:type="pct"/>
            <w:vAlign w:val="center"/>
          </w:tcPr>
          <w:p w14:paraId="589AC4E4" w14:textId="7BF0EE31" w:rsidR="00570F1E" w:rsidRPr="009B39A0" w:rsidRDefault="00570F1E" w:rsidP="007247D3">
            <w:pPr>
              <w:pStyle w:val="Texttabulky"/>
              <w:numPr>
                <w:ilvl w:val="0"/>
                <w:numId w:val="31"/>
              </w:numPr>
              <w:rPr>
                <w:rFonts w:asciiTheme="minorHAnsi" w:hAnsiTheme="minorHAnsi" w:cstheme="minorHAnsi"/>
              </w:rPr>
            </w:pPr>
            <w:r w:rsidRPr="009B39A0">
              <w:rPr>
                <w:rFonts w:asciiTheme="minorHAnsi" w:hAnsiTheme="minorHAnsi" w:cstheme="minorHAnsi"/>
              </w:rPr>
              <w:t>Zvyšování retenční schopnosti krajiny a zachování, pří</w:t>
            </w:r>
            <w:r w:rsidR="00754EE0">
              <w:rPr>
                <w:rFonts w:asciiTheme="minorHAnsi" w:hAnsiTheme="minorHAnsi" w:cstheme="minorHAnsi"/>
              </w:rPr>
              <w:t>padně obnova krajinných prvků a </w:t>
            </w:r>
            <w:r w:rsidRPr="009B39A0">
              <w:rPr>
                <w:rFonts w:asciiTheme="minorHAnsi" w:hAnsiTheme="minorHAnsi" w:cstheme="minorHAnsi"/>
              </w:rPr>
              <w:t>ekosystémů pozitivně ovlivňujících vodní režim (mokřady).</w:t>
            </w:r>
          </w:p>
        </w:tc>
        <w:tc>
          <w:tcPr>
            <w:tcW w:w="661" w:type="pct"/>
            <w:shd w:val="clear" w:color="auto" w:fill="auto"/>
            <w:vAlign w:val="center"/>
          </w:tcPr>
          <w:p w14:paraId="44803718" w14:textId="77777777" w:rsidR="00570F1E" w:rsidRPr="009B39A0" w:rsidRDefault="00570F1E" w:rsidP="00570F1E">
            <w:pPr>
              <w:pStyle w:val="Texttabulky-sted"/>
              <w:rPr>
                <w:rFonts w:asciiTheme="minorHAnsi" w:hAnsiTheme="minorHAnsi" w:cstheme="minorHAnsi"/>
              </w:rPr>
            </w:pPr>
            <w:r w:rsidRPr="009B39A0">
              <w:rPr>
                <w:rFonts w:asciiTheme="minorHAnsi" w:hAnsiTheme="minorHAnsi" w:cstheme="minorHAnsi"/>
              </w:rPr>
              <w:t>0</w:t>
            </w:r>
          </w:p>
        </w:tc>
      </w:tr>
      <w:tr w:rsidR="0093409E" w:rsidRPr="0093409E" w14:paraId="0B7DB48F" w14:textId="77777777" w:rsidTr="00570F1E">
        <w:trPr>
          <w:jc w:val="center"/>
        </w:trPr>
        <w:tc>
          <w:tcPr>
            <w:tcW w:w="4339" w:type="pct"/>
            <w:vAlign w:val="center"/>
          </w:tcPr>
          <w:p w14:paraId="5B259A6E" w14:textId="77777777" w:rsidR="00570F1E" w:rsidRPr="009B39A0" w:rsidRDefault="00570F1E" w:rsidP="007247D3">
            <w:pPr>
              <w:pStyle w:val="Texttabulky"/>
              <w:numPr>
                <w:ilvl w:val="0"/>
                <w:numId w:val="31"/>
              </w:numPr>
              <w:rPr>
                <w:rFonts w:asciiTheme="minorHAnsi" w:hAnsiTheme="minorHAnsi" w:cstheme="minorHAnsi"/>
              </w:rPr>
            </w:pPr>
            <w:r w:rsidRPr="009B39A0">
              <w:rPr>
                <w:rFonts w:asciiTheme="minorHAnsi" w:hAnsiTheme="minorHAnsi" w:cstheme="minorHAnsi"/>
              </w:rPr>
              <w:t>Uplatňováním vhodných způsobů hospodaření na zemědělských a lesních pozemcích, vedoucích k většímu zachycení vody v půdě, zpomalení odtoku a omezení erozních jevů.</w:t>
            </w:r>
          </w:p>
        </w:tc>
        <w:tc>
          <w:tcPr>
            <w:tcW w:w="661" w:type="pct"/>
            <w:shd w:val="clear" w:color="auto" w:fill="auto"/>
            <w:vAlign w:val="center"/>
          </w:tcPr>
          <w:p w14:paraId="4CA25AAE" w14:textId="77777777" w:rsidR="00570F1E" w:rsidRPr="009B39A0" w:rsidRDefault="00570F1E" w:rsidP="00570F1E">
            <w:pPr>
              <w:pStyle w:val="Texttabulky-sted"/>
              <w:rPr>
                <w:rFonts w:asciiTheme="minorHAnsi" w:hAnsiTheme="minorHAnsi" w:cstheme="minorHAnsi"/>
              </w:rPr>
            </w:pPr>
            <w:r w:rsidRPr="009B39A0">
              <w:rPr>
                <w:rFonts w:asciiTheme="minorHAnsi" w:hAnsiTheme="minorHAnsi" w:cstheme="minorHAnsi"/>
              </w:rPr>
              <w:t>0</w:t>
            </w:r>
          </w:p>
        </w:tc>
      </w:tr>
      <w:tr w:rsidR="0093409E" w:rsidRPr="0093409E" w14:paraId="1A28690D" w14:textId="77777777" w:rsidTr="009B39A0">
        <w:trPr>
          <w:jc w:val="center"/>
        </w:trPr>
        <w:tc>
          <w:tcPr>
            <w:tcW w:w="4339" w:type="pct"/>
            <w:vAlign w:val="center"/>
          </w:tcPr>
          <w:p w14:paraId="70848246" w14:textId="77777777" w:rsidR="00570F1E" w:rsidRPr="009B39A0" w:rsidRDefault="00570F1E" w:rsidP="007247D3">
            <w:pPr>
              <w:pStyle w:val="Texttabulky"/>
              <w:numPr>
                <w:ilvl w:val="0"/>
                <w:numId w:val="31"/>
              </w:numPr>
              <w:rPr>
                <w:rFonts w:asciiTheme="minorHAnsi" w:hAnsiTheme="minorHAnsi" w:cstheme="minorHAnsi"/>
              </w:rPr>
            </w:pPr>
            <w:r w:rsidRPr="009B39A0">
              <w:rPr>
                <w:rFonts w:asciiTheme="minorHAnsi" w:hAnsiTheme="minorHAnsi" w:cstheme="minorHAnsi"/>
              </w:rPr>
              <w:t>Uplatňováním vhodných principů hospodaření se srážkovou vodou v urbanizovaných územích, které pokud možno napodobují přirozené hydrologické poměry území před zástavbou</w:t>
            </w:r>
          </w:p>
        </w:tc>
        <w:tc>
          <w:tcPr>
            <w:tcW w:w="661" w:type="pct"/>
            <w:shd w:val="clear" w:color="auto" w:fill="EAF1DD" w:themeFill="accent3" w:themeFillTint="33"/>
            <w:vAlign w:val="center"/>
          </w:tcPr>
          <w:p w14:paraId="2686BDB4" w14:textId="1A81B00C" w:rsidR="00570F1E" w:rsidRPr="009B39A0" w:rsidRDefault="009B39A0" w:rsidP="00570F1E">
            <w:pPr>
              <w:pStyle w:val="Texttabulky-sted"/>
              <w:rPr>
                <w:rFonts w:asciiTheme="minorHAnsi" w:hAnsiTheme="minorHAnsi" w:cstheme="minorHAnsi"/>
              </w:rPr>
            </w:pPr>
            <w:r w:rsidRPr="009B39A0">
              <w:rPr>
                <w:rFonts w:asciiTheme="minorHAnsi" w:hAnsiTheme="minorHAnsi" w:cstheme="minorHAnsi"/>
              </w:rPr>
              <w:t>1</w:t>
            </w:r>
          </w:p>
        </w:tc>
      </w:tr>
      <w:tr w:rsidR="0093409E" w:rsidRPr="0093409E" w14:paraId="56568CD8" w14:textId="77777777" w:rsidTr="00570F1E">
        <w:trPr>
          <w:jc w:val="center"/>
        </w:trPr>
        <w:tc>
          <w:tcPr>
            <w:tcW w:w="4339" w:type="pct"/>
            <w:vAlign w:val="center"/>
          </w:tcPr>
          <w:p w14:paraId="1B52D637" w14:textId="77777777" w:rsidR="00570F1E" w:rsidRPr="009B39A0" w:rsidRDefault="00570F1E" w:rsidP="00570F1E">
            <w:pPr>
              <w:pStyle w:val="Texttabulky"/>
              <w:rPr>
                <w:rFonts w:asciiTheme="minorHAnsi" w:hAnsiTheme="minorHAnsi" w:cstheme="minorHAnsi"/>
              </w:rPr>
            </w:pPr>
            <w:r w:rsidRPr="009B39A0">
              <w:rPr>
                <w:rFonts w:asciiTheme="minorHAnsi" w:hAnsiTheme="minorHAnsi" w:cstheme="minorHAnsi"/>
              </w:rPr>
              <w:t>Cíl 3: Zvýšení připravenosti obyvatel a odolnosti staveb, objektů infrastruktury, hospodářských a jiných aktivit vůči negativním účinkům povodní.</w:t>
            </w:r>
          </w:p>
        </w:tc>
        <w:tc>
          <w:tcPr>
            <w:tcW w:w="661" w:type="pct"/>
            <w:shd w:val="clear" w:color="auto" w:fill="FFFFFF" w:themeFill="background1"/>
            <w:vAlign w:val="center"/>
          </w:tcPr>
          <w:p w14:paraId="53F0C230" w14:textId="77777777" w:rsidR="00570F1E" w:rsidRPr="009B39A0" w:rsidRDefault="00570F1E" w:rsidP="00570F1E">
            <w:pPr>
              <w:pStyle w:val="Texttabulky-sted"/>
              <w:rPr>
                <w:rFonts w:asciiTheme="minorHAnsi" w:hAnsiTheme="minorHAnsi" w:cstheme="minorHAnsi"/>
              </w:rPr>
            </w:pPr>
          </w:p>
        </w:tc>
      </w:tr>
      <w:tr w:rsidR="0093409E" w:rsidRPr="0093409E" w14:paraId="189DF278" w14:textId="77777777" w:rsidTr="00570F1E">
        <w:trPr>
          <w:jc w:val="center"/>
        </w:trPr>
        <w:tc>
          <w:tcPr>
            <w:tcW w:w="4339" w:type="pct"/>
            <w:vAlign w:val="center"/>
          </w:tcPr>
          <w:p w14:paraId="51661967" w14:textId="77777777" w:rsidR="00570F1E" w:rsidRPr="009B39A0" w:rsidRDefault="00570F1E" w:rsidP="007247D3">
            <w:pPr>
              <w:pStyle w:val="Texttabulky"/>
              <w:numPr>
                <w:ilvl w:val="0"/>
                <w:numId w:val="31"/>
              </w:numPr>
              <w:rPr>
                <w:rFonts w:asciiTheme="minorHAnsi" w:hAnsiTheme="minorHAnsi" w:cstheme="minorHAnsi"/>
              </w:rPr>
            </w:pPr>
            <w:r w:rsidRPr="009B39A0">
              <w:rPr>
                <w:rFonts w:asciiTheme="minorHAnsi" w:hAnsiTheme="minorHAnsi" w:cstheme="minorHAnsi"/>
              </w:rPr>
              <w:t xml:space="preserve">Zpracování a aktualizace kvalitních povodňových plánů obcí a vybraných nemovitostí, uvažujících i možnost výskytu povodní větších než Q100.  </w:t>
            </w:r>
          </w:p>
        </w:tc>
        <w:tc>
          <w:tcPr>
            <w:tcW w:w="661" w:type="pct"/>
            <w:shd w:val="clear" w:color="auto" w:fill="FFFFFF" w:themeFill="background1"/>
            <w:vAlign w:val="center"/>
          </w:tcPr>
          <w:p w14:paraId="54E96393" w14:textId="77777777" w:rsidR="00570F1E" w:rsidRPr="009B39A0" w:rsidRDefault="00570F1E" w:rsidP="00570F1E">
            <w:pPr>
              <w:pStyle w:val="Texttabulky-sted"/>
              <w:rPr>
                <w:rFonts w:asciiTheme="minorHAnsi" w:hAnsiTheme="minorHAnsi" w:cstheme="minorHAnsi"/>
              </w:rPr>
            </w:pPr>
            <w:r w:rsidRPr="009B39A0">
              <w:rPr>
                <w:rFonts w:asciiTheme="minorHAnsi" w:hAnsiTheme="minorHAnsi" w:cstheme="minorHAnsi"/>
              </w:rPr>
              <w:t>0</w:t>
            </w:r>
          </w:p>
        </w:tc>
      </w:tr>
      <w:tr w:rsidR="0093409E" w:rsidRPr="0093409E" w14:paraId="47A28BDB" w14:textId="77777777" w:rsidTr="00570F1E">
        <w:trPr>
          <w:jc w:val="center"/>
        </w:trPr>
        <w:tc>
          <w:tcPr>
            <w:tcW w:w="4339" w:type="pct"/>
            <w:vAlign w:val="center"/>
          </w:tcPr>
          <w:p w14:paraId="7E6BA6EE" w14:textId="6BF02CBC" w:rsidR="00570F1E" w:rsidRPr="009B39A0" w:rsidRDefault="00570F1E" w:rsidP="007247D3">
            <w:pPr>
              <w:pStyle w:val="Texttabulky"/>
              <w:numPr>
                <w:ilvl w:val="0"/>
                <w:numId w:val="31"/>
              </w:numPr>
              <w:rPr>
                <w:rFonts w:asciiTheme="minorHAnsi" w:hAnsiTheme="minorHAnsi" w:cstheme="minorHAnsi"/>
              </w:rPr>
            </w:pPr>
            <w:r w:rsidRPr="009B39A0">
              <w:rPr>
                <w:rFonts w:asciiTheme="minorHAnsi" w:hAnsiTheme="minorHAnsi" w:cstheme="minorHAnsi"/>
              </w:rPr>
              <w:t>Zajištění dostatečného vybavení pro provádění nouz</w:t>
            </w:r>
            <w:r w:rsidR="00754EE0">
              <w:rPr>
                <w:rFonts w:asciiTheme="minorHAnsi" w:hAnsiTheme="minorHAnsi" w:cstheme="minorHAnsi"/>
              </w:rPr>
              <w:t>ových operativních opatření pro </w:t>
            </w:r>
            <w:r w:rsidRPr="009B39A0">
              <w:rPr>
                <w:rFonts w:asciiTheme="minorHAnsi" w:hAnsiTheme="minorHAnsi" w:cstheme="minorHAnsi"/>
              </w:rPr>
              <w:t>ochranu obyvatelstva a zabezpečení základních funkcí obcí.</w:t>
            </w:r>
          </w:p>
        </w:tc>
        <w:tc>
          <w:tcPr>
            <w:tcW w:w="661" w:type="pct"/>
            <w:shd w:val="clear" w:color="auto" w:fill="FFFFFF" w:themeFill="background1"/>
            <w:vAlign w:val="center"/>
          </w:tcPr>
          <w:p w14:paraId="02EFE14A" w14:textId="77777777" w:rsidR="00570F1E" w:rsidRPr="009B39A0" w:rsidRDefault="00570F1E" w:rsidP="00570F1E">
            <w:pPr>
              <w:pStyle w:val="Texttabulky-sted"/>
              <w:rPr>
                <w:rFonts w:asciiTheme="minorHAnsi" w:hAnsiTheme="minorHAnsi" w:cstheme="minorHAnsi"/>
              </w:rPr>
            </w:pPr>
            <w:r w:rsidRPr="009B39A0">
              <w:rPr>
                <w:rFonts w:asciiTheme="minorHAnsi" w:hAnsiTheme="minorHAnsi" w:cstheme="minorHAnsi"/>
              </w:rPr>
              <w:t>0</w:t>
            </w:r>
          </w:p>
        </w:tc>
      </w:tr>
    </w:tbl>
    <w:p w14:paraId="41DC1E56" w14:textId="67335CF5" w:rsidR="00FE0EDD" w:rsidRDefault="00FE0EDD" w:rsidP="00845186"/>
    <w:p w14:paraId="38821545" w14:textId="77777777" w:rsidR="00FE0EDD" w:rsidRDefault="00FE0EDD">
      <w:pPr>
        <w:tabs>
          <w:tab w:val="clear" w:pos="851"/>
        </w:tabs>
        <w:spacing w:after="60"/>
      </w:pPr>
      <w:r>
        <w:br w:type="page"/>
      </w:r>
    </w:p>
    <w:p w14:paraId="3484A88D" w14:textId="77777777" w:rsidR="00570F1E" w:rsidRPr="00DC2208" w:rsidRDefault="00570F1E" w:rsidP="00570F1E">
      <w:pPr>
        <w:pStyle w:val="Nadpis2"/>
      </w:pPr>
      <w:bookmarkStart w:id="42" w:name="_Toc57637348"/>
      <w:bookmarkStart w:id="43" w:name="_Toc58422243"/>
      <w:bookmarkStart w:id="44" w:name="_Toc59560730"/>
      <w:bookmarkStart w:id="45" w:name="_Toc124499015"/>
      <w:r w:rsidRPr="00DC2208">
        <w:t>2.2</w:t>
      </w:r>
      <w:r w:rsidRPr="00DC2208">
        <w:tab/>
        <w:t>Regionální koncepce a strategie</w:t>
      </w:r>
      <w:bookmarkEnd w:id="42"/>
      <w:bookmarkEnd w:id="43"/>
      <w:bookmarkEnd w:id="44"/>
      <w:bookmarkEnd w:id="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93409E" w:rsidRPr="00DC2208" w14:paraId="533EB1D0" w14:textId="77777777" w:rsidTr="00570F1E">
        <w:trPr>
          <w:tblHeader/>
          <w:jc w:val="center"/>
        </w:trPr>
        <w:tc>
          <w:tcPr>
            <w:tcW w:w="4339" w:type="pct"/>
            <w:vAlign w:val="center"/>
          </w:tcPr>
          <w:p w14:paraId="604304DC" w14:textId="3C60528B" w:rsidR="00570F1E" w:rsidRPr="00DC2208" w:rsidRDefault="00570F1E" w:rsidP="00DC2208">
            <w:pPr>
              <w:pStyle w:val="Zhlavtabulky2"/>
            </w:pPr>
            <w:r w:rsidRPr="00DC2208">
              <w:t xml:space="preserve">Zásady územního rozvoje hlavního města Prahy ve znění Aktualizace č. </w:t>
            </w:r>
            <w:r w:rsidR="003B11A8" w:rsidRPr="00DC2208">
              <w:t xml:space="preserve">1, 2, 3, 4, 6, 7, 9 a 11 </w:t>
            </w:r>
            <w:r w:rsidRPr="00DC2208">
              <w:t>(20</w:t>
            </w:r>
            <w:r w:rsidR="003B11A8" w:rsidRPr="00DC2208">
              <w:t>22</w:t>
            </w:r>
            <w:r w:rsidRPr="00DC2208">
              <w:t>)</w:t>
            </w:r>
            <w:r w:rsidR="003B11A8" w:rsidRPr="00DC2208">
              <w:t xml:space="preserve"> </w:t>
            </w:r>
          </w:p>
        </w:tc>
        <w:tc>
          <w:tcPr>
            <w:tcW w:w="661" w:type="pct"/>
            <w:vAlign w:val="center"/>
          </w:tcPr>
          <w:p w14:paraId="061E4B62" w14:textId="77777777" w:rsidR="00570F1E" w:rsidRPr="00DC2208" w:rsidRDefault="00570F1E" w:rsidP="00570F1E">
            <w:pPr>
              <w:pStyle w:val="Zhlavtabulky2"/>
            </w:pPr>
            <w:r w:rsidRPr="00DC2208">
              <w:t>Hodnocení vzájemných vazeb</w:t>
            </w:r>
          </w:p>
        </w:tc>
      </w:tr>
      <w:tr w:rsidR="00DC2208" w:rsidRPr="00DC2208" w14:paraId="201BD093" w14:textId="77777777" w:rsidTr="00DC2208">
        <w:trPr>
          <w:jc w:val="center"/>
        </w:trPr>
        <w:tc>
          <w:tcPr>
            <w:tcW w:w="4339" w:type="pct"/>
            <w:vAlign w:val="center"/>
          </w:tcPr>
          <w:p w14:paraId="27384FC8" w14:textId="7684F1E7" w:rsidR="00570F1E" w:rsidRPr="00DC2208" w:rsidRDefault="00570F1E" w:rsidP="007247D3">
            <w:pPr>
              <w:pStyle w:val="Texttabulky"/>
              <w:numPr>
                <w:ilvl w:val="0"/>
                <w:numId w:val="49"/>
              </w:numPr>
            </w:pPr>
            <w:r w:rsidRPr="00DC2208">
              <w:t>Vycházet z výjimečného postavení Prahy jako hlavního města České republiky, přirozeného centra Pražského regionu a významného města Evropy.</w:t>
            </w:r>
          </w:p>
        </w:tc>
        <w:tc>
          <w:tcPr>
            <w:tcW w:w="661" w:type="pct"/>
            <w:shd w:val="clear" w:color="auto" w:fill="FFFFFF" w:themeFill="background1"/>
            <w:vAlign w:val="center"/>
          </w:tcPr>
          <w:p w14:paraId="36596F9E" w14:textId="7C49BC7D" w:rsidR="00570F1E" w:rsidRPr="00DC2208" w:rsidRDefault="00DC2208" w:rsidP="00570F1E">
            <w:pPr>
              <w:pStyle w:val="Texttabulky-sted"/>
            </w:pPr>
            <w:r w:rsidRPr="00DC2208">
              <w:t>0</w:t>
            </w:r>
          </w:p>
        </w:tc>
      </w:tr>
      <w:tr w:rsidR="00DC2208" w:rsidRPr="00DC2208" w14:paraId="4C0ABCA2" w14:textId="77777777" w:rsidTr="00DC2208">
        <w:trPr>
          <w:jc w:val="center"/>
        </w:trPr>
        <w:tc>
          <w:tcPr>
            <w:tcW w:w="4339" w:type="pct"/>
            <w:vAlign w:val="center"/>
          </w:tcPr>
          <w:p w14:paraId="661D5883" w14:textId="13D350A8" w:rsidR="00570F1E" w:rsidRPr="00DC2208" w:rsidRDefault="00570F1E" w:rsidP="007247D3">
            <w:pPr>
              <w:pStyle w:val="Texttabulky"/>
              <w:numPr>
                <w:ilvl w:val="0"/>
                <w:numId w:val="49"/>
              </w:numPr>
            </w:pPr>
            <w:r w:rsidRPr="00DC2208">
              <w:t>Respektovat a rozvíjet kulturní a historické hodnoty a</w:t>
            </w:r>
            <w:r w:rsidR="00754EE0">
              <w:t xml:space="preserve"> rozmanité přírodní podmínky na </w:t>
            </w:r>
            <w:r w:rsidRPr="00DC2208">
              <w:t>území hl. m. Prahy.</w:t>
            </w:r>
          </w:p>
        </w:tc>
        <w:tc>
          <w:tcPr>
            <w:tcW w:w="661" w:type="pct"/>
            <w:shd w:val="clear" w:color="auto" w:fill="FFFFFF" w:themeFill="background1"/>
            <w:vAlign w:val="center"/>
          </w:tcPr>
          <w:p w14:paraId="0ED993E0" w14:textId="74408DD0" w:rsidR="00570F1E" w:rsidRPr="00DC2208" w:rsidRDefault="00DC2208" w:rsidP="00570F1E">
            <w:pPr>
              <w:pStyle w:val="Texttabulky-sted"/>
            </w:pPr>
            <w:r w:rsidRPr="00DC2208">
              <w:t>0</w:t>
            </w:r>
          </w:p>
        </w:tc>
      </w:tr>
      <w:tr w:rsidR="00DC2208" w:rsidRPr="00DC2208" w14:paraId="68191447" w14:textId="77777777" w:rsidTr="00DC2208">
        <w:trPr>
          <w:jc w:val="center"/>
        </w:trPr>
        <w:tc>
          <w:tcPr>
            <w:tcW w:w="4339" w:type="pct"/>
            <w:vAlign w:val="center"/>
          </w:tcPr>
          <w:p w14:paraId="52F37EE6" w14:textId="484659CA" w:rsidR="00570F1E" w:rsidRPr="00DC2208" w:rsidRDefault="00570F1E" w:rsidP="007247D3">
            <w:pPr>
              <w:pStyle w:val="Texttabulky"/>
              <w:numPr>
                <w:ilvl w:val="0"/>
                <w:numId w:val="49"/>
              </w:numPr>
            </w:pPr>
            <w:r w:rsidRPr="00DC2208">
              <w:t>Vytvořit podmínky pro vyvážený rozvoj území návrhem odpovídajícího funkčního i prostorového uspořádání ve všech historicky vzniklých pásmech města.</w:t>
            </w:r>
          </w:p>
        </w:tc>
        <w:tc>
          <w:tcPr>
            <w:tcW w:w="661" w:type="pct"/>
            <w:shd w:val="clear" w:color="auto" w:fill="FFFFFF" w:themeFill="background1"/>
            <w:vAlign w:val="center"/>
          </w:tcPr>
          <w:p w14:paraId="6258148B" w14:textId="2834BDFD" w:rsidR="00570F1E" w:rsidRPr="00DC2208" w:rsidRDefault="00DC2208" w:rsidP="00570F1E">
            <w:pPr>
              <w:pStyle w:val="Texttabulky-sted"/>
            </w:pPr>
            <w:r w:rsidRPr="00DC2208">
              <w:t>0</w:t>
            </w:r>
          </w:p>
        </w:tc>
      </w:tr>
      <w:tr w:rsidR="0093409E" w:rsidRPr="00DC2208" w14:paraId="76E91321" w14:textId="77777777" w:rsidTr="00845186">
        <w:trPr>
          <w:jc w:val="center"/>
        </w:trPr>
        <w:tc>
          <w:tcPr>
            <w:tcW w:w="4339" w:type="pct"/>
            <w:vAlign w:val="center"/>
          </w:tcPr>
          <w:p w14:paraId="252BC455" w14:textId="789D859B" w:rsidR="00570F1E" w:rsidRPr="00DC2208" w:rsidRDefault="00570F1E" w:rsidP="007247D3">
            <w:pPr>
              <w:pStyle w:val="Texttabulky"/>
              <w:numPr>
                <w:ilvl w:val="0"/>
                <w:numId w:val="49"/>
              </w:numPr>
            </w:pPr>
            <w:r w:rsidRPr="00DC2208">
              <w:t>Upřednostnit využití transformačních území oproti rozvoji v dosud nezastavěném území</w:t>
            </w:r>
          </w:p>
        </w:tc>
        <w:tc>
          <w:tcPr>
            <w:tcW w:w="661" w:type="pct"/>
            <w:shd w:val="clear" w:color="auto" w:fill="EAF1DD" w:themeFill="accent3" w:themeFillTint="33"/>
            <w:vAlign w:val="center"/>
          </w:tcPr>
          <w:p w14:paraId="1B17B0DF" w14:textId="69A55F3C" w:rsidR="00570F1E" w:rsidRPr="00DC2208" w:rsidRDefault="00845186" w:rsidP="00570F1E">
            <w:pPr>
              <w:pStyle w:val="Texttabulky-sted"/>
            </w:pPr>
            <w:r w:rsidRPr="00DC2208">
              <w:t>1</w:t>
            </w:r>
          </w:p>
        </w:tc>
      </w:tr>
      <w:tr w:rsidR="0093409E" w:rsidRPr="00DC2208" w14:paraId="558E989D" w14:textId="77777777" w:rsidTr="00845186">
        <w:trPr>
          <w:jc w:val="center"/>
        </w:trPr>
        <w:tc>
          <w:tcPr>
            <w:tcW w:w="4339" w:type="pct"/>
            <w:vAlign w:val="center"/>
          </w:tcPr>
          <w:p w14:paraId="668FDB10" w14:textId="4CB2AE5B" w:rsidR="00570F1E" w:rsidRPr="00DC2208" w:rsidRDefault="00570F1E" w:rsidP="007247D3">
            <w:pPr>
              <w:pStyle w:val="Texttabulky"/>
              <w:numPr>
                <w:ilvl w:val="0"/>
                <w:numId w:val="49"/>
              </w:numPr>
            </w:pPr>
            <w:r w:rsidRPr="00DC2208">
              <w:t>Zmírnit negativní vlivy suburbanizace v přilehlé části Pr</w:t>
            </w:r>
            <w:r w:rsidR="00754EE0">
              <w:t>ažského regionu opatřeními ve </w:t>
            </w:r>
            <w:r w:rsidRPr="00DC2208">
              <w:t>vnějším pásmu hl. m. Prahy.</w:t>
            </w:r>
          </w:p>
        </w:tc>
        <w:tc>
          <w:tcPr>
            <w:tcW w:w="661" w:type="pct"/>
            <w:shd w:val="clear" w:color="auto" w:fill="EAF1DD" w:themeFill="accent3" w:themeFillTint="33"/>
            <w:vAlign w:val="center"/>
          </w:tcPr>
          <w:p w14:paraId="37D3DB3E" w14:textId="208AB0BE" w:rsidR="00570F1E" w:rsidRPr="00DC2208" w:rsidRDefault="00845186" w:rsidP="00570F1E">
            <w:pPr>
              <w:pStyle w:val="Texttabulky-sted"/>
            </w:pPr>
            <w:r w:rsidRPr="00DC2208">
              <w:t>1</w:t>
            </w:r>
          </w:p>
        </w:tc>
      </w:tr>
      <w:tr w:rsidR="0093409E" w:rsidRPr="00DC2208" w14:paraId="16528C08" w14:textId="77777777" w:rsidTr="00570F1E">
        <w:trPr>
          <w:jc w:val="center"/>
        </w:trPr>
        <w:tc>
          <w:tcPr>
            <w:tcW w:w="4339" w:type="pct"/>
            <w:vAlign w:val="center"/>
          </w:tcPr>
          <w:p w14:paraId="5A8196A0" w14:textId="2F338387" w:rsidR="00570F1E" w:rsidRPr="00DC2208" w:rsidRDefault="00570F1E" w:rsidP="007247D3">
            <w:pPr>
              <w:pStyle w:val="Texttabulky"/>
              <w:numPr>
                <w:ilvl w:val="0"/>
                <w:numId w:val="49"/>
              </w:numPr>
            </w:pPr>
            <w:r w:rsidRPr="00DC2208">
              <w:t xml:space="preserve">Zajistit podmínky pro rozvoj všech dopravních systémů nezbytných pro fungování města, přednostně pro rozvoj integrované veřejné </w:t>
            </w:r>
            <w:r w:rsidR="00754EE0">
              <w:t>dopravy s potřebným přesahem do </w:t>
            </w:r>
            <w:r w:rsidRPr="00DC2208">
              <w:t>Středočeského kraje.</w:t>
            </w:r>
          </w:p>
        </w:tc>
        <w:tc>
          <w:tcPr>
            <w:tcW w:w="661" w:type="pct"/>
            <w:shd w:val="clear" w:color="auto" w:fill="auto"/>
            <w:vAlign w:val="center"/>
          </w:tcPr>
          <w:p w14:paraId="387C5EED" w14:textId="77777777" w:rsidR="00570F1E" w:rsidRPr="00DC2208" w:rsidRDefault="00570F1E" w:rsidP="00570F1E">
            <w:pPr>
              <w:pStyle w:val="Texttabulky-sted"/>
            </w:pPr>
            <w:r w:rsidRPr="00DC2208">
              <w:t>0</w:t>
            </w:r>
          </w:p>
        </w:tc>
      </w:tr>
      <w:tr w:rsidR="0093409E" w:rsidRPr="00DC2208" w14:paraId="1FDF2543" w14:textId="77777777" w:rsidTr="00570F1E">
        <w:trPr>
          <w:jc w:val="center"/>
        </w:trPr>
        <w:tc>
          <w:tcPr>
            <w:tcW w:w="4339" w:type="pct"/>
            <w:vAlign w:val="center"/>
          </w:tcPr>
          <w:p w14:paraId="77D2D1E4" w14:textId="0827A005" w:rsidR="00570F1E" w:rsidRPr="00DC2208" w:rsidRDefault="00570F1E" w:rsidP="007247D3">
            <w:pPr>
              <w:pStyle w:val="Texttabulky"/>
              <w:numPr>
                <w:ilvl w:val="0"/>
                <w:numId w:val="49"/>
              </w:numPr>
            </w:pPr>
            <w:r w:rsidRPr="00DC2208">
              <w:t xml:space="preserve">Vytvořit podmínky umožňující omezit individuální </w:t>
            </w:r>
            <w:r w:rsidR="00754EE0">
              <w:t>automobilovou dopravu směrem do </w:t>
            </w:r>
            <w:r w:rsidRPr="00DC2208">
              <w:t>centra města, zejména do území Památkové rezervace v hlavním městě Praze.</w:t>
            </w:r>
          </w:p>
        </w:tc>
        <w:tc>
          <w:tcPr>
            <w:tcW w:w="661" w:type="pct"/>
            <w:shd w:val="clear" w:color="auto" w:fill="auto"/>
            <w:vAlign w:val="center"/>
          </w:tcPr>
          <w:p w14:paraId="6DCB0080" w14:textId="77777777" w:rsidR="00570F1E" w:rsidRPr="00DC2208" w:rsidRDefault="00570F1E" w:rsidP="00570F1E">
            <w:pPr>
              <w:pStyle w:val="Texttabulky-sted"/>
            </w:pPr>
            <w:r w:rsidRPr="00DC2208">
              <w:t>0</w:t>
            </w:r>
          </w:p>
        </w:tc>
      </w:tr>
      <w:tr w:rsidR="0093409E" w:rsidRPr="00DC2208" w14:paraId="0F18B576" w14:textId="77777777" w:rsidTr="00570F1E">
        <w:trPr>
          <w:jc w:val="center"/>
        </w:trPr>
        <w:tc>
          <w:tcPr>
            <w:tcW w:w="4339" w:type="pct"/>
            <w:vAlign w:val="center"/>
          </w:tcPr>
          <w:p w14:paraId="4EA5516F" w14:textId="4545931F" w:rsidR="00570F1E" w:rsidRPr="00DC2208" w:rsidRDefault="00570F1E" w:rsidP="007247D3">
            <w:pPr>
              <w:pStyle w:val="Texttabulky"/>
              <w:numPr>
                <w:ilvl w:val="0"/>
                <w:numId w:val="49"/>
              </w:numPr>
            </w:pPr>
            <w:r w:rsidRPr="00DC2208">
              <w:t>Vytvořit podmínky pro rozvoj druhů dopravy šetrných k životnímu prostředí.</w:t>
            </w:r>
          </w:p>
        </w:tc>
        <w:tc>
          <w:tcPr>
            <w:tcW w:w="661" w:type="pct"/>
            <w:shd w:val="clear" w:color="auto" w:fill="auto"/>
            <w:vAlign w:val="center"/>
          </w:tcPr>
          <w:p w14:paraId="3731DDDA" w14:textId="77777777" w:rsidR="00570F1E" w:rsidRPr="00DC2208" w:rsidRDefault="00570F1E" w:rsidP="00570F1E">
            <w:pPr>
              <w:pStyle w:val="Texttabulky-sted"/>
            </w:pPr>
            <w:r w:rsidRPr="00DC2208">
              <w:t>0</w:t>
            </w:r>
          </w:p>
        </w:tc>
      </w:tr>
      <w:tr w:rsidR="0093409E" w:rsidRPr="00DC2208" w14:paraId="06448746" w14:textId="77777777" w:rsidTr="00570F1E">
        <w:trPr>
          <w:jc w:val="center"/>
        </w:trPr>
        <w:tc>
          <w:tcPr>
            <w:tcW w:w="4339" w:type="pct"/>
            <w:vAlign w:val="center"/>
          </w:tcPr>
          <w:p w14:paraId="41F62B5C" w14:textId="3E6E799B" w:rsidR="00570F1E" w:rsidRPr="00DC2208" w:rsidRDefault="00570F1E" w:rsidP="007247D3">
            <w:pPr>
              <w:pStyle w:val="Texttabulky"/>
              <w:numPr>
                <w:ilvl w:val="0"/>
                <w:numId w:val="49"/>
              </w:numPr>
            </w:pPr>
            <w:r w:rsidRPr="00DC2208">
              <w:t>Zajistit rozvoj všech systémů technické infrastruktury, které jsou podmínkou pro další rozvoj města.</w:t>
            </w:r>
          </w:p>
        </w:tc>
        <w:tc>
          <w:tcPr>
            <w:tcW w:w="661" w:type="pct"/>
            <w:shd w:val="clear" w:color="auto" w:fill="auto"/>
            <w:vAlign w:val="center"/>
          </w:tcPr>
          <w:p w14:paraId="1BEA4ACE" w14:textId="704CA69A" w:rsidR="00570F1E" w:rsidRPr="00DC2208" w:rsidRDefault="00845186" w:rsidP="00570F1E">
            <w:pPr>
              <w:pStyle w:val="Texttabulky-sted"/>
            </w:pPr>
            <w:r w:rsidRPr="00DC2208">
              <w:t>1</w:t>
            </w:r>
          </w:p>
        </w:tc>
      </w:tr>
      <w:tr w:rsidR="0093409E" w:rsidRPr="00DC2208" w14:paraId="50BD4476" w14:textId="77777777" w:rsidTr="00845186">
        <w:trPr>
          <w:jc w:val="center"/>
        </w:trPr>
        <w:tc>
          <w:tcPr>
            <w:tcW w:w="4339" w:type="pct"/>
            <w:vAlign w:val="center"/>
          </w:tcPr>
          <w:p w14:paraId="0E063205" w14:textId="2DA50390" w:rsidR="00570F1E" w:rsidRPr="00DC2208" w:rsidRDefault="00570F1E" w:rsidP="007247D3">
            <w:pPr>
              <w:pStyle w:val="Texttabulky"/>
              <w:numPr>
                <w:ilvl w:val="0"/>
                <w:numId w:val="49"/>
              </w:numPr>
            </w:pPr>
            <w:r w:rsidRPr="00DC2208">
              <w:t>Zvyšovat podíl zeleně a spojovat ji do uceleného systému.</w:t>
            </w:r>
          </w:p>
        </w:tc>
        <w:tc>
          <w:tcPr>
            <w:tcW w:w="661" w:type="pct"/>
            <w:shd w:val="clear" w:color="auto" w:fill="EAF1DD" w:themeFill="accent3" w:themeFillTint="33"/>
            <w:vAlign w:val="center"/>
          </w:tcPr>
          <w:p w14:paraId="1EB99607" w14:textId="47A0649F" w:rsidR="00570F1E" w:rsidRPr="00DC2208" w:rsidRDefault="00845186" w:rsidP="00570F1E">
            <w:pPr>
              <w:pStyle w:val="Texttabulky-sted"/>
            </w:pPr>
            <w:r w:rsidRPr="00DC2208">
              <w:t>1</w:t>
            </w:r>
          </w:p>
        </w:tc>
      </w:tr>
      <w:tr w:rsidR="00DC2208" w:rsidRPr="00DC2208" w14:paraId="38154B23" w14:textId="77777777" w:rsidTr="00DC2208">
        <w:trPr>
          <w:jc w:val="center"/>
        </w:trPr>
        <w:tc>
          <w:tcPr>
            <w:tcW w:w="4339" w:type="pct"/>
            <w:shd w:val="clear" w:color="auto" w:fill="FFFFFF" w:themeFill="background1"/>
            <w:vAlign w:val="center"/>
          </w:tcPr>
          <w:p w14:paraId="07F84C5F" w14:textId="03175C3C" w:rsidR="00570F1E" w:rsidRPr="00DC2208" w:rsidRDefault="00570F1E" w:rsidP="007247D3">
            <w:pPr>
              <w:pStyle w:val="Texttabulky"/>
              <w:numPr>
                <w:ilvl w:val="0"/>
                <w:numId w:val="49"/>
              </w:numPr>
            </w:pPr>
            <w:r w:rsidRPr="00DC2208">
              <w:t>Vytvořit podmínky pro odstranění nebo zmírnění současných ekologických problémů a přispět k vyřešení střetů zájmů mezi ochranou živo</w:t>
            </w:r>
            <w:r w:rsidR="00754EE0">
              <w:t>tního prostředí a ekonomickým a </w:t>
            </w:r>
            <w:r w:rsidRPr="00DC2208">
              <w:t>stavebním rozvojem hlavního města.</w:t>
            </w:r>
          </w:p>
        </w:tc>
        <w:tc>
          <w:tcPr>
            <w:tcW w:w="661" w:type="pct"/>
            <w:shd w:val="clear" w:color="auto" w:fill="FFFFFF" w:themeFill="background1"/>
            <w:vAlign w:val="center"/>
          </w:tcPr>
          <w:p w14:paraId="5B968265" w14:textId="01EFBC76" w:rsidR="00570F1E" w:rsidRPr="00DC2208" w:rsidRDefault="00DC2208" w:rsidP="00570F1E">
            <w:pPr>
              <w:pStyle w:val="Texttabulky-sted"/>
            </w:pPr>
            <w:r w:rsidRPr="00DC2208">
              <w:t>0</w:t>
            </w:r>
          </w:p>
        </w:tc>
      </w:tr>
      <w:tr w:rsidR="00570F1E" w:rsidRPr="00DC2208" w14:paraId="5E43B404" w14:textId="77777777" w:rsidTr="00570F1E">
        <w:trPr>
          <w:jc w:val="center"/>
        </w:trPr>
        <w:tc>
          <w:tcPr>
            <w:tcW w:w="4339" w:type="pct"/>
            <w:vAlign w:val="center"/>
          </w:tcPr>
          <w:p w14:paraId="23F04D84" w14:textId="33318F06" w:rsidR="00570F1E" w:rsidRPr="00DC2208" w:rsidRDefault="00570F1E" w:rsidP="007247D3">
            <w:pPr>
              <w:pStyle w:val="Texttabulky"/>
              <w:numPr>
                <w:ilvl w:val="0"/>
                <w:numId w:val="49"/>
              </w:numPr>
            </w:pPr>
            <w:r w:rsidRPr="00DC2208">
              <w:t>Vytvořit podmínky pro odstranění současných p</w:t>
            </w:r>
            <w:r w:rsidR="00754EE0">
              <w:t>roblémů mezi veřejným zájmem na </w:t>
            </w:r>
            <w:r w:rsidRPr="00DC2208">
              <w:t>zachování historického stavebního fondu a rozvojem uvnitř historického centra.</w:t>
            </w:r>
          </w:p>
        </w:tc>
        <w:tc>
          <w:tcPr>
            <w:tcW w:w="661" w:type="pct"/>
            <w:shd w:val="clear" w:color="auto" w:fill="auto"/>
            <w:vAlign w:val="center"/>
          </w:tcPr>
          <w:p w14:paraId="54DA8596" w14:textId="77777777" w:rsidR="00570F1E" w:rsidRPr="00DC2208" w:rsidRDefault="00570F1E" w:rsidP="00570F1E">
            <w:pPr>
              <w:pStyle w:val="Texttabulky-sted"/>
            </w:pPr>
            <w:r w:rsidRPr="00DC2208">
              <w:t>0</w:t>
            </w:r>
          </w:p>
        </w:tc>
      </w:tr>
    </w:tbl>
    <w:p w14:paraId="665DE633" w14:textId="77777777" w:rsidR="00570F1E" w:rsidRPr="00DC2208" w:rsidRDefault="00570F1E" w:rsidP="00570F1E"/>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2"/>
        <w:gridCol w:w="1268"/>
      </w:tblGrid>
      <w:tr w:rsidR="0093409E" w:rsidRPr="00DC2208" w14:paraId="2D58606B" w14:textId="77777777" w:rsidTr="00570F1E">
        <w:trPr>
          <w:cantSplit/>
          <w:tblHeader/>
          <w:jc w:val="center"/>
        </w:trPr>
        <w:tc>
          <w:tcPr>
            <w:tcW w:w="4300" w:type="pct"/>
            <w:vAlign w:val="center"/>
          </w:tcPr>
          <w:p w14:paraId="3B55302F" w14:textId="77777777" w:rsidR="00570F1E" w:rsidRPr="00DC2208" w:rsidRDefault="00570F1E" w:rsidP="00570F1E">
            <w:pPr>
              <w:pStyle w:val="Zhlavtabulky2"/>
            </w:pPr>
            <w:r w:rsidRPr="00DC2208">
              <w:t>Strategický plán hlavního města Prahy, aktualizace (2016)</w:t>
            </w:r>
          </w:p>
        </w:tc>
        <w:tc>
          <w:tcPr>
            <w:tcW w:w="700" w:type="pct"/>
            <w:vAlign w:val="center"/>
          </w:tcPr>
          <w:p w14:paraId="4E264601" w14:textId="77777777" w:rsidR="00570F1E" w:rsidRPr="00DC2208" w:rsidRDefault="00570F1E" w:rsidP="00570F1E">
            <w:pPr>
              <w:pStyle w:val="Zhlavtabulky2"/>
            </w:pPr>
            <w:r w:rsidRPr="00DC2208">
              <w:t>Hodnocení vzájemných vazeb</w:t>
            </w:r>
          </w:p>
        </w:tc>
      </w:tr>
      <w:tr w:rsidR="0093409E" w:rsidRPr="00DC2208" w14:paraId="35025D4F" w14:textId="77777777" w:rsidTr="00845186">
        <w:trPr>
          <w:jc w:val="center"/>
        </w:trPr>
        <w:tc>
          <w:tcPr>
            <w:tcW w:w="4300" w:type="pct"/>
            <w:vAlign w:val="center"/>
          </w:tcPr>
          <w:p w14:paraId="3277AA5C" w14:textId="77777777" w:rsidR="00570F1E" w:rsidRPr="00DC2208" w:rsidRDefault="00570F1E" w:rsidP="00570F1E">
            <w:pPr>
              <w:pStyle w:val="Texttabulky"/>
              <w:rPr>
                <w:szCs w:val="20"/>
              </w:rPr>
            </w:pPr>
            <w:r w:rsidRPr="00DC2208">
              <w:rPr>
                <w:szCs w:val="20"/>
              </w:rPr>
              <w:t>Vytvořit víceúčelový systém zelené infrastruktury města a metropolitního regionu</w:t>
            </w:r>
          </w:p>
        </w:tc>
        <w:tc>
          <w:tcPr>
            <w:tcW w:w="700" w:type="pct"/>
            <w:shd w:val="clear" w:color="auto" w:fill="EAF1DD" w:themeFill="accent3" w:themeFillTint="33"/>
            <w:vAlign w:val="center"/>
          </w:tcPr>
          <w:p w14:paraId="33CF5BD2" w14:textId="1BA8EDBA" w:rsidR="00570F1E" w:rsidRPr="00DC2208" w:rsidRDefault="00845186" w:rsidP="00570F1E">
            <w:pPr>
              <w:pStyle w:val="Texttabulky-sted"/>
            </w:pPr>
            <w:r w:rsidRPr="00DC2208">
              <w:t>1</w:t>
            </w:r>
          </w:p>
        </w:tc>
      </w:tr>
      <w:tr w:rsidR="0093409E" w:rsidRPr="00DC2208" w14:paraId="2D19EEE8" w14:textId="77777777" w:rsidTr="00845186">
        <w:trPr>
          <w:jc w:val="center"/>
        </w:trPr>
        <w:tc>
          <w:tcPr>
            <w:tcW w:w="4300" w:type="pct"/>
            <w:vAlign w:val="center"/>
          </w:tcPr>
          <w:p w14:paraId="36C26742" w14:textId="77777777" w:rsidR="00570F1E" w:rsidRPr="00DC2208" w:rsidRDefault="00570F1E" w:rsidP="00570F1E">
            <w:pPr>
              <w:pStyle w:val="Texttabulky"/>
              <w:rPr>
                <w:szCs w:val="20"/>
              </w:rPr>
            </w:pPr>
            <w:r w:rsidRPr="00DC2208">
              <w:rPr>
                <w:szCs w:val="20"/>
              </w:rPr>
              <w:t>Podporovat příměstské a městské zemědělství</w:t>
            </w:r>
          </w:p>
        </w:tc>
        <w:tc>
          <w:tcPr>
            <w:tcW w:w="700" w:type="pct"/>
            <w:shd w:val="clear" w:color="auto" w:fill="auto"/>
            <w:vAlign w:val="center"/>
          </w:tcPr>
          <w:p w14:paraId="5B00145C" w14:textId="23252D30" w:rsidR="00570F1E" w:rsidRPr="00DC2208" w:rsidRDefault="00845186" w:rsidP="00570F1E">
            <w:pPr>
              <w:pStyle w:val="Texttabulky-sted"/>
            </w:pPr>
            <w:r w:rsidRPr="00DC2208">
              <w:t>0</w:t>
            </w:r>
          </w:p>
        </w:tc>
      </w:tr>
      <w:tr w:rsidR="0093409E" w:rsidRPr="00DC2208" w14:paraId="04FC0C98" w14:textId="77777777" w:rsidTr="00570F1E">
        <w:trPr>
          <w:jc w:val="center"/>
        </w:trPr>
        <w:tc>
          <w:tcPr>
            <w:tcW w:w="4300" w:type="pct"/>
            <w:vAlign w:val="center"/>
          </w:tcPr>
          <w:p w14:paraId="56EEF9D2" w14:textId="77777777" w:rsidR="00570F1E" w:rsidRPr="00DC2208" w:rsidRDefault="00570F1E" w:rsidP="00570F1E">
            <w:pPr>
              <w:pStyle w:val="Texttabulky"/>
              <w:rPr>
                <w:szCs w:val="20"/>
              </w:rPr>
            </w:pPr>
            <w:r w:rsidRPr="00DC2208">
              <w:rPr>
                <w:szCs w:val="20"/>
              </w:rPr>
              <w:t>Zlepšovat kvalitu ovzduší a snižovat hlukovou zátěž</w:t>
            </w:r>
          </w:p>
        </w:tc>
        <w:tc>
          <w:tcPr>
            <w:tcW w:w="700" w:type="pct"/>
            <w:vAlign w:val="center"/>
          </w:tcPr>
          <w:p w14:paraId="28F2C854" w14:textId="77777777" w:rsidR="00570F1E" w:rsidRPr="00DC2208" w:rsidRDefault="00570F1E" w:rsidP="00570F1E">
            <w:pPr>
              <w:pStyle w:val="Texttabulky-sted"/>
            </w:pPr>
            <w:r w:rsidRPr="00DC2208">
              <w:t>0</w:t>
            </w:r>
          </w:p>
        </w:tc>
      </w:tr>
      <w:tr w:rsidR="0093409E" w:rsidRPr="00DC2208" w14:paraId="33549D8B" w14:textId="77777777" w:rsidTr="00570F1E">
        <w:trPr>
          <w:jc w:val="center"/>
        </w:trPr>
        <w:tc>
          <w:tcPr>
            <w:tcW w:w="4300" w:type="pct"/>
            <w:vAlign w:val="center"/>
          </w:tcPr>
          <w:p w14:paraId="547BE109" w14:textId="77777777" w:rsidR="00570F1E" w:rsidRPr="00DC2208" w:rsidRDefault="00570F1E" w:rsidP="00570F1E">
            <w:pPr>
              <w:pStyle w:val="Texttabulky"/>
              <w:rPr>
                <w:szCs w:val="20"/>
              </w:rPr>
            </w:pPr>
            <w:r w:rsidRPr="00DC2208">
              <w:rPr>
                <w:szCs w:val="20"/>
              </w:rPr>
              <w:t>Zatraktivňovat veřejnou dopravu a uplatňovat regulaci a řízení provozu automobilové dopravy</w:t>
            </w:r>
          </w:p>
        </w:tc>
        <w:tc>
          <w:tcPr>
            <w:tcW w:w="700" w:type="pct"/>
            <w:vAlign w:val="center"/>
          </w:tcPr>
          <w:p w14:paraId="2F74EA7E" w14:textId="77777777" w:rsidR="00570F1E" w:rsidRPr="00DC2208" w:rsidRDefault="00570F1E" w:rsidP="00570F1E">
            <w:pPr>
              <w:pStyle w:val="Texttabulky-sted"/>
            </w:pPr>
            <w:r w:rsidRPr="00DC2208">
              <w:t>0</w:t>
            </w:r>
          </w:p>
        </w:tc>
      </w:tr>
      <w:tr w:rsidR="00570F1E" w:rsidRPr="00DC2208" w14:paraId="2BC880E2" w14:textId="77777777" w:rsidTr="00570F1E">
        <w:trPr>
          <w:jc w:val="center"/>
        </w:trPr>
        <w:tc>
          <w:tcPr>
            <w:tcW w:w="4300" w:type="pct"/>
            <w:vAlign w:val="center"/>
          </w:tcPr>
          <w:p w14:paraId="502CB90F" w14:textId="77777777" w:rsidR="00570F1E" w:rsidRPr="00DC2208" w:rsidRDefault="00570F1E" w:rsidP="00570F1E">
            <w:pPr>
              <w:pStyle w:val="Texttabulky"/>
              <w:rPr>
                <w:szCs w:val="20"/>
              </w:rPr>
            </w:pPr>
            <w:r w:rsidRPr="00DC2208">
              <w:rPr>
                <w:szCs w:val="20"/>
              </w:rPr>
              <w:t>Udržitelná mobilita: Rozvíjet a optimalizovat páteřní síť kolejové dopravy (metro, železnice, tramvaje)</w:t>
            </w:r>
          </w:p>
        </w:tc>
        <w:tc>
          <w:tcPr>
            <w:tcW w:w="700" w:type="pct"/>
            <w:vAlign w:val="center"/>
          </w:tcPr>
          <w:p w14:paraId="5EC44CF0" w14:textId="77777777" w:rsidR="00570F1E" w:rsidRPr="00DC2208" w:rsidRDefault="00570F1E" w:rsidP="00570F1E">
            <w:pPr>
              <w:pStyle w:val="Texttabulky-sted"/>
            </w:pPr>
            <w:r w:rsidRPr="00DC2208">
              <w:t>0</w:t>
            </w:r>
          </w:p>
        </w:tc>
      </w:tr>
    </w:tbl>
    <w:p w14:paraId="460534F2" w14:textId="77777777" w:rsidR="00570F1E" w:rsidRPr="00DC2208" w:rsidRDefault="00570F1E" w:rsidP="00570F1E">
      <w:pPr>
        <w:pStyle w:val="Texttabulky"/>
        <w:rPr>
          <w:szCs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2"/>
        <w:gridCol w:w="1268"/>
      </w:tblGrid>
      <w:tr w:rsidR="0093409E" w:rsidRPr="00DC2208" w14:paraId="69974AB1" w14:textId="77777777" w:rsidTr="00570F1E">
        <w:trPr>
          <w:cantSplit/>
          <w:tblHeader/>
          <w:jc w:val="center"/>
        </w:trPr>
        <w:tc>
          <w:tcPr>
            <w:tcW w:w="4300" w:type="pct"/>
            <w:vAlign w:val="center"/>
          </w:tcPr>
          <w:p w14:paraId="6108DA78" w14:textId="77777777" w:rsidR="00570F1E" w:rsidRPr="00DC2208" w:rsidRDefault="00570F1E" w:rsidP="00570F1E">
            <w:pPr>
              <w:pStyle w:val="Zhlavtabulky2"/>
            </w:pPr>
            <w:r w:rsidRPr="00DC2208">
              <w:t>Strategie adaptace hl. m. Prahy na změnu klimatu (2017)</w:t>
            </w:r>
          </w:p>
        </w:tc>
        <w:tc>
          <w:tcPr>
            <w:tcW w:w="700" w:type="pct"/>
            <w:vAlign w:val="center"/>
          </w:tcPr>
          <w:p w14:paraId="2BB21333" w14:textId="77777777" w:rsidR="00570F1E" w:rsidRPr="00DC2208" w:rsidRDefault="00570F1E" w:rsidP="00570F1E">
            <w:pPr>
              <w:pStyle w:val="Zhlavtabulky2"/>
            </w:pPr>
            <w:r w:rsidRPr="00DC2208">
              <w:t>Hodnocení vzájemných vazeb</w:t>
            </w:r>
          </w:p>
        </w:tc>
      </w:tr>
      <w:tr w:rsidR="0093409E" w:rsidRPr="00DC2208" w14:paraId="0BAE1E54" w14:textId="77777777" w:rsidTr="00346CDC">
        <w:trPr>
          <w:jc w:val="center"/>
        </w:trPr>
        <w:tc>
          <w:tcPr>
            <w:tcW w:w="4300" w:type="pct"/>
            <w:vAlign w:val="center"/>
          </w:tcPr>
          <w:p w14:paraId="6C1946DC" w14:textId="77777777" w:rsidR="00570F1E" w:rsidRPr="00DC2208" w:rsidRDefault="00570F1E" w:rsidP="00570F1E">
            <w:pPr>
              <w:pStyle w:val="Texttabulky"/>
              <w:rPr>
                <w:szCs w:val="20"/>
              </w:rPr>
            </w:pPr>
            <w:r w:rsidRPr="00DC2208">
              <w:t>Zlepšovat mikroklimatické podmínky v Praze a snižovat negativní vliv extrémních teplot, vln horka a městského tepelného ostrova na obyvatele Prahy.</w:t>
            </w:r>
          </w:p>
        </w:tc>
        <w:tc>
          <w:tcPr>
            <w:tcW w:w="700" w:type="pct"/>
            <w:shd w:val="clear" w:color="auto" w:fill="auto"/>
            <w:vAlign w:val="center"/>
          </w:tcPr>
          <w:p w14:paraId="20C0489B" w14:textId="25CFD297" w:rsidR="00570F1E" w:rsidRPr="00DC2208" w:rsidRDefault="00346CDC" w:rsidP="00570F1E">
            <w:pPr>
              <w:pStyle w:val="Texttabulky-sted"/>
            </w:pPr>
            <w:r>
              <w:t>0</w:t>
            </w:r>
          </w:p>
        </w:tc>
      </w:tr>
      <w:tr w:rsidR="00DC2208" w:rsidRPr="00DC2208" w14:paraId="6A3F67A4" w14:textId="77777777" w:rsidTr="00DC2208">
        <w:trPr>
          <w:jc w:val="center"/>
        </w:trPr>
        <w:tc>
          <w:tcPr>
            <w:tcW w:w="4300" w:type="pct"/>
            <w:vAlign w:val="center"/>
          </w:tcPr>
          <w:p w14:paraId="31CE42F3" w14:textId="77777777" w:rsidR="00570F1E" w:rsidRPr="00DC2208" w:rsidRDefault="00570F1E" w:rsidP="00570F1E">
            <w:pPr>
              <w:pStyle w:val="Texttabulky"/>
            </w:pPr>
            <w:r w:rsidRPr="00DC2208">
              <w:t>Snižovat dopady extrémních hydrologických jevů - přívalových dešťů, povodní a dlouhodobého sucha - na území Hl. m. Prahy a ve volné krajině Metropolitní oblasti</w:t>
            </w:r>
          </w:p>
        </w:tc>
        <w:tc>
          <w:tcPr>
            <w:tcW w:w="700" w:type="pct"/>
            <w:shd w:val="clear" w:color="auto" w:fill="FFFFFF" w:themeFill="background1"/>
            <w:vAlign w:val="center"/>
          </w:tcPr>
          <w:p w14:paraId="50EB343A" w14:textId="68125EE5" w:rsidR="00570F1E" w:rsidRPr="00DC2208" w:rsidRDefault="00DC2208" w:rsidP="00570F1E">
            <w:pPr>
              <w:pStyle w:val="Texttabulky-sted"/>
            </w:pPr>
            <w:r>
              <w:t>0</w:t>
            </w:r>
          </w:p>
        </w:tc>
      </w:tr>
      <w:tr w:rsidR="0093409E" w:rsidRPr="00DC2208" w14:paraId="0E310A7C" w14:textId="77777777" w:rsidTr="00570F1E">
        <w:trPr>
          <w:jc w:val="center"/>
        </w:trPr>
        <w:tc>
          <w:tcPr>
            <w:tcW w:w="4300" w:type="pct"/>
            <w:vAlign w:val="center"/>
          </w:tcPr>
          <w:p w14:paraId="1D77DEDD" w14:textId="77777777" w:rsidR="00570F1E" w:rsidRPr="00DC2208" w:rsidRDefault="00570F1E" w:rsidP="00570F1E">
            <w:pPr>
              <w:pStyle w:val="Texttabulky"/>
              <w:rPr>
                <w:szCs w:val="20"/>
              </w:rPr>
            </w:pPr>
            <w:r w:rsidRPr="00DC2208">
              <w:t>Snižovat energetickou náročnost Prahy a podpořit adaptaci budov</w:t>
            </w:r>
          </w:p>
        </w:tc>
        <w:tc>
          <w:tcPr>
            <w:tcW w:w="700" w:type="pct"/>
            <w:shd w:val="clear" w:color="auto" w:fill="auto"/>
            <w:vAlign w:val="center"/>
          </w:tcPr>
          <w:p w14:paraId="1AAD876C" w14:textId="77777777" w:rsidR="00570F1E" w:rsidRPr="00DC2208" w:rsidRDefault="00570F1E" w:rsidP="00570F1E">
            <w:pPr>
              <w:pStyle w:val="Texttabulky-sted"/>
            </w:pPr>
            <w:r w:rsidRPr="00DC2208">
              <w:t>0</w:t>
            </w:r>
          </w:p>
        </w:tc>
      </w:tr>
      <w:tr w:rsidR="0093409E" w:rsidRPr="00DC2208" w14:paraId="3E525E04" w14:textId="77777777" w:rsidTr="00570F1E">
        <w:trPr>
          <w:jc w:val="center"/>
        </w:trPr>
        <w:tc>
          <w:tcPr>
            <w:tcW w:w="4300" w:type="pct"/>
            <w:vAlign w:val="center"/>
          </w:tcPr>
          <w:p w14:paraId="0A6BFF22" w14:textId="77777777" w:rsidR="00570F1E" w:rsidRPr="00DC2208" w:rsidRDefault="00570F1E" w:rsidP="00570F1E">
            <w:pPr>
              <w:pStyle w:val="Texttabulky"/>
              <w:rPr>
                <w:szCs w:val="20"/>
              </w:rPr>
            </w:pPr>
            <w:r w:rsidRPr="00DC2208">
              <w:t xml:space="preserve">Zlepšit připravenost v oblasti krizového řízení </w:t>
            </w:r>
          </w:p>
        </w:tc>
        <w:tc>
          <w:tcPr>
            <w:tcW w:w="700" w:type="pct"/>
            <w:shd w:val="clear" w:color="auto" w:fill="auto"/>
            <w:vAlign w:val="center"/>
          </w:tcPr>
          <w:p w14:paraId="6C2764C9" w14:textId="77777777" w:rsidR="00570F1E" w:rsidRPr="00DC2208" w:rsidRDefault="00570F1E" w:rsidP="00570F1E">
            <w:pPr>
              <w:pStyle w:val="Texttabulky-sted"/>
            </w:pPr>
            <w:r w:rsidRPr="00DC2208">
              <w:t>0</w:t>
            </w:r>
          </w:p>
        </w:tc>
      </w:tr>
      <w:tr w:rsidR="0093409E" w:rsidRPr="00DC2208" w14:paraId="766C5A7A" w14:textId="77777777" w:rsidTr="00570F1E">
        <w:trPr>
          <w:jc w:val="center"/>
        </w:trPr>
        <w:tc>
          <w:tcPr>
            <w:tcW w:w="4300" w:type="pct"/>
            <w:vAlign w:val="center"/>
          </w:tcPr>
          <w:p w14:paraId="78EDA7FA" w14:textId="77777777" w:rsidR="00570F1E" w:rsidRPr="00DC2208" w:rsidRDefault="00570F1E" w:rsidP="00570F1E">
            <w:pPr>
              <w:pStyle w:val="Texttabulky"/>
              <w:rPr>
                <w:szCs w:val="20"/>
              </w:rPr>
            </w:pPr>
            <w:r w:rsidRPr="00DC2208">
              <w:t>Zlepšit podmínky Prahy v oblasti udržitelné mobility</w:t>
            </w:r>
          </w:p>
        </w:tc>
        <w:tc>
          <w:tcPr>
            <w:tcW w:w="700" w:type="pct"/>
            <w:shd w:val="clear" w:color="auto" w:fill="auto"/>
            <w:vAlign w:val="center"/>
          </w:tcPr>
          <w:p w14:paraId="50520A92" w14:textId="77777777" w:rsidR="00570F1E" w:rsidRPr="00DC2208" w:rsidRDefault="00570F1E" w:rsidP="00570F1E">
            <w:pPr>
              <w:pStyle w:val="Texttabulky-sted"/>
            </w:pPr>
            <w:r w:rsidRPr="00DC2208">
              <w:t>0</w:t>
            </w:r>
          </w:p>
        </w:tc>
      </w:tr>
      <w:tr w:rsidR="00570F1E" w:rsidRPr="00DC2208" w14:paraId="7EC98D3E" w14:textId="77777777" w:rsidTr="00570F1E">
        <w:trPr>
          <w:jc w:val="center"/>
        </w:trPr>
        <w:tc>
          <w:tcPr>
            <w:tcW w:w="4300" w:type="pct"/>
            <w:vAlign w:val="center"/>
          </w:tcPr>
          <w:p w14:paraId="35D7F98D" w14:textId="77777777" w:rsidR="00570F1E" w:rsidRPr="00DC2208" w:rsidRDefault="00570F1E" w:rsidP="00570F1E">
            <w:pPr>
              <w:pStyle w:val="Texttabulky"/>
              <w:rPr>
                <w:szCs w:val="20"/>
              </w:rPr>
            </w:pPr>
            <w:r w:rsidRPr="00DC2208">
              <w:t>Zlepšit podmínky v oblasti environmentálního vzdělávání, podpořit monitoring a výzkum dopadů klimatické změny v Praze</w:t>
            </w:r>
          </w:p>
        </w:tc>
        <w:tc>
          <w:tcPr>
            <w:tcW w:w="700" w:type="pct"/>
            <w:vAlign w:val="center"/>
          </w:tcPr>
          <w:p w14:paraId="398D5A2F" w14:textId="77777777" w:rsidR="00570F1E" w:rsidRPr="00DC2208" w:rsidRDefault="00570F1E" w:rsidP="00570F1E">
            <w:pPr>
              <w:pStyle w:val="Texttabulky-sted"/>
            </w:pPr>
            <w:r w:rsidRPr="00DC2208">
              <w:t>0</w:t>
            </w:r>
          </w:p>
        </w:tc>
      </w:tr>
    </w:tbl>
    <w:p w14:paraId="4FA170C7" w14:textId="77777777" w:rsidR="00570F1E" w:rsidRPr="00DC2208" w:rsidRDefault="00570F1E" w:rsidP="00570F1E">
      <w:pPr>
        <w:pStyle w:val="Texttabulky"/>
        <w:rPr>
          <w:szCs w:val="20"/>
        </w:rPr>
      </w:pP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92"/>
        <w:gridCol w:w="1275"/>
      </w:tblGrid>
      <w:tr w:rsidR="0093409E" w:rsidRPr="00DC2208" w14:paraId="4DA11CFC" w14:textId="77777777" w:rsidTr="00570F1E">
        <w:trPr>
          <w:tblHeader/>
          <w:jc w:val="center"/>
        </w:trPr>
        <w:tc>
          <w:tcPr>
            <w:tcW w:w="7792" w:type="dxa"/>
            <w:tcBorders>
              <w:bottom w:val="single" w:sz="4" w:space="0" w:color="auto"/>
            </w:tcBorders>
            <w:vAlign w:val="center"/>
          </w:tcPr>
          <w:p w14:paraId="7F7073E1" w14:textId="77777777" w:rsidR="00570F1E" w:rsidRPr="00DC2208" w:rsidRDefault="00570F1E" w:rsidP="00570F1E">
            <w:pPr>
              <w:pStyle w:val="Zhlavtabulky2"/>
            </w:pPr>
            <w:r w:rsidRPr="00DC2208">
              <w:t>Územní energetická koncepce hl. m. Prahy 2013-2033 (2014)</w:t>
            </w:r>
          </w:p>
        </w:tc>
        <w:tc>
          <w:tcPr>
            <w:tcW w:w="1275" w:type="dxa"/>
            <w:tcBorders>
              <w:bottom w:val="single" w:sz="4" w:space="0" w:color="auto"/>
            </w:tcBorders>
            <w:vAlign w:val="center"/>
          </w:tcPr>
          <w:p w14:paraId="181A8D08" w14:textId="77777777" w:rsidR="00570F1E" w:rsidRPr="00DC2208" w:rsidRDefault="00570F1E" w:rsidP="00570F1E">
            <w:pPr>
              <w:pStyle w:val="Zhlavtabulky2"/>
            </w:pPr>
            <w:r w:rsidRPr="00DC2208">
              <w:t>Hodnocení vzájemných vazeb</w:t>
            </w:r>
          </w:p>
        </w:tc>
      </w:tr>
      <w:tr w:rsidR="0093409E" w:rsidRPr="00DC2208" w14:paraId="47136207" w14:textId="77777777" w:rsidTr="00570F1E">
        <w:trPr>
          <w:trHeight w:val="327"/>
          <w:jc w:val="center"/>
        </w:trPr>
        <w:tc>
          <w:tcPr>
            <w:tcW w:w="7792" w:type="dxa"/>
            <w:tcBorders>
              <w:bottom w:val="nil"/>
            </w:tcBorders>
            <w:vAlign w:val="center"/>
          </w:tcPr>
          <w:p w14:paraId="38E1C86A" w14:textId="77777777" w:rsidR="00570F1E" w:rsidRPr="00DC2208" w:rsidRDefault="00570F1E" w:rsidP="00570F1E">
            <w:pPr>
              <w:pStyle w:val="Texttabulky"/>
              <w:rPr>
                <w:szCs w:val="20"/>
              </w:rPr>
            </w:pPr>
            <w:r w:rsidRPr="00DC2208">
              <w:rPr>
                <w:szCs w:val="20"/>
              </w:rPr>
              <w:t>Strategické cíle</w:t>
            </w:r>
          </w:p>
        </w:tc>
        <w:tc>
          <w:tcPr>
            <w:tcW w:w="1275" w:type="dxa"/>
            <w:tcBorders>
              <w:bottom w:val="nil"/>
            </w:tcBorders>
            <w:vAlign w:val="center"/>
          </w:tcPr>
          <w:p w14:paraId="48D24E51" w14:textId="77777777" w:rsidR="00570F1E" w:rsidRPr="00DC2208" w:rsidRDefault="00570F1E" w:rsidP="00570F1E">
            <w:pPr>
              <w:pStyle w:val="Texttabulky-sted"/>
            </w:pPr>
          </w:p>
        </w:tc>
      </w:tr>
      <w:tr w:rsidR="0093409E" w:rsidRPr="00DC2208" w14:paraId="2D60B3E0" w14:textId="77777777" w:rsidTr="00570F1E">
        <w:trPr>
          <w:trHeight w:val="432"/>
          <w:jc w:val="center"/>
        </w:trPr>
        <w:tc>
          <w:tcPr>
            <w:tcW w:w="7792" w:type="dxa"/>
            <w:tcBorders>
              <w:top w:val="nil"/>
              <w:bottom w:val="dashed" w:sz="4" w:space="0" w:color="auto"/>
            </w:tcBorders>
            <w:vAlign w:val="center"/>
          </w:tcPr>
          <w:p w14:paraId="4DA46FE6" w14:textId="77777777" w:rsidR="00570F1E" w:rsidRPr="00DC2208" w:rsidRDefault="00570F1E" w:rsidP="007247D3">
            <w:pPr>
              <w:pStyle w:val="Texttabulky"/>
              <w:numPr>
                <w:ilvl w:val="0"/>
                <w:numId w:val="17"/>
              </w:numPr>
              <w:tabs>
                <w:tab w:val="left" w:pos="851"/>
              </w:tabs>
              <w:rPr>
                <w:szCs w:val="20"/>
              </w:rPr>
            </w:pPr>
            <w:r w:rsidRPr="00DC2208">
              <w:rPr>
                <w:szCs w:val="20"/>
              </w:rPr>
              <w:t>snížení lokálních dopadů užití energie na ŽP ve městě</w:t>
            </w:r>
          </w:p>
        </w:tc>
        <w:tc>
          <w:tcPr>
            <w:tcW w:w="1275" w:type="dxa"/>
            <w:tcBorders>
              <w:top w:val="nil"/>
              <w:bottom w:val="dashed" w:sz="4" w:space="0" w:color="auto"/>
            </w:tcBorders>
            <w:vAlign w:val="center"/>
          </w:tcPr>
          <w:p w14:paraId="38659DBA" w14:textId="77777777" w:rsidR="00570F1E" w:rsidRPr="00DC2208" w:rsidRDefault="00570F1E" w:rsidP="00570F1E">
            <w:pPr>
              <w:pStyle w:val="Texttabulky-sted"/>
            </w:pPr>
            <w:r w:rsidRPr="00DC2208">
              <w:t>0</w:t>
            </w:r>
          </w:p>
        </w:tc>
      </w:tr>
      <w:tr w:rsidR="00570F1E" w:rsidRPr="00DC2208" w14:paraId="79A94863" w14:textId="77777777" w:rsidTr="00570F1E">
        <w:trPr>
          <w:trHeight w:val="300"/>
          <w:jc w:val="center"/>
        </w:trPr>
        <w:tc>
          <w:tcPr>
            <w:tcW w:w="7792" w:type="dxa"/>
            <w:tcBorders>
              <w:top w:val="dashed" w:sz="4" w:space="0" w:color="auto"/>
            </w:tcBorders>
            <w:vAlign w:val="center"/>
          </w:tcPr>
          <w:p w14:paraId="71E160E7" w14:textId="77777777" w:rsidR="00570F1E" w:rsidRPr="00DC2208" w:rsidRDefault="00570F1E" w:rsidP="007247D3">
            <w:pPr>
              <w:pStyle w:val="Texttabulky"/>
              <w:numPr>
                <w:ilvl w:val="0"/>
                <w:numId w:val="17"/>
              </w:numPr>
              <w:tabs>
                <w:tab w:val="left" w:pos="851"/>
              </w:tabs>
              <w:rPr>
                <w:szCs w:val="20"/>
              </w:rPr>
            </w:pPr>
            <w:r w:rsidRPr="00DC2208">
              <w:rPr>
                <w:szCs w:val="20"/>
              </w:rPr>
              <w:t>snížení globálních dopadů užití energie na ŽP</w:t>
            </w:r>
          </w:p>
        </w:tc>
        <w:tc>
          <w:tcPr>
            <w:tcW w:w="1275" w:type="dxa"/>
            <w:tcBorders>
              <w:top w:val="dashed" w:sz="4" w:space="0" w:color="auto"/>
            </w:tcBorders>
            <w:vAlign w:val="center"/>
          </w:tcPr>
          <w:p w14:paraId="6E4F7786" w14:textId="77777777" w:rsidR="00570F1E" w:rsidRPr="00DC2208" w:rsidRDefault="00570F1E" w:rsidP="00570F1E">
            <w:pPr>
              <w:pStyle w:val="Texttabulky-sted"/>
            </w:pPr>
            <w:r w:rsidRPr="00DC2208">
              <w:t>0</w:t>
            </w:r>
          </w:p>
        </w:tc>
      </w:tr>
    </w:tbl>
    <w:p w14:paraId="4BDDA233" w14:textId="77777777" w:rsidR="00570F1E" w:rsidRPr="00DC2208" w:rsidRDefault="00570F1E" w:rsidP="00570F1E">
      <w:pPr>
        <w:pStyle w:val="Texttabulky"/>
        <w:rPr>
          <w:szCs w:val="20"/>
        </w:rPr>
      </w:pP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97"/>
        <w:gridCol w:w="1270"/>
      </w:tblGrid>
      <w:tr w:rsidR="0093409E" w:rsidRPr="00DC2208" w14:paraId="33A2500D" w14:textId="77777777" w:rsidTr="00570F1E">
        <w:trPr>
          <w:tblHeader/>
          <w:jc w:val="center"/>
        </w:trPr>
        <w:tc>
          <w:tcPr>
            <w:tcW w:w="7797" w:type="dxa"/>
            <w:vAlign w:val="center"/>
          </w:tcPr>
          <w:p w14:paraId="10A45094" w14:textId="77777777" w:rsidR="00570F1E" w:rsidRPr="00DC2208" w:rsidRDefault="00570F1E" w:rsidP="00570F1E">
            <w:pPr>
              <w:pStyle w:val="Zhlavtabulky2"/>
            </w:pPr>
            <w:r w:rsidRPr="00DC2208">
              <w:t>Krajský plán odpadového hospodářství hl. m. Prahy 2016-2025 (2015)</w:t>
            </w:r>
          </w:p>
        </w:tc>
        <w:tc>
          <w:tcPr>
            <w:tcW w:w="1270" w:type="dxa"/>
            <w:vAlign w:val="center"/>
          </w:tcPr>
          <w:p w14:paraId="0AB3ED46" w14:textId="77777777" w:rsidR="00570F1E" w:rsidRPr="00DC2208" w:rsidRDefault="00570F1E" w:rsidP="00570F1E">
            <w:pPr>
              <w:pStyle w:val="Zhlavtabulky2"/>
            </w:pPr>
            <w:r w:rsidRPr="00DC2208">
              <w:t>Hodnocení vzájemných vazeb</w:t>
            </w:r>
          </w:p>
        </w:tc>
      </w:tr>
      <w:tr w:rsidR="0093409E" w:rsidRPr="00DC2208" w14:paraId="7ABF9DD4" w14:textId="77777777" w:rsidTr="00570F1E">
        <w:trPr>
          <w:jc w:val="center"/>
        </w:trPr>
        <w:tc>
          <w:tcPr>
            <w:tcW w:w="7797" w:type="dxa"/>
            <w:vAlign w:val="center"/>
          </w:tcPr>
          <w:p w14:paraId="74E5D058" w14:textId="77777777" w:rsidR="00570F1E" w:rsidRPr="00DC2208" w:rsidRDefault="00570F1E" w:rsidP="00570F1E">
            <w:pPr>
              <w:pStyle w:val="Texttabulky"/>
              <w:rPr>
                <w:szCs w:val="20"/>
              </w:rPr>
            </w:pPr>
            <w:r w:rsidRPr="00DC2208">
              <w:rPr>
                <w:szCs w:val="20"/>
              </w:rPr>
              <w:t>Koordinovaným a jednotným přístupem vytvořit podmínky k nižší spotřebě primárních zdrojů a postupnému snižování produkce odpadů.</w:t>
            </w:r>
          </w:p>
        </w:tc>
        <w:tc>
          <w:tcPr>
            <w:tcW w:w="1270" w:type="dxa"/>
            <w:vAlign w:val="center"/>
          </w:tcPr>
          <w:p w14:paraId="2F76C711" w14:textId="77777777" w:rsidR="00570F1E" w:rsidRPr="00DC2208" w:rsidRDefault="00570F1E" w:rsidP="00570F1E">
            <w:pPr>
              <w:pStyle w:val="Texttabulky-sted"/>
            </w:pPr>
            <w:r w:rsidRPr="00DC2208">
              <w:t>0</w:t>
            </w:r>
          </w:p>
        </w:tc>
      </w:tr>
      <w:tr w:rsidR="0093409E" w:rsidRPr="00DC2208" w14:paraId="48385C83" w14:textId="77777777" w:rsidTr="00570F1E">
        <w:trPr>
          <w:jc w:val="center"/>
        </w:trPr>
        <w:tc>
          <w:tcPr>
            <w:tcW w:w="7797" w:type="dxa"/>
            <w:vAlign w:val="center"/>
          </w:tcPr>
          <w:p w14:paraId="2416D93C" w14:textId="77777777" w:rsidR="00570F1E" w:rsidRPr="00DC2208" w:rsidRDefault="00570F1E" w:rsidP="00570F1E">
            <w:pPr>
              <w:pStyle w:val="Texttabulky"/>
              <w:rPr>
                <w:szCs w:val="20"/>
              </w:rPr>
            </w:pPr>
            <w:r w:rsidRPr="00DC2208">
              <w:rPr>
                <w:szCs w:val="20"/>
              </w:rPr>
              <w:t>Do roku 2020 zvýšit nejméně na50 % hmotnosti celkovou úroveň přípravy k opětovnému použití a recyklaci alespoň u odpadů z materiálů jako je papír, plast, kov, sklo, pocházejících z domácností, a případně odpady jiného původu, pokud jsou tyto toky odpadů podobné odpadům z domácností.</w:t>
            </w:r>
          </w:p>
        </w:tc>
        <w:tc>
          <w:tcPr>
            <w:tcW w:w="1270" w:type="dxa"/>
            <w:vAlign w:val="center"/>
          </w:tcPr>
          <w:p w14:paraId="1B989928" w14:textId="77777777" w:rsidR="00570F1E" w:rsidRPr="00DC2208" w:rsidRDefault="00570F1E" w:rsidP="00570F1E">
            <w:pPr>
              <w:pStyle w:val="Texttabulky-sted"/>
            </w:pPr>
            <w:r w:rsidRPr="00DC2208">
              <w:t>0</w:t>
            </w:r>
          </w:p>
        </w:tc>
      </w:tr>
      <w:tr w:rsidR="0093409E" w:rsidRPr="00DC2208" w14:paraId="07F418D6" w14:textId="77777777" w:rsidTr="00570F1E">
        <w:trPr>
          <w:jc w:val="center"/>
        </w:trPr>
        <w:tc>
          <w:tcPr>
            <w:tcW w:w="7797" w:type="dxa"/>
            <w:vAlign w:val="center"/>
          </w:tcPr>
          <w:p w14:paraId="3541E448" w14:textId="77777777" w:rsidR="00570F1E" w:rsidRPr="00DC2208" w:rsidRDefault="00570F1E" w:rsidP="00570F1E">
            <w:pPr>
              <w:pStyle w:val="Texttabulky"/>
              <w:rPr>
                <w:szCs w:val="20"/>
              </w:rPr>
            </w:pPr>
            <w:r w:rsidRPr="00DC2208">
              <w:rPr>
                <w:szCs w:val="20"/>
              </w:rPr>
              <w:t>Směsný komunální odpad (po vytřídění materiálově využitelných složek, nebezpečných složek a biologicky rozložitelných odpadů) zejména energeticky využívat v zařízeních k tomu určených v souladu splatnou legislativou.</w:t>
            </w:r>
          </w:p>
        </w:tc>
        <w:tc>
          <w:tcPr>
            <w:tcW w:w="1270" w:type="dxa"/>
            <w:vAlign w:val="center"/>
          </w:tcPr>
          <w:p w14:paraId="3BDF7E11" w14:textId="77777777" w:rsidR="00570F1E" w:rsidRPr="00DC2208" w:rsidRDefault="00570F1E" w:rsidP="00570F1E">
            <w:pPr>
              <w:pStyle w:val="Texttabulky-sted"/>
            </w:pPr>
            <w:r w:rsidRPr="00DC2208">
              <w:t>0</w:t>
            </w:r>
          </w:p>
        </w:tc>
      </w:tr>
      <w:tr w:rsidR="0093409E" w:rsidRPr="00DC2208" w14:paraId="6B5103C5" w14:textId="77777777" w:rsidTr="00570F1E">
        <w:trPr>
          <w:jc w:val="center"/>
        </w:trPr>
        <w:tc>
          <w:tcPr>
            <w:tcW w:w="7797" w:type="dxa"/>
            <w:vAlign w:val="center"/>
          </w:tcPr>
          <w:p w14:paraId="3A69883C" w14:textId="77777777" w:rsidR="00570F1E" w:rsidRPr="00DC2208" w:rsidRDefault="00570F1E" w:rsidP="00570F1E">
            <w:pPr>
              <w:pStyle w:val="Texttabulky"/>
              <w:rPr>
                <w:szCs w:val="20"/>
              </w:rPr>
            </w:pPr>
            <w:r w:rsidRPr="00DC2208">
              <w:rPr>
                <w:szCs w:val="20"/>
              </w:rPr>
              <w:t>Snížit maximální množství biologicky rozložitelných komunálních odpadů ukládaných na skládky tak, aby podíl této složky činil v roce 2020 nejvíce 35 % hmotnostních z celkového množství biologicky rozložitelných komunálních odpadů vyprodukovaných v roce 1995.</w:t>
            </w:r>
          </w:p>
        </w:tc>
        <w:tc>
          <w:tcPr>
            <w:tcW w:w="1270" w:type="dxa"/>
            <w:vAlign w:val="center"/>
          </w:tcPr>
          <w:p w14:paraId="7D9C2C00" w14:textId="77777777" w:rsidR="00570F1E" w:rsidRPr="00DC2208" w:rsidRDefault="00570F1E" w:rsidP="00570F1E">
            <w:pPr>
              <w:pStyle w:val="Texttabulky-sted"/>
            </w:pPr>
            <w:r w:rsidRPr="00DC2208">
              <w:t>0</w:t>
            </w:r>
          </w:p>
        </w:tc>
      </w:tr>
      <w:tr w:rsidR="0093409E" w:rsidRPr="00DC2208" w14:paraId="4FC54CF7" w14:textId="77777777" w:rsidTr="00570F1E">
        <w:trPr>
          <w:jc w:val="center"/>
        </w:trPr>
        <w:tc>
          <w:tcPr>
            <w:tcW w:w="7797" w:type="dxa"/>
            <w:vAlign w:val="center"/>
          </w:tcPr>
          <w:p w14:paraId="1E0A7B81" w14:textId="3E4DAFBD" w:rsidR="00570F1E" w:rsidRPr="00DC2208" w:rsidRDefault="00570F1E" w:rsidP="00570F1E">
            <w:pPr>
              <w:pStyle w:val="Texttabulky"/>
              <w:rPr>
                <w:szCs w:val="20"/>
              </w:rPr>
            </w:pPr>
            <w:r w:rsidRPr="00DC2208">
              <w:rPr>
                <w:szCs w:val="20"/>
              </w:rPr>
              <w:t>Zvýšit do roku 2020 nejméně na 70 % hmotnosti míru přípravy k opětovnému použití a míru recyklace stavebních a demoličních odpadů a jiných druhů jejich materiálového využití, včetně zásypů, při nichž jsou materiály nahrazeny v souladu splatnou legislativou stavebním a demoličním odpadem kategorie ostatní s výjimkou v přírodě se vysk</w:t>
            </w:r>
            <w:r w:rsidR="00754EE0">
              <w:rPr>
                <w:szCs w:val="20"/>
              </w:rPr>
              <w:t>ytujících materiálů uvedených v Katalogu odpadů </w:t>
            </w:r>
            <w:r w:rsidRPr="00DC2208">
              <w:rPr>
                <w:szCs w:val="20"/>
              </w:rPr>
              <w:t>pod katalogovým číslem 170504 (zemina a kamení).</w:t>
            </w:r>
          </w:p>
        </w:tc>
        <w:tc>
          <w:tcPr>
            <w:tcW w:w="1270" w:type="dxa"/>
            <w:vAlign w:val="center"/>
          </w:tcPr>
          <w:p w14:paraId="1330BCBD" w14:textId="77777777" w:rsidR="00570F1E" w:rsidRPr="00DC2208" w:rsidRDefault="00570F1E" w:rsidP="00570F1E">
            <w:pPr>
              <w:pStyle w:val="Texttabulky-sted"/>
            </w:pPr>
            <w:r w:rsidRPr="00DC2208">
              <w:t>0</w:t>
            </w:r>
          </w:p>
        </w:tc>
      </w:tr>
      <w:tr w:rsidR="00570F1E" w:rsidRPr="00DC2208" w14:paraId="3C7CA78A" w14:textId="77777777" w:rsidTr="00570F1E">
        <w:trPr>
          <w:jc w:val="center"/>
        </w:trPr>
        <w:tc>
          <w:tcPr>
            <w:tcW w:w="7797" w:type="dxa"/>
            <w:vAlign w:val="center"/>
          </w:tcPr>
          <w:p w14:paraId="5F26834F" w14:textId="77777777" w:rsidR="00570F1E" w:rsidRPr="00DC2208" w:rsidRDefault="00570F1E" w:rsidP="00570F1E">
            <w:pPr>
              <w:pStyle w:val="Texttabulky"/>
              <w:rPr>
                <w:szCs w:val="20"/>
              </w:rPr>
            </w:pPr>
            <w:r w:rsidRPr="00DC2208">
              <w:rPr>
                <w:szCs w:val="20"/>
              </w:rPr>
              <w:t>Nebezpečné odpady</w:t>
            </w:r>
          </w:p>
          <w:p w14:paraId="638856E6" w14:textId="77777777" w:rsidR="00570F1E" w:rsidRPr="00DC2208" w:rsidRDefault="00570F1E" w:rsidP="007247D3">
            <w:pPr>
              <w:pStyle w:val="Texttabulky"/>
              <w:numPr>
                <w:ilvl w:val="0"/>
                <w:numId w:val="20"/>
              </w:numPr>
              <w:tabs>
                <w:tab w:val="left" w:pos="851"/>
              </w:tabs>
              <w:rPr>
                <w:szCs w:val="20"/>
              </w:rPr>
            </w:pPr>
            <w:r w:rsidRPr="00DC2208">
              <w:rPr>
                <w:szCs w:val="20"/>
              </w:rPr>
              <w:t>Snižovat měrnou produkci nebezpečných odpadů.</w:t>
            </w:r>
          </w:p>
          <w:p w14:paraId="007A904C" w14:textId="77777777" w:rsidR="00570F1E" w:rsidRPr="00DC2208" w:rsidRDefault="00570F1E" w:rsidP="007247D3">
            <w:pPr>
              <w:pStyle w:val="Texttabulky"/>
              <w:numPr>
                <w:ilvl w:val="0"/>
                <w:numId w:val="20"/>
              </w:numPr>
              <w:tabs>
                <w:tab w:val="left" w:pos="851"/>
              </w:tabs>
              <w:rPr>
                <w:szCs w:val="20"/>
              </w:rPr>
            </w:pPr>
            <w:r w:rsidRPr="00DC2208">
              <w:rPr>
                <w:szCs w:val="20"/>
              </w:rPr>
              <w:t>Zvyšovat podíl materiálově využitých nebezpečných odpadů.</w:t>
            </w:r>
          </w:p>
          <w:p w14:paraId="78FE65CF" w14:textId="77777777" w:rsidR="00570F1E" w:rsidRPr="00DC2208" w:rsidRDefault="00570F1E" w:rsidP="007247D3">
            <w:pPr>
              <w:pStyle w:val="Texttabulky"/>
              <w:numPr>
                <w:ilvl w:val="0"/>
                <w:numId w:val="20"/>
              </w:numPr>
              <w:tabs>
                <w:tab w:val="left" w:pos="851"/>
              </w:tabs>
              <w:rPr>
                <w:szCs w:val="20"/>
              </w:rPr>
            </w:pPr>
            <w:r w:rsidRPr="00DC2208">
              <w:rPr>
                <w:szCs w:val="20"/>
              </w:rPr>
              <w:t>Minimalizovat negativní účinky při nakládání s nebezpečnými odpady na lidské zdraví a životní prostředí.</w:t>
            </w:r>
          </w:p>
          <w:p w14:paraId="5294AADD" w14:textId="77777777" w:rsidR="00570F1E" w:rsidRPr="00DC2208" w:rsidRDefault="00570F1E" w:rsidP="007247D3">
            <w:pPr>
              <w:pStyle w:val="Texttabulky"/>
              <w:numPr>
                <w:ilvl w:val="0"/>
                <w:numId w:val="20"/>
              </w:numPr>
              <w:tabs>
                <w:tab w:val="left" w:pos="851"/>
              </w:tabs>
              <w:rPr>
                <w:szCs w:val="20"/>
              </w:rPr>
            </w:pPr>
            <w:r w:rsidRPr="00DC2208">
              <w:rPr>
                <w:szCs w:val="20"/>
              </w:rPr>
              <w:t>Odstranit staré zátěže, kde se nacházejí nebezpečné odpady.</w:t>
            </w:r>
          </w:p>
        </w:tc>
        <w:tc>
          <w:tcPr>
            <w:tcW w:w="1270" w:type="dxa"/>
            <w:vAlign w:val="center"/>
          </w:tcPr>
          <w:p w14:paraId="2C6BBE9F" w14:textId="77777777" w:rsidR="00570F1E" w:rsidRPr="00DC2208" w:rsidRDefault="00570F1E" w:rsidP="00570F1E">
            <w:pPr>
              <w:pStyle w:val="Texttabulky-sted"/>
            </w:pPr>
            <w:r w:rsidRPr="00DC2208">
              <w:t>0</w:t>
            </w:r>
          </w:p>
        </w:tc>
      </w:tr>
    </w:tbl>
    <w:p w14:paraId="0BF3AA65" w14:textId="77777777" w:rsidR="00570F1E" w:rsidRPr="00DC2208" w:rsidRDefault="00570F1E" w:rsidP="00570F1E">
      <w:pPr>
        <w:pStyle w:val="Texttabulky"/>
        <w:rPr>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97"/>
        <w:gridCol w:w="1270"/>
      </w:tblGrid>
      <w:tr w:rsidR="0093409E" w:rsidRPr="00DC2208" w14:paraId="150F3EA4" w14:textId="77777777" w:rsidTr="00570F1E">
        <w:trPr>
          <w:tblHeader/>
          <w:jc w:val="center"/>
        </w:trPr>
        <w:tc>
          <w:tcPr>
            <w:tcW w:w="7797" w:type="dxa"/>
          </w:tcPr>
          <w:p w14:paraId="1DDC9CF7" w14:textId="77777777" w:rsidR="00570F1E" w:rsidRPr="00DC2208" w:rsidRDefault="00570F1E" w:rsidP="00570F1E">
            <w:pPr>
              <w:pStyle w:val="Zhlavtabulky2"/>
            </w:pPr>
            <w:r w:rsidRPr="00DC2208">
              <w:t>Prognóza, koncepce a strategie ochrany přírody a krajiny v Praze (2008)</w:t>
            </w:r>
          </w:p>
        </w:tc>
        <w:tc>
          <w:tcPr>
            <w:tcW w:w="1270" w:type="dxa"/>
          </w:tcPr>
          <w:p w14:paraId="337E7304" w14:textId="77777777" w:rsidR="00570F1E" w:rsidRPr="00DC2208" w:rsidRDefault="00570F1E" w:rsidP="00570F1E">
            <w:pPr>
              <w:pStyle w:val="Zhlavtabulky2"/>
            </w:pPr>
            <w:r w:rsidRPr="00DC2208">
              <w:t>Hodnocení vzájemných vazeb</w:t>
            </w:r>
          </w:p>
        </w:tc>
      </w:tr>
      <w:tr w:rsidR="00DC2208" w:rsidRPr="00DC2208" w14:paraId="741F22D3" w14:textId="77777777" w:rsidTr="00DC2208">
        <w:trPr>
          <w:jc w:val="center"/>
        </w:trPr>
        <w:tc>
          <w:tcPr>
            <w:tcW w:w="7797" w:type="dxa"/>
          </w:tcPr>
          <w:p w14:paraId="04E2D96C" w14:textId="77777777" w:rsidR="00570F1E" w:rsidRPr="00DC2208" w:rsidRDefault="00570F1E" w:rsidP="00570F1E">
            <w:pPr>
              <w:pStyle w:val="Texttabulky"/>
              <w:rPr>
                <w:szCs w:val="20"/>
              </w:rPr>
            </w:pPr>
            <w:r w:rsidRPr="00DC2208">
              <w:rPr>
                <w:szCs w:val="20"/>
              </w:rPr>
              <w:t>Zajištění funkčnosti ÚSES</w:t>
            </w:r>
          </w:p>
        </w:tc>
        <w:tc>
          <w:tcPr>
            <w:tcW w:w="1270" w:type="dxa"/>
            <w:shd w:val="clear" w:color="auto" w:fill="8DB3E2" w:themeFill="text2" w:themeFillTint="66"/>
          </w:tcPr>
          <w:p w14:paraId="0DBBAE6C" w14:textId="661EF226" w:rsidR="00570F1E" w:rsidRPr="00DC2208" w:rsidRDefault="00DC2208" w:rsidP="00570F1E">
            <w:pPr>
              <w:pStyle w:val="Texttabulky-sted"/>
            </w:pPr>
            <w:r w:rsidRPr="00DC2208">
              <w:t>2</w:t>
            </w:r>
          </w:p>
        </w:tc>
      </w:tr>
      <w:tr w:rsidR="0093409E" w:rsidRPr="00DC2208" w14:paraId="095A1267" w14:textId="77777777" w:rsidTr="00570F1E">
        <w:trPr>
          <w:jc w:val="center"/>
        </w:trPr>
        <w:tc>
          <w:tcPr>
            <w:tcW w:w="7797" w:type="dxa"/>
          </w:tcPr>
          <w:p w14:paraId="6987DE54" w14:textId="77777777" w:rsidR="00570F1E" w:rsidRPr="00DC2208" w:rsidRDefault="00570F1E" w:rsidP="00570F1E">
            <w:pPr>
              <w:pStyle w:val="Texttabulky"/>
              <w:rPr>
                <w:szCs w:val="20"/>
              </w:rPr>
            </w:pPr>
            <w:r w:rsidRPr="00DC2208">
              <w:rPr>
                <w:szCs w:val="20"/>
              </w:rPr>
              <w:t>Snížit devastaci území přírodních parků a zamezit narušení krajinného rázu</w:t>
            </w:r>
          </w:p>
        </w:tc>
        <w:tc>
          <w:tcPr>
            <w:tcW w:w="1270" w:type="dxa"/>
            <w:shd w:val="clear" w:color="auto" w:fill="8DB3E2" w:themeFill="text2" w:themeFillTint="66"/>
          </w:tcPr>
          <w:p w14:paraId="1C692917" w14:textId="77777777" w:rsidR="00570F1E" w:rsidRPr="00DC2208" w:rsidRDefault="00570F1E" w:rsidP="00570F1E">
            <w:pPr>
              <w:pStyle w:val="Texttabulky-sted"/>
            </w:pPr>
            <w:r w:rsidRPr="00DC2208">
              <w:t>2</w:t>
            </w:r>
          </w:p>
        </w:tc>
      </w:tr>
      <w:tr w:rsidR="0093409E" w:rsidRPr="00DC2208" w14:paraId="14107E3E" w14:textId="77777777" w:rsidTr="00570F1E">
        <w:trPr>
          <w:jc w:val="center"/>
        </w:trPr>
        <w:tc>
          <w:tcPr>
            <w:tcW w:w="7797" w:type="dxa"/>
          </w:tcPr>
          <w:p w14:paraId="5F80B1FD" w14:textId="77777777" w:rsidR="00570F1E" w:rsidRPr="00DC2208" w:rsidRDefault="00570F1E" w:rsidP="00570F1E">
            <w:pPr>
              <w:pStyle w:val="Texttabulky"/>
              <w:rPr>
                <w:szCs w:val="20"/>
              </w:rPr>
            </w:pPr>
            <w:r w:rsidRPr="00DC2208">
              <w:rPr>
                <w:szCs w:val="20"/>
              </w:rPr>
              <w:t>Zajistit ochranu a management významných krajinných prvků</w:t>
            </w:r>
          </w:p>
        </w:tc>
        <w:tc>
          <w:tcPr>
            <w:tcW w:w="1270" w:type="dxa"/>
            <w:shd w:val="clear" w:color="auto" w:fill="auto"/>
          </w:tcPr>
          <w:p w14:paraId="67391611" w14:textId="77777777" w:rsidR="00570F1E" w:rsidRPr="00DC2208" w:rsidRDefault="00570F1E" w:rsidP="00570F1E">
            <w:pPr>
              <w:pStyle w:val="Texttabulky-sted"/>
            </w:pPr>
            <w:r w:rsidRPr="00DC2208">
              <w:t>0</w:t>
            </w:r>
          </w:p>
        </w:tc>
      </w:tr>
      <w:tr w:rsidR="0093409E" w:rsidRPr="00DC2208" w14:paraId="2A43F6A6" w14:textId="77777777" w:rsidTr="00570F1E">
        <w:trPr>
          <w:jc w:val="center"/>
        </w:trPr>
        <w:tc>
          <w:tcPr>
            <w:tcW w:w="7797" w:type="dxa"/>
          </w:tcPr>
          <w:p w14:paraId="57C7D1DC" w14:textId="77777777" w:rsidR="00570F1E" w:rsidRPr="00DC2208" w:rsidRDefault="00570F1E" w:rsidP="00570F1E">
            <w:pPr>
              <w:pStyle w:val="Texttabulky"/>
              <w:rPr>
                <w:szCs w:val="20"/>
              </w:rPr>
            </w:pPr>
            <w:r w:rsidRPr="00DC2208">
              <w:rPr>
                <w:szCs w:val="20"/>
              </w:rPr>
              <w:t>Dosáhnout vyššího stupně ochrany přírodovědně hodnotných území a lokalit s bioindikačními druhy</w:t>
            </w:r>
          </w:p>
        </w:tc>
        <w:tc>
          <w:tcPr>
            <w:tcW w:w="1270" w:type="dxa"/>
          </w:tcPr>
          <w:p w14:paraId="27CACDC0" w14:textId="77777777" w:rsidR="00570F1E" w:rsidRPr="00DC2208" w:rsidRDefault="00570F1E" w:rsidP="00570F1E">
            <w:pPr>
              <w:pStyle w:val="Texttabulky-sted"/>
            </w:pPr>
            <w:r w:rsidRPr="00DC2208">
              <w:t>0</w:t>
            </w:r>
          </w:p>
        </w:tc>
      </w:tr>
      <w:tr w:rsidR="00DC2208" w:rsidRPr="00DC2208" w14:paraId="5F22C2B2" w14:textId="77777777" w:rsidTr="00DC2208">
        <w:trPr>
          <w:jc w:val="center"/>
        </w:trPr>
        <w:tc>
          <w:tcPr>
            <w:tcW w:w="7797" w:type="dxa"/>
          </w:tcPr>
          <w:p w14:paraId="0C5A051E" w14:textId="77777777" w:rsidR="00570F1E" w:rsidRPr="00DC2208" w:rsidRDefault="00570F1E" w:rsidP="00570F1E">
            <w:pPr>
              <w:pStyle w:val="Texttabulky"/>
              <w:rPr>
                <w:szCs w:val="20"/>
              </w:rPr>
            </w:pPr>
            <w:r w:rsidRPr="00DC2208">
              <w:rPr>
                <w:szCs w:val="20"/>
              </w:rPr>
              <w:t>Zajištění funkčnosti celoměstského systému zeleně</w:t>
            </w:r>
          </w:p>
        </w:tc>
        <w:tc>
          <w:tcPr>
            <w:tcW w:w="1270" w:type="dxa"/>
            <w:shd w:val="clear" w:color="auto" w:fill="auto"/>
          </w:tcPr>
          <w:p w14:paraId="7482F5F6" w14:textId="58BD0D4F" w:rsidR="00570F1E" w:rsidRPr="00DC2208" w:rsidRDefault="00DC2208" w:rsidP="00570F1E">
            <w:pPr>
              <w:pStyle w:val="Texttabulky-sted"/>
            </w:pPr>
            <w:r w:rsidRPr="00DC2208">
              <w:t>0</w:t>
            </w:r>
          </w:p>
        </w:tc>
      </w:tr>
      <w:tr w:rsidR="0093409E" w:rsidRPr="00DC2208" w14:paraId="5D7582E9" w14:textId="77777777" w:rsidTr="005E6745">
        <w:trPr>
          <w:jc w:val="center"/>
        </w:trPr>
        <w:tc>
          <w:tcPr>
            <w:tcW w:w="7797" w:type="dxa"/>
          </w:tcPr>
          <w:p w14:paraId="539408E5" w14:textId="77777777" w:rsidR="00570F1E" w:rsidRPr="00DC2208" w:rsidRDefault="00570F1E" w:rsidP="00570F1E">
            <w:pPr>
              <w:pStyle w:val="Texttabulky"/>
              <w:rPr>
                <w:szCs w:val="20"/>
              </w:rPr>
            </w:pPr>
            <w:r w:rsidRPr="00DC2208">
              <w:rPr>
                <w:szCs w:val="20"/>
              </w:rPr>
              <w:t>Podpora zeleně v jednotlivých pásmech sídelního útvaru</w:t>
            </w:r>
          </w:p>
        </w:tc>
        <w:tc>
          <w:tcPr>
            <w:tcW w:w="1270" w:type="dxa"/>
            <w:shd w:val="clear" w:color="auto" w:fill="EAF1DD" w:themeFill="accent3" w:themeFillTint="33"/>
          </w:tcPr>
          <w:p w14:paraId="7126180C" w14:textId="1D69CEC5" w:rsidR="00570F1E" w:rsidRPr="00DC2208" w:rsidRDefault="005E6745" w:rsidP="00570F1E">
            <w:pPr>
              <w:pStyle w:val="Texttabulky-sted"/>
            </w:pPr>
            <w:r w:rsidRPr="00DC2208">
              <w:t>1</w:t>
            </w:r>
          </w:p>
        </w:tc>
      </w:tr>
      <w:tr w:rsidR="0093409E" w:rsidRPr="00DC2208" w14:paraId="2170D7D9" w14:textId="77777777" w:rsidTr="00570F1E">
        <w:trPr>
          <w:jc w:val="center"/>
        </w:trPr>
        <w:tc>
          <w:tcPr>
            <w:tcW w:w="7797" w:type="dxa"/>
          </w:tcPr>
          <w:p w14:paraId="002C1CE9" w14:textId="77777777" w:rsidR="00570F1E" w:rsidRPr="00DC2208" w:rsidRDefault="00570F1E" w:rsidP="00570F1E">
            <w:pPr>
              <w:pStyle w:val="Texttabulky"/>
              <w:rPr>
                <w:szCs w:val="20"/>
              </w:rPr>
            </w:pPr>
            <w:r w:rsidRPr="00DC2208">
              <w:rPr>
                <w:szCs w:val="20"/>
              </w:rPr>
              <w:t>Podporovat přírodě blízké přístupy ve vodním hospodářství a ekologizaci správy vodních toků. Zajistit revitalizaci a rehabilitaci vodních toků a jejich území.</w:t>
            </w:r>
          </w:p>
        </w:tc>
        <w:tc>
          <w:tcPr>
            <w:tcW w:w="1270" w:type="dxa"/>
          </w:tcPr>
          <w:p w14:paraId="375DB837" w14:textId="77777777" w:rsidR="00570F1E" w:rsidRPr="00DC2208" w:rsidRDefault="00570F1E" w:rsidP="00570F1E">
            <w:pPr>
              <w:pStyle w:val="Texttabulky-sted"/>
            </w:pPr>
            <w:r w:rsidRPr="00DC2208">
              <w:t>0</w:t>
            </w:r>
          </w:p>
        </w:tc>
      </w:tr>
      <w:tr w:rsidR="00DC2208" w:rsidRPr="00DC2208" w14:paraId="503F24D3" w14:textId="77777777" w:rsidTr="00DC2208">
        <w:trPr>
          <w:jc w:val="center"/>
        </w:trPr>
        <w:tc>
          <w:tcPr>
            <w:tcW w:w="7797" w:type="dxa"/>
          </w:tcPr>
          <w:p w14:paraId="011554BC" w14:textId="77777777" w:rsidR="00570F1E" w:rsidRPr="00DC2208" w:rsidRDefault="00570F1E" w:rsidP="00570F1E">
            <w:pPr>
              <w:pStyle w:val="Texttabulky"/>
              <w:rPr>
                <w:szCs w:val="20"/>
              </w:rPr>
            </w:pPr>
            <w:r w:rsidRPr="00DC2208">
              <w:rPr>
                <w:szCs w:val="20"/>
              </w:rPr>
              <w:t>Posílení retenční schopnosti krajiny</w:t>
            </w:r>
          </w:p>
        </w:tc>
        <w:tc>
          <w:tcPr>
            <w:tcW w:w="1270" w:type="dxa"/>
            <w:shd w:val="clear" w:color="auto" w:fill="EAF1DD" w:themeFill="accent3" w:themeFillTint="33"/>
          </w:tcPr>
          <w:p w14:paraId="2A606CEA" w14:textId="59058809" w:rsidR="00570F1E" w:rsidRPr="00DC2208" w:rsidRDefault="00DC2208" w:rsidP="00570F1E">
            <w:pPr>
              <w:pStyle w:val="Texttabulky-sted"/>
            </w:pPr>
            <w:r w:rsidRPr="00DC2208">
              <w:t>1</w:t>
            </w:r>
          </w:p>
        </w:tc>
      </w:tr>
      <w:tr w:rsidR="0093409E" w:rsidRPr="00DC2208" w14:paraId="34CAFE84" w14:textId="77777777" w:rsidTr="00570F1E">
        <w:trPr>
          <w:jc w:val="center"/>
        </w:trPr>
        <w:tc>
          <w:tcPr>
            <w:tcW w:w="7797" w:type="dxa"/>
          </w:tcPr>
          <w:p w14:paraId="21749380" w14:textId="77777777" w:rsidR="00570F1E" w:rsidRPr="00DC2208" w:rsidRDefault="00570F1E" w:rsidP="00570F1E">
            <w:pPr>
              <w:pStyle w:val="Texttabulky"/>
              <w:rPr>
                <w:szCs w:val="20"/>
              </w:rPr>
            </w:pPr>
            <w:r w:rsidRPr="00DC2208">
              <w:rPr>
                <w:szCs w:val="20"/>
              </w:rPr>
              <w:t>Využití aktivit v záplavových územích pro funkce ochrany přírody</w:t>
            </w:r>
          </w:p>
        </w:tc>
        <w:tc>
          <w:tcPr>
            <w:tcW w:w="1270" w:type="dxa"/>
          </w:tcPr>
          <w:p w14:paraId="104B5365" w14:textId="77777777" w:rsidR="00570F1E" w:rsidRPr="00DC2208" w:rsidRDefault="00570F1E" w:rsidP="00570F1E">
            <w:pPr>
              <w:pStyle w:val="Texttabulky-sted"/>
            </w:pPr>
            <w:r w:rsidRPr="00DC2208">
              <w:t>0</w:t>
            </w:r>
          </w:p>
        </w:tc>
      </w:tr>
      <w:tr w:rsidR="0093409E" w:rsidRPr="00DC2208" w14:paraId="5DBC6917" w14:textId="77777777" w:rsidTr="00570F1E">
        <w:trPr>
          <w:jc w:val="center"/>
        </w:trPr>
        <w:tc>
          <w:tcPr>
            <w:tcW w:w="7797" w:type="dxa"/>
          </w:tcPr>
          <w:p w14:paraId="6A92E9F6" w14:textId="77777777" w:rsidR="00570F1E" w:rsidRPr="00DC2208" w:rsidRDefault="00570F1E" w:rsidP="00570F1E">
            <w:pPr>
              <w:pStyle w:val="Texttabulky"/>
              <w:rPr>
                <w:szCs w:val="20"/>
              </w:rPr>
            </w:pPr>
            <w:r w:rsidRPr="00DC2208">
              <w:rPr>
                <w:szCs w:val="20"/>
              </w:rPr>
              <w:t>Pohlížet na přírodu CHKO tak, že tvoří nedílnou součást přírody hlavního města Prahy a navíc důležité biokoridory, propojující přírodu Prahy s přírodou Středočeského kraje</w:t>
            </w:r>
          </w:p>
        </w:tc>
        <w:tc>
          <w:tcPr>
            <w:tcW w:w="1270" w:type="dxa"/>
          </w:tcPr>
          <w:p w14:paraId="212684AB" w14:textId="77777777" w:rsidR="00570F1E" w:rsidRPr="00DC2208" w:rsidRDefault="00570F1E" w:rsidP="00570F1E">
            <w:pPr>
              <w:pStyle w:val="Texttabulky-sted"/>
            </w:pPr>
            <w:r w:rsidRPr="00DC2208">
              <w:t>0</w:t>
            </w:r>
          </w:p>
        </w:tc>
      </w:tr>
      <w:tr w:rsidR="0093409E" w:rsidRPr="00DC2208" w14:paraId="3425343A" w14:textId="77777777" w:rsidTr="00570F1E">
        <w:trPr>
          <w:jc w:val="center"/>
        </w:trPr>
        <w:tc>
          <w:tcPr>
            <w:tcW w:w="7797" w:type="dxa"/>
          </w:tcPr>
          <w:p w14:paraId="20187073" w14:textId="77777777" w:rsidR="00570F1E" w:rsidRPr="00DC2208" w:rsidRDefault="00570F1E" w:rsidP="00570F1E">
            <w:pPr>
              <w:pStyle w:val="Texttabulky"/>
              <w:rPr>
                <w:szCs w:val="20"/>
              </w:rPr>
            </w:pPr>
            <w:r w:rsidRPr="00DC2208">
              <w:rPr>
                <w:szCs w:val="20"/>
              </w:rPr>
              <w:t>Zapojit plochy přírodních parků do velkoplošného typu ochrany přírody a krajiny, zejména v souvislosti s vytvářením stepních porostů, parkových stepí a lesních porostů s přirozenou skladbou dřevin, a využít je tak k prohlubování pestrosti přírody a krajiny v hlavním městě Praze</w:t>
            </w:r>
          </w:p>
        </w:tc>
        <w:tc>
          <w:tcPr>
            <w:tcW w:w="1270" w:type="dxa"/>
            <w:shd w:val="clear" w:color="auto" w:fill="EAF1DD" w:themeFill="accent3" w:themeFillTint="33"/>
          </w:tcPr>
          <w:p w14:paraId="649E9E21" w14:textId="77777777" w:rsidR="00570F1E" w:rsidRPr="00DC2208" w:rsidRDefault="00570F1E" w:rsidP="00570F1E">
            <w:pPr>
              <w:pStyle w:val="Texttabulky-sted"/>
            </w:pPr>
            <w:r w:rsidRPr="00DC2208">
              <w:t>1</w:t>
            </w:r>
          </w:p>
        </w:tc>
      </w:tr>
      <w:tr w:rsidR="00DC2208" w:rsidRPr="00DC2208" w14:paraId="551ADB3A" w14:textId="77777777" w:rsidTr="00DC2208">
        <w:trPr>
          <w:jc w:val="center"/>
        </w:trPr>
        <w:tc>
          <w:tcPr>
            <w:tcW w:w="7797" w:type="dxa"/>
          </w:tcPr>
          <w:p w14:paraId="12515F8D" w14:textId="77777777" w:rsidR="00570F1E" w:rsidRPr="00DC2208" w:rsidRDefault="00570F1E" w:rsidP="00570F1E">
            <w:pPr>
              <w:pStyle w:val="Texttabulky"/>
              <w:rPr>
                <w:szCs w:val="20"/>
              </w:rPr>
            </w:pPr>
            <w:r w:rsidRPr="00DC2208">
              <w:rPr>
                <w:szCs w:val="20"/>
              </w:rPr>
              <w:t>Zachování cenných lokalit neživé i živé přírody v rámci sítě maloplošných zvláště chráněných území a péče o ně</w:t>
            </w:r>
          </w:p>
        </w:tc>
        <w:tc>
          <w:tcPr>
            <w:tcW w:w="1270" w:type="dxa"/>
            <w:shd w:val="clear" w:color="auto" w:fill="FFFFFF" w:themeFill="background1"/>
          </w:tcPr>
          <w:p w14:paraId="56CB6CD4" w14:textId="37C17394" w:rsidR="00570F1E" w:rsidRPr="00DC2208" w:rsidRDefault="00DC2208" w:rsidP="00570F1E">
            <w:pPr>
              <w:pStyle w:val="Texttabulky-sted"/>
            </w:pPr>
            <w:r w:rsidRPr="00DC2208">
              <w:t>0</w:t>
            </w:r>
          </w:p>
        </w:tc>
      </w:tr>
      <w:tr w:rsidR="00DC2208" w:rsidRPr="00DC2208" w14:paraId="31AD2AE5" w14:textId="77777777" w:rsidTr="00DC2208">
        <w:trPr>
          <w:jc w:val="center"/>
        </w:trPr>
        <w:tc>
          <w:tcPr>
            <w:tcW w:w="7797" w:type="dxa"/>
          </w:tcPr>
          <w:p w14:paraId="02593497" w14:textId="77777777" w:rsidR="00570F1E" w:rsidRPr="00DC2208" w:rsidRDefault="00570F1E" w:rsidP="00570F1E">
            <w:pPr>
              <w:pStyle w:val="Texttabulky"/>
              <w:rPr>
                <w:szCs w:val="20"/>
              </w:rPr>
            </w:pPr>
            <w:r w:rsidRPr="00DC2208">
              <w:rPr>
                <w:szCs w:val="20"/>
              </w:rPr>
              <w:t>Pečovat o území NATURA 2000 v hlavním městě Praze, pokrývající evropsky významné lokality živých organismů</w:t>
            </w:r>
          </w:p>
        </w:tc>
        <w:tc>
          <w:tcPr>
            <w:tcW w:w="1270" w:type="dxa"/>
            <w:shd w:val="clear" w:color="auto" w:fill="FFFFFF" w:themeFill="background1"/>
          </w:tcPr>
          <w:p w14:paraId="33432347" w14:textId="1107F298" w:rsidR="00570F1E" w:rsidRPr="00DC2208" w:rsidRDefault="00DC2208" w:rsidP="00570F1E">
            <w:pPr>
              <w:pStyle w:val="Texttabulky-sted"/>
            </w:pPr>
            <w:r w:rsidRPr="00DC2208">
              <w:t>0</w:t>
            </w:r>
          </w:p>
        </w:tc>
      </w:tr>
      <w:tr w:rsidR="0093409E" w:rsidRPr="00DC2208" w14:paraId="2AE414D7" w14:textId="77777777" w:rsidTr="005E6745">
        <w:trPr>
          <w:jc w:val="center"/>
        </w:trPr>
        <w:tc>
          <w:tcPr>
            <w:tcW w:w="7797" w:type="dxa"/>
          </w:tcPr>
          <w:p w14:paraId="5B536456" w14:textId="77777777" w:rsidR="00570F1E" w:rsidRPr="00DC2208" w:rsidRDefault="00570F1E" w:rsidP="00570F1E">
            <w:pPr>
              <w:pStyle w:val="Texttabulky"/>
              <w:rPr>
                <w:szCs w:val="20"/>
              </w:rPr>
            </w:pPr>
            <w:r w:rsidRPr="00DC2208">
              <w:rPr>
                <w:szCs w:val="20"/>
              </w:rPr>
              <w:t>Dlouhodobě zachovat stávající ekosystémovou diverzitu hlavního města Prahy a propagovat Prahu jako město s výjimečnou a výjimečně zachovalou přírodou</w:t>
            </w:r>
          </w:p>
        </w:tc>
        <w:tc>
          <w:tcPr>
            <w:tcW w:w="1270" w:type="dxa"/>
            <w:shd w:val="clear" w:color="auto" w:fill="EAF1DD" w:themeFill="accent3" w:themeFillTint="33"/>
          </w:tcPr>
          <w:p w14:paraId="293D2C95" w14:textId="6C99F1ED" w:rsidR="00570F1E" w:rsidRPr="00DC2208" w:rsidRDefault="005E6745" w:rsidP="00570F1E">
            <w:pPr>
              <w:pStyle w:val="Texttabulky-sted"/>
            </w:pPr>
            <w:r w:rsidRPr="00DC2208">
              <w:t>1</w:t>
            </w:r>
          </w:p>
        </w:tc>
      </w:tr>
      <w:tr w:rsidR="0093409E" w:rsidRPr="00DC2208" w14:paraId="02C37445" w14:textId="77777777" w:rsidTr="00570F1E">
        <w:trPr>
          <w:jc w:val="center"/>
        </w:trPr>
        <w:tc>
          <w:tcPr>
            <w:tcW w:w="7797" w:type="dxa"/>
          </w:tcPr>
          <w:p w14:paraId="0B00453D" w14:textId="77777777" w:rsidR="00570F1E" w:rsidRPr="00DC2208" w:rsidRDefault="00570F1E" w:rsidP="00570F1E">
            <w:pPr>
              <w:pStyle w:val="Texttabulky"/>
              <w:rPr>
                <w:szCs w:val="20"/>
              </w:rPr>
            </w:pPr>
            <w:r w:rsidRPr="00DC2208">
              <w:rPr>
                <w:szCs w:val="20"/>
              </w:rPr>
              <w:t>Udržet i do budoucna vysokou biodiverzitu druhů živých organismů v hlavním městě Praze; zvláštní pozornost věnovat pak druhům organismů zvláště chráněných podle zákona č. 114/92 Sb., zaznamenaných v tzv. Červené knize, ohrožených a endemitů</w:t>
            </w:r>
          </w:p>
        </w:tc>
        <w:tc>
          <w:tcPr>
            <w:tcW w:w="1270" w:type="dxa"/>
            <w:shd w:val="clear" w:color="auto" w:fill="EAF1DD" w:themeFill="accent3" w:themeFillTint="33"/>
          </w:tcPr>
          <w:p w14:paraId="246CF36D" w14:textId="77777777" w:rsidR="00570F1E" w:rsidRPr="00DC2208" w:rsidRDefault="00570F1E" w:rsidP="00570F1E">
            <w:pPr>
              <w:pStyle w:val="Texttabulky-sted"/>
            </w:pPr>
            <w:r w:rsidRPr="00DC2208">
              <w:t>1</w:t>
            </w:r>
          </w:p>
        </w:tc>
      </w:tr>
      <w:tr w:rsidR="0093409E" w:rsidRPr="00DC2208" w14:paraId="17310CEA" w14:textId="77777777" w:rsidTr="00570F1E">
        <w:trPr>
          <w:jc w:val="center"/>
        </w:trPr>
        <w:tc>
          <w:tcPr>
            <w:tcW w:w="7797" w:type="dxa"/>
          </w:tcPr>
          <w:p w14:paraId="1F501C1D" w14:textId="77777777" w:rsidR="00570F1E" w:rsidRPr="00DC2208" w:rsidRDefault="00570F1E" w:rsidP="00570F1E">
            <w:pPr>
              <w:pStyle w:val="Texttabulky"/>
              <w:rPr>
                <w:szCs w:val="20"/>
              </w:rPr>
            </w:pPr>
            <w:r w:rsidRPr="00DC2208">
              <w:rPr>
                <w:szCs w:val="20"/>
              </w:rPr>
              <w:t>Potlačování všech typů invazních druhů organismů v hlavním městě Praze</w:t>
            </w:r>
          </w:p>
        </w:tc>
        <w:tc>
          <w:tcPr>
            <w:tcW w:w="1270" w:type="dxa"/>
          </w:tcPr>
          <w:p w14:paraId="5F533BFC" w14:textId="77777777" w:rsidR="00570F1E" w:rsidRPr="00DC2208" w:rsidRDefault="00570F1E" w:rsidP="00570F1E">
            <w:pPr>
              <w:pStyle w:val="Texttabulky-sted"/>
            </w:pPr>
            <w:r w:rsidRPr="00DC2208">
              <w:t>0</w:t>
            </w:r>
          </w:p>
        </w:tc>
      </w:tr>
      <w:tr w:rsidR="0093409E" w:rsidRPr="00DC2208" w14:paraId="0C7F02F5" w14:textId="77777777" w:rsidTr="00570F1E">
        <w:trPr>
          <w:jc w:val="center"/>
        </w:trPr>
        <w:tc>
          <w:tcPr>
            <w:tcW w:w="7797" w:type="dxa"/>
          </w:tcPr>
          <w:p w14:paraId="4FC922BB" w14:textId="77777777" w:rsidR="00570F1E" w:rsidRPr="00DC2208" w:rsidRDefault="00570F1E" w:rsidP="00570F1E">
            <w:pPr>
              <w:pStyle w:val="Texttabulky"/>
              <w:rPr>
                <w:szCs w:val="20"/>
              </w:rPr>
            </w:pPr>
            <w:r w:rsidRPr="00DC2208">
              <w:rPr>
                <w:szCs w:val="20"/>
              </w:rPr>
              <w:t>Šetrné využívání ložisek nerostných surovin jako neobnovitelného zdroje v souladu s principy ochrany přírody a krajiny</w:t>
            </w:r>
          </w:p>
        </w:tc>
        <w:tc>
          <w:tcPr>
            <w:tcW w:w="1270" w:type="dxa"/>
          </w:tcPr>
          <w:p w14:paraId="724642D6" w14:textId="77777777" w:rsidR="00570F1E" w:rsidRPr="00DC2208" w:rsidRDefault="00570F1E" w:rsidP="00570F1E">
            <w:pPr>
              <w:pStyle w:val="Texttabulky-sted"/>
            </w:pPr>
            <w:r w:rsidRPr="00DC2208">
              <w:t>0</w:t>
            </w:r>
          </w:p>
        </w:tc>
      </w:tr>
      <w:tr w:rsidR="00570F1E" w:rsidRPr="00DC2208" w14:paraId="68F45908" w14:textId="77777777" w:rsidTr="00570F1E">
        <w:trPr>
          <w:jc w:val="center"/>
        </w:trPr>
        <w:tc>
          <w:tcPr>
            <w:tcW w:w="7797" w:type="dxa"/>
          </w:tcPr>
          <w:p w14:paraId="7FA1242D" w14:textId="77777777" w:rsidR="00570F1E" w:rsidRPr="00DC2208" w:rsidRDefault="00570F1E" w:rsidP="00570F1E">
            <w:pPr>
              <w:pStyle w:val="Texttabulky"/>
              <w:rPr>
                <w:szCs w:val="20"/>
              </w:rPr>
            </w:pPr>
            <w:r w:rsidRPr="00DC2208">
              <w:rPr>
                <w:szCs w:val="20"/>
              </w:rPr>
              <w:t>Revitalizace opuštěných těžeben při zohlednění aktuálního geologického fenoménu (zachování cenných profilů či nalezišť minerálů či zkamenělin) a biotopů rostlin a živočichů</w:t>
            </w:r>
          </w:p>
        </w:tc>
        <w:tc>
          <w:tcPr>
            <w:tcW w:w="1270" w:type="dxa"/>
          </w:tcPr>
          <w:p w14:paraId="63F5D4DF" w14:textId="77777777" w:rsidR="00570F1E" w:rsidRPr="00DC2208" w:rsidRDefault="00570F1E" w:rsidP="00570F1E">
            <w:pPr>
              <w:pStyle w:val="Texttabulky-sted"/>
            </w:pPr>
            <w:r w:rsidRPr="00DC2208">
              <w:t>0</w:t>
            </w:r>
          </w:p>
        </w:tc>
      </w:tr>
    </w:tbl>
    <w:p w14:paraId="010888F0" w14:textId="77777777" w:rsidR="00570F1E" w:rsidRPr="00DC2208" w:rsidRDefault="00570F1E" w:rsidP="00570F1E">
      <w:pPr>
        <w:pStyle w:val="Texttabulky"/>
        <w:rPr>
          <w:szCs w:val="20"/>
        </w:rPr>
      </w:pP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00"/>
        <w:gridCol w:w="1265"/>
      </w:tblGrid>
      <w:tr w:rsidR="0093409E" w:rsidRPr="00DC2208" w14:paraId="632FBED4" w14:textId="77777777" w:rsidTr="00570F1E">
        <w:trPr>
          <w:tblHeader/>
          <w:jc w:val="center"/>
        </w:trPr>
        <w:tc>
          <w:tcPr>
            <w:tcW w:w="4302" w:type="pct"/>
            <w:vAlign w:val="center"/>
          </w:tcPr>
          <w:p w14:paraId="47EEA3A8" w14:textId="77777777" w:rsidR="00570F1E" w:rsidRPr="00DC2208" w:rsidRDefault="00570F1E" w:rsidP="00570F1E">
            <w:pPr>
              <w:pStyle w:val="Zhlavtabulky2"/>
            </w:pPr>
            <w:r w:rsidRPr="00DC2208">
              <w:t>Koncepce péče o zeleň v hl. m. Praze (2010)</w:t>
            </w:r>
          </w:p>
        </w:tc>
        <w:tc>
          <w:tcPr>
            <w:tcW w:w="698" w:type="pct"/>
            <w:vAlign w:val="center"/>
          </w:tcPr>
          <w:p w14:paraId="290941D8" w14:textId="77777777" w:rsidR="00570F1E" w:rsidRPr="00DC2208" w:rsidRDefault="00570F1E" w:rsidP="00570F1E">
            <w:pPr>
              <w:pStyle w:val="Zhlavtabulky2"/>
            </w:pPr>
            <w:r w:rsidRPr="00DC2208">
              <w:t>Hodnocení vzájemných vazeb</w:t>
            </w:r>
          </w:p>
        </w:tc>
      </w:tr>
      <w:tr w:rsidR="0093409E" w:rsidRPr="00DC2208" w14:paraId="4B712150" w14:textId="77777777" w:rsidTr="00570F1E">
        <w:trPr>
          <w:jc w:val="center"/>
        </w:trPr>
        <w:tc>
          <w:tcPr>
            <w:tcW w:w="4302" w:type="pct"/>
            <w:vAlign w:val="center"/>
          </w:tcPr>
          <w:p w14:paraId="39B8B02B" w14:textId="77777777" w:rsidR="00570F1E" w:rsidRPr="00DC2208" w:rsidRDefault="00570F1E" w:rsidP="00570F1E">
            <w:pPr>
              <w:pStyle w:val="Texttabulky"/>
              <w:rPr>
                <w:szCs w:val="20"/>
              </w:rPr>
            </w:pPr>
            <w:r w:rsidRPr="00DC2208">
              <w:rPr>
                <w:szCs w:val="20"/>
              </w:rPr>
              <w:t>Podporovat doplňování stávajících neúplných stromořadí v souladu s vhodnou stávající druhovou skladbou, nepřipustit likvidaci starých stromořadí bez jejich postupné obnovy a náhrady</w:t>
            </w:r>
          </w:p>
        </w:tc>
        <w:tc>
          <w:tcPr>
            <w:tcW w:w="698" w:type="pct"/>
            <w:shd w:val="clear" w:color="auto" w:fill="auto"/>
            <w:vAlign w:val="center"/>
          </w:tcPr>
          <w:p w14:paraId="7D4B43B3" w14:textId="77777777" w:rsidR="00570F1E" w:rsidRPr="00DC2208" w:rsidRDefault="00570F1E" w:rsidP="00570F1E">
            <w:pPr>
              <w:pStyle w:val="Texttabulky-sted"/>
            </w:pPr>
            <w:r w:rsidRPr="00DC2208">
              <w:t>0</w:t>
            </w:r>
          </w:p>
        </w:tc>
      </w:tr>
      <w:tr w:rsidR="0093409E" w:rsidRPr="00DC2208" w14:paraId="4288DEA0" w14:textId="77777777" w:rsidTr="00570F1E">
        <w:trPr>
          <w:jc w:val="center"/>
        </w:trPr>
        <w:tc>
          <w:tcPr>
            <w:tcW w:w="4302" w:type="pct"/>
            <w:vAlign w:val="center"/>
          </w:tcPr>
          <w:p w14:paraId="4E17DA7F" w14:textId="77777777" w:rsidR="00570F1E" w:rsidRPr="00DC2208" w:rsidRDefault="00570F1E" w:rsidP="00570F1E">
            <w:pPr>
              <w:pStyle w:val="Texttabulky"/>
              <w:rPr>
                <w:szCs w:val="20"/>
              </w:rPr>
            </w:pPr>
            <w:r w:rsidRPr="00DC2208">
              <w:rPr>
                <w:szCs w:val="20"/>
              </w:rPr>
              <w:t>Ve vhodných místech odborně vytipovat a navrhnout soustavu nových stromořadí ze stromů odpovídajících šířce uličního prostoru. Není-li z prostorového či funkčního hlediska možno provést výsadbu v zelených pásech, pak podporovat výsadbu stromů ve zpevněném a pro vodu propustném povrchu.</w:t>
            </w:r>
          </w:p>
        </w:tc>
        <w:tc>
          <w:tcPr>
            <w:tcW w:w="698" w:type="pct"/>
            <w:vAlign w:val="center"/>
          </w:tcPr>
          <w:p w14:paraId="04260B37" w14:textId="77777777" w:rsidR="00570F1E" w:rsidRPr="00DC2208" w:rsidRDefault="00570F1E" w:rsidP="00570F1E">
            <w:pPr>
              <w:pStyle w:val="Texttabulky-sted"/>
            </w:pPr>
            <w:r w:rsidRPr="00DC2208">
              <w:t>0</w:t>
            </w:r>
          </w:p>
        </w:tc>
      </w:tr>
      <w:tr w:rsidR="0093409E" w:rsidRPr="00DC2208" w14:paraId="3A31C5A1" w14:textId="77777777" w:rsidTr="00570F1E">
        <w:trPr>
          <w:jc w:val="center"/>
        </w:trPr>
        <w:tc>
          <w:tcPr>
            <w:tcW w:w="4302" w:type="pct"/>
            <w:vAlign w:val="center"/>
          </w:tcPr>
          <w:p w14:paraId="17D168F5" w14:textId="77777777" w:rsidR="00570F1E" w:rsidRPr="00DC2208" w:rsidRDefault="00570F1E" w:rsidP="00570F1E">
            <w:pPr>
              <w:pStyle w:val="Texttabulky"/>
              <w:rPr>
                <w:szCs w:val="20"/>
              </w:rPr>
            </w:pPr>
            <w:r w:rsidRPr="00DC2208">
              <w:rPr>
                <w:szCs w:val="20"/>
              </w:rPr>
              <w:t>Realizovat rehabilitaci veřejných prostorů v souladu s respektováním provozních a sociálních potřeb, ekologických a kulturně-historických kritérií (např. vytipovat vhodné plochy menšího rozsahu pro zřízení mikroparků, podporovat zvýšení kvality ploch ve vnitroblocích městské zástavby např. zachováním kvalitní a perspektivní vzrostlé zeleně a její obnovy apod.)</w:t>
            </w:r>
          </w:p>
        </w:tc>
        <w:tc>
          <w:tcPr>
            <w:tcW w:w="698" w:type="pct"/>
            <w:vAlign w:val="center"/>
          </w:tcPr>
          <w:p w14:paraId="57B447C2" w14:textId="77777777" w:rsidR="00570F1E" w:rsidRPr="00DC2208" w:rsidRDefault="00570F1E" w:rsidP="00570F1E">
            <w:pPr>
              <w:pStyle w:val="Texttabulky-sted"/>
            </w:pPr>
            <w:r w:rsidRPr="00DC2208">
              <w:t>0</w:t>
            </w:r>
          </w:p>
        </w:tc>
      </w:tr>
      <w:tr w:rsidR="0093409E" w:rsidRPr="00DC2208" w14:paraId="2A0FEEEA" w14:textId="77777777" w:rsidTr="005E6745">
        <w:trPr>
          <w:jc w:val="center"/>
        </w:trPr>
        <w:tc>
          <w:tcPr>
            <w:tcW w:w="4302" w:type="pct"/>
            <w:vAlign w:val="center"/>
          </w:tcPr>
          <w:p w14:paraId="22777766" w14:textId="77777777" w:rsidR="00570F1E" w:rsidRPr="00DC2208" w:rsidRDefault="00570F1E" w:rsidP="00570F1E">
            <w:pPr>
              <w:pStyle w:val="Texttabulky"/>
              <w:rPr>
                <w:szCs w:val="20"/>
              </w:rPr>
            </w:pPr>
            <w:r w:rsidRPr="00DC2208">
              <w:rPr>
                <w:szCs w:val="20"/>
              </w:rPr>
              <w:t>Doplňování interakčních prvků ÚSES, zejména biokoridorů podél vodotečí.</w:t>
            </w:r>
          </w:p>
        </w:tc>
        <w:tc>
          <w:tcPr>
            <w:tcW w:w="698" w:type="pct"/>
            <w:shd w:val="clear" w:color="auto" w:fill="auto"/>
            <w:vAlign w:val="center"/>
          </w:tcPr>
          <w:p w14:paraId="5C2C4996" w14:textId="69860F71" w:rsidR="00570F1E" w:rsidRPr="00DC2208" w:rsidRDefault="005E6745" w:rsidP="00570F1E">
            <w:pPr>
              <w:pStyle w:val="Texttabulky-sted"/>
            </w:pPr>
            <w:r w:rsidRPr="00DC2208">
              <w:t>0</w:t>
            </w:r>
          </w:p>
        </w:tc>
      </w:tr>
      <w:tr w:rsidR="0093409E" w:rsidRPr="00DC2208" w14:paraId="5D301CA8" w14:textId="77777777" w:rsidTr="00570F1E">
        <w:trPr>
          <w:jc w:val="center"/>
        </w:trPr>
        <w:tc>
          <w:tcPr>
            <w:tcW w:w="4302" w:type="pct"/>
            <w:vAlign w:val="center"/>
          </w:tcPr>
          <w:p w14:paraId="404D3E4E" w14:textId="77777777" w:rsidR="00570F1E" w:rsidRPr="00DC2208" w:rsidRDefault="00570F1E" w:rsidP="00570F1E">
            <w:pPr>
              <w:pStyle w:val="Texttabulky"/>
              <w:rPr>
                <w:szCs w:val="20"/>
              </w:rPr>
            </w:pPr>
            <w:r w:rsidRPr="00DC2208">
              <w:rPr>
                <w:szCs w:val="20"/>
              </w:rPr>
              <w:t>Podporování trendu zmenšování ploch orné půdy a jejich přeměnu v jiné kultury a zelené plochy (změnou na lesní porosty, trvalé travní porosty s rozptýlenou vegetací, vodní plochy), omezování trendu zmenšování orné půdy zástavbou.</w:t>
            </w:r>
          </w:p>
        </w:tc>
        <w:tc>
          <w:tcPr>
            <w:tcW w:w="698" w:type="pct"/>
            <w:vAlign w:val="center"/>
          </w:tcPr>
          <w:p w14:paraId="6E5C121F" w14:textId="77777777" w:rsidR="00570F1E" w:rsidRPr="00DC2208" w:rsidRDefault="00570F1E" w:rsidP="00570F1E">
            <w:pPr>
              <w:pStyle w:val="Texttabulky-sted"/>
            </w:pPr>
            <w:r w:rsidRPr="00DC2208">
              <w:t>0</w:t>
            </w:r>
          </w:p>
        </w:tc>
      </w:tr>
      <w:tr w:rsidR="0093409E" w:rsidRPr="00DC2208" w14:paraId="44757E08" w14:textId="77777777" w:rsidTr="005E6745">
        <w:trPr>
          <w:jc w:val="center"/>
        </w:trPr>
        <w:tc>
          <w:tcPr>
            <w:tcW w:w="4302" w:type="pct"/>
            <w:vAlign w:val="center"/>
          </w:tcPr>
          <w:p w14:paraId="19C83A5E" w14:textId="77777777" w:rsidR="00570F1E" w:rsidRPr="00DC2208" w:rsidRDefault="00570F1E" w:rsidP="00570F1E">
            <w:pPr>
              <w:pStyle w:val="Texttabulky"/>
              <w:rPr>
                <w:szCs w:val="20"/>
              </w:rPr>
            </w:pPr>
            <w:r w:rsidRPr="00DC2208">
              <w:rPr>
                <w:szCs w:val="20"/>
              </w:rPr>
              <w:t>Pro začlenění zamýšlených a nově realizovaných ploch zeleně ve městě se doporučuje požadovat po investorech staveb na nově navržené plochy zeleně již ve stádiu projektové přípravy zpracovat plán péče včetně vyčíslení finanční nákladovosti údržby vznikajících ploch a především předjednat budoucího správce a vlastníka zeleně.</w:t>
            </w:r>
          </w:p>
        </w:tc>
        <w:tc>
          <w:tcPr>
            <w:tcW w:w="698" w:type="pct"/>
            <w:shd w:val="clear" w:color="auto" w:fill="EAF1DD" w:themeFill="accent3" w:themeFillTint="33"/>
            <w:vAlign w:val="center"/>
          </w:tcPr>
          <w:p w14:paraId="3173D9C1" w14:textId="695DD973" w:rsidR="00570F1E" w:rsidRPr="00DC2208" w:rsidRDefault="005E6745" w:rsidP="00570F1E">
            <w:pPr>
              <w:pStyle w:val="Texttabulky-sted"/>
            </w:pPr>
            <w:r w:rsidRPr="00DC2208">
              <w:t>1</w:t>
            </w:r>
          </w:p>
        </w:tc>
      </w:tr>
      <w:tr w:rsidR="0093409E" w:rsidRPr="00DC2208" w14:paraId="3B92F419" w14:textId="77777777" w:rsidTr="00570F1E">
        <w:trPr>
          <w:jc w:val="center"/>
        </w:trPr>
        <w:tc>
          <w:tcPr>
            <w:tcW w:w="4302" w:type="pct"/>
            <w:vAlign w:val="center"/>
          </w:tcPr>
          <w:p w14:paraId="6A70C63B" w14:textId="77777777" w:rsidR="00570F1E" w:rsidRPr="00DC2208" w:rsidRDefault="00570F1E" w:rsidP="00570F1E">
            <w:pPr>
              <w:pStyle w:val="Texttabulky"/>
              <w:rPr>
                <w:szCs w:val="20"/>
              </w:rPr>
            </w:pPr>
            <w:r w:rsidRPr="00DC2208">
              <w:rPr>
                <w:szCs w:val="20"/>
              </w:rPr>
              <w:t>V novém UP hlavního města Prahy by se nadále mělo pokračovat ve vytipovávání a vymezování území pro nové rozvojové plochy s krajinnou a lesní zelení. Je nutné, aby krajinná a lesní zeleň celopražského významu (I. kategorie) v rozvojových plochách zůstala ve vlastnictví hlavního města Prahy</w:t>
            </w:r>
          </w:p>
        </w:tc>
        <w:tc>
          <w:tcPr>
            <w:tcW w:w="698" w:type="pct"/>
            <w:vAlign w:val="center"/>
          </w:tcPr>
          <w:p w14:paraId="0371B0A9" w14:textId="77777777" w:rsidR="00570F1E" w:rsidRPr="00DC2208" w:rsidRDefault="00570F1E" w:rsidP="00570F1E">
            <w:pPr>
              <w:pStyle w:val="Texttabulky-sted"/>
            </w:pPr>
            <w:r w:rsidRPr="00DC2208">
              <w:t>0</w:t>
            </w:r>
          </w:p>
        </w:tc>
      </w:tr>
      <w:tr w:rsidR="0093409E" w:rsidRPr="00DC2208" w14:paraId="44AFAE74" w14:textId="77777777" w:rsidTr="00570F1E">
        <w:trPr>
          <w:jc w:val="center"/>
        </w:trPr>
        <w:tc>
          <w:tcPr>
            <w:tcW w:w="4302" w:type="pct"/>
            <w:vAlign w:val="center"/>
          </w:tcPr>
          <w:p w14:paraId="0FAB3F79" w14:textId="6D741490" w:rsidR="00570F1E" w:rsidRPr="00DC2208" w:rsidRDefault="00570F1E" w:rsidP="00570F1E">
            <w:pPr>
              <w:pStyle w:val="Texttabulky"/>
              <w:rPr>
                <w:szCs w:val="20"/>
              </w:rPr>
            </w:pPr>
            <w:r w:rsidRPr="00DC2208">
              <w:rPr>
                <w:szCs w:val="20"/>
              </w:rPr>
              <w:t>Při přípravě nového ÚP se doporučuje, aby území vyčleněn</w:t>
            </w:r>
            <w:r w:rsidR="00754EE0">
              <w:rPr>
                <w:szCs w:val="20"/>
              </w:rPr>
              <w:t>á pro ÚSES byla zohledněna jako </w:t>
            </w:r>
            <w:r w:rsidRPr="00DC2208">
              <w:rPr>
                <w:szCs w:val="20"/>
              </w:rPr>
              <w:t>veřejně prospěšná opatření</w:t>
            </w:r>
          </w:p>
        </w:tc>
        <w:tc>
          <w:tcPr>
            <w:tcW w:w="698" w:type="pct"/>
            <w:shd w:val="clear" w:color="auto" w:fill="auto"/>
            <w:vAlign w:val="center"/>
          </w:tcPr>
          <w:p w14:paraId="37AEB703" w14:textId="77777777" w:rsidR="00570F1E" w:rsidRPr="00DC2208" w:rsidRDefault="00570F1E" w:rsidP="00570F1E">
            <w:pPr>
              <w:pStyle w:val="Texttabulky-sted"/>
            </w:pPr>
            <w:r w:rsidRPr="00DC2208">
              <w:t>0</w:t>
            </w:r>
          </w:p>
        </w:tc>
      </w:tr>
      <w:tr w:rsidR="0093409E" w:rsidRPr="00DC2208" w14:paraId="119D8E50" w14:textId="77777777" w:rsidTr="00570F1E">
        <w:trPr>
          <w:jc w:val="center"/>
        </w:trPr>
        <w:tc>
          <w:tcPr>
            <w:tcW w:w="4302" w:type="pct"/>
            <w:vAlign w:val="center"/>
          </w:tcPr>
          <w:p w14:paraId="22C4731B" w14:textId="77777777" w:rsidR="00570F1E" w:rsidRPr="00DC2208" w:rsidRDefault="00570F1E" w:rsidP="00570F1E">
            <w:pPr>
              <w:pStyle w:val="Texttabulky"/>
              <w:rPr>
                <w:szCs w:val="20"/>
              </w:rPr>
            </w:pPr>
            <w:r w:rsidRPr="00DC2208">
              <w:rPr>
                <w:szCs w:val="20"/>
              </w:rPr>
              <w:t>Do strategických plánů a územně plánovacích dokumentací je třeba zahrnout vytváření podmínek pro realizaci ÚSES formou zajištění nových pozemků.</w:t>
            </w:r>
          </w:p>
        </w:tc>
        <w:tc>
          <w:tcPr>
            <w:tcW w:w="698" w:type="pct"/>
            <w:shd w:val="clear" w:color="auto" w:fill="auto"/>
            <w:vAlign w:val="center"/>
          </w:tcPr>
          <w:p w14:paraId="658099EA" w14:textId="77777777" w:rsidR="00570F1E" w:rsidRPr="00DC2208" w:rsidRDefault="00570F1E" w:rsidP="00570F1E">
            <w:pPr>
              <w:pStyle w:val="Texttabulky-sted"/>
            </w:pPr>
            <w:r w:rsidRPr="00DC2208">
              <w:t>0</w:t>
            </w:r>
          </w:p>
        </w:tc>
      </w:tr>
      <w:tr w:rsidR="0093409E" w:rsidRPr="00DC2208" w14:paraId="4285B9F9" w14:textId="77777777" w:rsidTr="00570F1E">
        <w:trPr>
          <w:jc w:val="center"/>
        </w:trPr>
        <w:tc>
          <w:tcPr>
            <w:tcW w:w="4302" w:type="pct"/>
            <w:vAlign w:val="center"/>
          </w:tcPr>
          <w:p w14:paraId="6469408B" w14:textId="77777777" w:rsidR="00570F1E" w:rsidRPr="00DC2208" w:rsidRDefault="00570F1E" w:rsidP="00570F1E">
            <w:pPr>
              <w:pStyle w:val="Texttabulky"/>
              <w:rPr>
                <w:szCs w:val="20"/>
              </w:rPr>
            </w:pPr>
            <w:r w:rsidRPr="00DC2208">
              <w:rPr>
                <w:szCs w:val="20"/>
              </w:rPr>
              <w:t>V rámci projektových dokumentací je třeba upřesňovat hranice prvků ÚSES do úrovně plánu ÚSES dle konkrétních podmínek stanoviště</w:t>
            </w:r>
          </w:p>
        </w:tc>
        <w:tc>
          <w:tcPr>
            <w:tcW w:w="698" w:type="pct"/>
            <w:vAlign w:val="center"/>
          </w:tcPr>
          <w:p w14:paraId="34DDF827" w14:textId="77777777" w:rsidR="00570F1E" w:rsidRPr="00DC2208" w:rsidRDefault="00570F1E" w:rsidP="00570F1E">
            <w:pPr>
              <w:pStyle w:val="Texttabulky-sted"/>
            </w:pPr>
            <w:r w:rsidRPr="00DC2208">
              <w:t>0</w:t>
            </w:r>
          </w:p>
        </w:tc>
      </w:tr>
      <w:tr w:rsidR="00DC2208" w:rsidRPr="00DC2208" w14:paraId="7E76B23E" w14:textId="77777777" w:rsidTr="00DC2208">
        <w:trPr>
          <w:jc w:val="center"/>
        </w:trPr>
        <w:tc>
          <w:tcPr>
            <w:tcW w:w="4302" w:type="pct"/>
            <w:vAlign w:val="center"/>
          </w:tcPr>
          <w:p w14:paraId="1F3C5C14" w14:textId="77777777" w:rsidR="00570F1E" w:rsidRPr="00DC2208" w:rsidRDefault="00570F1E" w:rsidP="00570F1E">
            <w:pPr>
              <w:pStyle w:val="Texttabulky"/>
              <w:rPr>
                <w:szCs w:val="20"/>
              </w:rPr>
            </w:pPr>
            <w:r w:rsidRPr="00DC2208">
              <w:rPr>
                <w:szCs w:val="20"/>
              </w:rPr>
              <w:t>Nelze připustit zmenšování ploch prvků ÚSES pod rozsah vymezený v ÚP a pod prostorové parametry vyplývající z příslušné Metodiky. Zejména ve vnějším pásmu města je třeba iniciovat změny návrhu vymezení ÚSES ve prospěch rozšíření ploch pro realizaci ÚSES. Na těchto plochách lze vhodně využít institutu náhradních výsadeb dle zák. č. 114/1992 Sb., o ochraně přírody a krajiny. Pro zajištění funkčnosti ÚSES doporučujeme, aby byla v plném rozsahu respektována a realizována opatření, navržená v materiálu Prognóza, koncepce a strategie ochrany přírody a krajiny v Praze z 4/2000.</w:t>
            </w:r>
          </w:p>
        </w:tc>
        <w:tc>
          <w:tcPr>
            <w:tcW w:w="698" w:type="pct"/>
            <w:shd w:val="clear" w:color="auto" w:fill="8DB3E2" w:themeFill="text2" w:themeFillTint="66"/>
            <w:vAlign w:val="center"/>
          </w:tcPr>
          <w:p w14:paraId="69A51DD7" w14:textId="2FEFA72D" w:rsidR="00570F1E" w:rsidRPr="00DC2208" w:rsidRDefault="00DC2208" w:rsidP="00570F1E">
            <w:pPr>
              <w:pStyle w:val="Texttabulky-sted"/>
            </w:pPr>
            <w:r>
              <w:t>2</w:t>
            </w:r>
          </w:p>
        </w:tc>
      </w:tr>
    </w:tbl>
    <w:p w14:paraId="7D7182F3" w14:textId="77777777" w:rsidR="00570F1E" w:rsidRPr="00DC2208" w:rsidRDefault="00570F1E" w:rsidP="00570F1E">
      <w:pPr>
        <w:pStyle w:val="Texttabulky"/>
        <w:rPr>
          <w:szCs w:val="20"/>
        </w:rPr>
      </w:pPr>
    </w:p>
    <w:tbl>
      <w:tblPr>
        <w:tblW w:w="906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02"/>
        <w:gridCol w:w="1265"/>
      </w:tblGrid>
      <w:tr w:rsidR="0093409E" w:rsidRPr="00DC2208" w14:paraId="44F6B726" w14:textId="77777777" w:rsidTr="00570F1E">
        <w:trPr>
          <w:tblHeader/>
        </w:trPr>
        <w:tc>
          <w:tcPr>
            <w:tcW w:w="7802" w:type="dxa"/>
            <w:vAlign w:val="center"/>
          </w:tcPr>
          <w:p w14:paraId="06B9A143" w14:textId="77777777" w:rsidR="00570F1E" w:rsidRPr="00DC2208" w:rsidRDefault="00570F1E" w:rsidP="00570F1E">
            <w:pPr>
              <w:pStyle w:val="Zhlavtabulky2"/>
            </w:pPr>
            <w:r w:rsidRPr="00DC2208">
              <w:t>Zásady rozvoje pěší dopravy na území hl. m. Prahy (2010)</w:t>
            </w:r>
          </w:p>
        </w:tc>
        <w:tc>
          <w:tcPr>
            <w:tcW w:w="1265" w:type="dxa"/>
            <w:vAlign w:val="center"/>
          </w:tcPr>
          <w:p w14:paraId="1A6C39EB" w14:textId="77777777" w:rsidR="00570F1E" w:rsidRPr="00DC2208" w:rsidRDefault="00570F1E" w:rsidP="00570F1E">
            <w:pPr>
              <w:pStyle w:val="Zhlavtabulky2"/>
            </w:pPr>
            <w:r w:rsidRPr="00DC2208">
              <w:t>Hodnocení vzájemných vazeb</w:t>
            </w:r>
          </w:p>
        </w:tc>
      </w:tr>
      <w:tr w:rsidR="0093409E" w:rsidRPr="00DC2208" w14:paraId="497051E6" w14:textId="77777777" w:rsidTr="00570F1E">
        <w:tc>
          <w:tcPr>
            <w:tcW w:w="7802" w:type="dxa"/>
            <w:vAlign w:val="center"/>
          </w:tcPr>
          <w:p w14:paraId="47DD1149" w14:textId="77777777" w:rsidR="00570F1E" w:rsidRPr="00DC2208" w:rsidRDefault="00570F1E" w:rsidP="00570F1E">
            <w:pPr>
              <w:pStyle w:val="Texttabulky"/>
              <w:rPr>
                <w:szCs w:val="20"/>
              </w:rPr>
            </w:pPr>
            <w:r w:rsidRPr="00DC2208">
              <w:rPr>
                <w:szCs w:val="20"/>
              </w:rPr>
              <w:t>Zohledňovat potřeby chodců v koordinovaném územním a dopravním plánování</w:t>
            </w:r>
          </w:p>
        </w:tc>
        <w:tc>
          <w:tcPr>
            <w:tcW w:w="1265" w:type="dxa"/>
            <w:shd w:val="clear" w:color="auto" w:fill="FFFFFF" w:themeFill="background1"/>
            <w:vAlign w:val="center"/>
          </w:tcPr>
          <w:p w14:paraId="06ECE741" w14:textId="77777777" w:rsidR="00570F1E" w:rsidRPr="00DC2208" w:rsidRDefault="00570F1E" w:rsidP="00570F1E">
            <w:pPr>
              <w:pStyle w:val="Texttabulky-sted"/>
            </w:pPr>
            <w:r w:rsidRPr="00DC2208">
              <w:t>0</w:t>
            </w:r>
          </w:p>
        </w:tc>
      </w:tr>
      <w:tr w:rsidR="0093409E" w:rsidRPr="00DC2208" w14:paraId="47BB648C" w14:textId="77777777" w:rsidTr="00570F1E">
        <w:tc>
          <w:tcPr>
            <w:tcW w:w="7802" w:type="dxa"/>
            <w:vAlign w:val="center"/>
          </w:tcPr>
          <w:p w14:paraId="7502C19D" w14:textId="77777777" w:rsidR="00570F1E" w:rsidRPr="00DC2208" w:rsidRDefault="00570F1E" w:rsidP="00570F1E">
            <w:pPr>
              <w:pStyle w:val="Texttabulky"/>
              <w:rPr>
                <w:szCs w:val="20"/>
              </w:rPr>
            </w:pPr>
            <w:r w:rsidRPr="00DC2208">
              <w:rPr>
                <w:szCs w:val="20"/>
              </w:rPr>
              <w:t>Zvyšovat atraktivitu pěších tras</w:t>
            </w:r>
          </w:p>
        </w:tc>
        <w:tc>
          <w:tcPr>
            <w:tcW w:w="1265" w:type="dxa"/>
            <w:shd w:val="clear" w:color="auto" w:fill="FFFFFF" w:themeFill="background1"/>
            <w:vAlign w:val="center"/>
          </w:tcPr>
          <w:p w14:paraId="05CA94CE" w14:textId="77777777" w:rsidR="00570F1E" w:rsidRPr="00DC2208" w:rsidRDefault="00570F1E" w:rsidP="00570F1E">
            <w:pPr>
              <w:pStyle w:val="Texttabulky-sted"/>
            </w:pPr>
            <w:r w:rsidRPr="00DC2208">
              <w:t>0</w:t>
            </w:r>
          </w:p>
        </w:tc>
      </w:tr>
      <w:tr w:rsidR="0093409E" w:rsidRPr="00DC2208" w14:paraId="6ED7F1C3" w14:textId="77777777" w:rsidTr="00570F1E">
        <w:tc>
          <w:tcPr>
            <w:tcW w:w="7802" w:type="dxa"/>
            <w:vAlign w:val="center"/>
          </w:tcPr>
          <w:p w14:paraId="7B0D3429" w14:textId="77777777" w:rsidR="00570F1E" w:rsidRPr="00DC2208" w:rsidRDefault="00570F1E" w:rsidP="00570F1E">
            <w:pPr>
              <w:pStyle w:val="Texttabulky"/>
              <w:rPr>
                <w:szCs w:val="20"/>
              </w:rPr>
            </w:pPr>
            <w:r w:rsidRPr="00DC2208">
              <w:rPr>
                <w:szCs w:val="20"/>
              </w:rPr>
              <w:t>Revitalizovat souvisle zastavěné území města, zejména jeho centrum</w:t>
            </w:r>
          </w:p>
        </w:tc>
        <w:tc>
          <w:tcPr>
            <w:tcW w:w="1265" w:type="dxa"/>
            <w:vAlign w:val="center"/>
          </w:tcPr>
          <w:p w14:paraId="4496F8EA" w14:textId="77777777" w:rsidR="00570F1E" w:rsidRPr="00DC2208" w:rsidRDefault="00570F1E" w:rsidP="00570F1E">
            <w:pPr>
              <w:pStyle w:val="Texttabulky-sted"/>
            </w:pPr>
            <w:r w:rsidRPr="00DC2208">
              <w:t>0</w:t>
            </w:r>
          </w:p>
        </w:tc>
      </w:tr>
    </w:tbl>
    <w:p w14:paraId="6D62ADFD" w14:textId="77777777" w:rsidR="00570F1E" w:rsidRPr="00DC2208" w:rsidRDefault="00570F1E" w:rsidP="00570F1E">
      <w:pPr>
        <w:pStyle w:val="Texttabulky"/>
        <w:rPr>
          <w:szCs w:val="20"/>
        </w:rPr>
      </w:pP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92"/>
        <w:gridCol w:w="1275"/>
      </w:tblGrid>
      <w:tr w:rsidR="00DC2208" w:rsidRPr="00DC2208" w14:paraId="1FBA4766" w14:textId="77777777" w:rsidTr="00DC2208">
        <w:trPr>
          <w:tblHeader/>
          <w:jc w:val="center"/>
        </w:trPr>
        <w:tc>
          <w:tcPr>
            <w:tcW w:w="7792" w:type="dxa"/>
            <w:tcBorders>
              <w:bottom w:val="single" w:sz="4" w:space="0" w:color="auto"/>
            </w:tcBorders>
            <w:vAlign w:val="center"/>
          </w:tcPr>
          <w:p w14:paraId="5788236C" w14:textId="3EEC7C4E" w:rsidR="00570F1E" w:rsidRPr="00DC2208" w:rsidRDefault="00570F1E" w:rsidP="003B11A8">
            <w:pPr>
              <w:pStyle w:val="Zhlavtabulky2"/>
            </w:pPr>
            <w:r w:rsidRPr="00DC2208">
              <w:t>Program zlepšování kvality ovzduší aglomerace Praha – CZ01 (20</w:t>
            </w:r>
            <w:r w:rsidR="003B11A8" w:rsidRPr="00DC2208">
              <w:t>21</w:t>
            </w:r>
            <w:r w:rsidRPr="00DC2208">
              <w:t>)</w:t>
            </w:r>
          </w:p>
        </w:tc>
        <w:tc>
          <w:tcPr>
            <w:tcW w:w="1275" w:type="dxa"/>
            <w:tcBorders>
              <w:bottom w:val="single" w:sz="4" w:space="0" w:color="auto"/>
            </w:tcBorders>
            <w:vAlign w:val="center"/>
          </w:tcPr>
          <w:p w14:paraId="1CC3D475" w14:textId="77777777" w:rsidR="00570F1E" w:rsidRPr="00DC2208" w:rsidRDefault="00570F1E" w:rsidP="00570F1E">
            <w:pPr>
              <w:pStyle w:val="Zhlavtabulky2"/>
            </w:pPr>
            <w:r w:rsidRPr="00DC2208">
              <w:t>Hodnocení vzájemných vazeb</w:t>
            </w:r>
          </w:p>
        </w:tc>
      </w:tr>
      <w:tr w:rsidR="00DC2208" w:rsidRPr="00DC2208" w14:paraId="3D309794" w14:textId="77777777" w:rsidTr="00570F1E">
        <w:trPr>
          <w:jc w:val="center"/>
        </w:trPr>
        <w:tc>
          <w:tcPr>
            <w:tcW w:w="7792" w:type="dxa"/>
            <w:tcBorders>
              <w:bottom w:val="single" w:sz="4" w:space="0" w:color="auto"/>
            </w:tcBorders>
            <w:vAlign w:val="center"/>
          </w:tcPr>
          <w:p w14:paraId="4851E50D" w14:textId="67C0981E" w:rsidR="00570F1E" w:rsidRPr="00DC2208" w:rsidRDefault="00DC2208" w:rsidP="007247D3">
            <w:pPr>
              <w:pStyle w:val="Texttabulky"/>
              <w:numPr>
                <w:ilvl w:val="0"/>
                <w:numId w:val="50"/>
              </w:numPr>
              <w:rPr>
                <w:szCs w:val="20"/>
              </w:rPr>
            </w:pPr>
            <w:r w:rsidRPr="00DC2208">
              <w:rPr>
                <w:szCs w:val="20"/>
              </w:rPr>
              <w:t>Dokončení Pražského okruhu</w:t>
            </w:r>
          </w:p>
        </w:tc>
        <w:tc>
          <w:tcPr>
            <w:tcW w:w="1275" w:type="dxa"/>
            <w:tcBorders>
              <w:bottom w:val="single" w:sz="4" w:space="0" w:color="auto"/>
            </w:tcBorders>
            <w:vAlign w:val="center"/>
          </w:tcPr>
          <w:p w14:paraId="08CD0B21" w14:textId="77777777" w:rsidR="00570F1E" w:rsidRPr="00DC2208" w:rsidRDefault="00570F1E" w:rsidP="00570F1E">
            <w:pPr>
              <w:pStyle w:val="Texttabulky-sted"/>
            </w:pPr>
            <w:r w:rsidRPr="00DC2208">
              <w:t>0</w:t>
            </w:r>
          </w:p>
        </w:tc>
      </w:tr>
      <w:tr w:rsidR="00DC2208" w:rsidRPr="00DC2208" w14:paraId="736C870C" w14:textId="77777777" w:rsidTr="00DC2208">
        <w:trPr>
          <w:trHeight w:val="336"/>
          <w:jc w:val="center"/>
        </w:trPr>
        <w:tc>
          <w:tcPr>
            <w:tcW w:w="7792" w:type="dxa"/>
            <w:tcBorders>
              <w:bottom w:val="single" w:sz="4" w:space="0" w:color="auto"/>
            </w:tcBorders>
            <w:vAlign w:val="center"/>
          </w:tcPr>
          <w:p w14:paraId="0C33D126" w14:textId="09C30C7A" w:rsidR="00570F1E" w:rsidRPr="00DC2208" w:rsidRDefault="00DC2208" w:rsidP="007247D3">
            <w:pPr>
              <w:pStyle w:val="Texttabulky"/>
              <w:numPr>
                <w:ilvl w:val="0"/>
                <w:numId w:val="50"/>
              </w:numPr>
              <w:rPr>
                <w:szCs w:val="20"/>
              </w:rPr>
            </w:pPr>
            <w:r w:rsidRPr="00DC2208">
              <w:rPr>
                <w:szCs w:val="20"/>
              </w:rPr>
              <w:t>Účinná kontrola plnění požadavků kladených na provozovatele spalovacích zdrojů zákonem o ochraně ovzduší</w:t>
            </w:r>
          </w:p>
        </w:tc>
        <w:tc>
          <w:tcPr>
            <w:tcW w:w="1275" w:type="dxa"/>
            <w:tcBorders>
              <w:bottom w:val="single" w:sz="4" w:space="0" w:color="auto"/>
            </w:tcBorders>
            <w:vAlign w:val="center"/>
          </w:tcPr>
          <w:p w14:paraId="3AEB641D" w14:textId="692BAF1B" w:rsidR="00570F1E" w:rsidRPr="00DC2208" w:rsidRDefault="00DC2208" w:rsidP="00570F1E">
            <w:pPr>
              <w:pStyle w:val="Texttabulky-sted"/>
            </w:pPr>
            <w:r>
              <w:t>0</w:t>
            </w:r>
          </w:p>
        </w:tc>
      </w:tr>
      <w:tr w:rsidR="00DC2208" w:rsidRPr="00DC2208" w14:paraId="48D5C061" w14:textId="77777777" w:rsidTr="00DC2208">
        <w:trPr>
          <w:trHeight w:val="456"/>
          <w:jc w:val="center"/>
        </w:trPr>
        <w:tc>
          <w:tcPr>
            <w:tcW w:w="7792" w:type="dxa"/>
            <w:tcBorders>
              <w:top w:val="single" w:sz="4" w:space="0" w:color="auto"/>
              <w:bottom w:val="single" w:sz="4" w:space="0" w:color="auto"/>
            </w:tcBorders>
            <w:vAlign w:val="center"/>
          </w:tcPr>
          <w:p w14:paraId="2BEC9F49" w14:textId="0903E0F0" w:rsidR="00570F1E" w:rsidRPr="00DC2208" w:rsidRDefault="00DC2208" w:rsidP="007247D3">
            <w:pPr>
              <w:pStyle w:val="Texttabulky"/>
              <w:numPr>
                <w:ilvl w:val="0"/>
                <w:numId w:val="50"/>
              </w:numPr>
              <w:tabs>
                <w:tab w:val="left" w:pos="851"/>
              </w:tabs>
              <w:rPr>
                <w:szCs w:val="20"/>
              </w:rPr>
            </w:pPr>
            <w:r w:rsidRPr="00DC2208">
              <w:rPr>
                <w:szCs w:val="20"/>
              </w:rPr>
              <w:t xml:space="preserve">Zvýšení povědomí provozovatelů o vlivu spalování pevných paliv na kvalitu ovzduší, </w:t>
            </w:r>
            <w:r w:rsidR="009E48FD" w:rsidRPr="00DC2208">
              <w:rPr>
                <w:szCs w:val="20"/>
              </w:rPr>
              <w:t>významu</w:t>
            </w:r>
            <w:r w:rsidRPr="00DC2208">
              <w:rPr>
                <w:szCs w:val="20"/>
              </w:rPr>
              <w:t xml:space="preserve"> správné údržby a obsluhy zdrojů a vol</w:t>
            </w:r>
            <w:r w:rsidR="009E48FD">
              <w:rPr>
                <w:szCs w:val="20"/>
              </w:rPr>
              <w:t>b</w:t>
            </w:r>
            <w:r w:rsidRPr="00DC2208">
              <w:rPr>
                <w:szCs w:val="20"/>
              </w:rPr>
              <w:t>y spalovaného paliva</w:t>
            </w:r>
          </w:p>
        </w:tc>
        <w:tc>
          <w:tcPr>
            <w:tcW w:w="1275" w:type="dxa"/>
            <w:tcBorders>
              <w:top w:val="single" w:sz="4" w:space="0" w:color="auto"/>
              <w:bottom w:val="single" w:sz="4" w:space="0" w:color="auto"/>
            </w:tcBorders>
            <w:vAlign w:val="center"/>
          </w:tcPr>
          <w:p w14:paraId="2FA7863E" w14:textId="77777777" w:rsidR="00570F1E" w:rsidRPr="00DC2208" w:rsidRDefault="00570F1E" w:rsidP="00570F1E">
            <w:pPr>
              <w:pStyle w:val="Texttabulky-sted"/>
            </w:pPr>
            <w:r w:rsidRPr="00DC2208">
              <w:t>0</w:t>
            </w:r>
          </w:p>
        </w:tc>
      </w:tr>
    </w:tbl>
    <w:p w14:paraId="19DE8F11" w14:textId="77777777" w:rsidR="00570F1E" w:rsidRPr="00DC2208" w:rsidRDefault="00570F1E" w:rsidP="00570F1E">
      <w:pPr>
        <w:pStyle w:val="Texttabulky"/>
        <w:rPr>
          <w:szCs w:val="20"/>
        </w:rPr>
      </w:pP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92"/>
        <w:gridCol w:w="1275"/>
      </w:tblGrid>
      <w:tr w:rsidR="0093409E" w:rsidRPr="00DC2208" w14:paraId="378C69A3" w14:textId="77777777" w:rsidTr="00570F1E">
        <w:trPr>
          <w:tblHeader/>
          <w:jc w:val="center"/>
        </w:trPr>
        <w:tc>
          <w:tcPr>
            <w:tcW w:w="7792" w:type="dxa"/>
            <w:vAlign w:val="center"/>
          </w:tcPr>
          <w:p w14:paraId="067FDE22" w14:textId="77777777" w:rsidR="00570F1E" w:rsidRPr="00DC2208" w:rsidRDefault="00570F1E" w:rsidP="00570F1E">
            <w:pPr>
              <w:pStyle w:val="Zhlavtabulky2"/>
            </w:pPr>
            <w:r w:rsidRPr="00DC2208">
              <w:t>Plán dílčího povodí Dolní Vltavy (2016)</w:t>
            </w:r>
          </w:p>
        </w:tc>
        <w:tc>
          <w:tcPr>
            <w:tcW w:w="1275" w:type="dxa"/>
            <w:vAlign w:val="center"/>
          </w:tcPr>
          <w:p w14:paraId="72796E61" w14:textId="77777777" w:rsidR="00570F1E" w:rsidRPr="00DC2208" w:rsidRDefault="00570F1E" w:rsidP="00570F1E">
            <w:pPr>
              <w:pStyle w:val="Zhlavtabulky2"/>
            </w:pPr>
            <w:r w:rsidRPr="00DC2208">
              <w:t>Hodnocení vzájemných vazeb</w:t>
            </w:r>
          </w:p>
        </w:tc>
      </w:tr>
      <w:tr w:rsidR="0093409E" w:rsidRPr="00DC2208" w14:paraId="371A0093" w14:textId="77777777" w:rsidTr="005E6745">
        <w:trPr>
          <w:jc w:val="center"/>
        </w:trPr>
        <w:tc>
          <w:tcPr>
            <w:tcW w:w="7792" w:type="dxa"/>
            <w:vAlign w:val="center"/>
          </w:tcPr>
          <w:p w14:paraId="20BD695C" w14:textId="77777777" w:rsidR="00570F1E" w:rsidRPr="00DC2208" w:rsidRDefault="00570F1E" w:rsidP="00570F1E">
            <w:pPr>
              <w:pStyle w:val="Texttabulky"/>
            </w:pPr>
            <w:r w:rsidRPr="00DC2208">
              <w:t>Opatření pro zlepšování vodních poměrů a pro ochranu ekologické stability krajiny</w:t>
            </w:r>
          </w:p>
          <w:p w14:paraId="1D7FAB6A" w14:textId="77777777" w:rsidR="00570F1E" w:rsidRPr="00DC2208" w:rsidRDefault="00570F1E" w:rsidP="007247D3">
            <w:pPr>
              <w:pStyle w:val="Texttabulky"/>
              <w:numPr>
                <w:ilvl w:val="0"/>
                <w:numId w:val="26"/>
              </w:numPr>
              <w:tabs>
                <w:tab w:val="left" w:pos="851"/>
              </w:tabs>
              <w:rPr>
                <w:szCs w:val="20"/>
              </w:rPr>
            </w:pPr>
            <w:r w:rsidRPr="00DC2208">
              <w:t>opatření sloužící ke zpřístupnění pozemků, protierozní opatření, vodohospodářská opatření, opatření k ochraně a tvorbě životního prostředí, místní územní systémy ekologické stability</w:t>
            </w:r>
          </w:p>
        </w:tc>
        <w:tc>
          <w:tcPr>
            <w:tcW w:w="1275" w:type="dxa"/>
            <w:shd w:val="clear" w:color="auto" w:fill="auto"/>
            <w:vAlign w:val="center"/>
          </w:tcPr>
          <w:p w14:paraId="45DFD5CD" w14:textId="2D160906" w:rsidR="00570F1E" w:rsidRPr="00DC2208" w:rsidRDefault="005E6745" w:rsidP="00570F1E">
            <w:pPr>
              <w:pStyle w:val="Texttabulky-sted"/>
            </w:pPr>
            <w:r w:rsidRPr="00DC2208">
              <w:t>0</w:t>
            </w:r>
          </w:p>
        </w:tc>
      </w:tr>
      <w:tr w:rsidR="0093409E" w:rsidRPr="0093409E" w14:paraId="34A3CB11" w14:textId="77777777" w:rsidTr="00570F1E">
        <w:trPr>
          <w:jc w:val="center"/>
        </w:trPr>
        <w:tc>
          <w:tcPr>
            <w:tcW w:w="7792" w:type="dxa"/>
            <w:tcBorders>
              <w:bottom w:val="single" w:sz="4" w:space="0" w:color="auto"/>
            </w:tcBorders>
            <w:vAlign w:val="center"/>
          </w:tcPr>
          <w:p w14:paraId="7B94DED7" w14:textId="77777777" w:rsidR="00570F1E" w:rsidRPr="00DC2208" w:rsidRDefault="00570F1E" w:rsidP="00570F1E">
            <w:pPr>
              <w:pStyle w:val="Texttabulky"/>
              <w:keepNext/>
            </w:pPr>
            <w:r w:rsidRPr="00DC2208">
              <w:t>Opatření ke snížení nepříznivých účinků povodní v oblastech s významným povodňovým rizikem</w:t>
            </w:r>
          </w:p>
          <w:p w14:paraId="1935DD56" w14:textId="77777777" w:rsidR="00570F1E" w:rsidRPr="00DC2208" w:rsidRDefault="00570F1E" w:rsidP="007247D3">
            <w:pPr>
              <w:pStyle w:val="Texttabulky"/>
              <w:keepNext/>
              <w:numPr>
                <w:ilvl w:val="0"/>
                <w:numId w:val="26"/>
              </w:numPr>
              <w:tabs>
                <w:tab w:val="left" w:pos="851"/>
              </w:tabs>
            </w:pPr>
            <w:r w:rsidRPr="00DC2208">
              <w:t>Prevence rizik - opatření pro zamezení umístění nových či rozšíření stávajících zranitelných staveb a aktivit v ohroženém území, jako je např. územní plánování a regulace výstavby.</w:t>
            </w:r>
          </w:p>
        </w:tc>
        <w:tc>
          <w:tcPr>
            <w:tcW w:w="1275" w:type="dxa"/>
            <w:tcBorders>
              <w:bottom w:val="single" w:sz="4" w:space="0" w:color="auto"/>
            </w:tcBorders>
            <w:vAlign w:val="center"/>
          </w:tcPr>
          <w:p w14:paraId="4278F034" w14:textId="77777777" w:rsidR="00570F1E" w:rsidRPr="00DC2208" w:rsidRDefault="00570F1E" w:rsidP="00570F1E">
            <w:pPr>
              <w:pStyle w:val="Texttabulky-sted"/>
              <w:keepNext/>
            </w:pPr>
            <w:r w:rsidRPr="00DC2208">
              <w:t>0</w:t>
            </w:r>
          </w:p>
        </w:tc>
      </w:tr>
      <w:tr w:rsidR="0093409E" w:rsidRPr="0093409E" w14:paraId="4C3F1118" w14:textId="77777777" w:rsidTr="00570F1E">
        <w:trPr>
          <w:trHeight w:val="336"/>
          <w:jc w:val="center"/>
        </w:trPr>
        <w:tc>
          <w:tcPr>
            <w:tcW w:w="7792" w:type="dxa"/>
            <w:tcBorders>
              <w:bottom w:val="nil"/>
            </w:tcBorders>
            <w:vAlign w:val="center"/>
          </w:tcPr>
          <w:p w14:paraId="0AB20C4B" w14:textId="77777777" w:rsidR="00570F1E" w:rsidRPr="00DC2208" w:rsidRDefault="00570F1E" w:rsidP="00570F1E">
            <w:pPr>
              <w:pStyle w:val="Texttabulky"/>
              <w:rPr>
                <w:szCs w:val="20"/>
              </w:rPr>
            </w:pPr>
            <w:r w:rsidRPr="00DC2208">
              <w:t>Opatření ke snížení nepříznivých účinků sucha</w:t>
            </w:r>
          </w:p>
        </w:tc>
        <w:tc>
          <w:tcPr>
            <w:tcW w:w="1275" w:type="dxa"/>
            <w:tcBorders>
              <w:bottom w:val="nil"/>
            </w:tcBorders>
            <w:vAlign w:val="center"/>
          </w:tcPr>
          <w:p w14:paraId="6B8E46CD" w14:textId="77777777" w:rsidR="00570F1E" w:rsidRPr="00DC2208" w:rsidRDefault="00570F1E" w:rsidP="00570F1E">
            <w:pPr>
              <w:pStyle w:val="Texttabulky-sted"/>
            </w:pPr>
          </w:p>
        </w:tc>
      </w:tr>
      <w:tr w:rsidR="0093409E" w:rsidRPr="0093409E" w14:paraId="5EA35479" w14:textId="77777777" w:rsidTr="00570F1E">
        <w:trPr>
          <w:trHeight w:val="336"/>
          <w:jc w:val="center"/>
        </w:trPr>
        <w:tc>
          <w:tcPr>
            <w:tcW w:w="7792" w:type="dxa"/>
            <w:tcBorders>
              <w:top w:val="nil"/>
              <w:bottom w:val="dashed" w:sz="4" w:space="0" w:color="auto"/>
            </w:tcBorders>
            <w:vAlign w:val="center"/>
          </w:tcPr>
          <w:p w14:paraId="2A7FB1D8" w14:textId="77777777" w:rsidR="00570F1E" w:rsidRPr="00DC2208" w:rsidRDefault="00570F1E" w:rsidP="007247D3">
            <w:pPr>
              <w:pStyle w:val="Texttabulky"/>
              <w:numPr>
                <w:ilvl w:val="0"/>
                <w:numId w:val="27"/>
              </w:numPr>
              <w:tabs>
                <w:tab w:val="left" w:pos="851"/>
              </w:tabs>
            </w:pPr>
            <w:r w:rsidRPr="00DC2208">
              <w:t>zvětšovat retenční (akumulační) schopnost krajiny,</w:t>
            </w:r>
          </w:p>
        </w:tc>
        <w:tc>
          <w:tcPr>
            <w:tcW w:w="1275" w:type="dxa"/>
            <w:tcBorders>
              <w:top w:val="nil"/>
              <w:bottom w:val="dashed" w:sz="4" w:space="0" w:color="auto"/>
            </w:tcBorders>
            <w:shd w:val="clear" w:color="auto" w:fill="EAF1DD" w:themeFill="accent3" w:themeFillTint="33"/>
            <w:vAlign w:val="center"/>
          </w:tcPr>
          <w:p w14:paraId="7FD66310" w14:textId="77777777" w:rsidR="00570F1E" w:rsidRPr="00DC2208" w:rsidRDefault="00570F1E" w:rsidP="00570F1E">
            <w:pPr>
              <w:pStyle w:val="Texttabulky-sted"/>
            </w:pPr>
            <w:r w:rsidRPr="00DC2208">
              <w:t>1</w:t>
            </w:r>
          </w:p>
        </w:tc>
      </w:tr>
      <w:tr w:rsidR="0093409E" w:rsidRPr="0093409E" w14:paraId="209FDF75" w14:textId="77777777" w:rsidTr="005E6745">
        <w:trPr>
          <w:trHeight w:val="379"/>
          <w:jc w:val="center"/>
        </w:trPr>
        <w:tc>
          <w:tcPr>
            <w:tcW w:w="7792" w:type="dxa"/>
            <w:tcBorders>
              <w:top w:val="dashed" w:sz="4" w:space="0" w:color="auto"/>
              <w:bottom w:val="dashed" w:sz="4" w:space="0" w:color="auto"/>
            </w:tcBorders>
            <w:vAlign w:val="center"/>
          </w:tcPr>
          <w:p w14:paraId="3AEC82F2" w14:textId="77777777" w:rsidR="00570F1E" w:rsidRPr="00DC2208" w:rsidRDefault="00570F1E" w:rsidP="007247D3">
            <w:pPr>
              <w:pStyle w:val="Texttabulky"/>
              <w:numPr>
                <w:ilvl w:val="0"/>
                <w:numId w:val="27"/>
              </w:numPr>
              <w:tabs>
                <w:tab w:val="left" w:pos="851"/>
              </w:tabs>
            </w:pPr>
            <w:r w:rsidRPr="00DC2208">
              <w:t>snižovat erozi z plošného odtoku vody,</w:t>
            </w:r>
          </w:p>
        </w:tc>
        <w:tc>
          <w:tcPr>
            <w:tcW w:w="1275" w:type="dxa"/>
            <w:tcBorders>
              <w:top w:val="dashed" w:sz="4" w:space="0" w:color="auto"/>
              <w:bottom w:val="dashed" w:sz="4" w:space="0" w:color="auto"/>
            </w:tcBorders>
            <w:shd w:val="clear" w:color="auto" w:fill="auto"/>
            <w:vAlign w:val="center"/>
          </w:tcPr>
          <w:p w14:paraId="1E68415A" w14:textId="5AFD084E" w:rsidR="00570F1E" w:rsidRPr="00DC2208" w:rsidRDefault="005E6745" w:rsidP="00570F1E">
            <w:pPr>
              <w:pStyle w:val="Texttabulky-sted"/>
            </w:pPr>
            <w:r w:rsidRPr="00DC2208">
              <w:t>0</w:t>
            </w:r>
          </w:p>
        </w:tc>
      </w:tr>
      <w:tr w:rsidR="0093409E" w:rsidRPr="0093409E" w14:paraId="21970EF0" w14:textId="77777777" w:rsidTr="00DC2208">
        <w:trPr>
          <w:trHeight w:val="318"/>
          <w:jc w:val="center"/>
        </w:trPr>
        <w:tc>
          <w:tcPr>
            <w:tcW w:w="7792" w:type="dxa"/>
            <w:tcBorders>
              <w:top w:val="dashed" w:sz="4" w:space="0" w:color="auto"/>
              <w:bottom w:val="dashed" w:sz="4" w:space="0" w:color="auto"/>
            </w:tcBorders>
            <w:shd w:val="clear" w:color="auto" w:fill="FFFFFF" w:themeFill="background1"/>
            <w:vAlign w:val="center"/>
          </w:tcPr>
          <w:p w14:paraId="304C431A" w14:textId="77777777" w:rsidR="00570F1E" w:rsidRPr="00DC2208" w:rsidRDefault="00570F1E" w:rsidP="007247D3">
            <w:pPr>
              <w:pStyle w:val="Texttabulky"/>
              <w:numPr>
                <w:ilvl w:val="0"/>
                <w:numId w:val="27"/>
              </w:numPr>
              <w:tabs>
                <w:tab w:val="left" w:pos="851"/>
              </w:tabs>
            </w:pPr>
            <w:r w:rsidRPr="00DC2208">
              <w:t>snižovat množství srážkových vod odváděných kanalizací a vytvořit podmínky pro je jich přímé vsakování do půdního prostředí v co možná největší míře</w:t>
            </w:r>
          </w:p>
        </w:tc>
        <w:tc>
          <w:tcPr>
            <w:tcW w:w="1275" w:type="dxa"/>
            <w:tcBorders>
              <w:top w:val="dashed" w:sz="4" w:space="0" w:color="auto"/>
              <w:bottom w:val="dashed" w:sz="4" w:space="0" w:color="auto"/>
            </w:tcBorders>
            <w:shd w:val="clear" w:color="auto" w:fill="EAF1DD" w:themeFill="accent3" w:themeFillTint="33"/>
            <w:vAlign w:val="center"/>
          </w:tcPr>
          <w:p w14:paraId="78B70DBD" w14:textId="584D3863" w:rsidR="00570F1E" w:rsidRPr="00DC2208" w:rsidRDefault="00DC2208" w:rsidP="00570F1E">
            <w:pPr>
              <w:pStyle w:val="Texttabulky-sted"/>
            </w:pPr>
            <w:r w:rsidRPr="00DC2208">
              <w:t>1</w:t>
            </w:r>
          </w:p>
        </w:tc>
      </w:tr>
      <w:tr w:rsidR="0093409E" w:rsidRPr="0093409E" w14:paraId="29C4F73B" w14:textId="77777777" w:rsidTr="00DC2208">
        <w:trPr>
          <w:trHeight w:val="318"/>
          <w:jc w:val="center"/>
        </w:trPr>
        <w:tc>
          <w:tcPr>
            <w:tcW w:w="7792" w:type="dxa"/>
            <w:tcBorders>
              <w:top w:val="dashed" w:sz="4" w:space="0" w:color="auto"/>
              <w:bottom w:val="dashed" w:sz="4" w:space="0" w:color="auto"/>
            </w:tcBorders>
            <w:shd w:val="clear" w:color="auto" w:fill="FFFFFF" w:themeFill="background1"/>
            <w:vAlign w:val="center"/>
          </w:tcPr>
          <w:p w14:paraId="3B24C9A8" w14:textId="77777777" w:rsidR="00570F1E" w:rsidRPr="00DC2208" w:rsidRDefault="00570F1E" w:rsidP="007247D3">
            <w:pPr>
              <w:pStyle w:val="Texttabulky"/>
              <w:numPr>
                <w:ilvl w:val="0"/>
                <w:numId w:val="27"/>
              </w:numPr>
              <w:tabs>
                <w:tab w:val="left" w:pos="851"/>
              </w:tabs>
            </w:pPr>
            <w:r w:rsidRPr="00DC2208">
              <w:t>racionalizovat hospodaření s vodou včetně snižování ztrát ve vodovodních sítích,</w:t>
            </w:r>
          </w:p>
        </w:tc>
        <w:tc>
          <w:tcPr>
            <w:tcW w:w="1275" w:type="dxa"/>
            <w:tcBorders>
              <w:top w:val="dashed" w:sz="4" w:space="0" w:color="auto"/>
              <w:bottom w:val="dashed" w:sz="4" w:space="0" w:color="auto"/>
            </w:tcBorders>
            <w:vAlign w:val="center"/>
          </w:tcPr>
          <w:p w14:paraId="0D58FBEA" w14:textId="77777777" w:rsidR="00570F1E" w:rsidRPr="00DC2208" w:rsidRDefault="00570F1E" w:rsidP="00570F1E">
            <w:pPr>
              <w:pStyle w:val="Texttabulky-sted"/>
            </w:pPr>
            <w:r w:rsidRPr="00DC2208">
              <w:t>0</w:t>
            </w:r>
          </w:p>
        </w:tc>
      </w:tr>
      <w:tr w:rsidR="0093409E" w:rsidRPr="0093409E" w14:paraId="295A8729" w14:textId="77777777" w:rsidTr="00DC2208">
        <w:trPr>
          <w:trHeight w:val="467"/>
          <w:jc w:val="center"/>
        </w:trPr>
        <w:tc>
          <w:tcPr>
            <w:tcW w:w="7792" w:type="dxa"/>
            <w:tcBorders>
              <w:top w:val="dashed" w:sz="4" w:space="0" w:color="auto"/>
            </w:tcBorders>
            <w:shd w:val="clear" w:color="auto" w:fill="FFFFFF" w:themeFill="background1"/>
            <w:vAlign w:val="center"/>
          </w:tcPr>
          <w:p w14:paraId="044D6742" w14:textId="77777777" w:rsidR="00570F1E" w:rsidRPr="00DC2208" w:rsidRDefault="00570F1E" w:rsidP="007247D3">
            <w:pPr>
              <w:pStyle w:val="Texttabulky"/>
              <w:numPr>
                <w:ilvl w:val="0"/>
                <w:numId w:val="27"/>
              </w:numPr>
              <w:tabs>
                <w:tab w:val="left" w:pos="851"/>
              </w:tabs>
            </w:pPr>
            <w:r w:rsidRPr="00DC2208">
              <w:t>územně chránit vybrané hydrologicky a morfologicky vhodné lokality pro umělou akumulaci povrchových vod.</w:t>
            </w:r>
          </w:p>
        </w:tc>
        <w:tc>
          <w:tcPr>
            <w:tcW w:w="1275" w:type="dxa"/>
            <w:tcBorders>
              <w:top w:val="dashed" w:sz="4" w:space="0" w:color="auto"/>
            </w:tcBorders>
            <w:vAlign w:val="center"/>
          </w:tcPr>
          <w:p w14:paraId="287EF3C5" w14:textId="77777777" w:rsidR="00570F1E" w:rsidRPr="00DC2208" w:rsidRDefault="00570F1E" w:rsidP="00570F1E">
            <w:pPr>
              <w:pStyle w:val="Texttabulky-sted"/>
            </w:pPr>
            <w:r w:rsidRPr="00DC2208">
              <w:t>0</w:t>
            </w:r>
          </w:p>
        </w:tc>
      </w:tr>
      <w:tr w:rsidR="0093409E" w:rsidRPr="0093409E" w14:paraId="514B30BB" w14:textId="77777777" w:rsidTr="00570F1E">
        <w:trPr>
          <w:trHeight w:val="1195"/>
          <w:jc w:val="center"/>
        </w:trPr>
        <w:tc>
          <w:tcPr>
            <w:tcW w:w="7792" w:type="dxa"/>
            <w:vAlign w:val="center"/>
          </w:tcPr>
          <w:p w14:paraId="11000B63" w14:textId="77777777" w:rsidR="00570F1E" w:rsidRPr="00DC2208" w:rsidRDefault="00570F1E" w:rsidP="00570F1E">
            <w:pPr>
              <w:pStyle w:val="Texttabulky"/>
              <w:rPr>
                <w:szCs w:val="20"/>
              </w:rPr>
            </w:pPr>
            <w:r w:rsidRPr="00DC2208">
              <w:rPr>
                <w:szCs w:val="20"/>
              </w:rPr>
              <w:t>Opatření k zajištění odpovídajících hydromorfologických podmínek vodních útvarů, umožňujících dosažení požadovaného ekologického stavu nebo dobrého ekologického potenciálu:</w:t>
            </w:r>
          </w:p>
          <w:p w14:paraId="49C18020" w14:textId="77777777" w:rsidR="00570F1E" w:rsidRPr="00DC2208" w:rsidRDefault="00570F1E" w:rsidP="007247D3">
            <w:pPr>
              <w:pStyle w:val="Texttabulky"/>
              <w:numPr>
                <w:ilvl w:val="0"/>
                <w:numId w:val="18"/>
              </w:numPr>
              <w:tabs>
                <w:tab w:val="left" w:pos="851"/>
              </w:tabs>
              <w:rPr>
                <w:szCs w:val="20"/>
              </w:rPr>
            </w:pPr>
            <w:r w:rsidRPr="00DC2208">
              <w:rPr>
                <w:szCs w:val="20"/>
              </w:rPr>
              <w:t>Zprůchodnění stupně Modřany ř. km 62,209</w:t>
            </w:r>
          </w:p>
        </w:tc>
        <w:tc>
          <w:tcPr>
            <w:tcW w:w="1275" w:type="dxa"/>
            <w:vAlign w:val="center"/>
          </w:tcPr>
          <w:p w14:paraId="1F5D1715" w14:textId="77777777" w:rsidR="00570F1E" w:rsidRPr="00DC2208" w:rsidRDefault="00570F1E" w:rsidP="00570F1E">
            <w:pPr>
              <w:pStyle w:val="Texttabulky-sted"/>
            </w:pPr>
            <w:r w:rsidRPr="00DC2208">
              <w:t>0</w:t>
            </w:r>
          </w:p>
        </w:tc>
      </w:tr>
      <w:tr w:rsidR="00570F1E" w:rsidRPr="0093409E" w14:paraId="2F4ADA23" w14:textId="77777777" w:rsidTr="00570F1E">
        <w:trPr>
          <w:trHeight w:val="845"/>
          <w:jc w:val="center"/>
        </w:trPr>
        <w:tc>
          <w:tcPr>
            <w:tcW w:w="7792" w:type="dxa"/>
            <w:vAlign w:val="center"/>
          </w:tcPr>
          <w:p w14:paraId="4C99674D" w14:textId="77777777" w:rsidR="00570F1E" w:rsidRPr="00DC2208" w:rsidRDefault="00570F1E" w:rsidP="00570F1E">
            <w:pPr>
              <w:pStyle w:val="Texttabulky"/>
              <w:rPr>
                <w:szCs w:val="20"/>
              </w:rPr>
            </w:pPr>
            <w:r w:rsidRPr="00DC2208">
              <w:rPr>
                <w:szCs w:val="20"/>
              </w:rPr>
              <w:t>Opatření na ochranu území před extrémními vodními stavy</w:t>
            </w:r>
          </w:p>
          <w:p w14:paraId="341CC7FF" w14:textId="77777777" w:rsidR="00570F1E" w:rsidRPr="00DC2208" w:rsidRDefault="00570F1E" w:rsidP="007247D3">
            <w:pPr>
              <w:pStyle w:val="Texttabulky"/>
              <w:numPr>
                <w:ilvl w:val="0"/>
                <w:numId w:val="19"/>
              </w:numPr>
              <w:tabs>
                <w:tab w:val="clear" w:pos="454"/>
                <w:tab w:val="left" w:pos="851"/>
              </w:tabs>
              <w:rPr>
                <w:szCs w:val="20"/>
              </w:rPr>
            </w:pPr>
            <w:r w:rsidRPr="00DC2208">
              <w:rPr>
                <w:szCs w:val="20"/>
              </w:rPr>
              <w:t>Vltava, Praha – zvýšení kapacity koryta v oblasti Rohanského ostrova</w:t>
            </w:r>
          </w:p>
        </w:tc>
        <w:tc>
          <w:tcPr>
            <w:tcW w:w="1275" w:type="dxa"/>
            <w:vAlign w:val="center"/>
          </w:tcPr>
          <w:p w14:paraId="4F313F01" w14:textId="77777777" w:rsidR="00570F1E" w:rsidRPr="00DC2208" w:rsidRDefault="00570F1E" w:rsidP="00570F1E">
            <w:pPr>
              <w:pStyle w:val="Texttabulky-sted"/>
            </w:pPr>
            <w:r w:rsidRPr="00DC2208">
              <w:t>0</w:t>
            </w:r>
          </w:p>
        </w:tc>
      </w:tr>
    </w:tbl>
    <w:p w14:paraId="14B9526E" w14:textId="7176D1FA" w:rsidR="00FE0EDD" w:rsidRDefault="00FE0EDD">
      <w:pPr>
        <w:tabs>
          <w:tab w:val="clear" w:pos="851"/>
        </w:tabs>
        <w:spacing w:after="60"/>
        <w:rPr>
          <w:lang w:eastAsia="en-US"/>
        </w:rPr>
      </w:pPr>
      <w:bookmarkStart w:id="46" w:name="_Toc57637349"/>
      <w:bookmarkStart w:id="47" w:name="_Toc58422244"/>
      <w:bookmarkStart w:id="48" w:name="_Toc59560731"/>
      <w:r>
        <w:rPr>
          <w:lang w:eastAsia="en-US"/>
        </w:rPr>
        <w:br w:type="page"/>
      </w:r>
    </w:p>
    <w:p w14:paraId="29E247EF" w14:textId="77777777" w:rsidR="00570F1E" w:rsidRPr="00C30468" w:rsidRDefault="00570F1E" w:rsidP="00570F1E">
      <w:pPr>
        <w:pStyle w:val="Nadpis2"/>
        <w:keepNext/>
      </w:pPr>
      <w:bookmarkStart w:id="49" w:name="_Toc124499016"/>
      <w:r w:rsidRPr="00C30468">
        <w:t>2.3</w:t>
      </w:r>
      <w:r w:rsidRPr="00C30468">
        <w:tab/>
        <w:t>Referenční rámec cílů ochrany životního prostředí</w:t>
      </w:r>
      <w:bookmarkEnd w:id="46"/>
      <w:bookmarkEnd w:id="47"/>
      <w:bookmarkEnd w:id="48"/>
      <w:bookmarkEnd w:id="49"/>
    </w:p>
    <w:p w14:paraId="68EE6314" w14:textId="1B6831E2" w:rsidR="00570F1E" w:rsidRPr="00C30468" w:rsidRDefault="00570F1E" w:rsidP="00570F1E">
      <w:r w:rsidRPr="00C30468">
        <w:t>Z analýzy provedené v předchozí kapitole je patrné, že posuzovaná změna č. 31</w:t>
      </w:r>
      <w:r w:rsidR="00C57F12" w:rsidRPr="00C30468">
        <w:t>05</w:t>
      </w:r>
      <w:r w:rsidRPr="00C30468">
        <w:t>/10 má silný a přímý vztah zejména k cílům spojeným s využíváním krajiny a ochranou jejích vlastností, hodnot a funkcí před nežádoucími vlivy suburbanizačních procesů. Dalšími cíli obsaženými ve výše uvedených koncepčních a strategických dokumentech se silným vztahem k řešení této změny jsou:</w:t>
      </w:r>
    </w:p>
    <w:p w14:paraId="0D8CDC78" w14:textId="77777777" w:rsidR="00570F1E" w:rsidRPr="00C30468" w:rsidRDefault="00570F1E" w:rsidP="007247D3">
      <w:pPr>
        <w:numPr>
          <w:ilvl w:val="0"/>
          <w:numId w:val="44"/>
        </w:numPr>
      </w:pPr>
      <w:r w:rsidRPr="00C30468">
        <w:t>kvalitní urbánní rozvoj sídel;</w:t>
      </w:r>
    </w:p>
    <w:p w14:paraId="4DED2F86" w14:textId="3F7F0956" w:rsidR="00B75BF1" w:rsidRPr="00C30468" w:rsidRDefault="00B75BF1" w:rsidP="007247D3">
      <w:pPr>
        <w:numPr>
          <w:ilvl w:val="0"/>
          <w:numId w:val="44"/>
        </w:numPr>
      </w:pPr>
      <w:r w:rsidRPr="00C30468">
        <w:t>efektivní využití zastavěného území, omezení účinků suburbanizačních tlaků, ochrana volné krajiny;</w:t>
      </w:r>
    </w:p>
    <w:p w14:paraId="6FF2A5A2" w14:textId="77777777" w:rsidR="00570F1E" w:rsidRPr="00C30468" w:rsidRDefault="00570F1E" w:rsidP="007247D3">
      <w:pPr>
        <w:numPr>
          <w:ilvl w:val="0"/>
          <w:numId w:val="44"/>
        </w:numPr>
      </w:pPr>
      <w:r w:rsidRPr="00C30468">
        <w:t>zajištění migrační prostupnosti krajiny pro biotu;</w:t>
      </w:r>
    </w:p>
    <w:p w14:paraId="0795F2CD" w14:textId="5AE507D0" w:rsidR="00B75BF1" w:rsidRPr="00C30468" w:rsidRDefault="00B75BF1" w:rsidP="007247D3">
      <w:pPr>
        <w:numPr>
          <w:ilvl w:val="0"/>
          <w:numId w:val="44"/>
        </w:numPr>
      </w:pPr>
      <w:r w:rsidRPr="00C30468">
        <w:t>zvyšování počtu obyvatel připojených na vodovody a kanalizace pro veřejnou potřebu, zejména v okrajových částech měst a obcí;</w:t>
      </w:r>
    </w:p>
    <w:p w14:paraId="18C600C6" w14:textId="77777777" w:rsidR="007407B6" w:rsidRPr="00C30468" w:rsidRDefault="007407B6" w:rsidP="007247D3">
      <w:pPr>
        <w:numPr>
          <w:ilvl w:val="0"/>
          <w:numId w:val="44"/>
        </w:numPr>
      </w:pPr>
      <w:r w:rsidRPr="00C30468">
        <w:t>uplatňování vhodných principů hospodaření se srážkovou vodou v urbanizovaných územích (snižování množství srážkových vod odváděných kanalizací, vytvoření podmínek pro jejich přímé vsakování do půdního prostředí),</w:t>
      </w:r>
    </w:p>
    <w:p w14:paraId="42519DD4" w14:textId="0DE202A0" w:rsidR="007407B6" w:rsidRPr="00C30468" w:rsidRDefault="007407B6" w:rsidP="007247D3">
      <w:pPr>
        <w:numPr>
          <w:ilvl w:val="0"/>
          <w:numId w:val="44"/>
        </w:numPr>
      </w:pPr>
      <w:r w:rsidRPr="00C30468">
        <w:t>snížení devastace území přírodních parků a zamezení narušování krajinného rázu,</w:t>
      </w:r>
    </w:p>
    <w:p w14:paraId="7F18731C" w14:textId="7C0F7AE7" w:rsidR="007407B6" w:rsidRPr="00C30468" w:rsidRDefault="007407B6" w:rsidP="007247D3">
      <w:pPr>
        <w:numPr>
          <w:ilvl w:val="0"/>
          <w:numId w:val="44"/>
        </w:numPr>
      </w:pPr>
      <w:r w:rsidRPr="00C30468">
        <w:t>posílení retenční schopnosti krajiny.</w:t>
      </w:r>
    </w:p>
    <w:p w14:paraId="0E7B1392" w14:textId="77777777" w:rsidR="00346CDC" w:rsidRPr="00D631D5" w:rsidRDefault="00346CDC" w:rsidP="00346CDC">
      <w:pPr>
        <w:rPr>
          <w:color w:val="000000" w:themeColor="text1"/>
        </w:rPr>
      </w:pPr>
      <w:r w:rsidRPr="00D631D5">
        <w:rPr>
          <w:color w:val="000000" w:themeColor="text1"/>
        </w:rPr>
        <w:t xml:space="preserve">Uvedené cíle jsou obsaženy zejména v těchto koncepčních a strategických dokumentech: </w:t>
      </w:r>
    </w:p>
    <w:p w14:paraId="22AA8CC0" w14:textId="77777777" w:rsidR="00346CDC" w:rsidRPr="00D631D5" w:rsidRDefault="00346CDC" w:rsidP="007247D3">
      <w:pPr>
        <w:numPr>
          <w:ilvl w:val="0"/>
          <w:numId w:val="28"/>
        </w:numPr>
        <w:rPr>
          <w:color w:val="000000" w:themeColor="text1"/>
        </w:rPr>
      </w:pPr>
      <w:r w:rsidRPr="00D631D5">
        <w:rPr>
          <w:color w:val="000000" w:themeColor="text1"/>
        </w:rPr>
        <w:t>Politika územního rozvoje ČR, ve znění aktualizace č. 1, 2, 3 a 5, 2020</w:t>
      </w:r>
    </w:p>
    <w:p w14:paraId="03E66AE2" w14:textId="77777777" w:rsidR="00346CDC" w:rsidRDefault="00346CDC" w:rsidP="007247D3">
      <w:pPr>
        <w:numPr>
          <w:ilvl w:val="0"/>
          <w:numId w:val="28"/>
        </w:numPr>
        <w:rPr>
          <w:color w:val="000000" w:themeColor="text1"/>
        </w:rPr>
      </w:pPr>
      <w:r w:rsidRPr="00D631D5">
        <w:rPr>
          <w:color w:val="000000" w:themeColor="text1"/>
        </w:rPr>
        <w:t>Implementační plán Strategického rámce Česká republika 2030, 2018</w:t>
      </w:r>
    </w:p>
    <w:p w14:paraId="55C2AFB0" w14:textId="50DA7E11" w:rsidR="00346CDC" w:rsidRPr="00D631D5" w:rsidRDefault="00346CDC" w:rsidP="007247D3">
      <w:pPr>
        <w:numPr>
          <w:ilvl w:val="0"/>
          <w:numId w:val="28"/>
        </w:numPr>
        <w:rPr>
          <w:color w:val="000000" w:themeColor="text1"/>
        </w:rPr>
      </w:pPr>
      <w:r w:rsidRPr="003A466F">
        <w:rPr>
          <w:szCs w:val="20"/>
        </w:rPr>
        <w:t>Státní politika životního prostředí ČR pro období 2030 s výhledem do 2050,</w:t>
      </w:r>
      <w:r>
        <w:rPr>
          <w:szCs w:val="20"/>
        </w:rPr>
        <w:t xml:space="preserve"> </w:t>
      </w:r>
      <w:r w:rsidRPr="003A466F">
        <w:rPr>
          <w:szCs w:val="20"/>
        </w:rPr>
        <w:t>(2020)</w:t>
      </w:r>
    </w:p>
    <w:p w14:paraId="399F1E5E" w14:textId="77777777" w:rsidR="00346CDC" w:rsidRPr="00D631D5" w:rsidRDefault="00346CDC" w:rsidP="007247D3">
      <w:pPr>
        <w:numPr>
          <w:ilvl w:val="0"/>
          <w:numId w:val="28"/>
        </w:numPr>
        <w:rPr>
          <w:color w:val="000000" w:themeColor="text1"/>
        </w:rPr>
      </w:pPr>
      <w:r w:rsidRPr="00D631D5">
        <w:rPr>
          <w:color w:val="000000" w:themeColor="text1"/>
        </w:rPr>
        <w:t>Strategie ochrany biologické rozmanitosti ČR 2016-2025, 2016</w:t>
      </w:r>
    </w:p>
    <w:p w14:paraId="285CD3D1" w14:textId="77777777" w:rsidR="00346CDC" w:rsidRDefault="00346CDC" w:rsidP="007247D3">
      <w:pPr>
        <w:numPr>
          <w:ilvl w:val="0"/>
          <w:numId w:val="28"/>
        </w:numPr>
        <w:rPr>
          <w:color w:val="000000" w:themeColor="text1"/>
        </w:rPr>
      </w:pPr>
      <w:r w:rsidRPr="00D631D5">
        <w:rPr>
          <w:color w:val="000000" w:themeColor="text1"/>
        </w:rPr>
        <w:t>Strategie regionálního rozvoje ČR 2021 + (2019), 2019</w:t>
      </w:r>
    </w:p>
    <w:p w14:paraId="0C36C056" w14:textId="77777777" w:rsidR="00346CDC" w:rsidRDefault="00346CDC" w:rsidP="007247D3">
      <w:pPr>
        <w:numPr>
          <w:ilvl w:val="0"/>
          <w:numId w:val="28"/>
        </w:numPr>
        <w:rPr>
          <w:color w:val="000000" w:themeColor="text1"/>
        </w:rPr>
      </w:pPr>
      <w:r>
        <w:rPr>
          <w:color w:val="000000" w:themeColor="text1"/>
        </w:rPr>
        <w:t>Národní plán povodí Labe (2022)</w:t>
      </w:r>
    </w:p>
    <w:p w14:paraId="61F0E166" w14:textId="7103F073" w:rsidR="00346CDC" w:rsidRPr="00D631D5" w:rsidRDefault="00346CDC" w:rsidP="007247D3">
      <w:pPr>
        <w:numPr>
          <w:ilvl w:val="0"/>
          <w:numId w:val="28"/>
        </w:numPr>
        <w:rPr>
          <w:color w:val="000000" w:themeColor="text1"/>
        </w:rPr>
      </w:pPr>
      <w:r w:rsidRPr="009B39A0">
        <w:rPr>
          <w:rFonts w:asciiTheme="minorHAnsi" w:hAnsiTheme="minorHAnsi" w:cstheme="minorHAnsi"/>
        </w:rPr>
        <w:t>Plán pro zvládání povodňových rizik v povodí Labe pro období 2021 - 2027 (2020)</w:t>
      </w:r>
    </w:p>
    <w:p w14:paraId="2B7D5AB1" w14:textId="77777777" w:rsidR="00346CDC" w:rsidRPr="00D631D5" w:rsidRDefault="00346CDC" w:rsidP="007247D3">
      <w:pPr>
        <w:numPr>
          <w:ilvl w:val="0"/>
          <w:numId w:val="28"/>
        </w:numPr>
        <w:rPr>
          <w:color w:val="000000" w:themeColor="text1"/>
        </w:rPr>
      </w:pPr>
      <w:r w:rsidRPr="00D631D5">
        <w:rPr>
          <w:color w:val="000000" w:themeColor="text1"/>
        </w:rPr>
        <w:t>Koncepce péče o zeleň v hl. m. Praze (2010)</w:t>
      </w:r>
    </w:p>
    <w:p w14:paraId="030CFBAA" w14:textId="77777777" w:rsidR="00346CDC" w:rsidRDefault="00346CDC" w:rsidP="007247D3">
      <w:pPr>
        <w:numPr>
          <w:ilvl w:val="0"/>
          <w:numId w:val="28"/>
        </w:numPr>
        <w:rPr>
          <w:color w:val="000000" w:themeColor="text1"/>
        </w:rPr>
      </w:pPr>
      <w:r w:rsidRPr="00D631D5">
        <w:rPr>
          <w:color w:val="000000" w:themeColor="text1"/>
        </w:rPr>
        <w:t>Zásady územního rozvoje hl. m. Prahy, ve znění aktualizací č. 1, 2, 3, 4, 5, 6, 7, 9 a 11 (2022)</w:t>
      </w:r>
    </w:p>
    <w:p w14:paraId="241F678D" w14:textId="77777777" w:rsidR="00346CDC" w:rsidRPr="001D21D6" w:rsidRDefault="00346CDC" w:rsidP="007247D3">
      <w:pPr>
        <w:numPr>
          <w:ilvl w:val="0"/>
          <w:numId w:val="28"/>
        </w:numPr>
        <w:rPr>
          <w:color w:val="000000" w:themeColor="text1"/>
        </w:rPr>
      </w:pPr>
      <w:r w:rsidRPr="00261901">
        <w:t>Prognóza, koncepce a strategie ochrany přírody a krajiny v Praze (2008)</w:t>
      </w:r>
    </w:p>
    <w:p w14:paraId="0C9AA52E" w14:textId="77777777" w:rsidR="00EA4F29" w:rsidRPr="00EA4F29" w:rsidRDefault="00346CDC" w:rsidP="006E300F">
      <w:pPr>
        <w:numPr>
          <w:ilvl w:val="0"/>
          <w:numId w:val="28"/>
        </w:numPr>
        <w:rPr>
          <w:color w:val="000000" w:themeColor="text1"/>
        </w:rPr>
      </w:pPr>
      <w:r w:rsidRPr="00DC2208">
        <w:t>Koncepce péče o zeleň v hl. m. Praze (2010)</w:t>
      </w:r>
      <w:r w:rsidR="00EA4F29">
        <w:t> </w:t>
      </w:r>
    </w:p>
    <w:p w14:paraId="63D447F1" w14:textId="23BF9C12" w:rsidR="00346CDC" w:rsidRPr="00EA4F29" w:rsidRDefault="00346CDC" w:rsidP="006E300F">
      <w:pPr>
        <w:numPr>
          <w:ilvl w:val="0"/>
          <w:numId w:val="28"/>
        </w:numPr>
        <w:rPr>
          <w:color w:val="000000" w:themeColor="text1"/>
        </w:rPr>
      </w:pPr>
      <w:r>
        <w:t>Plán dílčího povodí Dolní Vltavy (2016)</w:t>
      </w:r>
    </w:p>
    <w:p w14:paraId="3B56DD78" w14:textId="76B4263B" w:rsidR="00FE0EDD" w:rsidRDefault="00FE0EDD">
      <w:pPr>
        <w:tabs>
          <w:tab w:val="clear" w:pos="851"/>
        </w:tabs>
        <w:spacing w:after="60"/>
      </w:pPr>
      <w:r>
        <w:br w:type="page"/>
      </w:r>
    </w:p>
    <w:p w14:paraId="642CCB97" w14:textId="64A34488" w:rsidR="00570F1E" w:rsidRDefault="00570F1E" w:rsidP="00570F1E">
      <w:r w:rsidRPr="00C30468">
        <w:t>Na podkladě tohoto vyhodnocení je v následující tabulce (</w:t>
      </w:r>
      <w:r w:rsidRPr="00C30468">
        <w:fldChar w:fldCharType="begin"/>
      </w:r>
      <w:r w:rsidRPr="00C30468">
        <w:instrText xml:space="preserve"> REF _Ref57649259 \h </w:instrText>
      </w:r>
      <w:r w:rsidRPr="00C30468">
        <w:fldChar w:fldCharType="separate"/>
      </w:r>
      <w:r w:rsidR="005535BD" w:rsidRPr="00C30468">
        <w:t xml:space="preserve">Tab. </w:t>
      </w:r>
      <w:r w:rsidR="005535BD">
        <w:rPr>
          <w:noProof/>
        </w:rPr>
        <w:t>4</w:t>
      </w:r>
      <w:r w:rsidRPr="00C30468">
        <w:fldChar w:fldCharType="end"/>
      </w:r>
      <w:r w:rsidRPr="00C30468">
        <w:t>) definován referenční rámec cílů ochrany životního prostředí, obsahově relevantních pro řešení změny č. 31</w:t>
      </w:r>
      <w:r w:rsidR="003B11A8" w:rsidRPr="00C30468">
        <w:t>05</w:t>
      </w:r>
      <w:r w:rsidRPr="00C30468">
        <w:t>/10:</w:t>
      </w:r>
    </w:p>
    <w:p w14:paraId="3DC75CA3" w14:textId="77777777" w:rsidR="00EA4F29" w:rsidRPr="00C30468" w:rsidRDefault="00EA4F29" w:rsidP="00570F1E"/>
    <w:p w14:paraId="258B3AAC" w14:textId="54950E47" w:rsidR="00570F1E" w:rsidRPr="00C30468" w:rsidRDefault="00570F1E" w:rsidP="00570F1E">
      <w:pPr>
        <w:pStyle w:val="Titulek"/>
      </w:pPr>
      <w:bookmarkStart w:id="50" w:name="_Ref57649259"/>
      <w:bookmarkStart w:id="51" w:name="_Toc60068168"/>
      <w:bookmarkStart w:id="52" w:name="_Toc122000441"/>
      <w:r w:rsidRPr="00C30468">
        <w:t xml:space="preserve">Tab. </w:t>
      </w:r>
      <w:r w:rsidRPr="00C30468">
        <w:rPr>
          <w:noProof/>
        </w:rPr>
        <w:fldChar w:fldCharType="begin"/>
      </w:r>
      <w:r w:rsidRPr="00C30468">
        <w:rPr>
          <w:noProof/>
        </w:rPr>
        <w:instrText xml:space="preserve"> SEQ Tab. \* ARABIC </w:instrText>
      </w:r>
      <w:r w:rsidRPr="00C30468">
        <w:rPr>
          <w:noProof/>
        </w:rPr>
        <w:fldChar w:fldCharType="separate"/>
      </w:r>
      <w:r w:rsidR="005535BD">
        <w:rPr>
          <w:noProof/>
        </w:rPr>
        <w:t>4</w:t>
      </w:r>
      <w:r w:rsidRPr="00C30468">
        <w:rPr>
          <w:noProof/>
        </w:rPr>
        <w:fldChar w:fldCharType="end"/>
      </w:r>
      <w:bookmarkEnd w:id="50"/>
      <w:r w:rsidRPr="00C30468">
        <w:t xml:space="preserve"> Referenční rámec cílů ochrany životního prostředí pro změnu č. 31</w:t>
      </w:r>
      <w:r w:rsidR="003B11A8" w:rsidRPr="00C30468">
        <w:t>05</w:t>
      </w:r>
      <w:r w:rsidRPr="00C30468">
        <w:t>/10</w:t>
      </w:r>
      <w:bookmarkEnd w:id="51"/>
      <w:bookmarkEnd w:id="52"/>
    </w:p>
    <w:tbl>
      <w:tblPr>
        <w:tblW w:w="0" w:type="auto"/>
        <w:tblLayout w:type="fixed"/>
        <w:tblLook w:val="04A0" w:firstRow="1" w:lastRow="0" w:firstColumn="1" w:lastColumn="0" w:noHBand="0" w:noVBand="1"/>
      </w:tblPr>
      <w:tblGrid>
        <w:gridCol w:w="1271"/>
        <w:gridCol w:w="7789"/>
      </w:tblGrid>
      <w:tr w:rsidR="0093409E" w:rsidRPr="00C30468" w14:paraId="678E7EB6" w14:textId="77777777" w:rsidTr="00570F1E">
        <w:tc>
          <w:tcPr>
            <w:tcW w:w="1271" w:type="dxa"/>
            <w:vAlign w:val="center"/>
          </w:tcPr>
          <w:p w14:paraId="695691A7" w14:textId="77777777" w:rsidR="00570F1E" w:rsidRPr="00C30468" w:rsidRDefault="00570F1E" w:rsidP="00570F1E">
            <w:pPr>
              <w:pStyle w:val="Zhlavtabulky2"/>
            </w:pPr>
            <w:r w:rsidRPr="00C30468">
              <w:t>Ozn.</w:t>
            </w:r>
          </w:p>
        </w:tc>
        <w:tc>
          <w:tcPr>
            <w:tcW w:w="7789" w:type="dxa"/>
            <w:vAlign w:val="center"/>
          </w:tcPr>
          <w:p w14:paraId="391EA436" w14:textId="77777777" w:rsidR="00570F1E" w:rsidRPr="00C30468" w:rsidRDefault="00570F1E" w:rsidP="00570F1E">
            <w:pPr>
              <w:pStyle w:val="Zhlavtabulky2"/>
            </w:pPr>
            <w:r w:rsidRPr="00C30468">
              <w:t>Název</w:t>
            </w:r>
          </w:p>
        </w:tc>
      </w:tr>
      <w:tr w:rsidR="0093409E" w:rsidRPr="00C30468" w14:paraId="06D40CA4" w14:textId="77777777" w:rsidTr="00570F1E">
        <w:tc>
          <w:tcPr>
            <w:tcW w:w="1271" w:type="dxa"/>
            <w:vAlign w:val="center"/>
          </w:tcPr>
          <w:p w14:paraId="609FF6D0" w14:textId="1B40B5D8" w:rsidR="00570F1E" w:rsidRPr="00C30468" w:rsidRDefault="00570F1E" w:rsidP="00DF7C90">
            <w:pPr>
              <w:pStyle w:val="Texttabulky-sted"/>
            </w:pPr>
            <w:r w:rsidRPr="00C30468">
              <w:t>1</w:t>
            </w:r>
          </w:p>
        </w:tc>
        <w:tc>
          <w:tcPr>
            <w:tcW w:w="7789" w:type="dxa"/>
            <w:vAlign w:val="center"/>
          </w:tcPr>
          <w:p w14:paraId="73CC7C93" w14:textId="209A7BC2" w:rsidR="00570F1E" w:rsidRPr="00C30468" w:rsidRDefault="00570F1E" w:rsidP="00E26AE8">
            <w:r w:rsidRPr="00C30468">
              <w:t>Ochrana funkcí a hodnot krajiny</w:t>
            </w:r>
            <w:r w:rsidR="005F6768" w:rsidRPr="00C30468">
              <w:t>, zejména</w:t>
            </w:r>
            <w:r w:rsidRPr="00C30468">
              <w:t xml:space="preserve"> před vlivy suburbanizace</w:t>
            </w:r>
          </w:p>
        </w:tc>
      </w:tr>
      <w:tr w:rsidR="0093409E" w:rsidRPr="00C30468" w14:paraId="3E37668D" w14:textId="77777777" w:rsidTr="00570F1E">
        <w:tc>
          <w:tcPr>
            <w:tcW w:w="1271" w:type="dxa"/>
            <w:vAlign w:val="center"/>
          </w:tcPr>
          <w:p w14:paraId="0FF59F29" w14:textId="32CE3876" w:rsidR="00570F1E" w:rsidRPr="00C30468" w:rsidRDefault="003F396C" w:rsidP="00570F1E">
            <w:pPr>
              <w:pStyle w:val="Texttabulky-sted"/>
            </w:pPr>
            <w:r w:rsidRPr="00C30468">
              <w:t>2</w:t>
            </w:r>
          </w:p>
        </w:tc>
        <w:tc>
          <w:tcPr>
            <w:tcW w:w="7789" w:type="dxa"/>
            <w:vAlign w:val="center"/>
          </w:tcPr>
          <w:p w14:paraId="5CE7A87B" w14:textId="165BC22A" w:rsidR="00570F1E" w:rsidRPr="00C30468" w:rsidRDefault="00570F1E" w:rsidP="00570F1E">
            <w:r w:rsidRPr="00C30468">
              <w:t>Ochrana a obnova biodiverzity, ochrana migrační pr</w:t>
            </w:r>
            <w:r w:rsidR="00754EE0">
              <w:t>ostupnosti pro biotu, ochrana a </w:t>
            </w:r>
            <w:r w:rsidRPr="00C30468">
              <w:t>podpora ekologické stability</w:t>
            </w:r>
          </w:p>
        </w:tc>
      </w:tr>
      <w:tr w:rsidR="0093409E" w:rsidRPr="00C30468" w14:paraId="38FEF454" w14:textId="77777777" w:rsidTr="001878DE">
        <w:tc>
          <w:tcPr>
            <w:tcW w:w="1271" w:type="dxa"/>
            <w:vAlign w:val="center"/>
          </w:tcPr>
          <w:p w14:paraId="31F85A33" w14:textId="5848C8AA" w:rsidR="00E26AE8" w:rsidRPr="00C30468" w:rsidRDefault="003F396C" w:rsidP="003F396C">
            <w:pPr>
              <w:pStyle w:val="Texttabulky-sted"/>
            </w:pPr>
            <w:r w:rsidRPr="00C30468">
              <w:t>3</w:t>
            </w:r>
          </w:p>
        </w:tc>
        <w:tc>
          <w:tcPr>
            <w:tcW w:w="7789" w:type="dxa"/>
            <w:vAlign w:val="center"/>
          </w:tcPr>
          <w:p w14:paraId="1FA93264" w14:textId="6F3A3E80" w:rsidR="00E26AE8" w:rsidRPr="00C30468" w:rsidRDefault="00E26AE8" w:rsidP="00E26AE8">
            <w:r w:rsidRPr="00C30468">
              <w:t>Ochrana vodních poměrů, posilování retence vody v území</w:t>
            </w:r>
          </w:p>
        </w:tc>
      </w:tr>
      <w:tr w:rsidR="00570F1E" w:rsidRPr="00C30468" w14:paraId="344099E8" w14:textId="77777777" w:rsidTr="00570F1E">
        <w:tc>
          <w:tcPr>
            <w:tcW w:w="1271" w:type="dxa"/>
            <w:vAlign w:val="center"/>
          </w:tcPr>
          <w:p w14:paraId="6E661054" w14:textId="20BE8E39" w:rsidR="00570F1E" w:rsidRPr="00C30468" w:rsidRDefault="003F396C" w:rsidP="00570F1E">
            <w:pPr>
              <w:pStyle w:val="Texttabulky-sted"/>
            </w:pPr>
            <w:r w:rsidRPr="00C30468">
              <w:t>4</w:t>
            </w:r>
          </w:p>
        </w:tc>
        <w:tc>
          <w:tcPr>
            <w:tcW w:w="7789" w:type="dxa"/>
            <w:vAlign w:val="center"/>
          </w:tcPr>
          <w:p w14:paraId="5C8D4FF0" w14:textId="77777777" w:rsidR="00570F1E" w:rsidRPr="00C30468" w:rsidRDefault="00570F1E" w:rsidP="00570F1E">
            <w:r w:rsidRPr="00C30468">
              <w:t>Kvalitní urbánní rozvoj sídel</w:t>
            </w:r>
          </w:p>
        </w:tc>
      </w:tr>
    </w:tbl>
    <w:p w14:paraId="79F49128" w14:textId="77777777" w:rsidR="00570F1E" w:rsidRPr="00C30468" w:rsidRDefault="00570F1E" w:rsidP="00570F1E"/>
    <w:p w14:paraId="3671A42B" w14:textId="77777777" w:rsidR="00570F1E" w:rsidRPr="00C30468" w:rsidRDefault="00570F1E" w:rsidP="00570F1E">
      <w:r w:rsidRPr="00C30468">
        <w:br w:type="page"/>
      </w:r>
    </w:p>
    <w:p w14:paraId="40B3CA2E" w14:textId="4962EDF5" w:rsidR="00570F1E" w:rsidRPr="00853626" w:rsidRDefault="00570F1E" w:rsidP="00570F1E">
      <w:pPr>
        <w:pStyle w:val="Nadpis1"/>
      </w:pPr>
      <w:bookmarkStart w:id="53" w:name="_Toc124499017"/>
      <w:r w:rsidRPr="00853626">
        <w:t>3.</w:t>
      </w:r>
      <w:r w:rsidRPr="00853626">
        <w:tab/>
        <w:t>Údaje o současném stavu životního prostředí</w:t>
      </w:r>
      <w:r w:rsidRPr="00853626">
        <w:br/>
        <w:t>v řešeném území a jeho předpokládaném vývoji, pokud by nebyla uplatněna změna ÚPD</w:t>
      </w:r>
      <w:bookmarkEnd w:id="32"/>
      <w:bookmarkEnd w:id="33"/>
      <w:bookmarkEnd w:id="34"/>
      <w:bookmarkEnd w:id="53"/>
      <w:r w:rsidRPr="00853626">
        <w:t xml:space="preserve"> </w:t>
      </w:r>
    </w:p>
    <w:p w14:paraId="104187B7" w14:textId="77777777" w:rsidR="00EB4B0A" w:rsidRPr="00CE223C" w:rsidRDefault="00EB4B0A" w:rsidP="00EB4B0A">
      <w:pPr>
        <w:pStyle w:val="Nadpis3"/>
      </w:pPr>
      <w:r w:rsidRPr="00CE223C">
        <w:t>Charakteristika dotčeného území</w:t>
      </w:r>
    </w:p>
    <w:p w14:paraId="3D0028B5" w14:textId="200A405E" w:rsidR="00EB4B0A" w:rsidRDefault="00EB4B0A" w:rsidP="00EB4B0A">
      <w:pPr>
        <w:rPr>
          <w:lang w:eastAsia="en-US"/>
        </w:rPr>
      </w:pPr>
      <w:bookmarkStart w:id="54" w:name="_Toc62754535"/>
      <w:r w:rsidRPr="00763F3A">
        <w:rPr>
          <w:lang w:eastAsia="en-US"/>
        </w:rPr>
        <w:t>Plocha změny č. 31</w:t>
      </w:r>
      <w:r>
        <w:rPr>
          <w:lang w:eastAsia="en-US"/>
        </w:rPr>
        <w:t>05</w:t>
      </w:r>
      <w:r w:rsidRPr="00763F3A">
        <w:rPr>
          <w:lang w:eastAsia="en-US"/>
        </w:rPr>
        <w:t>/1</w:t>
      </w:r>
      <w:r>
        <w:rPr>
          <w:lang w:eastAsia="en-US"/>
        </w:rPr>
        <w:t>0</w:t>
      </w:r>
      <w:r w:rsidRPr="00763F3A">
        <w:rPr>
          <w:lang w:eastAsia="en-US"/>
        </w:rPr>
        <w:t xml:space="preserve"> je vymezena na území městské části Praha</w:t>
      </w:r>
      <w:r>
        <w:rPr>
          <w:lang w:eastAsia="en-US"/>
        </w:rPr>
        <w:t xml:space="preserve"> Lib</w:t>
      </w:r>
      <w:r w:rsidR="00754EE0">
        <w:rPr>
          <w:lang w:eastAsia="en-US"/>
        </w:rPr>
        <w:t>uš (k. ú. Písnice). Lokalita je </w:t>
      </w:r>
      <w:r>
        <w:rPr>
          <w:lang w:eastAsia="en-US"/>
        </w:rPr>
        <w:t xml:space="preserve">vymezena na styku ulic K Vrtilce a Velká Lada, ve </w:t>
      </w:r>
      <w:r w:rsidRPr="00763F3A">
        <w:rPr>
          <w:lang w:eastAsia="en-US"/>
        </w:rPr>
        <w:t xml:space="preserve">vazbě na zástavbu při jihozápadním okraji </w:t>
      </w:r>
      <w:r>
        <w:rPr>
          <w:lang w:eastAsia="en-US"/>
        </w:rPr>
        <w:t>Písnice</w:t>
      </w:r>
      <w:r w:rsidRPr="00763F3A">
        <w:rPr>
          <w:lang w:eastAsia="en-US"/>
        </w:rPr>
        <w:t xml:space="preserve">. </w:t>
      </w:r>
    </w:p>
    <w:p w14:paraId="4A268E8E" w14:textId="77777777" w:rsidR="00EB4B0A" w:rsidRDefault="00EB4B0A" w:rsidP="00EB4B0A">
      <w:pPr>
        <w:rPr>
          <w:lang w:eastAsia="en-US"/>
        </w:rPr>
      </w:pPr>
      <w:r w:rsidRPr="00763F3A">
        <w:rPr>
          <w:lang w:eastAsia="en-US"/>
        </w:rPr>
        <w:t xml:space="preserve">V současné době je </w:t>
      </w:r>
      <w:r>
        <w:rPr>
          <w:lang w:eastAsia="en-US"/>
        </w:rPr>
        <w:t xml:space="preserve">většina navrhované plochy oplocena. V zaplocené ploše se nachází nekosený travnatý povrch s náletovými keři a stromy (šípek, trnka, jasan). Západní menší část plochy tvoří udržovaný travnatý povrch. Plocha je lemována vyšlapanými pěšinami. Ulice K Vrtilce je při její západní hraně doprovázena linií zeleně stromové a keřové zeleně a je zde vysazena nová dubová alej. </w:t>
      </w:r>
    </w:p>
    <w:p w14:paraId="4437BF84" w14:textId="50E1E1D6" w:rsidR="00EB4B0A" w:rsidRDefault="00EB4B0A" w:rsidP="00EB4B0A">
      <w:pPr>
        <w:rPr>
          <w:lang w:eastAsia="en-US"/>
        </w:rPr>
      </w:pPr>
      <w:r>
        <w:rPr>
          <w:lang w:eastAsia="en-US"/>
        </w:rPr>
        <w:t>Vymezená lokalita navazuje na zástavbu rodinných domu (1 NP) při ulici V</w:t>
      </w:r>
      <w:r w:rsidR="00754EE0">
        <w:rPr>
          <w:lang w:eastAsia="en-US"/>
        </w:rPr>
        <w:t>elká Lada. V ulici K Vrtilce se </w:t>
      </w:r>
      <w:r>
        <w:rPr>
          <w:lang w:eastAsia="en-US"/>
        </w:rPr>
        <w:t xml:space="preserve">nachází jedna skladová hala s manipulační plochou. </w:t>
      </w:r>
    </w:p>
    <w:p w14:paraId="29BB144E" w14:textId="31910F4A" w:rsidR="00EB4B0A" w:rsidRPr="00D3419D" w:rsidRDefault="00EB4B0A" w:rsidP="00EB4B0A">
      <w:pPr>
        <w:pStyle w:val="Nadpisobrzku"/>
      </w:pPr>
      <w:bookmarkStart w:id="55" w:name="_Toc122000554"/>
      <w:r w:rsidRPr="00D3419D">
        <w:t xml:space="preserve">Obrázek </w:t>
      </w:r>
      <w:r w:rsidRPr="00D3419D">
        <w:rPr>
          <w:noProof/>
        </w:rPr>
        <w:fldChar w:fldCharType="begin"/>
      </w:r>
      <w:r w:rsidRPr="00D3419D">
        <w:rPr>
          <w:noProof/>
        </w:rPr>
        <w:instrText xml:space="preserve"> SEQ Obrázek \* ARABIC </w:instrText>
      </w:r>
      <w:r w:rsidRPr="00D3419D">
        <w:rPr>
          <w:noProof/>
        </w:rPr>
        <w:fldChar w:fldCharType="separate"/>
      </w:r>
      <w:r w:rsidR="005535BD">
        <w:rPr>
          <w:noProof/>
        </w:rPr>
        <w:t>1</w:t>
      </w:r>
      <w:r w:rsidRPr="00D3419D">
        <w:rPr>
          <w:noProof/>
        </w:rPr>
        <w:fldChar w:fldCharType="end"/>
      </w:r>
      <w:r w:rsidRPr="00D3419D">
        <w:t xml:space="preserve">: </w:t>
      </w:r>
      <w:bookmarkEnd w:id="54"/>
      <w:r w:rsidRPr="00D3419D">
        <w:t xml:space="preserve">Zákres hodnocené plochy </w:t>
      </w:r>
      <w:r w:rsidR="00764859">
        <w:t>změny č.</w:t>
      </w:r>
      <w:r w:rsidRPr="00D3419D">
        <w:t xml:space="preserve">3105/10 nad </w:t>
      </w:r>
      <w:r w:rsidR="009E48FD">
        <w:t>leteckým</w:t>
      </w:r>
      <w:r>
        <w:t xml:space="preserve"> snímkem</w:t>
      </w:r>
      <w:bookmarkEnd w:id="55"/>
    </w:p>
    <w:p w14:paraId="0906B6A7" w14:textId="77777777" w:rsidR="00EB4B0A" w:rsidRPr="00AE6994" w:rsidRDefault="00EB4B0A" w:rsidP="00EB4B0A">
      <w:pPr>
        <w:rPr>
          <w:color w:val="D9D9D9" w:themeColor="background1" w:themeShade="D9"/>
          <w:lang w:eastAsia="en-US"/>
        </w:rPr>
      </w:pPr>
      <w:r>
        <w:rPr>
          <w:noProof/>
        </w:rPr>
        <w:drawing>
          <wp:inline distT="0" distB="0" distL="0" distR="0" wp14:anchorId="68150456" wp14:editId="09544DEF">
            <wp:extent cx="5759450" cy="2730500"/>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59450" cy="2730500"/>
                    </a:xfrm>
                    <a:prstGeom prst="rect">
                      <a:avLst/>
                    </a:prstGeom>
                  </pic:spPr>
                </pic:pic>
              </a:graphicData>
            </a:graphic>
          </wp:inline>
        </w:drawing>
      </w:r>
    </w:p>
    <w:p w14:paraId="6199CEA0" w14:textId="2504478D" w:rsidR="00EB4B0A" w:rsidRPr="00CA3621" w:rsidRDefault="00EB4B0A" w:rsidP="00EB4B0A">
      <w:pPr>
        <w:pStyle w:val="Nadpisobrzku"/>
      </w:pPr>
      <w:bookmarkStart w:id="56" w:name="_Toc62754536"/>
      <w:bookmarkStart w:id="57" w:name="_Toc122000555"/>
      <w:r w:rsidRPr="00CA3621">
        <w:t xml:space="preserve">Obrázek </w:t>
      </w:r>
      <w:r w:rsidRPr="00CA3621">
        <w:rPr>
          <w:noProof/>
        </w:rPr>
        <w:fldChar w:fldCharType="begin"/>
      </w:r>
      <w:r w:rsidRPr="00CA3621">
        <w:rPr>
          <w:noProof/>
        </w:rPr>
        <w:instrText xml:space="preserve"> SEQ Obrázek \* ARABIC </w:instrText>
      </w:r>
      <w:r w:rsidRPr="00CA3621">
        <w:rPr>
          <w:noProof/>
        </w:rPr>
        <w:fldChar w:fldCharType="separate"/>
      </w:r>
      <w:r w:rsidR="005535BD">
        <w:rPr>
          <w:noProof/>
        </w:rPr>
        <w:t>2</w:t>
      </w:r>
      <w:r w:rsidRPr="00CA3621">
        <w:rPr>
          <w:noProof/>
        </w:rPr>
        <w:fldChar w:fldCharType="end"/>
      </w:r>
      <w:r w:rsidRPr="00CA3621">
        <w:t>: Pohled na plochu</w:t>
      </w:r>
      <w:r w:rsidR="00764859">
        <w:t xml:space="preserve"> změny č.</w:t>
      </w:r>
      <w:r w:rsidRPr="00CA3621">
        <w:t> 3105/10  z jejího jihozápadního okraje</w:t>
      </w:r>
      <w:bookmarkEnd w:id="56"/>
      <w:bookmarkEnd w:id="57"/>
    </w:p>
    <w:p w14:paraId="6498C589" w14:textId="77777777" w:rsidR="00EB4B0A" w:rsidRPr="00AE6994" w:rsidRDefault="00EB4B0A" w:rsidP="00EB4B0A">
      <w:pPr>
        <w:rPr>
          <w:color w:val="D9D9D9" w:themeColor="background1" w:themeShade="D9"/>
          <w:lang w:eastAsia="en-US"/>
        </w:rPr>
      </w:pPr>
      <w:r>
        <w:rPr>
          <w:noProof/>
          <w:color w:val="FFFFFF" w:themeColor="background1"/>
        </w:rPr>
        <w:drawing>
          <wp:inline distT="0" distB="0" distL="0" distR="0" wp14:anchorId="023E7284" wp14:editId="30BBD745">
            <wp:extent cx="5759450" cy="2590165"/>
            <wp:effectExtent l="0" t="0" r="0" b="635"/>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20201229_104609.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59450" cy="2590165"/>
                    </a:xfrm>
                    <a:prstGeom prst="rect">
                      <a:avLst/>
                    </a:prstGeom>
                  </pic:spPr>
                </pic:pic>
              </a:graphicData>
            </a:graphic>
          </wp:inline>
        </w:drawing>
      </w:r>
    </w:p>
    <w:p w14:paraId="53DF0ACF" w14:textId="77777777" w:rsidR="00EB4B0A" w:rsidRPr="00CA3621" w:rsidRDefault="00EB4B0A" w:rsidP="00EB4B0A">
      <w:pPr>
        <w:pStyle w:val="Nadpisobrzku"/>
        <w:keepNext/>
      </w:pPr>
      <w:bookmarkStart w:id="58" w:name="_Toc62754537"/>
      <w:bookmarkStart w:id="59" w:name="_Toc122000556"/>
      <w:r w:rsidRPr="00CA3621">
        <w:t xml:space="preserve">Obrázek </w:t>
      </w:r>
      <w:r w:rsidRPr="00CA3621">
        <w:rPr>
          <w:noProof/>
        </w:rPr>
        <w:fldChar w:fldCharType="begin"/>
      </w:r>
      <w:r w:rsidRPr="00CA3621">
        <w:rPr>
          <w:noProof/>
        </w:rPr>
        <w:instrText xml:space="preserve"> SEQ Obrázek \* ARABIC </w:instrText>
      </w:r>
      <w:r w:rsidRPr="00CA3621">
        <w:rPr>
          <w:noProof/>
        </w:rPr>
        <w:fldChar w:fldCharType="separate"/>
      </w:r>
      <w:r w:rsidR="005535BD">
        <w:rPr>
          <w:noProof/>
        </w:rPr>
        <w:t>3</w:t>
      </w:r>
      <w:r w:rsidRPr="00CA3621">
        <w:rPr>
          <w:noProof/>
        </w:rPr>
        <w:fldChar w:fldCharType="end"/>
      </w:r>
      <w:r w:rsidRPr="00CA3621">
        <w:t xml:space="preserve">: </w:t>
      </w:r>
      <w:bookmarkEnd w:id="58"/>
      <w:r w:rsidRPr="00CA3621">
        <w:t>Buková alej při ulici K</w:t>
      </w:r>
      <w:r>
        <w:t> </w:t>
      </w:r>
      <w:r w:rsidRPr="00CA3621">
        <w:t>Vrtilce</w:t>
      </w:r>
      <w:r>
        <w:t xml:space="preserve"> a oplocená část plochy</w:t>
      </w:r>
      <w:bookmarkEnd w:id="59"/>
      <w:r w:rsidRPr="00CA3621">
        <w:t xml:space="preserve"> </w:t>
      </w:r>
    </w:p>
    <w:p w14:paraId="2EAE9293" w14:textId="77777777" w:rsidR="00EB4B0A" w:rsidRPr="00AE6994" w:rsidRDefault="00EB4B0A" w:rsidP="00EB4B0A">
      <w:pPr>
        <w:jc w:val="center"/>
        <w:rPr>
          <w:color w:val="D9D9D9" w:themeColor="background1" w:themeShade="D9"/>
          <w:lang w:eastAsia="en-US"/>
        </w:rPr>
      </w:pPr>
      <w:r>
        <w:rPr>
          <w:noProof/>
          <w:color w:val="FFFFFF" w:themeColor="background1"/>
        </w:rPr>
        <w:drawing>
          <wp:inline distT="0" distB="0" distL="0" distR="0" wp14:anchorId="313E3714" wp14:editId="3AD3CFE9">
            <wp:extent cx="3762329" cy="1692000"/>
            <wp:effectExtent l="635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20201229_104231.jpg"/>
                    <pic:cNvPicPr/>
                  </pic:nvPicPr>
                  <pic:blipFill>
                    <a:blip r:embed="rId21" cstate="print">
                      <a:extLst>
                        <a:ext uri="{28A0092B-C50C-407E-A947-70E740481C1C}">
                          <a14:useLocalDpi xmlns:a14="http://schemas.microsoft.com/office/drawing/2010/main" val="0"/>
                        </a:ext>
                      </a:extLst>
                    </a:blip>
                    <a:stretch>
                      <a:fillRect/>
                    </a:stretch>
                  </pic:blipFill>
                  <pic:spPr>
                    <a:xfrm rot="5400000">
                      <a:off x="0" y="0"/>
                      <a:ext cx="3762329" cy="1692000"/>
                    </a:xfrm>
                    <a:prstGeom prst="rect">
                      <a:avLst/>
                    </a:prstGeom>
                  </pic:spPr>
                </pic:pic>
              </a:graphicData>
            </a:graphic>
          </wp:inline>
        </w:drawing>
      </w:r>
      <w:r>
        <w:rPr>
          <w:color w:val="D9D9D9" w:themeColor="background1" w:themeShade="D9"/>
          <w:lang w:eastAsia="en-US"/>
        </w:rPr>
        <w:t xml:space="preserve"> </w:t>
      </w:r>
      <w:r>
        <w:rPr>
          <w:noProof/>
          <w:color w:val="FFFFFF" w:themeColor="background1"/>
        </w:rPr>
        <w:drawing>
          <wp:inline distT="0" distB="0" distL="0" distR="0" wp14:anchorId="6ADBE8B8" wp14:editId="117BDB33">
            <wp:extent cx="3756959" cy="1692000"/>
            <wp:effectExtent l="3810" t="0" r="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20201229_104726.jpg"/>
                    <pic:cNvPicPr/>
                  </pic:nvPicPr>
                  <pic:blipFill>
                    <a:blip r:embed="rId22" cstate="print">
                      <a:extLst>
                        <a:ext uri="{28A0092B-C50C-407E-A947-70E740481C1C}">
                          <a14:useLocalDpi xmlns:a14="http://schemas.microsoft.com/office/drawing/2010/main" val="0"/>
                        </a:ext>
                      </a:extLst>
                    </a:blip>
                    <a:stretch>
                      <a:fillRect/>
                    </a:stretch>
                  </pic:blipFill>
                  <pic:spPr>
                    <a:xfrm rot="5400000">
                      <a:off x="0" y="0"/>
                      <a:ext cx="3756959" cy="1692000"/>
                    </a:xfrm>
                    <a:prstGeom prst="rect">
                      <a:avLst/>
                    </a:prstGeom>
                  </pic:spPr>
                </pic:pic>
              </a:graphicData>
            </a:graphic>
          </wp:inline>
        </w:drawing>
      </w:r>
      <w:r>
        <w:rPr>
          <w:color w:val="D9D9D9" w:themeColor="background1" w:themeShade="D9"/>
          <w:lang w:eastAsia="en-US"/>
        </w:rPr>
        <w:t xml:space="preserve"> </w:t>
      </w:r>
      <w:r>
        <w:rPr>
          <w:noProof/>
          <w:color w:val="FFFFFF" w:themeColor="background1"/>
        </w:rPr>
        <w:drawing>
          <wp:inline distT="0" distB="0" distL="0" distR="0" wp14:anchorId="5794ECD9" wp14:editId="074F18F4">
            <wp:extent cx="3762329" cy="1692000"/>
            <wp:effectExtent l="6350" t="0" r="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20201229_104441.jpg"/>
                    <pic:cNvPicPr/>
                  </pic:nvPicPr>
                  <pic:blipFill>
                    <a:blip r:embed="rId23" cstate="print">
                      <a:extLst>
                        <a:ext uri="{28A0092B-C50C-407E-A947-70E740481C1C}">
                          <a14:useLocalDpi xmlns:a14="http://schemas.microsoft.com/office/drawing/2010/main" val="0"/>
                        </a:ext>
                      </a:extLst>
                    </a:blip>
                    <a:stretch>
                      <a:fillRect/>
                    </a:stretch>
                  </pic:blipFill>
                  <pic:spPr>
                    <a:xfrm rot="5400000">
                      <a:off x="0" y="0"/>
                      <a:ext cx="3762329" cy="1692000"/>
                    </a:xfrm>
                    <a:prstGeom prst="rect">
                      <a:avLst/>
                    </a:prstGeom>
                  </pic:spPr>
                </pic:pic>
              </a:graphicData>
            </a:graphic>
          </wp:inline>
        </w:drawing>
      </w:r>
    </w:p>
    <w:p w14:paraId="7A39D00A" w14:textId="77777777" w:rsidR="00EB4B0A" w:rsidRPr="00AE6994" w:rsidRDefault="00EB4B0A" w:rsidP="00EB4B0A">
      <w:pPr>
        <w:pStyle w:val="Normln2"/>
        <w:rPr>
          <w:color w:val="D9D9D9" w:themeColor="background1" w:themeShade="D9"/>
        </w:rPr>
      </w:pPr>
    </w:p>
    <w:p w14:paraId="16EF0A25" w14:textId="77777777" w:rsidR="00EB4B0A" w:rsidRPr="00CE223C" w:rsidRDefault="00EB4B0A" w:rsidP="00EB4B0A">
      <w:pPr>
        <w:pStyle w:val="Nadpis3"/>
      </w:pPr>
      <w:r w:rsidRPr="00CE223C">
        <w:t>Ovzduší a klima</w:t>
      </w:r>
    </w:p>
    <w:p w14:paraId="0A72E5B9" w14:textId="77777777" w:rsidR="002C6F5C" w:rsidRPr="002C6F5C" w:rsidRDefault="002C6F5C" w:rsidP="002C6F5C">
      <w:pPr>
        <w:rPr>
          <w:color w:val="000000" w:themeColor="text1"/>
        </w:rPr>
      </w:pPr>
      <w:r w:rsidRPr="002C6F5C">
        <w:rPr>
          <w:color w:val="000000" w:themeColor="text1"/>
        </w:rPr>
        <w:t>V následujícím přehledu jsou uvedeny charakteristiky klimatu řešené oblasti dle Atlasu podnebí Česka (ČHMÚ, 2007). V porovnání s jinými regiony České republiky se záměr nachází v teplejší oblasti s nižšími srážkovými úhrny, nižší sněhovou pokrývkou a průměrnou rychlostí větru:</w:t>
      </w:r>
    </w:p>
    <w:p w14:paraId="74E39537" w14:textId="77777777" w:rsidR="002C6F5C" w:rsidRPr="002C6F5C" w:rsidRDefault="002C6F5C" w:rsidP="002C6F5C">
      <w:pPr>
        <w:numPr>
          <w:ilvl w:val="0"/>
          <w:numId w:val="58"/>
        </w:numPr>
        <w:rPr>
          <w:color w:val="000000" w:themeColor="text1"/>
        </w:rPr>
      </w:pPr>
      <w:r w:rsidRPr="002C6F5C">
        <w:rPr>
          <w:color w:val="000000" w:themeColor="text1"/>
        </w:rPr>
        <w:t>průměrná roční teplota vzduchu (°C): 8 – 9</w:t>
      </w:r>
    </w:p>
    <w:p w14:paraId="59E042DC" w14:textId="77777777" w:rsidR="002C6F5C" w:rsidRPr="002C6F5C" w:rsidRDefault="002C6F5C" w:rsidP="002C6F5C">
      <w:pPr>
        <w:numPr>
          <w:ilvl w:val="0"/>
          <w:numId w:val="58"/>
        </w:numPr>
        <w:rPr>
          <w:color w:val="000000" w:themeColor="text1"/>
        </w:rPr>
      </w:pPr>
      <w:r w:rsidRPr="002C6F5C">
        <w:rPr>
          <w:color w:val="000000" w:themeColor="text1"/>
        </w:rPr>
        <w:t>průměrný počet tropických dní: 7 – 10</w:t>
      </w:r>
    </w:p>
    <w:p w14:paraId="0B71D0B6" w14:textId="77777777" w:rsidR="002C6F5C" w:rsidRPr="002C6F5C" w:rsidRDefault="002C6F5C" w:rsidP="002C6F5C">
      <w:pPr>
        <w:numPr>
          <w:ilvl w:val="0"/>
          <w:numId w:val="58"/>
        </w:numPr>
        <w:rPr>
          <w:color w:val="000000" w:themeColor="text1"/>
        </w:rPr>
      </w:pPr>
      <w:r w:rsidRPr="002C6F5C">
        <w:rPr>
          <w:color w:val="000000" w:themeColor="text1"/>
        </w:rPr>
        <w:t>průměr ročních maxim (°C): 33 – 34</w:t>
      </w:r>
    </w:p>
    <w:p w14:paraId="286080FA" w14:textId="77777777" w:rsidR="002C6F5C" w:rsidRPr="002C6F5C" w:rsidRDefault="002C6F5C" w:rsidP="002C6F5C">
      <w:pPr>
        <w:numPr>
          <w:ilvl w:val="0"/>
          <w:numId w:val="58"/>
        </w:numPr>
        <w:rPr>
          <w:color w:val="000000" w:themeColor="text1"/>
        </w:rPr>
      </w:pPr>
      <w:r w:rsidRPr="002C6F5C">
        <w:rPr>
          <w:color w:val="000000" w:themeColor="text1"/>
        </w:rPr>
        <w:t xml:space="preserve">počet dní s přechodem přes 0 °C: 60 – 80  </w:t>
      </w:r>
    </w:p>
    <w:p w14:paraId="1940CCC4" w14:textId="77777777" w:rsidR="002C6F5C" w:rsidRPr="002C6F5C" w:rsidRDefault="002C6F5C" w:rsidP="002C6F5C">
      <w:pPr>
        <w:numPr>
          <w:ilvl w:val="0"/>
          <w:numId w:val="58"/>
        </w:numPr>
        <w:rPr>
          <w:color w:val="000000" w:themeColor="text1"/>
        </w:rPr>
      </w:pPr>
      <w:r w:rsidRPr="002C6F5C">
        <w:rPr>
          <w:color w:val="000000" w:themeColor="text1"/>
        </w:rPr>
        <w:t xml:space="preserve">průměrný počet arktických dní: </w:t>
      </w:r>
      <w:r w:rsidRPr="002C6F5C">
        <w:rPr>
          <w:color w:val="000000" w:themeColor="text1"/>
          <w:lang w:val="en-GB"/>
        </w:rPr>
        <w:t xml:space="preserve">&lt; </w:t>
      </w:r>
      <w:r w:rsidRPr="002C6F5C">
        <w:rPr>
          <w:color w:val="000000" w:themeColor="text1"/>
        </w:rPr>
        <w:t xml:space="preserve">1   </w:t>
      </w:r>
    </w:p>
    <w:p w14:paraId="65FC3BCA" w14:textId="77777777" w:rsidR="002C6F5C" w:rsidRPr="002C6F5C" w:rsidRDefault="002C6F5C" w:rsidP="002C6F5C">
      <w:pPr>
        <w:numPr>
          <w:ilvl w:val="0"/>
          <w:numId w:val="58"/>
        </w:numPr>
        <w:rPr>
          <w:color w:val="000000" w:themeColor="text1"/>
        </w:rPr>
      </w:pPr>
      <w:r w:rsidRPr="002C6F5C">
        <w:rPr>
          <w:color w:val="000000" w:themeColor="text1"/>
        </w:rPr>
        <w:t>průměrný počet bouřkových dní: 24 – 27</w:t>
      </w:r>
    </w:p>
    <w:p w14:paraId="188EA441" w14:textId="77777777" w:rsidR="002C6F5C" w:rsidRPr="002C6F5C" w:rsidRDefault="002C6F5C" w:rsidP="002C6F5C">
      <w:pPr>
        <w:numPr>
          <w:ilvl w:val="0"/>
          <w:numId w:val="58"/>
        </w:numPr>
        <w:rPr>
          <w:color w:val="000000" w:themeColor="text1"/>
        </w:rPr>
      </w:pPr>
      <w:r w:rsidRPr="002C6F5C">
        <w:rPr>
          <w:color w:val="000000" w:themeColor="text1"/>
        </w:rPr>
        <w:t>průměrné roční srážkové úhrny (mm): 500 – 550</w:t>
      </w:r>
    </w:p>
    <w:p w14:paraId="33400C5C" w14:textId="77777777" w:rsidR="002C6F5C" w:rsidRPr="002C6F5C" w:rsidRDefault="002C6F5C" w:rsidP="002C6F5C">
      <w:pPr>
        <w:numPr>
          <w:ilvl w:val="0"/>
          <w:numId w:val="58"/>
        </w:numPr>
        <w:rPr>
          <w:color w:val="000000" w:themeColor="text1"/>
        </w:rPr>
      </w:pPr>
      <w:r w:rsidRPr="002C6F5C">
        <w:rPr>
          <w:color w:val="000000" w:themeColor="text1"/>
        </w:rPr>
        <w:t>průměrné roční jednodenní maxima srážkových úhrnů (mm): 35 – 40</w:t>
      </w:r>
    </w:p>
    <w:p w14:paraId="3B26E87C" w14:textId="77777777" w:rsidR="002C6F5C" w:rsidRPr="002C6F5C" w:rsidRDefault="002C6F5C" w:rsidP="002C6F5C">
      <w:pPr>
        <w:numPr>
          <w:ilvl w:val="0"/>
          <w:numId w:val="58"/>
        </w:numPr>
        <w:rPr>
          <w:color w:val="000000" w:themeColor="text1"/>
        </w:rPr>
      </w:pPr>
      <w:r w:rsidRPr="002C6F5C">
        <w:rPr>
          <w:color w:val="000000" w:themeColor="text1"/>
        </w:rPr>
        <w:t>absolutní jednodenní maxima srážkových úhrnů (mm): 81 – 100</w:t>
      </w:r>
    </w:p>
    <w:p w14:paraId="5EB1A653" w14:textId="77777777" w:rsidR="002C6F5C" w:rsidRPr="002C6F5C" w:rsidRDefault="002C6F5C" w:rsidP="002C6F5C">
      <w:pPr>
        <w:numPr>
          <w:ilvl w:val="0"/>
          <w:numId w:val="58"/>
        </w:numPr>
        <w:rPr>
          <w:color w:val="000000" w:themeColor="text1"/>
        </w:rPr>
      </w:pPr>
      <w:r w:rsidRPr="002C6F5C">
        <w:rPr>
          <w:color w:val="000000" w:themeColor="text1"/>
        </w:rPr>
        <w:t>počet dní s kroupami: 2 – 2,5</w:t>
      </w:r>
    </w:p>
    <w:p w14:paraId="6046B0B7" w14:textId="77777777" w:rsidR="002C6F5C" w:rsidRPr="002C6F5C" w:rsidRDefault="002C6F5C" w:rsidP="002C6F5C">
      <w:pPr>
        <w:numPr>
          <w:ilvl w:val="0"/>
          <w:numId w:val="58"/>
        </w:numPr>
        <w:rPr>
          <w:color w:val="000000" w:themeColor="text1"/>
        </w:rPr>
      </w:pPr>
      <w:r w:rsidRPr="002C6F5C">
        <w:rPr>
          <w:color w:val="000000" w:themeColor="text1"/>
        </w:rPr>
        <w:t xml:space="preserve">počet dní se sněhovou pokrývkou nad 10 cm: &lt; 10  </w:t>
      </w:r>
    </w:p>
    <w:p w14:paraId="12F65245" w14:textId="77777777" w:rsidR="002C6F5C" w:rsidRPr="002C6F5C" w:rsidRDefault="002C6F5C" w:rsidP="002C6F5C">
      <w:pPr>
        <w:numPr>
          <w:ilvl w:val="0"/>
          <w:numId w:val="58"/>
        </w:numPr>
        <w:rPr>
          <w:color w:val="000000" w:themeColor="text1"/>
        </w:rPr>
      </w:pPr>
      <w:r w:rsidRPr="002C6F5C">
        <w:rPr>
          <w:color w:val="000000" w:themeColor="text1"/>
        </w:rPr>
        <w:t>průměrná rychlost větru (m/s): 2 – 3</w:t>
      </w:r>
    </w:p>
    <w:p w14:paraId="0EBEE93A" w14:textId="77777777" w:rsidR="002C6F5C" w:rsidRPr="002C6F5C" w:rsidRDefault="002C6F5C" w:rsidP="002C6F5C">
      <w:pPr>
        <w:rPr>
          <w:color w:val="000000" w:themeColor="text1"/>
        </w:rPr>
      </w:pPr>
      <w:r w:rsidRPr="002C6F5C">
        <w:rPr>
          <w:color w:val="000000" w:themeColor="text1"/>
        </w:rPr>
        <w:t>Podle mapy bonity klimatu</w:t>
      </w:r>
      <w:r w:rsidRPr="002C6F5C">
        <w:rPr>
          <w:rStyle w:val="Znakapoznpodarou"/>
          <w:color w:val="000000" w:themeColor="text1"/>
        </w:rPr>
        <w:footnoteReference w:id="2"/>
      </w:r>
      <w:r w:rsidRPr="002C6F5C">
        <w:rPr>
          <w:color w:val="000000" w:themeColor="text1"/>
        </w:rPr>
        <w:t xml:space="preserve"> se dotčené území nachází v území s dobrou bonitou klimatu.</w:t>
      </w:r>
    </w:p>
    <w:p w14:paraId="4D060679" w14:textId="77777777" w:rsidR="002C6F5C" w:rsidRPr="002C6F5C" w:rsidRDefault="002C6F5C" w:rsidP="002C6F5C">
      <w:pPr>
        <w:rPr>
          <w:color w:val="000000" w:themeColor="text1"/>
          <w:lang w:eastAsia="en-US"/>
        </w:rPr>
      </w:pPr>
      <w:r w:rsidRPr="002C6F5C">
        <w:rPr>
          <w:color w:val="000000" w:themeColor="text1"/>
          <w:lang w:eastAsia="en-US"/>
        </w:rPr>
        <w:t xml:space="preserve">Současný stav kvality ovzduší v řešené lokalitě je možné vyhodnotit na základě pětiletých průměrů koncentrací znečišťujících látek (od roku 2016 do roku 2020) publikovaných ČHMÚ pro potřeby zákona č. 201/2012 Sb., o ochraně ovzduší, ve znění pozdějších předpisů. Tato data jsou uváděna pro čtverce 1×1 km. </w:t>
      </w:r>
    </w:p>
    <w:p w14:paraId="7B3336D5" w14:textId="7E817040" w:rsidR="002C6F5C" w:rsidRPr="002C6F5C" w:rsidRDefault="002C6F5C" w:rsidP="002C6F5C">
      <w:pPr>
        <w:rPr>
          <w:color w:val="000000" w:themeColor="text1"/>
          <w:lang w:eastAsia="en-US"/>
        </w:rPr>
      </w:pPr>
      <w:r w:rsidRPr="002C6F5C">
        <w:rPr>
          <w:color w:val="000000" w:themeColor="text1"/>
          <w:lang w:eastAsia="en-US"/>
        </w:rPr>
        <w:t>Tabulka č.</w:t>
      </w:r>
      <w:r>
        <w:rPr>
          <w:color w:val="000000" w:themeColor="text1"/>
          <w:lang w:eastAsia="en-US"/>
        </w:rPr>
        <w:t xml:space="preserve"> </w:t>
      </w:r>
      <w:r w:rsidRPr="002C6F5C">
        <w:rPr>
          <w:color w:val="000000" w:themeColor="text1"/>
          <w:lang w:eastAsia="en-US"/>
        </w:rPr>
        <w:t>5 přibližuje průměrné hodnoty imisní zátěže v hodnocené lokalitě a jejich porovnání s hodnotami imisních limitů.</w:t>
      </w:r>
    </w:p>
    <w:p w14:paraId="76CB7247" w14:textId="4B047D65" w:rsidR="002C6F5C" w:rsidRPr="002C6F5C" w:rsidRDefault="002C6F5C" w:rsidP="002C6F5C">
      <w:pPr>
        <w:pStyle w:val="Titulek"/>
        <w:rPr>
          <w:rFonts w:eastAsia="Calibri"/>
          <w:color w:val="000000" w:themeColor="text1"/>
        </w:rPr>
      </w:pPr>
      <w:r>
        <w:rPr>
          <w:rFonts w:eastAsia="Calibri"/>
          <w:color w:val="000000" w:themeColor="text1"/>
        </w:rPr>
        <w:t>Tab.</w:t>
      </w:r>
      <w:r>
        <w:rPr>
          <w:color w:val="000000" w:themeColor="text1"/>
        </w:rPr>
        <w:t xml:space="preserve"> 5</w:t>
      </w:r>
      <w:r w:rsidRPr="002C6F5C">
        <w:rPr>
          <w:rFonts w:eastAsia="Calibri"/>
          <w:color w:val="000000" w:themeColor="text1"/>
        </w:rPr>
        <w:t xml:space="preserve"> Průměrné hodnoty koncentrací znečišťujících látek za období 201</w:t>
      </w:r>
      <w:r w:rsidRPr="002C6F5C">
        <w:rPr>
          <w:color w:val="000000" w:themeColor="text1"/>
        </w:rPr>
        <w:t>6</w:t>
      </w:r>
      <w:r w:rsidRPr="002C6F5C">
        <w:rPr>
          <w:rFonts w:eastAsia="Calibri"/>
          <w:color w:val="000000" w:themeColor="text1"/>
        </w:rPr>
        <w:t xml:space="preserve"> – 20</w:t>
      </w:r>
      <w:r w:rsidRPr="002C6F5C">
        <w:rPr>
          <w:color w:val="000000" w:themeColor="text1"/>
        </w:rPr>
        <w:t>20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1704"/>
        <w:gridCol w:w="2265"/>
        <w:gridCol w:w="980"/>
        <w:gridCol w:w="1398"/>
        <w:gridCol w:w="1119"/>
        <w:gridCol w:w="1594"/>
      </w:tblGrid>
      <w:tr w:rsidR="002C6F5C" w:rsidRPr="002C6F5C" w14:paraId="31DFC906" w14:textId="77777777" w:rsidTr="002C6F5C">
        <w:trPr>
          <w:jc w:val="center"/>
        </w:trPr>
        <w:tc>
          <w:tcPr>
            <w:tcW w:w="1728" w:type="dxa"/>
            <w:vAlign w:val="center"/>
          </w:tcPr>
          <w:p w14:paraId="75EBF305" w14:textId="77777777" w:rsidR="002C6F5C" w:rsidRPr="002C6F5C" w:rsidRDefault="002C6F5C" w:rsidP="002C6F5C">
            <w:pPr>
              <w:pStyle w:val="Texttabulky"/>
              <w:rPr>
                <w:b/>
                <w:color w:val="000000" w:themeColor="text1"/>
                <w:szCs w:val="20"/>
              </w:rPr>
            </w:pPr>
            <w:r w:rsidRPr="002C6F5C">
              <w:rPr>
                <w:b/>
                <w:color w:val="000000" w:themeColor="text1"/>
                <w:szCs w:val="20"/>
              </w:rPr>
              <w:t>Znečišťující látka</w:t>
            </w:r>
          </w:p>
        </w:tc>
        <w:tc>
          <w:tcPr>
            <w:tcW w:w="2298" w:type="dxa"/>
            <w:noWrap/>
            <w:vAlign w:val="center"/>
          </w:tcPr>
          <w:p w14:paraId="77D6EFF0" w14:textId="77777777" w:rsidR="002C6F5C" w:rsidRPr="002C6F5C" w:rsidRDefault="002C6F5C" w:rsidP="002C6F5C">
            <w:pPr>
              <w:pStyle w:val="Texttabulky"/>
              <w:rPr>
                <w:b/>
                <w:color w:val="000000" w:themeColor="text1"/>
                <w:szCs w:val="20"/>
              </w:rPr>
            </w:pPr>
            <w:r w:rsidRPr="002C6F5C">
              <w:rPr>
                <w:b/>
                <w:color w:val="000000" w:themeColor="text1"/>
                <w:szCs w:val="20"/>
              </w:rPr>
              <w:t>Veličina</w:t>
            </w:r>
          </w:p>
        </w:tc>
        <w:tc>
          <w:tcPr>
            <w:tcW w:w="993" w:type="dxa"/>
            <w:vAlign w:val="center"/>
          </w:tcPr>
          <w:p w14:paraId="0BBFC466" w14:textId="77777777" w:rsidR="002C6F5C" w:rsidRPr="002C6F5C" w:rsidRDefault="002C6F5C" w:rsidP="002C6F5C">
            <w:pPr>
              <w:pStyle w:val="Texttabulky"/>
              <w:jc w:val="center"/>
              <w:rPr>
                <w:b/>
                <w:color w:val="000000" w:themeColor="text1"/>
                <w:szCs w:val="20"/>
              </w:rPr>
            </w:pPr>
            <w:r w:rsidRPr="002C6F5C">
              <w:rPr>
                <w:b/>
                <w:color w:val="000000" w:themeColor="text1"/>
                <w:szCs w:val="20"/>
              </w:rPr>
              <w:t>Jednotka</w:t>
            </w:r>
          </w:p>
        </w:tc>
        <w:tc>
          <w:tcPr>
            <w:tcW w:w="1417" w:type="dxa"/>
            <w:vAlign w:val="center"/>
          </w:tcPr>
          <w:p w14:paraId="56DE3A6B" w14:textId="77777777" w:rsidR="002C6F5C" w:rsidRPr="002C6F5C" w:rsidRDefault="002C6F5C" w:rsidP="002C6F5C">
            <w:pPr>
              <w:pStyle w:val="Texttabulky"/>
              <w:jc w:val="center"/>
              <w:rPr>
                <w:b/>
                <w:color w:val="000000" w:themeColor="text1"/>
                <w:szCs w:val="20"/>
              </w:rPr>
            </w:pPr>
            <w:r w:rsidRPr="002C6F5C">
              <w:rPr>
                <w:b/>
                <w:color w:val="000000" w:themeColor="text1"/>
                <w:szCs w:val="20"/>
              </w:rPr>
              <w:t>Zájmové území</w:t>
            </w:r>
          </w:p>
        </w:tc>
        <w:tc>
          <w:tcPr>
            <w:tcW w:w="1134" w:type="dxa"/>
            <w:vAlign w:val="center"/>
          </w:tcPr>
          <w:p w14:paraId="26741202" w14:textId="77777777" w:rsidR="002C6F5C" w:rsidRPr="002C6F5C" w:rsidRDefault="002C6F5C" w:rsidP="002C6F5C">
            <w:pPr>
              <w:pStyle w:val="Texttabulky"/>
              <w:jc w:val="center"/>
              <w:rPr>
                <w:b/>
                <w:color w:val="000000" w:themeColor="text1"/>
                <w:szCs w:val="20"/>
              </w:rPr>
            </w:pPr>
            <w:r w:rsidRPr="002C6F5C">
              <w:rPr>
                <w:b/>
                <w:color w:val="000000" w:themeColor="text1"/>
                <w:szCs w:val="20"/>
              </w:rPr>
              <w:t>Imisní limit</w:t>
            </w:r>
          </w:p>
        </w:tc>
        <w:tc>
          <w:tcPr>
            <w:tcW w:w="1616" w:type="dxa"/>
            <w:vAlign w:val="center"/>
          </w:tcPr>
          <w:p w14:paraId="4DE3A939" w14:textId="77777777" w:rsidR="002C6F5C" w:rsidRPr="002C6F5C" w:rsidRDefault="002C6F5C" w:rsidP="002C6F5C">
            <w:pPr>
              <w:pStyle w:val="Texttabulky"/>
              <w:jc w:val="center"/>
              <w:rPr>
                <w:b/>
                <w:color w:val="000000" w:themeColor="text1"/>
                <w:szCs w:val="20"/>
              </w:rPr>
            </w:pPr>
            <w:r w:rsidRPr="002C6F5C">
              <w:rPr>
                <w:b/>
                <w:color w:val="000000" w:themeColor="text1"/>
                <w:szCs w:val="20"/>
              </w:rPr>
              <w:t xml:space="preserve">Podíl na </w:t>
            </w:r>
            <w:r w:rsidRPr="002C6F5C">
              <w:rPr>
                <w:b/>
                <w:color w:val="000000" w:themeColor="text1"/>
                <w:szCs w:val="20"/>
              </w:rPr>
              <w:br/>
              <w:t>imis. limitu (%)</w:t>
            </w:r>
          </w:p>
        </w:tc>
      </w:tr>
      <w:tr w:rsidR="002C6F5C" w:rsidRPr="002C6F5C" w14:paraId="3251DE2B" w14:textId="77777777" w:rsidTr="002C6F5C">
        <w:trPr>
          <w:jc w:val="center"/>
        </w:trPr>
        <w:tc>
          <w:tcPr>
            <w:tcW w:w="1728" w:type="dxa"/>
            <w:vAlign w:val="center"/>
          </w:tcPr>
          <w:p w14:paraId="712FB26F" w14:textId="77777777" w:rsidR="002C6F5C" w:rsidRPr="002C6F5C" w:rsidRDefault="002C6F5C" w:rsidP="002C6F5C">
            <w:pPr>
              <w:pStyle w:val="Texttabulky"/>
              <w:rPr>
                <w:color w:val="000000" w:themeColor="text1"/>
                <w:szCs w:val="20"/>
              </w:rPr>
            </w:pPr>
            <w:r w:rsidRPr="002C6F5C">
              <w:rPr>
                <w:color w:val="000000" w:themeColor="text1"/>
                <w:szCs w:val="20"/>
              </w:rPr>
              <w:t>Oxid dusičitý</w:t>
            </w:r>
          </w:p>
        </w:tc>
        <w:tc>
          <w:tcPr>
            <w:tcW w:w="2298" w:type="dxa"/>
            <w:noWrap/>
            <w:vAlign w:val="center"/>
          </w:tcPr>
          <w:p w14:paraId="4DDD4290" w14:textId="77777777" w:rsidR="002C6F5C" w:rsidRPr="002C6F5C" w:rsidRDefault="002C6F5C" w:rsidP="002C6F5C">
            <w:pPr>
              <w:pStyle w:val="Texttabulky"/>
              <w:rPr>
                <w:color w:val="000000" w:themeColor="text1"/>
                <w:szCs w:val="20"/>
              </w:rPr>
            </w:pPr>
            <w:r w:rsidRPr="002C6F5C">
              <w:rPr>
                <w:color w:val="000000" w:themeColor="text1"/>
                <w:szCs w:val="20"/>
              </w:rPr>
              <w:t>roční průměr</w:t>
            </w:r>
          </w:p>
        </w:tc>
        <w:tc>
          <w:tcPr>
            <w:tcW w:w="993" w:type="dxa"/>
            <w:vAlign w:val="center"/>
          </w:tcPr>
          <w:p w14:paraId="3C4F5A11" w14:textId="77777777" w:rsidR="002C6F5C" w:rsidRPr="002C6F5C" w:rsidRDefault="002C6F5C" w:rsidP="002C6F5C">
            <w:pPr>
              <w:pStyle w:val="Texttabulky"/>
              <w:jc w:val="center"/>
              <w:rPr>
                <w:color w:val="000000" w:themeColor="text1"/>
                <w:szCs w:val="20"/>
              </w:rPr>
            </w:pPr>
            <w:r w:rsidRPr="002C6F5C">
              <w:rPr>
                <w:color w:val="000000" w:themeColor="text1"/>
                <w:szCs w:val="20"/>
              </w:rPr>
              <w:t>µg.m</w:t>
            </w:r>
            <w:r w:rsidRPr="002C6F5C">
              <w:rPr>
                <w:color w:val="000000" w:themeColor="text1"/>
                <w:szCs w:val="20"/>
                <w:vertAlign w:val="superscript"/>
              </w:rPr>
              <w:t>-3</w:t>
            </w:r>
          </w:p>
        </w:tc>
        <w:tc>
          <w:tcPr>
            <w:tcW w:w="1417" w:type="dxa"/>
            <w:vAlign w:val="bottom"/>
          </w:tcPr>
          <w:p w14:paraId="4B3F0A27" w14:textId="77777777" w:rsidR="002C6F5C" w:rsidRPr="002C6F5C" w:rsidRDefault="002C6F5C" w:rsidP="002C6F5C">
            <w:pPr>
              <w:pStyle w:val="Texttabulky"/>
              <w:jc w:val="center"/>
              <w:rPr>
                <w:color w:val="000000" w:themeColor="text1"/>
                <w:szCs w:val="20"/>
              </w:rPr>
            </w:pPr>
            <w:r w:rsidRPr="002C6F5C">
              <w:rPr>
                <w:color w:val="000000" w:themeColor="text1"/>
                <w:szCs w:val="20"/>
              </w:rPr>
              <w:t>15,1</w:t>
            </w:r>
          </w:p>
        </w:tc>
        <w:tc>
          <w:tcPr>
            <w:tcW w:w="1134" w:type="dxa"/>
            <w:vAlign w:val="center"/>
          </w:tcPr>
          <w:p w14:paraId="4C755B0D" w14:textId="77777777" w:rsidR="002C6F5C" w:rsidRPr="002C6F5C" w:rsidRDefault="002C6F5C" w:rsidP="002C6F5C">
            <w:pPr>
              <w:pStyle w:val="Texttabulky"/>
              <w:jc w:val="center"/>
              <w:rPr>
                <w:color w:val="000000" w:themeColor="text1"/>
                <w:szCs w:val="20"/>
              </w:rPr>
            </w:pPr>
            <w:r w:rsidRPr="002C6F5C">
              <w:rPr>
                <w:color w:val="000000" w:themeColor="text1"/>
                <w:szCs w:val="20"/>
              </w:rPr>
              <w:t>40</w:t>
            </w:r>
          </w:p>
        </w:tc>
        <w:tc>
          <w:tcPr>
            <w:tcW w:w="1616" w:type="dxa"/>
            <w:vAlign w:val="bottom"/>
          </w:tcPr>
          <w:p w14:paraId="4D32D63E" w14:textId="77777777" w:rsidR="002C6F5C" w:rsidRPr="002C6F5C" w:rsidRDefault="002C6F5C" w:rsidP="002C6F5C">
            <w:pPr>
              <w:pStyle w:val="Texttabulky"/>
              <w:jc w:val="center"/>
              <w:rPr>
                <w:color w:val="000000" w:themeColor="text1"/>
                <w:szCs w:val="20"/>
              </w:rPr>
            </w:pPr>
            <w:r w:rsidRPr="002C6F5C">
              <w:rPr>
                <w:color w:val="000000" w:themeColor="text1"/>
                <w:szCs w:val="20"/>
              </w:rPr>
              <w:t>37,8</w:t>
            </w:r>
          </w:p>
        </w:tc>
      </w:tr>
      <w:tr w:rsidR="002C6F5C" w:rsidRPr="002C6F5C" w14:paraId="694C6A8D" w14:textId="77777777" w:rsidTr="002C6F5C">
        <w:trPr>
          <w:jc w:val="center"/>
        </w:trPr>
        <w:tc>
          <w:tcPr>
            <w:tcW w:w="1728" w:type="dxa"/>
            <w:vAlign w:val="center"/>
          </w:tcPr>
          <w:p w14:paraId="09C4E2B4" w14:textId="77777777" w:rsidR="002C6F5C" w:rsidRPr="002C6F5C" w:rsidRDefault="002C6F5C" w:rsidP="002C6F5C">
            <w:pPr>
              <w:pStyle w:val="Texttabulky"/>
              <w:rPr>
                <w:color w:val="000000" w:themeColor="text1"/>
                <w:szCs w:val="20"/>
              </w:rPr>
            </w:pPr>
            <w:r w:rsidRPr="002C6F5C">
              <w:rPr>
                <w:color w:val="000000" w:themeColor="text1"/>
                <w:szCs w:val="20"/>
              </w:rPr>
              <w:t>Oxid siřičitý</w:t>
            </w:r>
          </w:p>
        </w:tc>
        <w:tc>
          <w:tcPr>
            <w:tcW w:w="2298" w:type="dxa"/>
            <w:noWrap/>
            <w:vAlign w:val="center"/>
          </w:tcPr>
          <w:p w14:paraId="6139C704" w14:textId="77777777" w:rsidR="002C6F5C" w:rsidRPr="002C6F5C" w:rsidRDefault="002C6F5C" w:rsidP="002C6F5C">
            <w:pPr>
              <w:pStyle w:val="Texttabulky"/>
              <w:rPr>
                <w:color w:val="000000" w:themeColor="text1"/>
                <w:szCs w:val="20"/>
              </w:rPr>
            </w:pPr>
            <w:r w:rsidRPr="002C6F5C">
              <w:rPr>
                <w:color w:val="000000" w:themeColor="text1"/>
                <w:szCs w:val="20"/>
              </w:rPr>
              <w:t>4. nejvyšší denní průměr</w:t>
            </w:r>
          </w:p>
        </w:tc>
        <w:tc>
          <w:tcPr>
            <w:tcW w:w="993" w:type="dxa"/>
            <w:vAlign w:val="center"/>
          </w:tcPr>
          <w:p w14:paraId="0094C411" w14:textId="77777777" w:rsidR="002C6F5C" w:rsidRPr="002C6F5C" w:rsidRDefault="002C6F5C" w:rsidP="002C6F5C">
            <w:pPr>
              <w:pStyle w:val="Texttabulky"/>
              <w:jc w:val="center"/>
              <w:rPr>
                <w:color w:val="000000" w:themeColor="text1"/>
                <w:szCs w:val="20"/>
              </w:rPr>
            </w:pPr>
            <w:r w:rsidRPr="002C6F5C">
              <w:rPr>
                <w:color w:val="000000" w:themeColor="text1"/>
                <w:szCs w:val="20"/>
              </w:rPr>
              <w:t>µg.m</w:t>
            </w:r>
            <w:r w:rsidRPr="002C6F5C">
              <w:rPr>
                <w:color w:val="000000" w:themeColor="text1"/>
                <w:szCs w:val="20"/>
                <w:vertAlign w:val="superscript"/>
              </w:rPr>
              <w:t>-3</w:t>
            </w:r>
          </w:p>
        </w:tc>
        <w:tc>
          <w:tcPr>
            <w:tcW w:w="1417" w:type="dxa"/>
            <w:vAlign w:val="bottom"/>
          </w:tcPr>
          <w:p w14:paraId="66326AF5" w14:textId="77777777" w:rsidR="002C6F5C" w:rsidRPr="002C6F5C" w:rsidRDefault="002C6F5C" w:rsidP="002C6F5C">
            <w:pPr>
              <w:pStyle w:val="Texttabulky"/>
              <w:jc w:val="center"/>
              <w:rPr>
                <w:color w:val="000000" w:themeColor="text1"/>
                <w:szCs w:val="20"/>
              </w:rPr>
            </w:pPr>
            <w:r w:rsidRPr="002C6F5C">
              <w:rPr>
                <w:color w:val="000000" w:themeColor="text1"/>
                <w:szCs w:val="20"/>
              </w:rPr>
              <w:t>7,2</w:t>
            </w:r>
          </w:p>
        </w:tc>
        <w:tc>
          <w:tcPr>
            <w:tcW w:w="1134" w:type="dxa"/>
            <w:vAlign w:val="center"/>
          </w:tcPr>
          <w:p w14:paraId="373E2E58" w14:textId="77777777" w:rsidR="002C6F5C" w:rsidRPr="002C6F5C" w:rsidRDefault="002C6F5C" w:rsidP="002C6F5C">
            <w:pPr>
              <w:pStyle w:val="Texttabulky"/>
              <w:jc w:val="center"/>
              <w:rPr>
                <w:color w:val="000000" w:themeColor="text1"/>
                <w:szCs w:val="20"/>
              </w:rPr>
            </w:pPr>
            <w:r w:rsidRPr="002C6F5C">
              <w:rPr>
                <w:color w:val="000000" w:themeColor="text1"/>
                <w:szCs w:val="20"/>
              </w:rPr>
              <w:t>125</w:t>
            </w:r>
          </w:p>
        </w:tc>
        <w:tc>
          <w:tcPr>
            <w:tcW w:w="1616" w:type="dxa"/>
            <w:vAlign w:val="bottom"/>
          </w:tcPr>
          <w:p w14:paraId="6784B624" w14:textId="77777777" w:rsidR="002C6F5C" w:rsidRPr="002C6F5C" w:rsidRDefault="002C6F5C" w:rsidP="002C6F5C">
            <w:pPr>
              <w:pStyle w:val="Texttabulky"/>
              <w:jc w:val="center"/>
              <w:rPr>
                <w:color w:val="000000" w:themeColor="text1"/>
                <w:szCs w:val="20"/>
              </w:rPr>
            </w:pPr>
            <w:r w:rsidRPr="002C6F5C">
              <w:rPr>
                <w:color w:val="000000" w:themeColor="text1"/>
                <w:szCs w:val="20"/>
              </w:rPr>
              <w:t>5,8</w:t>
            </w:r>
          </w:p>
        </w:tc>
      </w:tr>
      <w:tr w:rsidR="002C6F5C" w:rsidRPr="002C6F5C" w14:paraId="71CBAB93" w14:textId="77777777" w:rsidTr="002C6F5C">
        <w:trPr>
          <w:jc w:val="center"/>
        </w:trPr>
        <w:tc>
          <w:tcPr>
            <w:tcW w:w="1728" w:type="dxa"/>
            <w:vAlign w:val="center"/>
          </w:tcPr>
          <w:p w14:paraId="33A09D82" w14:textId="77777777" w:rsidR="002C6F5C" w:rsidRPr="002C6F5C" w:rsidRDefault="002C6F5C" w:rsidP="002C6F5C">
            <w:pPr>
              <w:pStyle w:val="Texttabulky"/>
              <w:rPr>
                <w:color w:val="000000" w:themeColor="text1"/>
                <w:szCs w:val="20"/>
              </w:rPr>
            </w:pPr>
            <w:r w:rsidRPr="002C6F5C">
              <w:rPr>
                <w:color w:val="000000" w:themeColor="text1"/>
                <w:szCs w:val="20"/>
              </w:rPr>
              <w:t>Částice PM</w:t>
            </w:r>
            <w:r w:rsidRPr="002C6F5C">
              <w:rPr>
                <w:color w:val="000000" w:themeColor="text1"/>
                <w:szCs w:val="20"/>
                <w:vertAlign w:val="subscript"/>
              </w:rPr>
              <w:t>10</w:t>
            </w:r>
          </w:p>
        </w:tc>
        <w:tc>
          <w:tcPr>
            <w:tcW w:w="2298" w:type="dxa"/>
            <w:noWrap/>
            <w:vAlign w:val="center"/>
          </w:tcPr>
          <w:p w14:paraId="33C7487D" w14:textId="77777777" w:rsidR="002C6F5C" w:rsidRPr="002C6F5C" w:rsidRDefault="002C6F5C" w:rsidP="002C6F5C">
            <w:pPr>
              <w:pStyle w:val="Texttabulky"/>
              <w:rPr>
                <w:color w:val="000000" w:themeColor="text1"/>
                <w:szCs w:val="20"/>
              </w:rPr>
            </w:pPr>
            <w:r w:rsidRPr="002C6F5C">
              <w:rPr>
                <w:color w:val="000000" w:themeColor="text1"/>
                <w:szCs w:val="20"/>
              </w:rPr>
              <w:t>roční průměr</w:t>
            </w:r>
          </w:p>
        </w:tc>
        <w:tc>
          <w:tcPr>
            <w:tcW w:w="993" w:type="dxa"/>
            <w:vAlign w:val="center"/>
          </w:tcPr>
          <w:p w14:paraId="7F34A917" w14:textId="77777777" w:rsidR="002C6F5C" w:rsidRPr="002C6F5C" w:rsidRDefault="002C6F5C" w:rsidP="002C6F5C">
            <w:pPr>
              <w:pStyle w:val="Texttabulky"/>
              <w:jc w:val="center"/>
              <w:rPr>
                <w:color w:val="000000" w:themeColor="text1"/>
                <w:szCs w:val="20"/>
              </w:rPr>
            </w:pPr>
            <w:r w:rsidRPr="002C6F5C">
              <w:rPr>
                <w:color w:val="000000" w:themeColor="text1"/>
                <w:szCs w:val="20"/>
              </w:rPr>
              <w:t>µg.m</w:t>
            </w:r>
            <w:r w:rsidRPr="002C6F5C">
              <w:rPr>
                <w:color w:val="000000" w:themeColor="text1"/>
                <w:szCs w:val="20"/>
                <w:vertAlign w:val="superscript"/>
              </w:rPr>
              <w:t>-3</w:t>
            </w:r>
          </w:p>
        </w:tc>
        <w:tc>
          <w:tcPr>
            <w:tcW w:w="1417" w:type="dxa"/>
            <w:vAlign w:val="bottom"/>
          </w:tcPr>
          <w:p w14:paraId="2247D4B6" w14:textId="77777777" w:rsidR="002C6F5C" w:rsidRPr="002C6F5C" w:rsidRDefault="002C6F5C" w:rsidP="002C6F5C">
            <w:pPr>
              <w:pStyle w:val="Texttabulky"/>
              <w:jc w:val="center"/>
              <w:rPr>
                <w:color w:val="000000" w:themeColor="text1"/>
                <w:szCs w:val="20"/>
              </w:rPr>
            </w:pPr>
            <w:r w:rsidRPr="002C6F5C">
              <w:rPr>
                <w:color w:val="000000" w:themeColor="text1"/>
                <w:szCs w:val="20"/>
              </w:rPr>
              <w:t>18,9</w:t>
            </w:r>
          </w:p>
        </w:tc>
        <w:tc>
          <w:tcPr>
            <w:tcW w:w="1134" w:type="dxa"/>
            <w:vAlign w:val="center"/>
          </w:tcPr>
          <w:p w14:paraId="38B81F9C" w14:textId="77777777" w:rsidR="002C6F5C" w:rsidRPr="002C6F5C" w:rsidRDefault="002C6F5C" w:rsidP="002C6F5C">
            <w:pPr>
              <w:pStyle w:val="Texttabulky"/>
              <w:jc w:val="center"/>
              <w:rPr>
                <w:color w:val="000000" w:themeColor="text1"/>
                <w:szCs w:val="20"/>
              </w:rPr>
            </w:pPr>
            <w:r w:rsidRPr="002C6F5C">
              <w:rPr>
                <w:color w:val="000000" w:themeColor="text1"/>
                <w:szCs w:val="20"/>
              </w:rPr>
              <w:t>40</w:t>
            </w:r>
          </w:p>
        </w:tc>
        <w:tc>
          <w:tcPr>
            <w:tcW w:w="1616" w:type="dxa"/>
            <w:vAlign w:val="bottom"/>
          </w:tcPr>
          <w:p w14:paraId="0AA1872E" w14:textId="77777777" w:rsidR="002C6F5C" w:rsidRPr="002C6F5C" w:rsidRDefault="002C6F5C" w:rsidP="002C6F5C">
            <w:pPr>
              <w:pStyle w:val="Texttabulky"/>
              <w:jc w:val="center"/>
              <w:rPr>
                <w:color w:val="000000" w:themeColor="text1"/>
                <w:szCs w:val="20"/>
              </w:rPr>
            </w:pPr>
            <w:r w:rsidRPr="002C6F5C">
              <w:rPr>
                <w:color w:val="000000" w:themeColor="text1"/>
                <w:szCs w:val="20"/>
              </w:rPr>
              <w:t>47,3</w:t>
            </w:r>
          </w:p>
        </w:tc>
      </w:tr>
      <w:tr w:rsidR="002C6F5C" w:rsidRPr="002C6F5C" w14:paraId="3D412DF3" w14:textId="77777777" w:rsidTr="002C6F5C">
        <w:trPr>
          <w:jc w:val="center"/>
        </w:trPr>
        <w:tc>
          <w:tcPr>
            <w:tcW w:w="1728" w:type="dxa"/>
            <w:vAlign w:val="center"/>
          </w:tcPr>
          <w:p w14:paraId="2D822BA0" w14:textId="77777777" w:rsidR="002C6F5C" w:rsidRPr="002C6F5C" w:rsidRDefault="002C6F5C" w:rsidP="002C6F5C">
            <w:pPr>
              <w:pStyle w:val="Texttabulky"/>
              <w:rPr>
                <w:color w:val="000000" w:themeColor="text1"/>
                <w:szCs w:val="20"/>
              </w:rPr>
            </w:pPr>
            <w:r w:rsidRPr="002C6F5C">
              <w:rPr>
                <w:color w:val="000000" w:themeColor="text1"/>
                <w:szCs w:val="20"/>
              </w:rPr>
              <w:t>Částice PM</w:t>
            </w:r>
            <w:r w:rsidRPr="002C6F5C">
              <w:rPr>
                <w:color w:val="000000" w:themeColor="text1"/>
                <w:szCs w:val="20"/>
                <w:vertAlign w:val="subscript"/>
              </w:rPr>
              <w:t>10</w:t>
            </w:r>
          </w:p>
        </w:tc>
        <w:tc>
          <w:tcPr>
            <w:tcW w:w="2298" w:type="dxa"/>
            <w:noWrap/>
            <w:vAlign w:val="center"/>
          </w:tcPr>
          <w:p w14:paraId="75D07176" w14:textId="77777777" w:rsidR="002C6F5C" w:rsidRPr="002C6F5C" w:rsidRDefault="002C6F5C" w:rsidP="002C6F5C">
            <w:pPr>
              <w:pStyle w:val="Texttabulky"/>
              <w:rPr>
                <w:color w:val="000000" w:themeColor="text1"/>
                <w:szCs w:val="20"/>
              </w:rPr>
            </w:pPr>
            <w:r w:rsidRPr="002C6F5C">
              <w:rPr>
                <w:color w:val="000000" w:themeColor="text1"/>
                <w:szCs w:val="20"/>
              </w:rPr>
              <w:t>36. nejvyšší denní průměr</w:t>
            </w:r>
          </w:p>
        </w:tc>
        <w:tc>
          <w:tcPr>
            <w:tcW w:w="993" w:type="dxa"/>
            <w:vAlign w:val="center"/>
          </w:tcPr>
          <w:p w14:paraId="589DC1FD" w14:textId="77777777" w:rsidR="002C6F5C" w:rsidRPr="002C6F5C" w:rsidRDefault="002C6F5C" w:rsidP="002C6F5C">
            <w:pPr>
              <w:pStyle w:val="Texttabulky"/>
              <w:jc w:val="center"/>
              <w:rPr>
                <w:color w:val="000000" w:themeColor="text1"/>
                <w:szCs w:val="20"/>
              </w:rPr>
            </w:pPr>
            <w:r w:rsidRPr="002C6F5C">
              <w:rPr>
                <w:color w:val="000000" w:themeColor="text1"/>
                <w:szCs w:val="20"/>
              </w:rPr>
              <w:t>µg.m</w:t>
            </w:r>
            <w:r w:rsidRPr="002C6F5C">
              <w:rPr>
                <w:color w:val="000000" w:themeColor="text1"/>
                <w:szCs w:val="20"/>
                <w:vertAlign w:val="superscript"/>
              </w:rPr>
              <w:t>-3</w:t>
            </w:r>
          </w:p>
        </w:tc>
        <w:tc>
          <w:tcPr>
            <w:tcW w:w="1417" w:type="dxa"/>
            <w:vAlign w:val="bottom"/>
          </w:tcPr>
          <w:p w14:paraId="3727E625" w14:textId="77777777" w:rsidR="002C6F5C" w:rsidRPr="002C6F5C" w:rsidRDefault="002C6F5C" w:rsidP="002C6F5C">
            <w:pPr>
              <w:pStyle w:val="Texttabulky"/>
              <w:jc w:val="center"/>
              <w:rPr>
                <w:color w:val="000000" w:themeColor="text1"/>
                <w:szCs w:val="20"/>
              </w:rPr>
            </w:pPr>
            <w:r w:rsidRPr="002C6F5C">
              <w:rPr>
                <w:color w:val="000000" w:themeColor="text1"/>
                <w:szCs w:val="20"/>
              </w:rPr>
              <w:t>32,8</w:t>
            </w:r>
          </w:p>
        </w:tc>
        <w:tc>
          <w:tcPr>
            <w:tcW w:w="1134" w:type="dxa"/>
            <w:vAlign w:val="center"/>
          </w:tcPr>
          <w:p w14:paraId="10B4EE1D" w14:textId="77777777" w:rsidR="002C6F5C" w:rsidRPr="002C6F5C" w:rsidRDefault="002C6F5C" w:rsidP="002C6F5C">
            <w:pPr>
              <w:pStyle w:val="Texttabulky"/>
              <w:jc w:val="center"/>
              <w:rPr>
                <w:color w:val="000000" w:themeColor="text1"/>
                <w:szCs w:val="20"/>
              </w:rPr>
            </w:pPr>
            <w:r w:rsidRPr="002C6F5C">
              <w:rPr>
                <w:color w:val="000000" w:themeColor="text1"/>
                <w:szCs w:val="20"/>
              </w:rPr>
              <w:t>50</w:t>
            </w:r>
          </w:p>
        </w:tc>
        <w:tc>
          <w:tcPr>
            <w:tcW w:w="1616" w:type="dxa"/>
            <w:vAlign w:val="bottom"/>
          </w:tcPr>
          <w:p w14:paraId="081F8BC1" w14:textId="77777777" w:rsidR="002C6F5C" w:rsidRPr="002C6F5C" w:rsidRDefault="002C6F5C" w:rsidP="002C6F5C">
            <w:pPr>
              <w:pStyle w:val="Texttabulky"/>
              <w:jc w:val="center"/>
              <w:rPr>
                <w:color w:val="000000" w:themeColor="text1"/>
                <w:szCs w:val="20"/>
              </w:rPr>
            </w:pPr>
            <w:r w:rsidRPr="002C6F5C">
              <w:rPr>
                <w:color w:val="000000" w:themeColor="text1"/>
                <w:szCs w:val="20"/>
              </w:rPr>
              <w:t>65,6</w:t>
            </w:r>
          </w:p>
        </w:tc>
      </w:tr>
      <w:tr w:rsidR="002C6F5C" w:rsidRPr="002C6F5C" w14:paraId="0EC8A1E7" w14:textId="77777777" w:rsidTr="002C6F5C">
        <w:trPr>
          <w:jc w:val="center"/>
        </w:trPr>
        <w:tc>
          <w:tcPr>
            <w:tcW w:w="1728" w:type="dxa"/>
            <w:vAlign w:val="center"/>
          </w:tcPr>
          <w:p w14:paraId="088C9E05" w14:textId="77777777" w:rsidR="002C6F5C" w:rsidRPr="002C6F5C" w:rsidRDefault="002C6F5C" w:rsidP="002C6F5C">
            <w:pPr>
              <w:pStyle w:val="Texttabulky"/>
              <w:rPr>
                <w:color w:val="000000" w:themeColor="text1"/>
                <w:szCs w:val="20"/>
              </w:rPr>
            </w:pPr>
            <w:r w:rsidRPr="002C6F5C">
              <w:rPr>
                <w:color w:val="000000" w:themeColor="text1"/>
                <w:szCs w:val="20"/>
              </w:rPr>
              <w:t>Částice PM</w:t>
            </w:r>
            <w:r w:rsidRPr="002C6F5C">
              <w:rPr>
                <w:color w:val="000000" w:themeColor="text1"/>
                <w:szCs w:val="20"/>
                <w:vertAlign w:val="subscript"/>
              </w:rPr>
              <w:t>2,5</w:t>
            </w:r>
          </w:p>
        </w:tc>
        <w:tc>
          <w:tcPr>
            <w:tcW w:w="2298" w:type="dxa"/>
            <w:noWrap/>
            <w:vAlign w:val="center"/>
          </w:tcPr>
          <w:p w14:paraId="1596D805" w14:textId="77777777" w:rsidR="002C6F5C" w:rsidRPr="002C6F5C" w:rsidRDefault="002C6F5C" w:rsidP="002C6F5C">
            <w:pPr>
              <w:pStyle w:val="Texttabulky"/>
              <w:rPr>
                <w:color w:val="000000" w:themeColor="text1"/>
                <w:szCs w:val="20"/>
              </w:rPr>
            </w:pPr>
            <w:r w:rsidRPr="002C6F5C">
              <w:rPr>
                <w:color w:val="000000" w:themeColor="text1"/>
                <w:szCs w:val="20"/>
              </w:rPr>
              <w:t>roční průměr</w:t>
            </w:r>
          </w:p>
        </w:tc>
        <w:tc>
          <w:tcPr>
            <w:tcW w:w="993" w:type="dxa"/>
            <w:vAlign w:val="center"/>
          </w:tcPr>
          <w:p w14:paraId="56EA061E" w14:textId="77777777" w:rsidR="002C6F5C" w:rsidRPr="002C6F5C" w:rsidRDefault="002C6F5C" w:rsidP="002C6F5C">
            <w:pPr>
              <w:pStyle w:val="Texttabulky"/>
              <w:jc w:val="center"/>
              <w:rPr>
                <w:color w:val="000000" w:themeColor="text1"/>
                <w:szCs w:val="20"/>
              </w:rPr>
            </w:pPr>
            <w:r w:rsidRPr="002C6F5C">
              <w:rPr>
                <w:color w:val="000000" w:themeColor="text1"/>
                <w:szCs w:val="20"/>
              </w:rPr>
              <w:t>µg.m</w:t>
            </w:r>
            <w:r w:rsidRPr="002C6F5C">
              <w:rPr>
                <w:color w:val="000000" w:themeColor="text1"/>
                <w:szCs w:val="20"/>
                <w:vertAlign w:val="superscript"/>
              </w:rPr>
              <w:t>-3</w:t>
            </w:r>
          </w:p>
        </w:tc>
        <w:tc>
          <w:tcPr>
            <w:tcW w:w="1417" w:type="dxa"/>
            <w:vAlign w:val="bottom"/>
          </w:tcPr>
          <w:p w14:paraId="6AF97F9E" w14:textId="77777777" w:rsidR="002C6F5C" w:rsidRPr="002C6F5C" w:rsidRDefault="002C6F5C" w:rsidP="002C6F5C">
            <w:pPr>
              <w:pStyle w:val="Texttabulky"/>
              <w:jc w:val="center"/>
              <w:rPr>
                <w:color w:val="000000" w:themeColor="text1"/>
                <w:szCs w:val="20"/>
              </w:rPr>
            </w:pPr>
            <w:r w:rsidRPr="002C6F5C">
              <w:rPr>
                <w:color w:val="000000" w:themeColor="text1"/>
                <w:szCs w:val="20"/>
              </w:rPr>
              <w:t>14,2</w:t>
            </w:r>
          </w:p>
        </w:tc>
        <w:tc>
          <w:tcPr>
            <w:tcW w:w="1134" w:type="dxa"/>
            <w:vAlign w:val="center"/>
          </w:tcPr>
          <w:p w14:paraId="00A1BE9F" w14:textId="77777777" w:rsidR="002C6F5C" w:rsidRPr="002C6F5C" w:rsidRDefault="002C6F5C" w:rsidP="002C6F5C">
            <w:pPr>
              <w:pStyle w:val="Texttabulky"/>
              <w:jc w:val="center"/>
              <w:rPr>
                <w:color w:val="000000" w:themeColor="text1"/>
                <w:szCs w:val="20"/>
              </w:rPr>
            </w:pPr>
            <w:r w:rsidRPr="002C6F5C">
              <w:rPr>
                <w:color w:val="000000" w:themeColor="text1"/>
                <w:szCs w:val="20"/>
              </w:rPr>
              <w:t>20</w:t>
            </w:r>
          </w:p>
        </w:tc>
        <w:tc>
          <w:tcPr>
            <w:tcW w:w="1616" w:type="dxa"/>
            <w:vAlign w:val="bottom"/>
          </w:tcPr>
          <w:p w14:paraId="581A94BB" w14:textId="77777777" w:rsidR="002C6F5C" w:rsidRPr="002C6F5C" w:rsidRDefault="002C6F5C" w:rsidP="002C6F5C">
            <w:pPr>
              <w:pStyle w:val="Texttabulky"/>
              <w:jc w:val="center"/>
              <w:rPr>
                <w:color w:val="000000" w:themeColor="text1"/>
                <w:szCs w:val="20"/>
              </w:rPr>
            </w:pPr>
            <w:r w:rsidRPr="002C6F5C">
              <w:rPr>
                <w:color w:val="000000" w:themeColor="text1"/>
                <w:szCs w:val="20"/>
              </w:rPr>
              <w:t>71,0</w:t>
            </w:r>
          </w:p>
        </w:tc>
      </w:tr>
      <w:tr w:rsidR="002C6F5C" w:rsidRPr="002C6F5C" w14:paraId="4ECEAB34" w14:textId="77777777" w:rsidTr="002C6F5C">
        <w:trPr>
          <w:jc w:val="center"/>
        </w:trPr>
        <w:tc>
          <w:tcPr>
            <w:tcW w:w="1728" w:type="dxa"/>
            <w:vAlign w:val="center"/>
          </w:tcPr>
          <w:p w14:paraId="41F7E34D" w14:textId="77777777" w:rsidR="002C6F5C" w:rsidRPr="002C6F5C" w:rsidRDefault="002C6F5C" w:rsidP="002C6F5C">
            <w:pPr>
              <w:pStyle w:val="Texttabulky"/>
              <w:rPr>
                <w:color w:val="000000" w:themeColor="text1"/>
                <w:szCs w:val="20"/>
              </w:rPr>
            </w:pPr>
            <w:r w:rsidRPr="002C6F5C">
              <w:rPr>
                <w:color w:val="000000" w:themeColor="text1"/>
                <w:szCs w:val="20"/>
              </w:rPr>
              <w:t>Benzen</w:t>
            </w:r>
          </w:p>
        </w:tc>
        <w:tc>
          <w:tcPr>
            <w:tcW w:w="2298" w:type="dxa"/>
            <w:noWrap/>
            <w:vAlign w:val="center"/>
          </w:tcPr>
          <w:p w14:paraId="5DD7C648" w14:textId="77777777" w:rsidR="002C6F5C" w:rsidRPr="002C6F5C" w:rsidRDefault="002C6F5C" w:rsidP="002C6F5C">
            <w:pPr>
              <w:pStyle w:val="Texttabulky"/>
              <w:rPr>
                <w:color w:val="000000" w:themeColor="text1"/>
                <w:szCs w:val="20"/>
              </w:rPr>
            </w:pPr>
            <w:r w:rsidRPr="002C6F5C">
              <w:rPr>
                <w:color w:val="000000" w:themeColor="text1"/>
                <w:szCs w:val="20"/>
              </w:rPr>
              <w:t>roční průměr</w:t>
            </w:r>
          </w:p>
        </w:tc>
        <w:tc>
          <w:tcPr>
            <w:tcW w:w="993" w:type="dxa"/>
            <w:vAlign w:val="center"/>
          </w:tcPr>
          <w:p w14:paraId="39DE92AC" w14:textId="77777777" w:rsidR="002C6F5C" w:rsidRPr="002C6F5C" w:rsidRDefault="002C6F5C" w:rsidP="002C6F5C">
            <w:pPr>
              <w:pStyle w:val="Texttabulky"/>
              <w:jc w:val="center"/>
              <w:rPr>
                <w:color w:val="000000" w:themeColor="text1"/>
                <w:szCs w:val="20"/>
              </w:rPr>
            </w:pPr>
            <w:r w:rsidRPr="002C6F5C">
              <w:rPr>
                <w:color w:val="000000" w:themeColor="text1"/>
                <w:szCs w:val="20"/>
              </w:rPr>
              <w:t>µg.m</w:t>
            </w:r>
            <w:r w:rsidRPr="002C6F5C">
              <w:rPr>
                <w:color w:val="000000" w:themeColor="text1"/>
                <w:szCs w:val="20"/>
                <w:vertAlign w:val="superscript"/>
              </w:rPr>
              <w:t>-3</w:t>
            </w:r>
          </w:p>
        </w:tc>
        <w:tc>
          <w:tcPr>
            <w:tcW w:w="1417" w:type="dxa"/>
            <w:vAlign w:val="bottom"/>
          </w:tcPr>
          <w:p w14:paraId="2AAD9425" w14:textId="77777777" w:rsidR="002C6F5C" w:rsidRPr="002C6F5C" w:rsidRDefault="002C6F5C" w:rsidP="002C6F5C">
            <w:pPr>
              <w:pStyle w:val="Texttabulky"/>
              <w:jc w:val="center"/>
              <w:rPr>
                <w:color w:val="000000" w:themeColor="text1"/>
                <w:szCs w:val="20"/>
              </w:rPr>
            </w:pPr>
            <w:r w:rsidRPr="002C6F5C">
              <w:rPr>
                <w:color w:val="000000" w:themeColor="text1"/>
                <w:szCs w:val="20"/>
              </w:rPr>
              <w:t>0,9</w:t>
            </w:r>
          </w:p>
        </w:tc>
        <w:tc>
          <w:tcPr>
            <w:tcW w:w="1134" w:type="dxa"/>
            <w:vAlign w:val="center"/>
          </w:tcPr>
          <w:p w14:paraId="60192A1A" w14:textId="77777777" w:rsidR="002C6F5C" w:rsidRPr="002C6F5C" w:rsidRDefault="002C6F5C" w:rsidP="002C6F5C">
            <w:pPr>
              <w:pStyle w:val="Texttabulky"/>
              <w:jc w:val="center"/>
              <w:rPr>
                <w:color w:val="000000" w:themeColor="text1"/>
                <w:szCs w:val="20"/>
              </w:rPr>
            </w:pPr>
            <w:r w:rsidRPr="002C6F5C">
              <w:rPr>
                <w:color w:val="000000" w:themeColor="text1"/>
                <w:szCs w:val="20"/>
              </w:rPr>
              <w:t>5</w:t>
            </w:r>
          </w:p>
        </w:tc>
        <w:tc>
          <w:tcPr>
            <w:tcW w:w="1616" w:type="dxa"/>
            <w:vAlign w:val="bottom"/>
          </w:tcPr>
          <w:p w14:paraId="40711F68" w14:textId="77777777" w:rsidR="002C6F5C" w:rsidRPr="002C6F5C" w:rsidRDefault="002C6F5C" w:rsidP="002C6F5C">
            <w:pPr>
              <w:pStyle w:val="Texttabulky"/>
              <w:jc w:val="center"/>
              <w:rPr>
                <w:color w:val="000000" w:themeColor="text1"/>
                <w:szCs w:val="20"/>
              </w:rPr>
            </w:pPr>
            <w:r w:rsidRPr="002C6F5C">
              <w:rPr>
                <w:color w:val="000000" w:themeColor="text1"/>
                <w:szCs w:val="20"/>
              </w:rPr>
              <w:t>18,0</w:t>
            </w:r>
          </w:p>
        </w:tc>
      </w:tr>
      <w:tr w:rsidR="002C6F5C" w:rsidRPr="002C6F5C" w14:paraId="5974060F" w14:textId="77777777" w:rsidTr="002C6F5C">
        <w:trPr>
          <w:jc w:val="center"/>
        </w:trPr>
        <w:tc>
          <w:tcPr>
            <w:tcW w:w="1728" w:type="dxa"/>
            <w:vAlign w:val="center"/>
          </w:tcPr>
          <w:p w14:paraId="698ABC3C" w14:textId="77777777" w:rsidR="002C6F5C" w:rsidRPr="002C6F5C" w:rsidRDefault="002C6F5C" w:rsidP="002C6F5C">
            <w:pPr>
              <w:pStyle w:val="Texttabulky"/>
              <w:rPr>
                <w:color w:val="000000" w:themeColor="text1"/>
                <w:szCs w:val="20"/>
              </w:rPr>
            </w:pPr>
            <w:r w:rsidRPr="002C6F5C">
              <w:rPr>
                <w:color w:val="000000" w:themeColor="text1"/>
                <w:szCs w:val="20"/>
              </w:rPr>
              <w:t>Benzo[a]pyren</w:t>
            </w:r>
          </w:p>
        </w:tc>
        <w:tc>
          <w:tcPr>
            <w:tcW w:w="2298" w:type="dxa"/>
            <w:noWrap/>
            <w:vAlign w:val="center"/>
          </w:tcPr>
          <w:p w14:paraId="0A643B8B" w14:textId="77777777" w:rsidR="002C6F5C" w:rsidRPr="002C6F5C" w:rsidRDefault="002C6F5C" w:rsidP="002C6F5C">
            <w:pPr>
              <w:pStyle w:val="Texttabulky"/>
              <w:rPr>
                <w:color w:val="000000" w:themeColor="text1"/>
                <w:szCs w:val="20"/>
              </w:rPr>
            </w:pPr>
            <w:r w:rsidRPr="002C6F5C">
              <w:rPr>
                <w:color w:val="000000" w:themeColor="text1"/>
                <w:szCs w:val="20"/>
              </w:rPr>
              <w:t>roční průměr</w:t>
            </w:r>
          </w:p>
        </w:tc>
        <w:tc>
          <w:tcPr>
            <w:tcW w:w="993" w:type="dxa"/>
            <w:vAlign w:val="center"/>
          </w:tcPr>
          <w:p w14:paraId="424CECA2" w14:textId="77777777" w:rsidR="002C6F5C" w:rsidRPr="002C6F5C" w:rsidRDefault="002C6F5C" w:rsidP="002C6F5C">
            <w:pPr>
              <w:pStyle w:val="Texttabulky"/>
              <w:jc w:val="center"/>
              <w:rPr>
                <w:color w:val="000000" w:themeColor="text1"/>
                <w:szCs w:val="20"/>
              </w:rPr>
            </w:pPr>
            <w:r w:rsidRPr="002C6F5C">
              <w:rPr>
                <w:color w:val="000000" w:themeColor="text1"/>
                <w:szCs w:val="20"/>
              </w:rPr>
              <w:t>µg.m</w:t>
            </w:r>
            <w:r w:rsidRPr="002C6F5C">
              <w:rPr>
                <w:color w:val="000000" w:themeColor="text1"/>
                <w:szCs w:val="20"/>
                <w:vertAlign w:val="superscript"/>
              </w:rPr>
              <w:t>-3</w:t>
            </w:r>
          </w:p>
        </w:tc>
        <w:tc>
          <w:tcPr>
            <w:tcW w:w="1417" w:type="dxa"/>
            <w:vAlign w:val="bottom"/>
          </w:tcPr>
          <w:p w14:paraId="1C1ED1FA" w14:textId="77777777" w:rsidR="002C6F5C" w:rsidRPr="002C6F5C" w:rsidRDefault="002C6F5C" w:rsidP="002C6F5C">
            <w:pPr>
              <w:pStyle w:val="Texttabulky"/>
              <w:jc w:val="center"/>
              <w:rPr>
                <w:color w:val="000000" w:themeColor="text1"/>
                <w:szCs w:val="20"/>
              </w:rPr>
            </w:pPr>
            <w:r w:rsidRPr="002C6F5C">
              <w:rPr>
                <w:color w:val="000000" w:themeColor="text1"/>
                <w:szCs w:val="20"/>
              </w:rPr>
              <w:t>0,7</w:t>
            </w:r>
          </w:p>
        </w:tc>
        <w:tc>
          <w:tcPr>
            <w:tcW w:w="1134" w:type="dxa"/>
            <w:vAlign w:val="center"/>
          </w:tcPr>
          <w:p w14:paraId="656A3677" w14:textId="77777777" w:rsidR="002C6F5C" w:rsidRPr="002C6F5C" w:rsidRDefault="002C6F5C" w:rsidP="002C6F5C">
            <w:pPr>
              <w:pStyle w:val="Texttabulky"/>
              <w:jc w:val="center"/>
              <w:rPr>
                <w:color w:val="000000" w:themeColor="text1"/>
                <w:szCs w:val="20"/>
              </w:rPr>
            </w:pPr>
            <w:r w:rsidRPr="002C6F5C">
              <w:rPr>
                <w:color w:val="000000" w:themeColor="text1"/>
                <w:szCs w:val="20"/>
              </w:rPr>
              <w:t>1</w:t>
            </w:r>
          </w:p>
        </w:tc>
        <w:tc>
          <w:tcPr>
            <w:tcW w:w="1616" w:type="dxa"/>
            <w:vAlign w:val="bottom"/>
          </w:tcPr>
          <w:p w14:paraId="36B85A7C" w14:textId="77777777" w:rsidR="002C6F5C" w:rsidRPr="002C6F5C" w:rsidRDefault="002C6F5C" w:rsidP="002C6F5C">
            <w:pPr>
              <w:pStyle w:val="Texttabulky"/>
              <w:jc w:val="center"/>
              <w:rPr>
                <w:color w:val="000000" w:themeColor="text1"/>
                <w:szCs w:val="20"/>
              </w:rPr>
            </w:pPr>
            <w:r w:rsidRPr="002C6F5C">
              <w:rPr>
                <w:color w:val="000000" w:themeColor="text1"/>
                <w:szCs w:val="20"/>
              </w:rPr>
              <w:t>70,0</w:t>
            </w:r>
          </w:p>
        </w:tc>
      </w:tr>
      <w:tr w:rsidR="002C6F5C" w:rsidRPr="002C6F5C" w14:paraId="497A6451" w14:textId="77777777" w:rsidTr="002C6F5C">
        <w:trPr>
          <w:jc w:val="center"/>
        </w:trPr>
        <w:tc>
          <w:tcPr>
            <w:tcW w:w="1728" w:type="dxa"/>
            <w:vAlign w:val="center"/>
          </w:tcPr>
          <w:p w14:paraId="5319646F" w14:textId="77777777" w:rsidR="002C6F5C" w:rsidRPr="002C6F5C" w:rsidRDefault="002C6F5C" w:rsidP="002C6F5C">
            <w:pPr>
              <w:pStyle w:val="Texttabulky"/>
              <w:rPr>
                <w:color w:val="000000" w:themeColor="text1"/>
                <w:szCs w:val="20"/>
              </w:rPr>
            </w:pPr>
            <w:r w:rsidRPr="002C6F5C">
              <w:rPr>
                <w:color w:val="000000" w:themeColor="text1"/>
                <w:szCs w:val="20"/>
              </w:rPr>
              <w:t>Arsen</w:t>
            </w:r>
          </w:p>
        </w:tc>
        <w:tc>
          <w:tcPr>
            <w:tcW w:w="2298" w:type="dxa"/>
            <w:noWrap/>
            <w:vAlign w:val="center"/>
          </w:tcPr>
          <w:p w14:paraId="102EE140" w14:textId="77777777" w:rsidR="002C6F5C" w:rsidRPr="002C6F5C" w:rsidRDefault="002C6F5C" w:rsidP="002C6F5C">
            <w:pPr>
              <w:pStyle w:val="Texttabulky"/>
              <w:rPr>
                <w:color w:val="000000" w:themeColor="text1"/>
                <w:szCs w:val="20"/>
              </w:rPr>
            </w:pPr>
            <w:r w:rsidRPr="002C6F5C">
              <w:rPr>
                <w:color w:val="000000" w:themeColor="text1"/>
                <w:szCs w:val="20"/>
              </w:rPr>
              <w:t>roční průměr</w:t>
            </w:r>
          </w:p>
        </w:tc>
        <w:tc>
          <w:tcPr>
            <w:tcW w:w="993" w:type="dxa"/>
            <w:vAlign w:val="center"/>
          </w:tcPr>
          <w:p w14:paraId="71840F71" w14:textId="77777777" w:rsidR="002C6F5C" w:rsidRPr="002C6F5C" w:rsidRDefault="002C6F5C" w:rsidP="002C6F5C">
            <w:pPr>
              <w:pStyle w:val="Texttabulky"/>
              <w:jc w:val="center"/>
              <w:rPr>
                <w:color w:val="000000" w:themeColor="text1"/>
                <w:szCs w:val="20"/>
              </w:rPr>
            </w:pPr>
            <w:r w:rsidRPr="002C6F5C">
              <w:rPr>
                <w:color w:val="000000" w:themeColor="text1"/>
                <w:szCs w:val="20"/>
              </w:rPr>
              <w:t>ng.m</w:t>
            </w:r>
            <w:r w:rsidRPr="002C6F5C">
              <w:rPr>
                <w:color w:val="000000" w:themeColor="text1"/>
                <w:szCs w:val="20"/>
                <w:vertAlign w:val="superscript"/>
              </w:rPr>
              <w:t>-3</w:t>
            </w:r>
          </w:p>
        </w:tc>
        <w:tc>
          <w:tcPr>
            <w:tcW w:w="1417" w:type="dxa"/>
            <w:vAlign w:val="bottom"/>
          </w:tcPr>
          <w:p w14:paraId="72514EEB" w14:textId="77777777" w:rsidR="002C6F5C" w:rsidRPr="002C6F5C" w:rsidRDefault="002C6F5C" w:rsidP="002C6F5C">
            <w:pPr>
              <w:pStyle w:val="Texttabulky"/>
              <w:jc w:val="center"/>
              <w:rPr>
                <w:color w:val="000000" w:themeColor="text1"/>
                <w:szCs w:val="20"/>
              </w:rPr>
            </w:pPr>
            <w:r w:rsidRPr="002C6F5C">
              <w:rPr>
                <w:color w:val="000000" w:themeColor="text1"/>
                <w:szCs w:val="20"/>
              </w:rPr>
              <w:t>1,1</w:t>
            </w:r>
          </w:p>
        </w:tc>
        <w:tc>
          <w:tcPr>
            <w:tcW w:w="1134" w:type="dxa"/>
            <w:vAlign w:val="center"/>
          </w:tcPr>
          <w:p w14:paraId="344D8ABA" w14:textId="77777777" w:rsidR="002C6F5C" w:rsidRPr="002C6F5C" w:rsidRDefault="002C6F5C" w:rsidP="002C6F5C">
            <w:pPr>
              <w:pStyle w:val="Texttabulky"/>
              <w:jc w:val="center"/>
              <w:rPr>
                <w:color w:val="000000" w:themeColor="text1"/>
                <w:szCs w:val="20"/>
              </w:rPr>
            </w:pPr>
            <w:r w:rsidRPr="002C6F5C">
              <w:rPr>
                <w:color w:val="000000" w:themeColor="text1"/>
                <w:szCs w:val="20"/>
              </w:rPr>
              <w:t>6</w:t>
            </w:r>
          </w:p>
        </w:tc>
        <w:tc>
          <w:tcPr>
            <w:tcW w:w="1616" w:type="dxa"/>
            <w:vAlign w:val="bottom"/>
          </w:tcPr>
          <w:p w14:paraId="1DCFD711" w14:textId="77777777" w:rsidR="002C6F5C" w:rsidRPr="002C6F5C" w:rsidRDefault="002C6F5C" w:rsidP="002C6F5C">
            <w:pPr>
              <w:pStyle w:val="Texttabulky"/>
              <w:jc w:val="center"/>
              <w:rPr>
                <w:color w:val="000000" w:themeColor="text1"/>
                <w:szCs w:val="20"/>
              </w:rPr>
            </w:pPr>
            <w:r w:rsidRPr="002C6F5C">
              <w:rPr>
                <w:color w:val="000000" w:themeColor="text1"/>
                <w:szCs w:val="20"/>
              </w:rPr>
              <w:t>18,3</w:t>
            </w:r>
          </w:p>
        </w:tc>
      </w:tr>
      <w:tr w:rsidR="002C6F5C" w:rsidRPr="002C6F5C" w14:paraId="159DD7CC" w14:textId="77777777" w:rsidTr="002C6F5C">
        <w:trPr>
          <w:jc w:val="center"/>
        </w:trPr>
        <w:tc>
          <w:tcPr>
            <w:tcW w:w="1728" w:type="dxa"/>
            <w:vAlign w:val="center"/>
          </w:tcPr>
          <w:p w14:paraId="776759A7" w14:textId="77777777" w:rsidR="002C6F5C" w:rsidRPr="002C6F5C" w:rsidRDefault="002C6F5C" w:rsidP="002C6F5C">
            <w:pPr>
              <w:pStyle w:val="Texttabulky"/>
              <w:rPr>
                <w:color w:val="000000" w:themeColor="text1"/>
                <w:szCs w:val="20"/>
              </w:rPr>
            </w:pPr>
            <w:r w:rsidRPr="002C6F5C">
              <w:rPr>
                <w:color w:val="000000" w:themeColor="text1"/>
                <w:szCs w:val="20"/>
              </w:rPr>
              <w:t>Kadmium</w:t>
            </w:r>
          </w:p>
        </w:tc>
        <w:tc>
          <w:tcPr>
            <w:tcW w:w="2298" w:type="dxa"/>
            <w:noWrap/>
            <w:vAlign w:val="center"/>
          </w:tcPr>
          <w:p w14:paraId="52E760E4" w14:textId="77777777" w:rsidR="002C6F5C" w:rsidRPr="002C6F5C" w:rsidRDefault="002C6F5C" w:rsidP="002C6F5C">
            <w:pPr>
              <w:pStyle w:val="Texttabulky"/>
              <w:rPr>
                <w:color w:val="000000" w:themeColor="text1"/>
                <w:szCs w:val="20"/>
              </w:rPr>
            </w:pPr>
            <w:r w:rsidRPr="002C6F5C">
              <w:rPr>
                <w:color w:val="000000" w:themeColor="text1"/>
                <w:szCs w:val="20"/>
              </w:rPr>
              <w:t>roční průměr</w:t>
            </w:r>
          </w:p>
        </w:tc>
        <w:tc>
          <w:tcPr>
            <w:tcW w:w="993" w:type="dxa"/>
            <w:vAlign w:val="center"/>
          </w:tcPr>
          <w:p w14:paraId="117CE32C" w14:textId="77777777" w:rsidR="002C6F5C" w:rsidRPr="002C6F5C" w:rsidRDefault="002C6F5C" w:rsidP="002C6F5C">
            <w:pPr>
              <w:pStyle w:val="Texttabulky"/>
              <w:jc w:val="center"/>
              <w:rPr>
                <w:color w:val="000000" w:themeColor="text1"/>
                <w:szCs w:val="20"/>
              </w:rPr>
            </w:pPr>
            <w:r w:rsidRPr="002C6F5C">
              <w:rPr>
                <w:color w:val="000000" w:themeColor="text1"/>
                <w:szCs w:val="20"/>
              </w:rPr>
              <w:t>ng.m</w:t>
            </w:r>
            <w:r w:rsidRPr="002C6F5C">
              <w:rPr>
                <w:color w:val="000000" w:themeColor="text1"/>
                <w:szCs w:val="20"/>
                <w:vertAlign w:val="superscript"/>
              </w:rPr>
              <w:t>-3</w:t>
            </w:r>
          </w:p>
        </w:tc>
        <w:tc>
          <w:tcPr>
            <w:tcW w:w="1417" w:type="dxa"/>
            <w:vAlign w:val="bottom"/>
          </w:tcPr>
          <w:p w14:paraId="7F23C860" w14:textId="77777777" w:rsidR="002C6F5C" w:rsidRPr="002C6F5C" w:rsidRDefault="002C6F5C" w:rsidP="002C6F5C">
            <w:pPr>
              <w:pStyle w:val="Texttabulky"/>
              <w:jc w:val="center"/>
              <w:rPr>
                <w:color w:val="000000" w:themeColor="text1"/>
                <w:szCs w:val="20"/>
              </w:rPr>
            </w:pPr>
            <w:r w:rsidRPr="002C6F5C">
              <w:rPr>
                <w:color w:val="000000" w:themeColor="text1"/>
                <w:szCs w:val="20"/>
              </w:rPr>
              <w:t>0,2</w:t>
            </w:r>
          </w:p>
        </w:tc>
        <w:tc>
          <w:tcPr>
            <w:tcW w:w="1134" w:type="dxa"/>
            <w:vAlign w:val="center"/>
          </w:tcPr>
          <w:p w14:paraId="1ACB1053" w14:textId="77777777" w:rsidR="002C6F5C" w:rsidRPr="002C6F5C" w:rsidRDefault="002C6F5C" w:rsidP="002C6F5C">
            <w:pPr>
              <w:pStyle w:val="Texttabulky"/>
              <w:jc w:val="center"/>
              <w:rPr>
                <w:color w:val="000000" w:themeColor="text1"/>
                <w:szCs w:val="20"/>
              </w:rPr>
            </w:pPr>
            <w:r w:rsidRPr="002C6F5C">
              <w:rPr>
                <w:color w:val="000000" w:themeColor="text1"/>
                <w:szCs w:val="20"/>
              </w:rPr>
              <w:t>5</w:t>
            </w:r>
          </w:p>
        </w:tc>
        <w:tc>
          <w:tcPr>
            <w:tcW w:w="1616" w:type="dxa"/>
            <w:vAlign w:val="bottom"/>
          </w:tcPr>
          <w:p w14:paraId="7B3E06F5" w14:textId="77777777" w:rsidR="002C6F5C" w:rsidRPr="002C6F5C" w:rsidRDefault="002C6F5C" w:rsidP="002C6F5C">
            <w:pPr>
              <w:pStyle w:val="Texttabulky"/>
              <w:jc w:val="center"/>
              <w:rPr>
                <w:color w:val="000000" w:themeColor="text1"/>
                <w:szCs w:val="20"/>
              </w:rPr>
            </w:pPr>
            <w:r w:rsidRPr="002C6F5C">
              <w:rPr>
                <w:color w:val="000000" w:themeColor="text1"/>
                <w:szCs w:val="20"/>
              </w:rPr>
              <w:t>4,0</w:t>
            </w:r>
          </w:p>
        </w:tc>
      </w:tr>
      <w:tr w:rsidR="002C6F5C" w:rsidRPr="002C6F5C" w14:paraId="75296CAA" w14:textId="77777777" w:rsidTr="002C6F5C">
        <w:trPr>
          <w:jc w:val="center"/>
        </w:trPr>
        <w:tc>
          <w:tcPr>
            <w:tcW w:w="1728" w:type="dxa"/>
            <w:vAlign w:val="center"/>
          </w:tcPr>
          <w:p w14:paraId="636C6B13" w14:textId="77777777" w:rsidR="002C6F5C" w:rsidRPr="002C6F5C" w:rsidRDefault="002C6F5C" w:rsidP="002C6F5C">
            <w:pPr>
              <w:pStyle w:val="Texttabulky"/>
              <w:rPr>
                <w:color w:val="000000" w:themeColor="text1"/>
                <w:szCs w:val="20"/>
              </w:rPr>
            </w:pPr>
            <w:r w:rsidRPr="002C6F5C">
              <w:rPr>
                <w:color w:val="000000" w:themeColor="text1"/>
                <w:szCs w:val="20"/>
              </w:rPr>
              <w:t>Olovo</w:t>
            </w:r>
          </w:p>
        </w:tc>
        <w:tc>
          <w:tcPr>
            <w:tcW w:w="2298" w:type="dxa"/>
            <w:noWrap/>
            <w:vAlign w:val="center"/>
          </w:tcPr>
          <w:p w14:paraId="51549A0F" w14:textId="77777777" w:rsidR="002C6F5C" w:rsidRPr="002C6F5C" w:rsidRDefault="002C6F5C" w:rsidP="002C6F5C">
            <w:pPr>
              <w:pStyle w:val="Texttabulky"/>
              <w:rPr>
                <w:color w:val="000000" w:themeColor="text1"/>
                <w:szCs w:val="20"/>
              </w:rPr>
            </w:pPr>
            <w:r w:rsidRPr="002C6F5C">
              <w:rPr>
                <w:color w:val="000000" w:themeColor="text1"/>
                <w:szCs w:val="20"/>
              </w:rPr>
              <w:t>roční průměr</w:t>
            </w:r>
          </w:p>
        </w:tc>
        <w:tc>
          <w:tcPr>
            <w:tcW w:w="993" w:type="dxa"/>
            <w:vAlign w:val="center"/>
          </w:tcPr>
          <w:p w14:paraId="35A70957" w14:textId="77777777" w:rsidR="002C6F5C" w:rsidRPr="002C6F5C" w:rsidRDefault="002C6F5C" w:rsidP="002C6F5C">
            <w:pPr>
              <w:pStyle w:val="Texttabulky"/>
              <w:jc w:val="center"/>
              <w:rPr>
                <w:color w:val="000000" w:themeColor="text1"/>
                <w:szCs w:val="20"/>
              </w:rPr>
            </w:pPr>
            <w:r w:rsidRPr="002C6F5C">
              <w:rPr>
                <w:color w:val="000000" w:themeColor="text1"/>
                <w:szCs w:val="20"/>
              </w:rPr>
              <w:t>ng.m</w:t>
            </w:r>
            <w:r w:rsidRPr="002C6F5C">
              <w:rPr>
                <w:color w:val="000000" w:themeColor="text1"/>
                <w:szCs w:val="20"/>
                <w:vertAlign w:val="superscript"/>
              </w:rPr>
              <w:t>-3</w:t>
            </w:r>
          </w:p>
        </w:tc>
        <w:tc>
          <w:tcPr>
            <w:tcW w:w="1417" w:type="dxa"/>
            <w:vAlign w:val="bottom"/>
          </w:tcPr>
          <w:p w14:paraId="641E2AEA" w14:textId="77777777" w:rsidR="002C6F5C" w:rsidRPr="002C6F5C" w:rsidRDefault="002C6F5C" w:rsidP="002C6F5C">
            <w:pPr>
              <w:pStyle w:val="Texttabulky"/>
              <w:jc w:val="center"/>
              <w:rPr>
                <w:color w:val="000000" w:themeColor="text1"/>
                <w:szCs w:val="20"/>
              </w:rPr>
            </w:pPr>
            <w:r w:rsidRPr="002C6F5C">
              <w:rPr>
                <w:color w:val="000000" w:themeColor="text1"/>
                <w:szCs w:val="20"/>
              </w:rPr>
              <w:t>4,2</w:t>
            </w:r>
          </w:p>
        </w:tc>
        <w:tc>
          <w:tcPr>
            <w:tcW w:w="1134" w:type="dxa"/>
            <w:vAlign w:val="center"/>
          </w:tcPr>
          <w:p w14:paraId="74614AD1" w14:textId="77777777" w:rsidR="002C6F5C" w:rsidRPr="002C6F5C" w:rsidRDefault="002C6F5C" w:rsidP="002C6F5C">
            <w:pPr>
              <w:pStyle w:val="Texttabulky"/>
              <w:jc w:val="center"/>
              <w:rPr>
                <w:color w:val="000000" w:themeColor="text1"/>
                <w:szCs w:val="20"/>
              </w:rPr>
            </w:pPr>
            <w:r w:rsidRPr="002C6F5C">
              <w:rPr>
                <w:color w:val="000000" w:themeColor="text1"/>
                <w:szCs w:val="20"/>
              </w:rPr>
              <w:t>500</w:t>
            </w:r>
          </w:p>
        </w:tc>
        <w:tc>
          <w:tcPr>
            <w:tcW w:w="1616" w:type="dxa"/>
            <w:vAlign w:val="bottom"/>
          </w:tcPr>
          <w:p w14:paraId="53801EC6" w14:textId="77777777" w:rsidR="002C6F5C" w:rsidRPr="002C6F5C" w:rsidRDefault="002C6F5C" w:rsidP="002C6F5C">
            <w:pPr>
              <w:pStyle w:val="Texttabulky"/>
              <w:jc w:val="center"/>
              <w:rPr>
                <w:color w:val="000000" w:themeColor="text1"/>
                <w:szCs w:val="20"/>
              </w:rPr>
            </w:pPr>
            <w:r w:rsidRPr="002C6F5C">
              <w:rPr>
                <w:color w:val="000000" w:themeColor="text1"/>
                <w:szCs w:val="20"/>
              </w:rPr>
              <w:t>0,8</w:t>
            </w:r>
          </w:p>
        </w:tc>
      </w:tr>
      <w:tr w:rsidR="002C6F5C" w:rsidRPr="002C6F5C" w14:paraId="43A07088" w14:textId="77777777" w:rsidTr="002C6F5C">
        <w:trPr>
          <w:jc w:val="center"/>
        </w:trPr>
        <w:tc>
          <w:tcPr>
            <w:tcW w:w="1728" w:type="dxa"/>
            <w:vAlign w:val="center"/>
          </w:tcPr>
          <w:p w14:paraId="513AB4B0" w14:textId="77777777" w:rsidR="002C6F5C" w:rsidRPr="002C6F5C" w:rsidRDefault="002C6F5C" w:rsidP="002C6F5C">
            <w:pPr>
              <w:pStyle w:val="Texttabulky"/>
              <w:rPr>
                <w:color w:val="000000" w:themeColor="text1"/>
                <w:szCs w:val="20"/>
              </w:rPr>
            </w:pPr>
            <w:r w:rsidRPr="002C6F5C">
              <w:rPr>
                <w:color w:val="000000" w:themeColor="text1"/>
                <w:szCs w:val="20"/>
              </w:rPr>
              <w:t>Nikl</w:t>
            </w:r>
          </w:p>
        </w:tc>
        <w:tc>
          <w:tcPr>
            <w:tcW w:w="2298" w:type="dxa"/>
            <w:noWrap/>
            <w:vAlign w:val="center"/>
          </w:tcPr>
          <w:p w14:paraId="54329263" w14:textId="77777777" w:rsidR="002C6F5C" w:rsidRPr="002C6F5C" w:rsidRDefault="002C6F5C" w:rsidP="002C6F5C">
            <w:pPr>
              <w:pStyle w:val="Texttabulky"/>
              <w:rPr>
                <w:color w:val="000000" w:themeColor="text1"/>
                <w:szCs w:val="20"/>
              </w:rPr>
            </w:pPr>
            <w:r w:rsidRPr="002C6F5C">
              <w:rPr>
                <w:color w:val="000000" w:themeColor="text1"/>
                <w:szCs w:val="20"/>
              </w:rPr>
              <w:t>roční průměr</w:t>
            </w:r>
          </w:p>
        </w:tc>
        <w:tc>
          <w:tcPr>
            <w:tcW w:w="993" w:type="dxa"/>
            <w:vAlign w:val="center"/>
          </w:tcPr>
          <w:p w14:paraId="3326C0A0" w14:textId="77777777" w:rsidR="002C6F5C" w:rsidRPr="002C6F5C" w:rsidRDefault="002C6F5C" w:rsidP="002C6F5C">
            <w:pPr>
              <w:pStyle w:val="Texttabulky"/>
              <w:jc w:val="center"/>
              <w:rPr>
                <w:color w:val="000000" w:themeColor="text1"/>
                <w:szCs w:val="20"/>
              </w:rPr>
            </w:pPr>
            <w:r w:rsidRPr="002C6F5C">
              <w:rPr>
                <w:color w:val="000000" w:themeColor="text1"/>
                <w:szCs w:val="20"/>
              </w:rPr>
              <w:t>ng.m</w:t>
            </w:r>
            <w:r w:rsidRPr="002C6F5C">
              <w:rPr>
                <w:color w:val="000000" w:themeColor="text1"/>
                <w:szCs w:val="20"/>
                <w:vertAlign w:val="superscript"/>
              </w:rPr>
              <w:t>-3</w:t>
            </w:r>
          </w:p>
        </w:tc>
        <w:tc>
          <w:tcPr>
            <w:tcW w:w="1417" w:type="dxa"/>
            <w:vAlign w:val="bottom"/>
          </w:tcPr>
          <w:p w14:paraId="70B879BD" w14:textId="77777777" w:rsidR="002C6F5C" w:rsidRPr="002C6F5C" w:rsidRDefault="002C6F5C" w:rsidP="002C6F5C">
            <w:pPr>
              <w:pStyle w:val="Texttabulky"/>
              <w:jc w:val="center"/>
              <w:rPr>
                <w:color w:val="000000" w:themeColor="text1"/>
                <w:szCs w:val="20"/>
              </w:rPr>
            </w:pPr>
            <w:r w:rsidRPr="002C6F5C">
              <w:rPr>
                <w:color w:val="000000" w:themeColor="text1"/>
                <w:szCs w:val="20"/>
              </w:rPr>
              <w:t>0,5</w:t>
            </w:r>
          </w:p>
        </w:tc>
        <w:tc>
          <w:tcPr>
            <w:tcW w:w="1134" w:type="dxa"/>
            <w:vAlign w:val="center"/>
          </w:tcPr>
          <w:p w14:paraId="702329AA" w14:textId="77777777" w:rsidR="002C6F5C" w:rsidRPr="002C6F5C" w:rsidRDefault="002C6F5C" w:rsidP="002C6F5C">
            <w:pPr>
              <w:pStyle w:val="Texttabulky"/>
              <w:jc w:val="center"/>
              <w:rPr>
                <w:color w:val="000000" w:themeColor="text1"/>
                <w:szCs w:val="20"/>
              </w:rPr>
            </w:pPr>
            <w:r w:rsidRPr="002C6F5C">
              <w:rPr>
                <w:color w:val="000000" w:themeColor="text1"/>
                <w:szCs w:val="20"/>
              </w:rPr>
              <w:t>20</w:t>
            </w:r>
          </w:p>
        </w:tc>
        <w:tc>
          <w:tcPr>
            <w:tcW w:w="1616" w:type="dxa"/>
            <w:vAlign w:val="bottom"/>
          </w:tcPr>
          <w:p w14:paraId="10024F14" w14:textId="77777777" w:rsidR="002C6F5C" w:rsidRPr="002C6F5C" w:rsidRDefault="002C6F5C" w:rsidP="002C6F5C">
            <w:pPr>
              <w:pStyle w:val="Texttabulky"/>
              <w:jc w:val="center"/>
              <w:rPr>
                <w:color w:val="000000" w:themeColor="text1"/>
                <w:szCs w:val="20"/>
              </w:rPr>
            </w:pPr>
            <w:r w:rsidRPr="002C6F5C">
              <w:rPr>
                <w:color w:val="000000" w:themeColor="text1"/>
                <w:szCs w:val="20"/>
              </w:rPr>
              <w:t>2,5</w:t>
            </w:r>
          </w:p>
        </w:tc>
      </w:tr>
    </w:tbl>
    <w:p w14:paraId="7D09E912" w14:textId="77777777" w:rsidR="002C6F5C" w:rsidRPr="002C6F5C" w:rsidRDefault="002C6F5C" w:rsidP="002C6F5C">
      <w:pPr>
        <w:spacing w:before="0"/>
        <w:rPr>
          <w:color w:val="000000" w:themeColor="text1"/>
          <w:sz w:val="18"/>
          <w:lang w:eastAsia="en-US"/>
        </w:rPr>
      </w:pPr>
      <w:r w:rsidRPr="002C6F5C">
        <w:rPr>
          <w:color w:val="000000" w:themeColor="text1"/>
          <w:sz w:val="18"/>
          <w:lang w:eastAsia="en-US"/>
        </w:rPr>
        <w:t>Pozn.: V případě průměrných ročních koncentrací PM</w:t>
      </w:r>
      <w:r w:rsidRPr="002C6F5C">
        <w:rPr>
          <w:color w:val="000000" w:themeColor="text1"/>
          <w:sz w:val="18"/>
          <w:vertAlign w:val="subscript"/>
          <w:lang w:eastAsia="en-US"/>
        </w:rPr>
        <w:t>2,5</w:t>
      </w:r>
      <w:r w:rsidRPr="002C6F5C">
        <w:rPr>
          <w:color w:val="000000" w:themeColor="text1"/>
          <w:sz w:val="18"/>
          <w:lang w:eastAsia="en-US"/>
        </w:rPr>
        <w:t xml:space="preserve"> je uvažován limit 20 µg.m</w:t>
      </w:r>
      <w:r w:rsidRPr="002C6F5C">
        <w:rPr>
          <w:color w:val="000000" w:themeColor="text1"/>
          <w:sz w:val="18"/>
          <w:vertAlign w:val="superscript"/>
          <w:lang w:eastAsia="en-US"/>
        </w:rPr>
        <w:t>-3</w:t>
      </w:r>
      <w:r w:rsidRPr="002C6F5C">
        <w:rPr>
          <w:color w:val="000000" w:themeColor="text1"/>
          <w:sz w:val="18"/>
          <w:lang w:eastAsia="en-US"/>
        </w:rPr>
        <w:t>, platný od 1. 1. 2020.</w:t>
      </w:r>
    </w:p>
    <w:p w14:paraId="003F4550" w14:textId="77777777" w:rsidR="002C6F5C" w:rsidRPr="002C6F5C" w:rsidRDefault="002C6F5C" w:rsidP="002C6F5C">
      <w:pPr>
        <w:rPr>
          <w:color w:val="000000" w:themeColor="text1"/>
          <w:highlight w:val="cyan"/>
        </w:rPr>
      </w:pPr>
    </w:p>
    <w:p w14:paraId="1652C596" w14:textId="0E0A7D76" w:rsidR="002C6F5C" w:rsidRPr="002C6F5C" w:rsidRDefault="002C6F5C" w:rsidP="002C6F5C">
      <w:pPr>
        <w:rPr>
          <w:color w:val="000000" w:themeColor="text1"/>
          <w:lang w:eastAsia="en-US"/>
        </w:rPr>
      </w:pPr>
      <w:bookmarkStart w:id="60" w:name="_Hlk116336926"/>
      <w:r w:rsidRPr="002C6F5C">
        <w:rPr>
          <w:color w:val="000000" w:themeColor="text1"/>
          <w:lang w:eastAsia="en-US"/>
        </w:rPr>
        <w:t>Z tabulky č. 5 je patrné, že v pětiletém průměru nedochází v území, v němž je změna ÚP lokalizována, k překračování imisních limitů žádné znečišťující látky. Nejvyšší hodnoty jsou vzhledem k imisnímu limitu vykazovány pro průměrné roční koncentrace suspendovaných částic PM</w:t>
      </w:r>
      <w:r w:rsidRPr="002C6F5C">
        <w:rPr>
          <w:color w:val="000000" w:themeColor="text1"/>
          <w:vertAlign w:val="subscript"/>
          <w:lang w:eastAsia="en-US"/>
        </w:rPr>
        <w:t>2,5</w:t>
      </w:r>
      <w:r w:rsidR="00754EE0">
        <w:rPr>
          <w:color w:val="000000" w:themeColor="text1"/>
          <w:lang w:eastAsia="en-US"/>
        </w:rPr>
        <w:t xml:space="preserve"> (71 % limitu) a </w:t>
      </w:r>
      <w:r w:rsidRPr="002C6F5C">
        <w:rPr>
          <w:color w:val="000000" w:themeColor="text1"/>
          <w:lang w:eastAsia="en-US"/>
        </w:rPr>
        <w:t>benzo</w:t>
      </w:r>
      <w:r w:rsidRPr="002C6F5C">
        <w:rPr>
          <w:color w:val="000000" w:themeColor="text1"/>
          <w:szCs w:val="20"/>
        </w:rPr>
        <w:t>[a]</w:t>
      </w:r>
      <w:r w:rsidRPr="002C6F5C">
        <w:rPr>
          <w:color w:val="000000" w:themeColor="text1"/>
          <w:lang w:eastAsia="en-US"/>
        </w:rPr>
        <w:t>pyrenu (70 % limitu) a pro 24-hodinové koncentrace PM</w:t>
      </w:r>
      <w:r w:rsidRPr="002C6F5C">
        <w:rPr>
          <w:color w:val="000000" w:themeColor="text1"/>
          <w:vertAlign w:val="subscript"/>
          <w:lang w:eastAsia="en-US"/>
        </w:rPr>
        <w:t>10</w:t>
      </w:r>
      <w:r w:rsidRPr="002C6F5C">
        <w:rPr>
          <w:color w:val="000000" w:themeColor="text1"/>
          <w:lang w:eastAsia="en-US"/>
        </w:rPr>
        <w:t xml:space="preserve"> (66 % limitu). Hodnoty ostatních imisních charakteristik jsou pod úrovní 48 % limitních hodnot.</w:t>
      </w:r>
      <w:bookmarkEnd w:id="60"/>
    </w:p>
    <w:p w14:paraId="0072D5D4" w14:textId="77777777" w:rsidR="002C6F5C" w:rsidRPr="002C6F5C" w:rsidRDefault="002C6F5C" w:rsidP="002C6F5C">
      <w:pPr>
        <w:rPr>
          <w:color w:val="000000" w:themeColor="text1"/>
          <w:lang w:eastAsia="en-US"/>
        </w:rPr>
      </w:pPr>
      <w:r w:rsidRPr="002C6F5C">
        <w:rPr>
          <w:color w:val="000000" w:themeColor="text1"/>
          <w:lang w:eastAsia="en-US"/>
        </w:rPr>
        <w:t xml:space="preserve">V širším okolí řešené lokality se nenachází žádná stanice měření kvality ovzduší, zařazená do Informačního systému kvality ovzduší (ISKO). </w:t>
      </w:r>
    </w:p>
    <w:p w14:paraId="5081C8B0" w14:textId="77777777" w:rsidR="002C6F5C" w:rsidRPr="002C6F5C" w:rsidRDefault="002C6F5C" w:rsidP="002C6F5C">
      <w:pPr>
        <w:rPr>
          <w:color w:val="000000" w:themeColor="text1"/>
          <w:lang w:eastAsia="en-US"/>
        </w:rPr>
      </w:pPr>
      <w:r w:rsidRPr="002C6F5C">
        <w:rPr>
          <w:color w:val="000000" w:themeColor="text1"/>
          <w:lang w:eastAsia="en-US"/>
        </w:rPr>
        <w:t>Případné neprovedení změny by nemělo podstatný vliv na kvalitu ovzduší a klima.</w:t>
      </w:r>
    </w:p>
    <w:p w14:paraId="17FE6A15" w14:textId="77777777" w:rsidR="00EB4B0A" w:rsidRPr="00CE223C" w:rsidRDefault="00EB4B0A" w:rsidP="00EB4B0A">
      <w:pPr>
        <w:pStyle w:val="Nadpis3"/>
      </w:pPr>
      <w:r w:rsidRPr="00CE223C">
        <w:t>Obyvatelstvo, hluková zátěž</w:t>
      </w:r>
    </w:p>
    <w:p w14:paraId="678EFCB7" w14:textId="77777777" w:rsidR="002C6F5C" w:rsidRPr="002C6F5C" w:rsidRDefault="002C6F5C" w:rsidP="002C6F5C">
      <w:pPr>
        <w:rPr>
          <w:color w:val="000000" w:themeColor="text1"/>
        </w:rPr>
      </w:pPr>
      <w:bookmarkStart w:id="61" w:name="_Hlk116336894"/>
      <w:r w:rsidRPr="002C6F5C">
        <w:rPr>
          <w:color w:val="000000" w:themeColor="text1"/>
        </w:rPr>
        <w:t>Obytnou zástavbu v bezprostřední blízkosti reprezentuji rodinné domy a dvojdomy v ulicích Velká Lada a K Vrtilce. Počet obyvatel okolní zástavby je odhadován v řádu desítek.</w:t>
      </w:r>
      <w:bookmarkEnd w:id="61"/>
    </w:p>
    <w:p w14:paraId="7381F861" w14:textId="7CFD2B04" w:rsidR="002C6F5C" w:rsidRPr="002C6F5C" w:rsidRDefault="002C6F5C" w:rsidP="002C6F5C">
      <w:pPr>
        <w:rPr>
          <w:color w:val="000000" w:themeColor="text1"/>
        </w:rPr>
      </w:pPr>
      <w:r w:rsidRPr="002C6F5C">
        <w:rPr>
          <w:color w:val="000000" w:themeColor="text1"/>
        </w:rPr>
        <w:t>Hlavním zdrojem hluku v území je silniční doprava. Přímo v bezprostřední blízkosti hodnocené změny ÚP se nenacházejí významné liniové zdroje hluku, ve větší vzdálenosti se jedná o komunikace Libušská (cca 330 m východním směrem), Podchýšská (cca 450 m jižně) a Pražský okruh (cca 950 m jižně). Pro posouzení hlukové zátěže území byly převzaty výsledky z Hlukové mapy Prahy, kterou pro IPR Praha zpracovala EKOLA group, spol. s r.o., v roce 2017. Z map celkové akustické situace vyplývá, že přímo v</w:t>
      </w:r>
      <w:r w:rsidR="00754EE0">
        <w:rPr>
          <w:color w:val="000000" w:themeColor="text1"/>
        </w:rPr>
        <w:t> </w:t>
      </w:r>
      <w:r w:rsidRPr="002C6F5C">
        <w:rPr>
          <w:color w:val="000000" w:themeColor="text1"/>
        </w:rPr>
        <w:t>prostoru změny ÚP jsou dosahovány hladiny hluku na úrovni 45 – 50</w:t>
      </w:r>
      <w:r w:rsidR="00754EE0">
        <w:rPr>
          <w:color w:val="000000" w:themeColor="text1"/>
        </w:rPr>
        <w:t xml:space="preserve"> dB v denní dobu a 35 – 45 dB v </w:t>
      </w:r>
      <w:r w:rsidRPr="002C6F5C">
        <w:rPr>
          <w:color w:val="000000" w:themeColor="text1"/>
        </w:rPr>
        <w:t>noční dobu. Směrem k výše uvedeným liniovým zdrojům hluku akustická zátěž stoupá, v blízkém okolí Libušské dosahuje úrovně nad 65 dB ve dne a nad 55 dB v noci, u Podchýšské přesahuje 60 dB v denní a 50 dB v noční dobu.</w:t>
      </w:r>
    </w:p>
    <w:p w14:paraId="5C22A3C3" w14:textId="7132F3BA" w:rsidR="002C6F5C" w:rsidRPr="002C6F5C" w:rsidRDefault="002C6F5C" w:rsidP="002C6F5C">
      <w:pPr>
        <w:rPr>
          <w:color w:val="000000" w:themeColor="text1"/>
        </w:rPr>
      </w:pPr>
      <w:r w:rsidRPr="002C6F5C">
        <w:rPr>
          <w:color w:val="000000" w:themeColor="text1"/>
        </w:rPr>
        <w:t>Z výše uvedeného popisu vyplývá, že přímo v řešené ploše nejsou podle hlukové mapy dosahovány hladiny hluku nad úrovní limitů, platných pro hluk z dopravy mimo hl</w:t>
      </w:r>
      <w:r w:rsidR="00754EE0">
        <w:rPr>
          <w:color w:val="000000" w:themeColor="text1"/>
        </w:rPr>
        <w:t>avní komunikace (55 dB ve dne a </w:t>
      </w:r>
      <w:r w:rsidRPr="002C6F5C">
        <w:rPr>
          <w:color w:val="000000" w:themeColor="text1"/>
        </w:rPr>
        <w:t>45 dB v noci). Naopak v nejbližším okolí hlavních okolních dopravních tahů jsou překračovány i limity pro hlavní komunikace (</w:t>
      </w:r>
      <w:r w:rsidRPr="002C6F5C">
        <w:rPr>
          <w:color w:val="000000" w:themeColor="text1"/>
          <w:lang w:eastAsia="en-US"/>
        </w:rPr>
        <w:t>60 dB ve dne a 50 dB v noci).</w:t>
      </w:r>
    </w:p>
    <w:p w14:paraId="37F159DD" w14:textId="77777777" w:rsidR="002C6F5C" w:rsidRPr="002C6F5C" w:rsidRDefault="002C6F5C" w:rsidP="002C6F5C">
      <w:pPr>
        <w:rPr>
          <w:color w:val="000000" w:themeColor="text1"/>
        </w:rPr>
      </w:pPr>
      <w:r w:rsidRPr="002C6F5C">
        <w:rPr>
          <w:color w:val="000000" w:themeColor="text1"/>
        </w:rPr>
        <w:t xml:space="preserve">Neprovedením posuzované změny se kvalita obytného prostředí a jeho zatížení hlukem v širším okolí posuzované plochy nezmění. </w:t>
      </w:r>
    </w:p>
    <w:p w14:paraId="0A317650" w14:textId="77777777" w:rsidR="00EB4B0A" w:rsidRPr="00494496" w:rsidRDefault="00EB4B0A" w:rsidP="00EB4B0A">
      <w:pPr>
        <w:pStyle w:val="Nadpis3"/>
      </w:pPr>
      <w:r w:rsidRPr="00494496">
        <w:t>Povrchové a podzemní vody</w:t>
      </w:r>
    </w:p>
    <w:p w14:paraId="26949462" w14:textId="77777777" w:rsidR="00EB4B0A" w:rsidRDefault="00EB4B0A" w:rsidP="00EB4B0A">
      <w:r w:rsidRPr="00494496">
        <w:t>Celé širší řešené území je součástí hydrologického povodí IV. řádu č. 1-12-01-002 Libušský potok, s celkovou plochou povodí 13,54 km</w:t>
      </w:r>
      <w:r w:rsidRPr="00494496">
        <w:rPr>
          <w:vertAlign w:val="superscript"/>
        </w:rPr>
        <w:t>2</w:t>
      </w:r>
      <w:r w:rsidRPr="00494496">
        <w:t>.</w:t>
      </w:r>
    </w:p>
    <w:p w14:paraId="2D0D4BB8" w14:textId="77777777" w:rsidR="00EB4B0A" w:rsidRDefault="00EB4B0A" w:rsidP="00EB4B0A">
      <w:pPr>
        <w:pStyle w:val="Normln1"/>
        <w:ind w:firstLine="0"/>
      </w:pPr>
      <w:r w:rsidRPr="00693E92">
        <w:t xml:space="preserve">Při východním okraji plochy prochází zatrubněný vodní </w:t>
      </w:r>
      <w:r>
        <w:t>tok</w:t>
      </w:r>
      <w:r w:rsidRPr="00693E92">
        <w:t xml:space="preserve"> Vrtilka. </w:t>
      </w:r>
      <w:r>
        <w:t xml:space="preserve">Cca 200 m západně od posuzované lokality územím protéká další zatrubněná bezejmenná vodoteč (paralelně s ulicí U Vrtilky). </w:t>
      </w:r>
    </w:p>
    <w:p w14:paraId="721E9CB2" w14:textId="66BC25E8" w:rsidR="00EB4B0A" w:rsidRPr="00BE669A" w:rsidRDefault="00EB4B0A" w:rsidP="00EB4B0A">
      <w:pPr>
        <w:pStyle w:val="Normln1"/>
        <w:ind w:firstLine="0"/>
      </w:pPr>
      <w:r w:rsidRPr="00BE669A">
        <w:t xml:space="preserve">Dalším blízkým tokem je Písnický potok vzdálený </w:t>
      </w:r>
      <w:r>
        <w:t xml:space="preserve">necelých 300 </w:t>
      </w:r>
      <w:r w:rsidRPr="00BE669A">
        <w:t>m severně od</w:t>
      </w:r>
      <w:r w:rsidR="00754EE0">
        <w:t xml:space="preserve"> hodnocené lokality. I </w:t>
      </w:r>
      <w:r>
        <w:t xml:space="preserve">tento vodní tok je na území Písnice překrytý. V terénu je čitelný díky pozůstatkům doprovodné zeleně. Na povrch se dostává až v zastavěném území obce Písnice. </w:t>
      </w:r>
      <w:r w:rsidRPr="00BE669A">
        <w:t xml:space="preserve">Na Písnickém potoce je řada </w:t>
      </w:r>
      <w:r>
        <w:t>menších rybníků (</w:t>
      </w:r>
      <w:r w:rsidRPr="00BE669A">
        <w:t>Švarcák, Obecňák, Janešák (Hoštický rybník) a Kalibárna</w:t>
      </w:r>
      <w:r>
        <w:t xml:space="preserve">. </w:t>
      </w:r>
    </w:p>
    <w:p w14:paraId="1B6E441D" w14:textId="77777777" w:rsidR="00EB4B0A" w:rsidRDefault="00EB4B0A" w:rsidP="00EB4B0A">
      <w:pPr>
        <w:pStyle w:val="Normln1"/>
        <w:ind w:firstLine="0"/>
      </w:pPr>
      <w:r w:rsidRPr="00BE669A">
        <w:t xml:space="preserve">Plocha posuzované změny okrajově zasahuje do záplavového území </w:t>
      </w:r>
      <w:r>
        <w:t xml:space="preserve">vymezeného </w:t>
      </w:r>
      <w:r w:rsidRPr="00BE669A">
        <w:t xml:space="preserve">na toku Vrtilka. </w:t>
      </w:r>
    </w:p>
    <w:p w14:paraId="0F394D7C" w14:textId="77777777" w:rsidR="002F07DE" w:rsidRDefault="00346CDC" w:rsidP="002F07DE">
      <w:pPr>
        <w:pStyle w:val="Nadpisobrzku"/>
        <w:keepNext/>
      </w:pPr>
      <w:bookmarkStart w:id="62" w:name="_Toc122000557"/>
      <w:r>
        <w:t xml:space="preserve">Obrázek </w:t>
      </w:r>
      <w:r w:rsidR="003518C8">
        <w:rPr>
          <w:noProof/>
        </w:rPr>
        <w:fldChar w:fldCharType="begin"/>
      </w:r>
      <w:r w:rsidR="003518C8">
        <w:rPr>
          <w:noProof/>
        </w:rPr>
        <w:instrText xml:space="preserve"> SEQ Obrázek \* ARABIC </w:instrText>
      </w:r>
      <w:r w:rsidR="003518C8">
        <w:rPr>
          <w:noProof/>
        </w:rPr>
        <w:fldChar w:fldCharType="separate"/>
      </w:r>
      <w:r w:rsidR="005535BD">
        <w:rPr>
          <w:noProof/>
        </w:rPr>
        <w:t>4</w:t>
      </w:r>
      <w:r w:rsidR="003518C8">
        <w:rPr>
          <w:noProof/>
        </w:rPr>
        <w:fldChar w:fldCharType="end"/>
      </w:r>
      <w:r>
        <w:t>: Záplavová území vodních toků</w:t>
      </w:r>
      <w:bookmarkEnd w:id="62"/>
    </w:p>
    <w:p w14:paraId="7037D24A" w14:textId="245E41C0" w:rsidR="00EB4B0A" w:rsidRPr="00BE669A" w:rsidRDefault="00EB4B0A" w:rsidP="002F07DE">
      <w:pPr>
        <w:pStyle w:val="Nadpisobrzku"/>
        <w:keepNext/>
      </w:pPr>
      <w:r>
        <w:rPr>
          <w:noProof/>
          <w:lang w:eastAsia="cs-CZ"/>
        </w:rPr>
        <w:drawing>
          <wp:inline distT="0" distB="0" distL="0" distR="0" wp14:anchorId="007CED23" wp14:editId="53A1F66F">
            <wp:extent cx="5759450" cy="2527300"/>
            <wp:effectExtent l="0" t="0" r="0" b="63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59450" cy="2527300"/>
                    </a:xfrm>
                    <a:prstGeom prst="rect">
                      <a:avLst/>
                    </a:prstGeom>
                  </pic:spPr>
                </pic:pic>
              </a:graphicData>
            </a:graphic>
          </wp:inline>
        </w:drawing>
      </w:r>
    </w:p>
    <w:p w14:paraId="288B6535" w14:textId="77777777" w:rsidR="00EB4B0A" w:rsidRDefault="00EB4B0A" w:rsidP="00EB4B0A">
      <w:pPr>
        <w:pStyle w:val="Normln1"/>
        <w:ind w:firstLine="0"/>
      </w:pPr>
      <w:r w:rsidRPr="00BE669A">
        <w:t>Do řešeného území nezasahují ochranná pásma vodních zdrojů.</w:t>
      </w:r>
      <w:r w:rsidRPr="00BB1AD8">
        <w:t xml:space="preserve"> </w:t>
      </w:r>
    </w:p>
    <w:p w14:paraId="06B673B4" w14:textId="0262C0AB" w:rsidR="00EA4F29" w:rsidRDefault="00EB4B0A" w:rsidP="00EB4B0A">
      <w:pPr>
        <w:pStyle w:val="Normln1"/>
        <w:ind w:firstLine="0"/>
      </w:pPr>
      <w:r w:rsidRPr="00897D10">
        <w:t>Z</w:t>
      </w:r>
      <w:r>
        <w:t xml:space="preserve"> hydrogeologického hlediska se jedná o prostředí s omezenou puklinovou nebo nízkou průlinovou propustnostní a s menší vododajností (horniny svrchního proterozoika, jejich zvětraliny, eolické a deluviálněeolické sedimenty). Hladina </w:t>
      </w:r>
      <w:r w:rsidR="009E48FD">
        <w:t>podzemní</w:t>
      </w:r>
      <w:r>
        <w:t xml:space="preserve"> vody se nachází v hloubkách maximálně 2 m pod povrchem území.</w:t>
      </w:r>
    </w:p>
    <w:p w14:paraId="218618EB" w14:textId="77777777" w:rsidR="00EA4F29" w:rsidRDefault="00EA4F29">
      <w:pPr>
        <w:tabs>
          <w:tab w:val="clear" w:pos="851"/>
        </w:tabs>
        <w:spacing w:after="60"/>
        <w:rPr>
          <w:lang w:eastAsia="en-US"/>
        </w:rPr>
      </w:pPr>
      <w:r>
        <w:br w:type="page"/>
      </w:r>
    </w:p>
    <w:p w14:paraId="208184E1" w14:textId="77777777" w:rsidR="00EB4B0A" w:rsidRPr="00EB4B0A" w:rsidRDefault="00EB4B0A" w:rsidP="00EB4B0A">
      <w:pPr>
        <w:pStyle w:val="Nadpis3"/>
      </w:pPr>
      <w:r w:rsidRPr="00EB4B0A">
        <w:t>zemědělský půdní fond</w:t>
      </w:r>
    </w:p>
    <w:p w14:paraId="336DCB16" w14:textId="672DDAC9" w:rsidR="002F07DE" w:rsidRDefault="002F07DE" w:rsidP="00EB4B0A">
      <w:r>
        <w:t>V zájmovém úze</w:t>
      </w:r>
      <w:r w:rsidR="00764859">
        <w:t>mí, ve které je navržena změna č.</w:t>
      </w:r>
      <w:r>
        <w:t> 3105/10 jsou vyvinu</w:t>
      </w:r>
      <w:r w:rsidR="00754EE0">
        <w:t>ty gleje a kambizemě, rankery a </w:t>
      </w:r>
      <w:r>
        <w:t xml:space="preserve">litozemě. </w:t>
      </w:r>
    </w:p>
    <w:p w14:paraId="309AB293" w14:textId="67186C64" w:rsidR="002F07DE" w:rsidRPr="00FE0EDD" w:rsidRDefault="002F07DE" w:rsidP="00EB4B0A">
      <w:pPr>
        <w:rPr>
          <w:u w:val="single"/>
        </w:rPr>
      </w:pPr>
      <w:r w:rsidRPr="00FE0EDD">
        <w:rPr>
          <w:u w:val="single"/>
        </w:rPr>
        <w:t>Gleje</w:t>
      </w:r>
    </w:p>
    <w:p w14:paraId="2F033190" w14:textId="6A9300A5" w:rsidR="002F07DE" w:rsidRPr="002F07DE" w:rsidRDefault="002F07DE" w:rsidP="00EB4B0A">
      <w:r w:rsidRPr="002F07DE">
        <w:t xml:space="preserve">Půdy s výrazným reduktomorfním diagnostickým glejovým horizontem v hloubce do 0,5 m v důsledku dlouhodobého provlhčení podzemní ale i povrchovou vodou ze svahových pramenišť při výskytu vrstvy s malou hydraulickou vodivostí při povrchu, při laterálním proudění i s hydroeluviálním horizontem. Relace mezi výskytem výrazně redukovaného glejového horizontu a horizontu s rourkovitými novotvary ev. přechodů ke kambickému horizontu svědčí o (historické) intenzitě a délce provlhčení, stejně jako hydrogenní akumulace humusu až k tvorbě rašelinného horizontu. </w:t>
      </w:r>
    </w:p>
    <w:p w14:paraId="7AF6D695" w14:textId="0ACA3FAF" w:rsidR="002F07DE" w:rsidRDefault="002F07DE" w:rsidP="00EB4B0A">
      <w:r w:rsidRPr="002F07DE">
        <w:t>Půdy se </w:t>
      </w:r>
      <w:hyperlink r:id="rId25" w:tgtFrame="contextHelp" w:history="1">
        <w:r w:rsidRPr="002F07DE">
          <w:t>stratigrafií</w:t>
        </w:r>
      </w:hyperlink>
      <w:r w:rsidRPr="002F07DE">
        <w:t> Ot – At až T – Gro – Gr, charakterizované reduktomorfním glejovým diagnostickým horizontem a zrašeliněnými horizonty akumulace organických látek . Podle relace mocnosti a hloubky výskytu výrazně redukovaného horizontu Gr, glejových horizontů s oxidovanými partiemi a event. znaků hydroeluviování, dále pak podle vývoje hydrogenních až holorganických hydrogenních horizontů identifikujeme rozdíly ve vodním režimu, ke kterému vývoj půdy dospěl. Podle znaků tohoto vývoje rozeznáváme subtypy.</w:t>
      </w:r>
    </w:p>
    <w:p w14:paraId="4F357D6D" w14:textId="77777777" w:rsidR="002F07DE" w:rsidRPr="007571C8" w:rsidRDefault="002F07DE" w:rsidP="002F07DE">
      <w:pPr>
        <w:rPr>
          <w:u w:val="single"/>
        </w:rPr>
      </w:pPr>
      <w:r w:rsidRPr="007571C8">
        <w:rPr>
          <w:u w:val="single"/>
        </w:rPr>
        <w:t>Kambizemě</w:t>
      </w:r>
    </w:p>
    <w:p w14:paraId="52199357" w14:textId="77777777" w:rsidR="002F07DE" w:rsidRPr="007571C8" w:rsidRDefault="002F07DE" w:rsidP="002F07DE">
      <w:r w:rsidRPr="007571C8">
        <w:t>Půdy se </w:t>
      </w:r>
      <w:hyperlink r:id="rId26" w:tgtFrame="contextHelp" w:history="1">
        <w:r w:rsidRPr="007571C8">
          <w:t>stratigrafií</w:t>
        </w:r>
      </w:hyperlink>
      <w:r w:rsidRPr="007571C8">
        <w:t> O-Ah nebo Ap- Bv- IIC, s kambickým hnědým (braunifikovaným) horizontem, vyvinutém převážně v hlavním souvrství svahovin magmatických, metamorfických a sedimentárních hornin, ale i jim odpovídajících souvrstvích, např. v nezpevněných lehčích až středně těžkých sedimentech. I výrazněji vyvinuté pedy v kambickém horizontu postrádají jílové povlaky – argilany.</w:t>
      </w:r>
    </w:p>
    <w:p w14:paraId="3A365B27" w14:textId="77777777" w:rsidR="002F07DE" w:rsidRPr="007571C8" w:rsidRDefault="002F07DE" w:rsidP="002F07DE">
      <w:r w:rsidRPr="007571C8">
        <w:t>Půdy se vytvářejí hlavně ve svažitých podmínkách pahorkatin, vrchovin a hornatin, v menší míře (sypké substráty) v rovinatém reliéfu. Vznik těchto půd z tak pestrého spektra substrátů podmiňuje jejich velkou rozmanitost z hlediska trofismu, zrnitosti a skeletovitosti, při uplatnění více či méně výrazného profilového zvrstvení zrnitosti, skeletovitosti, jakož i chemických (biogenní prvky, stopové potenciálně rizikové prvky) a fyzikálních vlastností (ulehlost bazálního souvrství, ovlivňující laterální pohyb vody v krajině). V hlavním souvrství dochází obecně k posunu zrnitostního složení do střední kategorie v relaci k bazálnímu souvrství, k čemuž přispívá i jejich obohacení prachem.</w:t>
      </w:r>
    </w:p>
    <w:p w14:paraId="5253CC3F" w14:textId="77777777" w:rsidR="002F07DE" w:rsidRPr="007571C8" w:rsidRDefault="002F07DE" w:rsidP="002F07DE">
      <w:r w:rsidRPr="007571C8">
        <w:t>Půdy se dále vyskytují v širokém rozmezí klimatických a vegetačních podmínek, v klimatických regionech B 2-8, Ko 2-8, Ku 3-6.2-4(5) a vegetačních stupních 6 u eubazických a mesobazických kambizemí a B 8-10, Ko 4-9, Ku 6-8.5-7 a vegetačních stupních 6-7. Vyznačují se mesickým až frigidním teplotním a udickým až perudickým hydrickým režimem. Výskyt půd v takto širokém rozmezí klimatických a vegetačních podmínek určuje diference v akumulaci humusu a jeho kvalitě, ve vyluhování půdního profilu, zvětrávání, braunifikaci, v interakci s vlastnostmi substrátů.</w:t>
      </w:r>
    </w:p>
    <w:p w14:paraId="0AAAA2D5" w14:textId="7FEDAC60" w:rsidR="002F07DE" w:rsidRPr="002F07DE" w:rsidRDefault="002F07DE" w:rsidP="002F07DE">
      <w:r w:rsidRPr="007571C8">
        <w:t xml:space="preserve">Podle specifických substrátových, klimatických a vegetačních podmínek nalézáme u kambizemí </w:t>
      </w:r>
      <w:r w:rsidRPr="002F07DE">
        <w:t>veškeré formy nadložního humusu. Vedle běžného horizontu Ah je možný vznik melanického, umbrického i andického humusového horizontu, určujícího variety až subtypy kambizemí. Směrem k chladnějším</w:t>
      </w:r>
      <w:r w:rsidR="00754EE0">
        <w:t xml:space="preserve"> a </w:t>
      </w:r>
      <w:r w:rsidRPr="002F07DE">
        <w:t xml:space="preserve">humidnějším oblastem narůstá obsah humusu v ornicích (1-6%) i v horizontech Bv (0,4 až nad 1,0 %). Spolu s tím se při narůstání acidifkace snižuje poměr </w:t>
      </w:r>
      <w:r w:rsidR="009646C5" w:rsidRPr="002F07DE">
        <w:t>HK: FK</w:t>
      </w:r>
      <w:r w:rsidRPr="002F07DE">
        <w:t>, zvyšuje podíl slaběji vázaných HK a volných agresivních FK, migrujících do horizontu Bv a zvyšuje se barevný kvocient Q4/6 jako indikátor slabé kondenzace humusových látek. Obsah a kvalita humusu stoupá od nejlehčích k těžším půdám a půdám z eutrofních substrátů.</w:t>
      </w:r>
      <w:r w:rsidR="00EA4F29">
        <w:t xml:space="preserve"> </w:t>
      </w:r>
      <w:r w:rsidRPr="002F07DE">
        <w:t>Půdy jsou hluboké až středně hluboké, středně skeletovité. Půdy v řešeném území mají vysokou vsakovací schopnost.</w:t>
      </w:r>
    </w:p>
    <w:p w14:paraId="23D35FF7" w14:textId="1614E4AF" w:rsidR="00EB4B0A" w:rsidRDefault="00EB4B0A" w:rsidP="00EB4B0A">
      <w:r w:rsidRPr="002F07DE">
        <w:t>Lokalita je dle katastru nemovitostí součástí pozemků ostatní plocha. V posuzované ploše se nenacházejí pozemky zařazené do zemědělského půdního fondu.</w:t>
      </w:r>
      <w:r w:rsidRPr="00EB4B0A">
        <w:t xml:space="preserve"> </w:t>
      </w:r>
    </w:p>
    <w:p w14:paraId="7176898E" w14:textId="7DD2DC47" w:rsidR="00084FCD" w:rsidRDefault="002F07DE" w:rsidP="00EA4F29">
      <w:r>
        <w:t xml:space="preserve">V případě neuplatnění změny, stejně jako v případě </w:t>
      </w:r>
      <w:r w:rsidR="009646C5">
        <w:t>jejího uplat</w:t>
      </w:r>
      <w:r>
        <w:t>nění</w:t>
      </w:r>
      <w:r w:rsidR="009646C5">
        <w:t>m</w:t>
      </w:r>
      <w:r>
        <w:t xml:space="preserve"> nedojde ke vzniku vlivu na zemědělský půdní fond.</w:t>
      </w:r>
      <w:r w:rsidR="00084FCD">
        <w:br w:type="page"/>
      </w:r>
    </w:p>
    <w:p w14:paraId="7F15515B" w14:textId="77777777" w:rsidR="00EB4B0A" w:rsidRPr="00544E96" w:rsidRDefault="00EB4B0A" w:rsidP="00EB4B0A">
      <w:pPr>
        <w:pStyle w:val="Nadpis3"/>
      </w:pPr>
      <w:r w:rsidRPr="00544E96">
        <w:t>Lesy (PUPFL)</w:t>
      </w:r>
    </w:p>
    <w:p w14:paraId="6FDF0CF6" w14:textId="77777777" w:rsidR="00EB4B0A" w:rsidRDefault="00EB4B0A" w:rsidP="00EB4B0A">
      <w:r w:rsidRPr="00544E96">
        <w:t>Dle katastru nemovitostí se dotčená lokalita nenachází na pozemcích určených k plnění funkcí lesa. Nezasahuje ani do pásma 50 m od okraje lesa.</w:t>
      </w:r>
    </w:p>
    <w:p w14:paraId="5B0131C7" w14:textId="77777777" w:rsidR="00EB4B0A" w:rsidRDefault="00EB4B0A" w:rsidP="00EB4B0A">
      <w:r>
        <w:t>Nejbližším lesním porostem je malá plocha listnatého lesa, která se nachází cca 55 m severně od řešeného území. Jedná se o remíz zařazený do kategorie les zvláštního určení s rekreačním využitím.</w:t>
      </w:r>
    </w:p>
    <w:p w14:paraId="57DF753C" w14:textId="77777777" w:rsidR="00EB4B0A" w:rsidRPr="00544E96" w:rsidRDefault="00EB4B0A" w:rsidP="00EB4B0A">
      <w:r>
        <w:t>Přibližně 140 m JZ od hodnocené lokality leží les zvláštního určení, který je součástí lokálního biokoridoru L4/276 a interakčního prvku I6/422.</w:t>
      </w:r>
    </w:p>
    <w:p w14:paraId="0E275953" w14:textId="169A6E84" w:rsidR="002F07DE" w:rsidRPr="00DC479C" w:rsidRDefault="002F07DE" w:rsidP="002F07DE">
      <w:r>
        <w:t xml:space="preserve">Přiléhající lesní porosty, stejně jako porosty v širším dotčeném území, jsou z hlediska regionálního </w:t>
      </w:r>
      <w:r w:rsidRPr="00DC479C">
        <w:t xml:space="preserve">členění součástí přírodní lesní oblasti (PLO) č. 17 Polabí a jedná se o lesy zvláštního určení. </w:t>
      </w:r>
    </w:p>
    <w:p w14:paraId="32A165C0" w14:textId="6360B23A" w:rsidR="00EB4B0A" w:rsidRPr="009A08CA" w:rsidRDefault="00EB4B0A" w:rsidP="00EB4B0A">
      <w:r w:rsidRPr="009A08CA">
        <w:t>S ohledem na výše popsaný stav nebude mít případné neprovedení z</w:t>
      </w:r>
      <w:r w:rsidR="00754EE0">
        <w:t>měny Z č. 3105/10 žádný vliv na </w:t>
      </w:r>
      <w:r w:rsidRPr="009A08CA">
        <w:t>lesní porost ani na pozemky určené k plnění funkcí lesa.</w:t>
      </w:r>
    </w:p>
    <w:p w14:paraId="74C94040" w14:textId="77777777" w:rsidR="00EB4B0A" w:rsidRPr="009A08CA" w:rsidRDefault="00EB4B0A" w:rsidP="00EB4B0A">
      <w:pPr>
        <w:pStyle w:val="Nadpis3"/>
      </w:pPr>
      <w:r w:rsidRPr="009A08CA">
        <w:t>Horninové prostředí a přírodní zdroje</w:t>
      </w:r>
    </w:p>
    <w:p w14:paraId="67B2DEB8" w14:textId="77777777" w:rsidR="00EB4B0A" w:rsidRPr="002F07DE" w:rsidRDefault="00EB4B0A" w:rsidP="00EB4B0A">
      <w:r w:rsidRPr="002F07DE">
        <w:t xml:space="preserve">Skalní podloží dotčené plochy tvoří svrchnoproterozoické prachovce a břidlice. Zvětralinový plášť nepřesahuje mocnost 2 m. </w:t>
      </w:r>
    </w:p>
    <w:p w14:paraId="54172244" w14:textId="71E3CDB0" w:rsidR="00EB4B0A" w:rsidRPr="002F07DE" w:rsidRDefault="00EB4B0A" w:rsidP="00EB4B0A">
      <w:r w:rsidRPr="002F07DE">
        <w:t>Z hlediska zakládání lze předpokládat standardní podmínky bez výskytu mimořádně nepříznivých inženýrsko-geologických vlastností horninového prostředí. Svrchnoprote</w:t>
      </w:r>
      <w:r w:rsidR="00754EE0">
        <w:t>rozoické horniny představují ve </w:t>
      </w:r>
      <w:r w:rsidRPr="002F07DE">
        <w:t>zdravém stavu únosnou, suchou a stabilní základovou půdu. Ložiska nerostných surovin, důlní díla ani plochy svahových deformací se v dotčeném území ani v jeho širším okolí nevyskytují. Radonový index území je hodnocen jako střední.</w:t>
      </w:r>
    </w:p>
    <w:p w14:paraId="168A7A59" w14:textId="77777777" w:rsidR="00EB4B0A" w:rsidRPr="002F07DE" w:rsidRDefault="00EB4B0A" w:rsidP="00EB4B0A">
      <w:r w:rsidRPr="002F07DE">
        <w:t xml:space="preserve">Neprovedením posuzované změny nebude horninové prostředí v dotčeném území žádným způsobem ovlivněno. </w:t>
      </w:r>
    </w:p>
    <w:p w14:paraId="59847488" w14:textId="77777777" w:rsidR="00EB4B0A" w:rsidRPr="00E438DC" w:rsidRDefault="00EB4B0A" w:rsidP="00EB4B0A">
      <w:pPr>
        <w:pStyle w:val="Nadpis3"/>
      </w:pPr>
      <w:r w:rsidRPr="00E438DC">
        <w:t>Fauna, flóra, biodiverzita, ekosystémy</w:t>
      </w:r>
    </w:p>
    <w:p w14:paraId="49777B31" w14:textId="7CFBEC62" w:rsidR="00EB4B0A" w:rsidRPr="00DE45B2" w:rsidRDefault="00DE45B2" w:rsidP="00EB4B0A">
      <w:r w:rsidRPr="00DE45B2">
        <w:t xml:space="preserve">V hodnocená plocha je v současné době pokryta travním porostem s náletovými keři a stromy. </w:t>
      </w:r>
      <w:r w:rsidR="00EB4B0A" w:rsidRPr="00DE45B2">
        <w:t xml:space="preserve">Z hlediska ekologické stability a biologické diverzity se jedná o plochu </w:t>
      </w:r>
      <w:r w:rsidRPr="00DE45B2">
        <w:t xml:space="preserve">středního významu. </w:t>
      </w:r>
    </w:p>
    <w:p w14:paraId="07BDF553" w14:textId="77777777" w:rsidR="00EB4B0A" w:rsidRPr="008516E1" w:rsidRDefault="00EB4B0A" w:rsidP="00EB4B0A">
      <w:pPr>
        <w:pStyle w:val="Nadpis4"/>
      </w:pPr>
      <w:r w:rsidRPr="008516E1">
        <w:t xml:space="preserve">Zvláště chráněná území </w:t>
      </w:r>
    </w:p>
    <w:p w14:paraId="1D79218F" w14:textId="77777777" w:rsidR="00EB4B0A" w:rsidRPr="008516E1" w:rsidRDefault="00EB4B0A" w:rsidP="00EB4B0A">
      <w:r w:rsidRPr="008516E1">
        <w:t>Přibližně 550 m jihozápadně</w:t>
      </w:r>
      <w:r>
        <w:t xml:space="preserve"> od vymezené lokality se nachází přírodní památka Cholupická bažantnice. </w:t>
      </w:r>
      <w:r w:rsidRPr="008516E1">
        <w:t xml:space="preserve">Přírodní památka Cholupická bažantnice byla vyhlášena k ochraně přirozeného lesního společenstva střemchové jaseniny na prameništi a habrové doubravy s výstavky dubu a lípy. Území leží na velmi mírně k severu skloněném svahu. Území je uprostřed plochy orné půdy, je dostatečně vzdáleno od zástavby. Nachází se zde četné výtoky pramenů. Vysoce hodnotné (zvláště v kontextu okolní zemědělské a urbanizované krajiny) je velké množství starých stromů (zvláště dubů), které lemují cesty podél hranic území. </w:t>
      </w:r>
    </w:p>
    <w:p w14:paraId="4B092B76" w14:textId="77777777" w:rsidR="00EB4B0A" w:rsidRPr="00A24F79" w:rsidRDefault="00EB4B0A" w:rsidP="00EB4B0A">
      <w:pPr>
        <w:pStyle w:val="Nadpis4"/>
      </w:pPr>
      <w:r w:rsidRPr="00A24F79">
        <w:t>Významné krajinné prvky</w:t>
      </w:r>
    </w:p>
    <w:p w14:paraId="39D536C4" w14:textId="518DF576" w:rsidR="00EB4B0A" w:rsidRPr="00A24F79" w:rsidRDefault="00EB4B0A" w:rsidP="00EB4B0A">
      <w:r w:rsidRPr="00A24F79">
        <w:t>V ploše vymezené Změny 31</w:t>
      </w:r>
      <w:r w:rsidR="000034B7">
        <w:t>05</w:t>
      </w:r>
      <w:r w:rsidRPr="00A24F79">
        <w:t>/1</w:t>
      </w:r>
      <w:r w:rsidR="000034B7">
        <w:t>0</w:t>
      </w:r>
      <w:r w:rsidRPr="00A24F79">
        <w:t xml:space="preserve"> ani její blízkosti se nenacházejí registrované významné krajinné prvky</w:t>
      </w:r>
      <w:r>
        <w:t xml:space="preserve">. Významné krajinné prvky ze </w:t>
      </w:r>
      <w:r w:rsidRPr="00A24F79">
        <w:t>zákona, ve smyslu §3 zákona č.11</w:t>
      </w:r>
      <w:r w:rsidR="00754EE0">
        <w:t>4/1992 Sb., o ochraně přírody a </w:t>
      </w:r>
      <w:r w:rsidRPr="00A24F79">
        <w:t>krajiny, ve znění pozdějších předpisů</w:t>
      </w:r>
      <w:r>
        <w:t>, představuje zatrubněný vodní tok</w:t>
      </w:r>
      <w:r w:rsidRPr="00A24F79">
        <w:t xml:space="preserve"> </w:t>
      </w:r>
      <w:r w:rsidR="00DE45B2">
        <w:t>a jeho niva</w:t>
      </w:r>
      <w:r w:rsidR="00E438DC">
        <w:t xml:space="preserve"> </w:t>
      </w:r>
      <w:r>
        <w:t xml:space="preserve">a lesní porost, který se nachází cca 55 m </w:t>
      </w:r>
      <w:r w:rsidR="009E48FD">
        <w:t>severně</w:t>
      </w:r>
      <w:r>
        <w:t xml:space="preserve"> od řešeného území.</w:t>
      </w:r>
    </w:p>
    <w:p w14:paraId="43A2E26E" w14:textId="77777777" w:rsidR="00EB4B0A" w:rsidRPr="008516E1" w:rsidRDefault="00EB4B0A" w:rsidP="00EB4B0A">
      <w:pPr>
        <w:pStyle w:val="Nadpis4"/>
        <w:keepNext/>
      </w:pPr>
      <w:r w:rsidRPr="008516E1">
        <w:t>Územní systém ekologické stability</w:t>
      </w:r>
    </w:p>
    <w:p w14:paraId="5AD57F02" w14:textId="77777777" w:rsidR="00EB4B0A" w:rsidRPr="008516E1" w:rsidRDefault="00EB4B0A" w:rsidP="00EB4B0A">
      <w:r w:rsidRPr="008516E1">
        <w:t>Územní systém ekologické stability (ÚSES) je soustava přírodních nebo přírodě blízkých ekosystémů (společenstev), které udržují přírodní rovnováhu. Je zdrojem pro přirozenou obnovu přírodního prostředí. Plochy ÚSES mohou být využívány pouze jako plochy zeleně a vodní plochy. Umisťování staveb je omezeno jen na příčné přechody inženýrských a dopravních staveb.</w:t>
      </w:r>
    </w:p>
    <w:p w14:paraId="4B7662E4" w14:textId="77777777" w:rsidR="00EB4B0A" w:rsidRPr="008516E1" w:rsidRDefault="00EB4B0A" w:rsidP="00EB4B0A">
      <w:r w:rsidRPr="008516E1">
        <w:t>Cílem ÚSES je:</w:t>
      </w:r>
    </w:p>
    <w:p w14:paraId="17BCA5A3" w14:textId="77777777" w:rsidR="00EB4B0A" w:rsidRPr="008516E1" w:rsidRDefault="00EB4B0A" w:rsidP="007247D3">
      <w:pPr>
        <w:numPr>
          <w:ilvl w:val="0"/>
          <w:numId w:val="45"/>
        </w:numPr>
      </w:pPr>
      <w:r w:rsidRPr="008516E1">
        <w:t>uchování a podpora přirozeného genofondu krajiny</w:t>
      </w:r>
    </w:p>
    <w:p w14:paraId="3B2B2BC4" w14:textId="77777777" w:rsidR="00EB4B0A" w:rsidRPr="008516E1" w:rsidRDefault="00EB4B0A" w:rsidP="007247D3">
      <w:pPr>
        <w:numPr>
          <w:ilvl w:val="0"/>
          <w:numId w:val="45"/>
        </w:numPr>
      </w:pPr>
      <w:r w:rsidRPr="008516E1">
        <w:t>stabilizace ekologicky málo stabilních částí krajiny</w:t>
      </w:r>
    </w:p>
    <w:p w14:paraId="023AD7F9" w14:textId="77777777" w:rsidR="00EB4B0A" w:rsidRPr="008516E1" w:rsidRDefault="00EB4B0A" w:rsidP="007247D3">
      <w:pPr>
        <w:numPr>
          <w:ilvl w:val="0"/>
          <w:numId w:val="45"/>
        </w:numPr>
      </w:pPr>
      <w:r w:rsidRPr="008516E1">
        <w:t>podpora výskytu, a migrace volně žijících živočichů a planě rostoucích rostlin.</w:t>
      </w:r>
    </w:p>
    <w:p w14:paraId="267C0FCD" w14:textId="481FCE7B" w:rsidR="00EB4B0A" w:rsidRDefault="00EB4B0A" w:rsidP="00EB4B0A">
      <w:r w:rsidRPr="008516E1">
        <w:t>ÚSES se funkčně člení na biocentra, biokoridory, interakční prvky. Biocentrum je biotop nebo soubor biotopů, který svým stavem a velikostí umožňuje trvalou existenci přirozeného nebo pozměněného, avšak přírodě blízkého ekosystému. Biokoridor je území, v kterém není rozhodující trvalá dlouhodobá existence organismů, ale umožňuje jejich migraci mezi biocentry, a tím z oddělených biocenter vytváří síť. Interakční prvek je nepostradatelná součást přírody. Svojí velikostí a stavem ekologických podmínek doplňuje dílčím, ale zásadním způsobem, životní prostředí organismů. Z hlediska biogeografického se rozlišuje nadregionální, regionální a lokální ÚSES. ÚSES je zapracován do územního plánu hl</w:t>
      </w:r>
      <w:r w:rsidR="00754EE0">
        <w:t>. m. </w:t>
      </w:r>
      <w:r w:rsidRPr="008516E1">
        <w:t>Prahy, výkres č. 19.</w:t>
      </w:r>
    </w:p>
    <w:p w14:paraId="637CB2C2" w14:textId="2EF7C505" w:rsidR="002F07DE" w:rsidRDefault="00EB4B0A" w:rsidP="002F07DE">
      <w:r>
        <w:t>Na hodnocenou lokalitu navazuje z východu nefunkční lokální biokorid</w:t>
      </w:r>
      <w:r w:rsidR="00754EE0">
        <w:t>or L4/276 (U Písnice), který je </w:t>
      </w:r>
      <w:r>
        <w:t xml:space="preserve">vymezen převážně </w:t>
      </w:r>
      <w:r w:rsidR="00DE45B2">
        <w:t xml:space="preserve">v ose </w:t>
      </w:r>
      <w:r>
        <w:t xml:space="preserve">bezejmenného přítoku Písnického potoka. </w:t>
      </w:r>
    </w:p>
    <w:p w14:paraId="0076E2A0" w14:textId="688C3168" w:rsidR="00EB4B0A" w:rsidRDefault="002F07DE" w:rsidP="002F07DE">
      <w:pPr>
        <w:pStyle w:val="Nadpisobrzku"/>
        <w:keepNext/>
      </w:pPr>
      <w:bookmarkStart w:id="63" w:name="_Toc122000558"/>
      <w:r>
        <w:t xml:space="preserve">Obrázek </w:t>
      </w:r>
      <w:r w:rsidR="005535BD">
        <w:fldChar w:fldCharType="begin"/>
      </w:r>
      <w:r w:rsidR="005535BD">
        <w:instrText xml:space="preserve"> SEQ Obrázek </w:instrText>
      </w:r>
      <w:r w:rsidR="005535BD">
        <w:instrText xml:space="preserve">\* ARABIC </w:instrText>
      </w:r>
      <w:r w:rsidR="005535BD">
        <w:fldChar w:fldCharType="separate"/>
      </w:r>
      <w:r w:rsidR="005535BD">
        <w:rPr>
          <w:noProof/>
        </w:rPr>
        <w:t>5</w:t>
      </w:r>
      <w:r w:rsidR="005535BD">
        <w:fldChar w:fldCharType="end"/>
      </w:r>
      <w:r>
        <w:t>: Vztah plochy změny</w:t>
      </w:r>
      <w:r w:rsidR="00764859">
        <w:t xml:space="preserve"> č.</w:t>
      </w:r>
      <w:r>
        <w:t> 3105/10 v územnímu systému ekologické stability</w:t>
      </w:r>
      <w:bookmarkEnd w:id="63"/>
    </w:p>
    <w:p w14:paraId="6BE0D29D" w14:textId="77777777" w:rsidR="00EB4B0A" w:rsidRPr="008516E1" w:rsidRDefault="00EB4B0A" w:rsidP="00EB4B0A">
      <w:r>
        <w:rPr>
          <w:noProof/>
        </w:rPr>
        <w:drawing>
          <wp:inline distT="0" distB="0" distL="0" distR="0" wp14:anchorId="0777EC4D" wp14:editId="1EB0FB19">
            <wp:extent cx="5759450" cy="3062605"/>
            <wp:effectExtent l="0" t="0" r="0" b="4445"/>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59450" cy="3062605"/>
                    </a:xfrm>
                    <a:prstGeom prst="rect">
                      <a:avLst/>
                    </a:prstGeom>
                  </pic:spPr>
                </pic:pic>
              </a:graphicData>
            </a:graphic>
          </wp:inline>
        </w:drawing>
      </w:r>
    </w:p>
    <w:p w14:paraId="5BD9AEEA" w14:textId="685B248A" w:rsidR="00906BDE" w:rsidRPr="00C30468" w:rsidRDefault="004E0201" w:rsidP="00C30468">
      <w:r w:rsidRPr="00C30468">
        <w:t xml:space="preserve">Dle zpracovaného generelu ÚSES (doplnit správný název) vymezena plocha sousedí s částečně funkčním lokálním biokoridorem vymezeným v ose vodního toku Vrtilka. Následně je vymezen po travnatých </w:t>
      </w:r>
    </w:p>
    <w:p w14:paraId="2AFCBD9C" w14:textId="33D97A77" w:rsidR="00084FCD" w:rsidRDefault="00906BDE" w:rsidP="00EB4B0A">
      <w:r w:rsidRPr="00C30468">
        <w:t>Jiné prvky chráněné ve smyslu zákona č. 114/1992 Sb., ve znění pozdějších předpisů se v hodnocené lokalitě 3105/10 ani její blízkosti nenacházejí</w:t>
      </w:r>
    </w:p>
    <w:p w14:paraId="393BE951" w14:textId="77777777" w:rsidR="00084FCD" w:rsidRDefault="00084FCD">
      <w:pPr>
        <w:tabs>
          <w:tab w:val="clear" w:pos="851"/>
        </w:tabs>
        <w:spacing w:after="60"/>
      </w:pPr>
      <w:r>
        <w:br w:type="page"/>
      </w:r>
    </w:p>
    <w:p w14:paraId="3D02D054" w14:textId="77777777" w:rsidR="00EB4B0A" w:rsidRPr="00DC71D2" w:rsidRDefault="00EB4B0A" w:rsidP="00EB4B0A">
      <w:pPr>
        <w:pStyle w:val="Nadpis3"/>
      </w:pPr>
      <w:r w:rsidRPr="00DC71D2">
        <w:t>Krajina, krajinný ráz</w:t>
      </w:r>
    </w:p>
    <w:p w14:paraId="2FFF0B5F" w14:textId="41C6B91B" w:rsidR="00EB4B0A" w:rsidRDefault="00EB4B0A" w:rsidP="00EB4B0A">
      <w:pPr>
        <w:rPr>
          <w:lang w:eastAsia="en-US"/>
        </w:rPr>
      </w:pPr>
      <w:r w:rsidRPr="00140F40">
        <w:rPr>
          <w:lang w:eastAsia="en-US"/>
        </w:rPr>
        <w:t xml:space="preserve">Z hlediska morfologického členění je dotčené území součástí jihozápadního okraje Uhříněvské plošiny. Tomu </w:t>
      </w:r>
      <w:r w:rsidR="00DE6C78">
        <w:rPr>
          <w:lang w:eastAsia="en-US"/>
        </w:rPr>
        <w:t>t</w:t>
      </w:r>
      <w:r w:rsidRPr="00140F40">
        <w:rPr>
          <w:lang w:eastAsia="en-US"/>
        </w:rPr>
        <w:t>o plně odpovídá reliéf dotčeného území, který má charakter ploché pohledově otevřené náhorní plošiny</w:t>
      </w:r>
      <w:r>
        <w:rPr>
          <w:lang w:eastAsia="en-US"/>
        </w:rPr>
        <w:t xml:space="preserve">. </w:t>
      </w:r>
    </w:p>
    <w:p w14:paraId="666401B8" w14:textId="77777777" w:rsidR="00EB4B0A" w:rsidRDefault="00EB4B0A" w:rsidP="00EB4B0A">
      <w:pPr>
        <w:rPr>
          <w:lang w:eastAsia="en-US"/>
        </w:rPr>
      </w:pPr>
      <w:r>
        <w:rPr>
          <w:lang w:eastAsia="en-US"/>
        </w:rPr>
        <w:t xml:space="preserve">Hodnocená plocha je v současné době převážně zatravněna. Její větší východní část je oplocena. V této oplocené ploše se nachází neudržovaný ruderalizovaný travní porost s náletem stromů a keřů. Západní část plochy je tvořena udržovaným travním porostem. Ulice K Vrtilce je při její západní straně doprovázena liniovým porostem. Jeho součástí je i dubová alej. Východně a jihovýchodně od posuzované lokality se nachází monotónní soubory rodinných domů při ulici K Vrtilce. </w:t>
      </w:r>
    </w:p>
    <w:p w14:paraId="25A2D141" w14:textId="35D9091C" w:rsidR="00EB4B0A" w:rsidRPr="00AE6994" w:rsidRDefault="00EB4B0A" w:rsidP="00EB4B0A">
      <w:pPr>
        <w:rPr>
          <w:color w:val="D9D9D9" w:themeColor="background1" w:themeShade="D9"/>
          <w:lang w:eastAsia="en-US"/>
        </w:rPr>
      </w:pPr>
      <w:r w:rsidRPr="004B2645">
        <w:rPr>
          <w:lang w:eastAsia="en-US"/>
        </w:rPr>
        <w:t xml:space="preserve">Hodnocená lokalita je vymezena ve východní části přírodního parku Modřanská rokle – Cholupice.  </w:t>
      </w:r>
      <w:r w:rsidRPr="00DC71D2">
        <w:rPr>
          <w:lang w:eastAsia="en-US"/>
        </w:rPr>
        <w:t xml:space="preserve">Přírodní park se rozkládá </w:t>
      </w:r>
      <w:r w:rsidRPr="00DC71D2">
        <w:t>při jihovýchodním okraji pražského území,</w:t>
      </w:r>
      <w:r w:rsidRPr="00DC71D2">
        <w:rPr>
          <w:lang w:eastAsia="en-US"/>
        </w:rPr>
        <w:t xml:space="preserve"> mezi zástavbou Modřan, Komořan, Písnice, Cholupic a Točné. Zaujímá severní svah Břežanského údolí a pás lesů táhnoucí se na svazích přivrácených k Vltavě směrem na sever po údolí Komořanského poto</w:t>
      </w:r>
      <w:r w:rsidR="00754EE0">
        <w:rPr>
          <w:lang w:eastAsia="en-US"/>
        </w:rPr>
        <w:t>ka a Modřanskou rokli, na které </w:t>
      </w:r>
      <w:r w:rsidRPr="00DC71D2">
        <w:rPr>
          <w:lang w:eastAsia="en-US"/>
        </w:rPr>
        <w:t xml:space="preserve">navazují převážně bezlesé plošiny mezi Točnou, Cholupicemi a Písnicí. </w:t>
      </w:r>
    </w:p>
    <w:p w14:paraId="7242632E" w14:textId="77777777" w:rsidR="00EB4B0A" w:rsidRDefault="00EB4B0A" w:rsidP="00EB4B0A">
      <w:r w:rsidRPr="00DC71D2">
        <w:rPr>
          <w:lang w:eastAsia="en-US"/>
        </w:rPr>
        <w:t xml:space="preserve">Pro jádrové území parku jsou charakteristická příkře zahloubená, převážně zalesněná údolí vodních toků, v některých případech se soustavou rybníků a retenčních nádrží zejména na horních tocích (Písnický potok, Libušský potok), která si dosud na mnohých místech zachovala přírodě blízký ráz s enklávami a </w:t>
      </w:r>
      <w:r w:rsidRPr="00DC71D2">
        <w:t>jsou dnes významným refugiem drobné i větší fauny. Územím dnes vede řada upravených stezek, které zpřístupňují i některé těžko přístupné partie. Důsledkem intenzivního využívání této části území přírodního parku pro sport a rekreaci jsou některé jeho partie erozně narušovány vznikajícími trasami pro downhill a mountainbike cyklistiku.</w:t>
      </w:r>
    </w:p>
    <w:p w14:paraId="77E3E13B" w14:textId="77777777" w:rsidR="00EB4B0A" w:rsidRDefault="00EB4B0A" w:rsidP="00EB4B0A">
      <w:r w:rsidRPr="00040B7A">
        <w:t>Dotčená část území se nachází v jižní okrajové části přírodního parku, která se vyznačuje přítomností rozsáhlejších bloků zemědělské půdy s omezeným zastoupením nelesní zeleně s výraznou antropogenní linií Pražského silničního okruhu.</w:t>
      </w:r>
    </w:p>
    <w:p w14:paraId="1EA4BBE7" w14:textId="4D976277" w:rsidR="00CB1A53" w:rsidRDefault="00CB1A53" w:rsidP="00EB4B0A">
      <w:r>
        <w:t xml:space="preserve">Širší zájmové území je rovinaté, bez významných přírodních, kulturně historických či estetických hodnot. Jedná se o prostor v okrajové části zastavěného území, využívaný pro krátkodobou rekreaci obyvatel Písnice. </w:t>
      </w:r>
    </w:p>
    <w:p w14:paraId="2903CEC8" w14:textId="219B850C" w:rsidR="002F07DE" w:rsidRPr="00040B7A" w:rsidRDefault="002F07DE" w:rsidP="00EB4B0A">
      <w:r>
        <w:t xml:space="preserve">V případě neuplatnění změny č. 3105/10 nedojde k prohloubení procesu urbanizace krajiny. </w:t>
      </w:r>
    </w:p>
    <w:p w14:paraId="7C4488A5" w14:textId="77777777" w:rsidR="00EB4B0A" w:rsidRPr="00C30468" w:rsidRDefault="00EB4B0A" w:rsidP="00EB4B0A">
      <w:pPr>
        <w:pStyle w:val="Nadpis3"/>
      </w:pPr>
      <w:r w:rsidRPr="00C30468">
        <w:t>Kulturní, historické, architektonické a archeologické dědictví</w:t>
      </w:r>
    </w:p>
    <w:p w14:paraId="6C3B17A7" w14:textId="77777777" w:rsidR="00EB4B0A" w:rsidRPr="00C30468" w:rsidRDefault="00EB4B0A" w:rsidP="00EB4B0A">
      <w:pPr>
        <w:rPr>
          <w:lang w:eastAsia="en-US"/>
        </w:rPr>
      </w:pPr>
      <w:r w:rsidRPr="00C30468">
        <w:rPr>
          <w:lang w:eastAsia="en-US"/>
        </w:rPr>
        <w:t>Přibližně 160 m severně od dotčené plochy je vymezeno dochované historické jádro bývalé samostatné obce Písnice. Cílem je chránit jeho urbanistické hodnoty, zejména strukturu veřejných prostranství, výškovou hladinu, podlažnost a střešní krajinu, s přihlédnutím k Územně analytickým podkladům hl. m. Prahy.</w:t>
      </w:r>
    </w:p>
    <w:p w14:paraId="3207494C" w14:textId="59E83E1E" w:rsidR="00EB4B0A" w:rsidRDefault="00EB4B0A" w:rsidP="00EB4B0A">
      <w:pPr>
        <w:rPr>
          <w:lang w:eastAsia="en-US"/>
        </w:rPr>
      </w:pPr>
      <w:r w:rsidRPr="00C30468">
        <w:rPr>
          <w:lang w:eastAsia="en-US"/>
        </w:rPr>
        <w:t xml:space="preserve">V dotčeném území ani v </w:t>
      </w:r>
      <w:r w:rsidR="009E48FD" w:rsidRPr="00C30468">
        <w:rPr>
          <w:lang w:eastAsia="en-US"/>
        </w:rPr>
        <w:t>jeho</w:t>
      </w:r>
      <w:r w:rsidRPr="00C30468">
        <w:rPr>
          <w:lang w:eastAsia="en-US"/>
        </w:rPr>
        <w:t xml:space="preserve"> blízkém okolí nejsou přítomny žádné </w:t>
      </w:r>
      <w:r w:rsidR="00754EE0">
        <w:rPr>
          <w:lang w:eastAsia="en-US"/>
        </w:rPr>
        <w:t>památkově chráněné objekty nebo </w:t>
      </w:r>
      <w:r w:rsidRPr="00C30468">
        <w:rPr>
          <w:lang w:eastAsia="en-US"/>
        </w:rPr>
        <w:t>plochy, ani ostatní kulturní, historické, architektonické a arch</w:t>
      </w:r>
      <w:r w:rsidR="00754EE0">
        <w:rPr>
          <w:lang w:eastAsia="en-US"/>
        </w:rPr>
        <w:t>eologické hodnoty. S ohledem na </w:t>
      </w:r>
      <w:r w:rsidRPr="00C30468">
        <w:rPr>
          <w:lang w:eastAsia="en-US"/>
        </w:rPr>
        <w:t>tyto skutečnosti nemá uplatnění ani případné neuplatnění navrhované změny č. 3105/10 na kulturně historické hodnoty včetně architektonického a archeologického dědictví žádný vliv.</w:t>
      </w:r>
    </w:p>
    <w:p w14:paraId="664BECDB" w14:textId="292E976E" w:rsidR="002F07DE" w:rsidRPr="00C30468" w:rsidRDefault="002F07DE" w:rsidP="00EB4B0A">
      <w:pPr>
        <w:rPr>
          <w:lang w:eastAsia="en-US"/>
        </w:rPr>
      </w:pPr>
      <w:r>
        <w:rPr>
          <w:lang w:eastAsia="en-US"/>
        </w:rPr>
        <w:t xml:space="preserve">V případě neuplatnění změny č. 3105/10, stejně jako v případě jejího uplatnění, nedojde k ovlivnění kulturně historických hodnot. </w:t>
      </w:r>
    </w:p>
    <w:p w14:paraId="5C93A42D" w14:textId="77777777" w:rsidR="00EB4B0A" w:rsidRPr="00C30468" w:rsidRDefault="00EB4B0A" w:rsidP="00EB4B0A">
      <w:pPr>
        <w:pStyle w:val="Nadpis3"/>
      </w:pPr>
      <w:r w:rsidRPr="00C30468">
        <w:t>hmotný majetek</w:t>
      </w:r>
    </w:p>
    <w:p w14:paraId="4DD893A3" w14:textId="0E6131F8" w:rsidR="00570F1E" w:rsidRPr="00C30468" w:rsidRDefault="00EB4B0A" w:rsidP="00570F1E">
      <w:r w:rsidRPr="00C30468">
        <w:t>Ve vymezené ploše se nevyskytují žádné stavební objekty ani inženýrské sítě. Lokalit</w:t>
      </w:r>
      <w:r w:rsidR="00CB1A53" w:rsidRPr="00C30468">
        <w:t>a</w:t>
      </w:r>
      <w:r w:rsidRPr="00C30468">
        <w:t xml:space="preserve"> navazuje na plochu čistě obytnou s kódem míry využití území A /OB-A/. V okolí se nachází splašková kanalizace, plynovod STL, elektrické vedení.</w:t>
      </w:r>
      <w:r w:rsidR="00DE6C78">
        <w:t xml:space="preserve">  </w:t>
      </w:r>
      <w:r w:rsidR="00705260">
        <w:t>V případě neuplatnění změny č. 3105/10 nedojde ke zvýšení požadavků na dopravní a technickou infrastrukturu.</w:t>
      </w:r>
    </w:p>
    <w:p w14:paraId="08A4B4CD" w14:textId="77777777" w:rsidR="00570F1E" w:rsidRPr="00EB4B0A" w:rsidRDefault="00570F1E" w:rsidP="00570F1E">
      <w:pPr>
        <w:pStyle w:val="Nadpis1"/>
      </w:pPr>
      <w:bookmarkStart w:id="64" w:name="_Toc56002858"/>
      <w:bookmarkStart w:id="65" w:name="_Toc56005740"/>
      <w:bookmarkStart w:id="66" w:name="_Toc56006402"/>
      <w:bookmarkStart w:id="67" w:name="_Toc124499018"/>
      <w:r w:rsidRPr="00EB4B0A">
        <w:t>4.</w:t>
      </w:r>
      <w:r w:rsidRPr="00EB4B0A">
        <w:tab/>
        <w:t>Charakteristiky životního prostředí, které by mohly být uplatněním změny ÚPD významně ovlivněny</w:t>
      </w:r>
      <w:bookmarkEnd w:id="64"/>
      <w:bookmarkEnd w:id="65"/>
      <w:bookmarkEnd w:id="66"/>
      <w:bookmarkEnd w:id="67"/>
    </w:p>
    <w:p w14:paraId="31B8D51F" w14:textId="77777777" w:rsidR="00570F1E" w:rsidRPr="00EB4B0A" w:rsidRDefault="00570F1E" w:rsidP="00570F1E">
      <w:pPr>
        <w:rPr>
          <w:lang w:eastAsia="en-US"/>
        </w:rPr>
      </w:pPr>
    </w:p>
    <w:p w14:paraId="1AD4C607" w14:textId="77777777" w:rsidR="00570F1E" w:rsidRPr="00EB4B0A" w:rsidRDefault="00570F1E" w:rsidP="00570F1E">
      <w:pPr>
        <w:pStyle w:val="Nadpis2"/>
      </w:pPr>
      <w:bookmarkStart w:id="68" w:name="_Toc56002859"/>
      <w:bookmarkStart w:id="69" w:name="_Toc56005741"/>
      <w:bookmarkStart w:id="70" w:name="_Toc56006403"/>
      <w:bookmarkStart w:id="71" w:name="_Toc124499019"/>
      <w:r w:rsidRPr="00EB4B0A">
        <w:t>4.1</w:t>
      </w:r>
      <w:r w:rsidRPr="00EB4B0A">
        <w:tab/>
        <w:t>Limity využití území ve vymezené ploše a v přilehlém území</w:t>
      </w:r>
      <w:bookmarkEnd w:id="68"/>
      <w:bookmarkEnd w:id="69"/>
      <w:bookmarkEnd w:id="70"/>
      <w:bookmarkEnd w:id="71"/>
    </w:p>
    <w:p w14:paraId="6FBDC41F" w14:textId="7DDBCB59" w:rsidR="00570F1E" w:rsidRPr="00EB4B0A" w:rsidRDefault="00570F1E" w:rsidP="00570F1E">
      <w:pPr>
        <w:rPr>
          <w:lang w:eastAsia="en-US"/>
        </w:rPr>
      </w:pPr>
      <w:r w:rsidRPr="00EB4B0A">
        <w:rPr>
          <w:lang w:eastAsia="en-US"/>
        </w:rPr>
        <w:t>Nejvýznamnější hodnoty a limity v širším dotč</w:t>
      </w:r>
      <w:r w:rsidR="00764859">
        <w:rPr>
          <w:lang w:eastAsia="en-US"/>
        </w:rPr>
        <w:t xml:space="preserve">eném území posuzované změny č. </w:t>
      </w:r>
      <w:r w:rsidRPr="00EB4B0A">
        <w:rPr>
          <w:lang w:eastAsia="en-US"/>
        </w:rPr>
        <w:t>31</w:t>
      </w:r>
      <w:r w:rsidR="00EB4B0A" w:rsidRPr="00EB4B0A">
        <w:rPr>
          <w:lang w:eastAsia="en-US"/>
        </w:rPr>
        <w:t>05</w:t>
      </w:r>
      <w:r w:rsidRPr="00EB4B0A">
        <w:rPr>
          <w:lang w:eastAsia="en-US"/>
        </w:rPr>
        <w:t>/10 jsou zachyceny v grafické příloze 1 : 10 000 (viz kap. 15.1 tohoto svazku).</w:t>
      </w:r>
    </w:p>
    <w:p w14:paraId="5E19C156" w14:textId="77777777" w:rsidR="00570F1E" w:rsidRPr="002C6F5C" w:rsidRDefault="00570F1E" w:rsidP="00570F1E">
      <w:pPr>
        <w:pStyle w:val="Nadpis3"/>
      </w:pPr>
      <w:r w:rsidRPr="002C6F5C">
        <w:t>Ovzduší a klima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30"/>
        <w:gridCol w:w="4530"/>
      </w:tblGrid>
      <w:tr w:rsidR="005D0CA2" w:rsidRPr="002C6F5C" w14:paraId="77F1FB85" w14:textId="77777777" w:rsidTr="00570F1E">
        <w:tc>
          <w:tcPr>
            <w:tcW w:w="4530" w:type="dxa"/>
          </w:tcPr>
          <w:p w14:paraId="1D1AE59F" w14:textId="77777777" w:rsidR="00570F1E" w:rsidRPr="002C6F5C" w:rsidRDefault="00570F1E" w:rsidP="00570F1E">
            <w:pPr>
              <w:pStyle w:val="Normln-stedBold"/>
            </w:pPr>
            <w:r w:rsidRPr="002C6F5C">
              <w:t>Jev (limit)</w:t>
            </w:r>
          </w:p>
        </w:tc>
        <w:tc>
          <w:tcPr>
            <w:tcW w:w="4530" w:type="dxa"/>
          </w:tcPr>
          <w:p w14:paraId="2BE7D563" w14:textId="77777777" w:rsidR="00570F1E" w:rsidRPr="002C6F5C" w:rsidRDefault="00570F1E" w:rsidP="00570F1E">
            <w:pPr>
              <w:pStyle w:val="Normln-stedBold"/>
            </w:pPr>
            <w:r w:rsidRPr="002C6F5C">
              <w:t xml:space="preserve">% řešené plochy změny </w:t>
            </w:r>
          </w:p>
        </w:tc>
      </w:tr>
      <w:tr w:rsidR="005D0CA2" w:rsidRPr="002C6F5C" w14:paraId="242F45C8" w14:textId="77777777" w:rsidTr="00570F1E">
        <w:tc>
          <w:tcPr>
            <w:tcW w:w="4530" w:type="dxa"/>
          </w:tcPr>
          <w:p w14:paraId="194B253D" w14:textId="2F1D2567" w:rsidR="00570F1E" w:rsidRPr="002C6F5C" w:rsidRDefault="002C6F5C" w:rsidP="00A9053D">
            <w:pPr>
              <w:pStyle w:val="Normln-sted"/>
            </w:pPr>
            <w:r>
              <w:t>-0-</w:t>
            </w:r>
          </w:p>
        </w:tc>
        <w:tc>
          <w:tcPr>
            <w:tcW w:w="4530" w:type="dxa"/>
          </w:tcPr>
          <w:p w14:paraId="72E05BD1" w14:textId="6A3A518F" w:rsidR="00570F1E" w:rsidRPr="002C6F5C" w:rsidRDefault="002C6F5C" w:rsidP="00A9053D">
            <w:pPr>
              <w:pStyle w:val="Normln-sted"/>
            </w:pPr>
            <w:r>
              <w:t>0 %</w:t>
            </w:r>
          </w:p>
        </w:tc>
      </w:tr>
    </w:tbl>
    <w:p w14:paraId="3600D01E" w14:textId="77777777" w:rsidR="002C6F5C" w:rsidRPr="002C6F5C" w:rsidRDefault="002C6F5C" w:rsidP="002C6F5C">
      <w:pPr>
        <w:rPr>
          <w:color w:val="000000" w:themeColor="text1"/>
          <w:lang w:eastAsia="en-US"/>
        </w:rPr>
      </w:pPr>
      <w:r w:rsidRPr="002C6F5C">
        <w:rPr>
          <w:color w:val="000000" w:themeColor="text1"/>
          <w:lang w:eastAsia="en-US"/>
        </w:rPr>
        <w:t>V řešené lokalitě nejsou překročeny limity znečištění ovzduší.</w:t>
      </w:r>
    </w:p>
    <w:p w14:paraId="1BFCF270" w14:textId="77777777" w:rsidR="00570F1E" w:rsidRPr="002C6F5C" w:rsidRDefault="00570F1E" w:rsidP="00570F1E">
      <w:pPr>
        <w:pStyle w:val="Nadpis3"/>
      </w:pPr>
      <w:r w:rsidRPr="002C6F5C">
        <w:t>hluková zátěž a veřejné zdraví</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30"/>
        <w:gridCol w:w="4530"/>
      </w:tblGrid>
      <w:tr w:rsidR="005D0CA2" w:rsidRPr="005D0CA2" w14:paraId="616F6671" w14:textId="77777777" w:rsidTr="00570F1E">
        <w:tc>
          <w:tcPr>
            <w:tcW w:w="4530" w:type="dxa"/>
          </w:tcPr>
          <w:p w14:paraId="51ED6304" w14:textId="77777777" w:rsidR="00570F1E" w:rsidRPr="002C6F5C" w:rsidRDefault="00570F1E" w:rsidP="00570F1E">
            <w:pPr>
              <w:pStyle w:val="Normln-stedBold"/>
            </w:pPr>
            <w:r w:rsidRPr="002C6F5C">
              <w:t>Jev (limit)</w:t>
            </w:r>
          </w:p>
        </w:tc>
        <w:tc>
          <w:tcPr>
            <w:tcW w:w="4530" w:type="dxa"/>
          </w:tcPr>
          <w:p w14:paraId="1AFC705D" w14:textId="77777777" w:rsidR="00570F1E" w:rsidRPr="002C6F5C" w:rsidRDefault="00570F1E" w:rsidP="00570F1E">
            <w:pPr>
              <w:pStyle w:val="Normln-stedBold"/>
            </w:pPr>
            <w:r w:rsidRPr="002C6F5C">
              <w:t xml:space="preserve">% řešené plochy změny </w:t>
            </w:r>
          </w:p>
        </w:tc>
      </w:tr>
      <w:tr w:rsidR="002C6F5C" w:rsidRPr="005D0CA2" w14:paraId="46EF67D1" w14:textId="77777777" w:rsidTr="00570F1E">
        <w:tc>
          <w:tcPr>
            <w:tcW w:w="4530" w:type="dxa"/>
          </w:tcPr>
          <w:p w14:paraId="09B9E1E8" w14:textId="36F0D3C5" w:rsidR="002C6F5C" w:rsidRPr="002C6F5C" w:rsidRDefault="002C6F5C" w:rsidP="002C6F5C">
            <w:pPr>
              <w:pStyle w:val="Normln-sted"/>
              <w:rPr>
                <w:color w:val="000000" w:themeColor="text1"/>
                <w:highlight w:val="yellow"/>
              </w:rPr>
            </w:pPr>
            <w:r w:rsidRPr="002C6F5C">
              <w:rPr>
                <w:color w:val="000000" w:themeColor="text1"/>
              </w:rPr>
              <w:t>„základní“ hygienické limity hluku z dopravy</w:t>
            </w:r>
          </w:p>
        </w:tc>
        <w:tc>
          <w:tcPr>
            <w:tcW w:w="4530" w:type="dxa"/>
          </w:tcPr>
          <w:p w14:paraId="3B1C477D" w14:textId="4FF8F53F" w:rsidR="002C6F5C" w:rsidRPr="005D0CA2" w:rsidRDefault="002C6F5C" w:rsidP="002C6F5C">
            <w:pPr>
              <w:pStyle w:val="Normln-sted"/>
              <w:rPr>
                <w:highlight w:val="yellow"/>
              </w:rPr>
            </w:pPr>
            <w:r w:rsidRPr="002C6F5C">
              <w:rPr>
                <w:color w:val="000000" w:themeColor="text1"/>
              </w:rPr>
              <w:t>0 %</w:t>
            </w:r>
          </w:p>
        </w:tc>
      </w:tr>
    </w:tbl>
    <w:p w14:paraId="24B0A392" w14:textId="77777777" w:rsidR="002C6F5C" w:rsidRPr="002C6F5C" w:rsidRDefault="002C6F5C" w:rsidP="002C6F5C">
      <w:pPr>
        <w:rPr>
          <w:color w:val="000000" w:themeColor="text1"/>
          <w:lang w:eastAsia="en-US"/>
        </w:rPr>
      </w:pPr>
      <w:r w:rsidRPr="002C6F5C">
        <w:rPr>
          <w:color w:val="000000" w:themeColor="text1"/>
          <w:lang w:eastAsia="en-US"/>
        </w:rPr>
        <w:t xml:space="preserve">Poznámka: stanovení limitů hluku pro plánovanou zástavbu v řešeném území je v gesci orgánu veřej-ného zdraví. V rámci mapové analýzy byly uvažovány „základní“ hodnoty limitů, tzn. 60 dB ve dne a 50 dB v noci pro hlavní komunikace, resp. 55 dB ve dne a 45 dB v noci pro ostatní komunikace. </w:t>
      </w:r>
    </w:p>
    <w:p w14:paraId="535E2614" w14:textId="77777777" w:rsidR="00570F1E" w:rsidRPr="00E8019D" w:rsidRDefault="00570F1E" w:rsidP="00570F1E">
      <w:pPr>
        <w:pStyle w:val="Nadpis3"/>
      </w:pPr>
      <w:r w:rsidRPr="00E8019D">
        <w:t>Povrchové a podzemní vody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93409E" w:rsidRPr="00E8019D" w14:paraId="0F7F75CF" w14:textId="77777777" w:rsidTr="00570F1E">
        <w:tc>
          <w:tcPr>
            <w:tcW w:w="4530" w:type="dxa"/>
            <w:shd w:val="clear" w:color="auto" w:fill="auto"/>
          </w:tcPr>
          <w:p w14:paraId="5DE7C154" w14:textId="77777777" w:rsidR="00570F1E" w:rsidRPr="00E8019D" w:rsidRDefault="00570F1E" w:rsidP="00570F1E">
            <w:pPr>
              <w:pStyle w:val="Normln-stedBold"/>
            </w:pPr>
            <w:r w:rsidRPr="00E8019D">
              <w:t>Jev (limit)</w:t>
            </w:r>
          </w:p>
        </w:tc>
        <w:tc>
          <w:tcPr>
            <w:tcW w:w="4530" w:type="dxa"/>
            <w:shd w:val="clear" w:color="auto" w:fill="auto"/>
          </w:tcPr>
          <w:p w14:paraId="1EF09B38" w14:textId="77777777" w:rsidR="00570F1E" w:rsidRPr="00E8019D" w:rsidRDefault="00570F1E" w:rsidP="00570F1E">
            <w:pPr>
              <w:pStyle w:val="Normln-stedBold"/>
            </w:pPr>
            <w:r w:rsidRPr="00E8019D">
              <w:t xml:space="preserve">% řešené plochy změny </w:t>
            </w:r>
          </w:p>
        </w:tc>
      </w:tr>
      <w:tr w:rsidR="0093409E" w:rsidRPr="00E8019D" w14:paraId="56B2F641" w14:textId="77777777" w:rsidTr="00570F1E">
        <w:tc>
          <w:tcPr>
            <w:tcW w:w="4530" w:type="dxa"/>
          </w:tcPr>
          <w:p w14:paraId="27D73E19" w14:textId="26568FF8" w:rsidR="00570F1E" w:rsidRPr="00E8019D" w:rsidRDefault="00E8019D" w:rsidP="00A9053D">
            <w:pPr>
              <w:pStyle w:val="Normln-sted"/>
            </w:pPr>
            <w:r w:rsidRPr="00E8019D">
              <w:t>Záplavové území Q100 vodního toku Vrtilka</w:t>
            </w:r>
          </w:p>
        </w:tc>
        <w:tc>
          <w:tcPr>
            <w:tcW w:w="4530" w:type="dxa"/>
          </w:tcPr>
          <w:p w14:paraId="07760BE5" w14:textId="160A3D8A" w:rsidR="00570F1E" w:rsidRPr="00E8019D" w:rsidRDefault="00E8019D" w:rsidP="00A9053D">
            <w:pPr>
              <w:pStyle w:val="Normln-sted"/>
            </w:pPr>
            <w:r w:rsidRPr="00E8019D">
              <w:t>3</w:t>
            </w:r>
            <w:r w:rsidR="00570F1E" w:rsidRPr="00E8019D">
              <w:t>%</w:t>
            </w:r>
          </w:p>
        </w:tc>
      </w:tr>
    </w:tbl>
    <w:p w14:paraId="2A9DFFF2" w14:textId="0DB6923E" w:rsidR="00570F1E" w:rsidRPr="00E8019D" w:rsidRDefault="00E8019D" w:rsidP="00570F1E">
      <w:pPr>
        <w:rPr>
          <w:lang w:eastAsia="en-US"/>
        </w:rPr>
      </w:pPr>
      <w:r w:rsidRPr="00E8019D">
        <w:rPr>
          <w:lang w:eastAsia="en-US"/>
        </w:rPr>
        <w:t>Poznámka: Vodní tok Vrtilka, pro který je vymezeno záplavové území</w:t>
      </w:r>
      <w:r w:rsidR="000034B7">
        <w:rPr>
          <w:lang w:eastAsia="en-US"/>
        </w:rPr>
        <w:t>,</w:t>
      </w:r>
      <w:r w:rsidRPr="00E8019D">
        <w:rPr>
          <w:lang w:eastAsia="en-US"/>
        </w:rPr>
        <w:t xml:space="preserve"> je překryt (zatrubněn). Využití plochy není o</w:t>
      </w:r>
      <w:r>
        <w:rPr>
          <w:lang w:eastAsia="en-US"/>
        </w:rPr>
        <w:t xml:space="preserve">hroženo </w:t>
      </w:r>
      <w:r w:rsidRPr="00E8019D">
        <w:rPr>
          <w:lang w:eastAsia="en-US"/>
        </w:rPr>
        <w:t xml:space="preserve">povodní. </w:t>
      </w:r>
    </w:p>
    <w:p w14:paraId="0A70A2B6" w14:textId="77777777" w:rsidR="00570F1E" w:rsidRPr="000034B7" w:rsidRDefault="00570F1E" w:rsidP="00570F1E">
      <w:pPr>
        <w:pStyle w:val="Nadpis3"/>
      </w:pPr>
      <w:r w:rsidRPr="000034B7">
        <w:t xml:space="preserve">Horninové prostředí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93409E" w:rsidRPr="000034B7" w14:paraId="6181260F" w14:textId="77777777" w:rsidTr="00A9053D">
        <w:tc>
          <w:tcPr>
            <w:tcW w:w="4530" w:type="dxa"/>
            <w:shd w:val="clear" w:color="auto" w:fill="auto"/>
          </w:tcPr>
          <w:p w14:paraId="1E1ED1A6" w14:textId="77777777" w:rsidR="00570F1E" w:rsidRPr="000034B7" w:rsidRDefault="00570F1E" w:rsidP="00570F1E">
            <w:pPr>
              <w:pStyle w:val="Normln-stedBold"/>
            </w:pPr>
            <w:r w:rsidRPr="000034B7">
              <w:t>Jev (limit)</w:t>
            </w:r>
          </w:p>
        </w:tc>
        <w:tc>
          <w:tcPr>
            <w:tcW w:w="4530" w:type="dxa"/>
            <w:shd w:val="clear" w:color="auto" w:fill="auto"/>
          </w:tcPr>
          <w:p w14:paraId="1F5D8341" w14:textId="77777777" w:rsidR="00570F1E" w:rsidRPr="000034B7" w:rsidRDefault="00570F1E" w:rsidP="00570F1E">
            <w:pPr>
              <w:pStyle w:val="Normln-stedBold"/>
            </w:pPr>
            <w:r w:rsidRPr="000034B7">
              <w:t xml:space="preserve">% řešené plochy změny </w:t>
            </w:r>
          </w:p>
        </w:tc>
      </w:tr>
      <w:tr w:rsidR="0093409E" w:rsidRPr="000034B7" w14:paraId="7236AD27" w14:textId="77777777" w:rsidTr="00A9053D">
        <w:tc>
          <w:tcPr>
            <w:tcW w:w="4530" w:type="dxa"/>
          </w:tcPr>
          <w:p w14:paraId="329DF84C" w14:textId="56EAEAD6" w:rsidR="00570F1E" w:rsidRPr="000034B7" w:rsidRDefault="00A9053D" w:rsidP="00A9053D">
            <w:pPr>
              <w:pStyle w:val="Normln-sted"/>
            </w:pPr>
            <w:r w:rsidRPr="000034B7">
              <w:t>-0-</w:t>
            </w:r>
          </w:p>
        </w:tc>
        <w:tc>
          <w:tcPr>
            <w:tcW w:w="4530" w:type="dxa"/>
          </w:tcPr>
          <w:p w14:paraId="714B5632" w14:textId="77777777" w:rsidR="00570F1E" w:rsidRPr="000034B7" w:rsidRDefault="00570F1E" w:rsidP="00A9053D">
            <w:pPr>
              <w:pStyle w:val="Normln-sted"/>
            </w:pPr>
            <w:r w:rsidRPr="000034B7">
              <w:t>0%</w:t>
            </w:r>
          </w:p>
        </w:tc>
      </w:tr>
    </w:tbl>
    <w:p w14:paraId="5A2BE0F3" w14:textId="77777777" w:rsidR="00570F1E" w:rsidRPr="000034B7" w:rsidRDefault="00570F1E" w:rsidP="00570F1E">
      <w:pPr>
        <w:pStyle w:val="Nadpis3"/>
      </w:pPr>
      <w:r w:rsidRPr="000034B7">
        <w:t>Zemědělský půdní fond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93409E" w:rsidRPr="000034B7" w14:paraId="4C76A239" w14:textId="77777777" w:rsidTr="00570F1E">
        <w:tc>
          <w:tcPr>
            <w:tcW w:w="4530" w:type="dxa"/>
            <w:shd w:val="clear" w:color="auto" w:fill="auto"/>
          </w:tcPr>
          <w:p w14:paraId="6061A025" w14:textId="77777777" w:rsidR="00570F1E" w:rsidRPr="000034B7" w:rsidRDefault="00570F1E" w:rsidP="00570F1E">
            <w:pPr>
              <w:pStyle w:val="Normln-stedBold"/>
            </w:pPr>
            <w:r w:rsidRPr="000034B7">
              <w:t>Jev (limit)</w:t>
            </w:r>
          </w:p>
        </w:tc>
        <w:tc>
          <w:tcPr>
            <w:tcW w:w="4530" w:type="dxa"/>
            <w:shd w:val="clear" w:color="auto" w:fill="auto"/>
          </w:tcPr>
          <w:p w14:paraId="1C498B6D" w14:textId="77777777" w:rsidR="00570F1E" w:rsidRPr="000034B7" w:rsidRDefault="00570F1E" w:rsidP="00570F1E">
            <w:pPr>
              <w:pStyle w:val="Normln-stedBold"/>
            </w:pPr>
            <w:r w:rsidRPr="000034B7">
              <w:t xml:space="preserve">% řešené plochy změny </w:t>
            </w:r>
          </w:p>
        </w:tc>
      </w:tr>
      <w:tr w:rsidR="0093409E" w:rsidRPr="000034B7" w14:paraId="797F12E2" w14:textId="77777777" w:rsidTr="00570F1E">
        <w:tc>
          <w:tcPr>
            <w:tcW w:w="4530" w:type="dxa"/>
          </w:tcPr>
          <w:p w14:paraId="7E3A4570" w14:textId="77777777" w:rsidR="00570F1E" w:rsidRPr="000034B7" w:rsidRDefault="00570F1E" w:rsidP="00A9053D">
            <w:pPr>
              <w:pStyle w:val="Normln-sted"/>
            </w:pPr>
            <w:r w:rsidRPr="000034B7">
              <w:t>-0-</w:t>
            </w:r>
          </w:p>
        </w:tc>
        <w:tc>
          <w:tcPr>
            <w:tcW w:w="4530" w:type="dxa"/>
          </w:tcPr>
          <w:p w14:paraId="1C86C6A3" w14:textId="77777777" w:rsidR="00570F1E" w:rsidRPr="000034B7" w:rsidRDefault="00570F1E" w:rsidP="00A9053D">
            <w:pPr>
              <w:pStyle w:val="Normln-sted"/>
            </w:pPr>
            <w:r w:rsidRPr="000034B7">
              <w:t>0 %</w:t>
            </w:r>
          </w:p>
        </w:tc>
      </w:tr>
    </w:tbl>
    <w:p w14:paraId="1B0466BC" w14:textId="77777777" w:rsidR="00570F1E" w:rsidRPr="000034B7" w:rsidRDefault="00570F1E" w:rsidP="00A9053D">
      <w:r w:rsidRPr="000034B7">
        <w:t>V ploše posuzované změny se nevyskytují pozemky zemědělského půdního fondu.</w:t>
      </w:r>
    </w:p>
    <w:p w14:paraId="12E5ECE0" w14:textId="77777777" w:rsidR="00570F1E" w:rsidRPr="000034B7" w:rsidRDefault="00570F1E" w:rsidP="00570F1E">
      <w:pPr>
        <w:pStyle w:val="Nadpis3"/>
        <w:keepNext/>
      </w:pPr>
      <w:r w:rsidRPr="000034B7">
        <w:t>Lesy (PUPFL)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93409E" w:rsidRPr="000034B7" w14:paraId="710BCE08" w14:textId="77777777" w:rsidTr="00570F1E">
        <w:tc>
          <w:tcPr>
            <w:tcW w:w="4530" w:type="dxa"/>
            <w:shd w:val="clear" w:color="auto" w:fill="auto"/>
          </w:tcPr>
          <w:p w14:paraId="19BD1828" w14:textId="77777777" w:rsidR="00570F1E" w:rsidRPr="000034B7" w:rsidRDefault="00570F1E" w:rsidP="00570F1E">
            <w:pPr>
              <w:pStyle w:val="Normln-stedBold"/>
              <w:keepNext/>
            </w:pPr>
            <w:r w:rsidRPr="000034B7">
              <w:t>Jev (limit)</w:t>
            </w:r>
          </w:p>
        </w:tc>
        <w:tc>
          <w:tcPr>
            <w:tcW w:w="4530" w:type="dxa"/>
            <w:shd w:val="clear" w:color="auto" w:fill="auto"/>
          </w:tcPr>
          <w:p w14:paraId="065474A7" w14:textId="77777777" w:rsidR="00570F1E" w:rsidRPr="000034B7" w:rsidRDefault="00570F1E" w:rsidP="00570F1E">
            <w:pPr>
              <w:pStyle w:val="Normln-stedBold"/>
              <w:keepNext/>
            </w:pPr>
            <w:r w:rsidRPr="000034B7">
              <w:t xml:space="preserve">% řešené plochy změny </w:t>
            </w:r>
          </w:p>
        </w:tc>
      </w:tr>
      <w:tr w:rsidR="0093409E" w:rsidRPr="000034B7" w14:paraId="605FFEAC" w14:textId="77777777" w:rsidTr="00570F1E">
        <w:tc>
          <w:tcPr>
            <w:tcW w:w="4530" w:type="dxa"/>
          </w:tcPr>
          <w:p w14:paraId="6CEBFEEA" w14:textId="1F3EBDA0" w:rsidR="00570F1E" w:rsidRPr="000034B7" w:rsidRDefault="000034B7" w:rsidP="00F56154">
            <w:pPr>
              <w:pStyle w:val="Normln-sted"/>
            </w:pPr>
            <w:r w:rsidRPr="000034B7">
              <w:t>-0-</w:t>
            </w:r>
          </w:p>
        </w:tc>
        <w:tc>
          <w:tcPr>
            <w:tcW w:w="4530" w:type="dxa"/>
          </w:tcPr>
          <w:p w14:paraId="349F5A82" w14:textId="79D852F9" w:rsidR="00570F1E" w:rsidRPr="000034B7" w:rsidRDefault="000034B7" w:rsidP="00F56154">
            <w:pPr>
              <w:pStyle w:val="Normln-sted"/>
            </w:pPr>
            <w:r>
              <w:t>0</w:t>
            </w:r>
            <w:r w:rsidR="00570F1E" w:rsidRPr="000034B7">
              <w:t xml:space="preserve"> %</w:t>
            </w:r>
          </w:p>
        </w:tc>
      </w:tr>
    </w:tbl>
    <w:p w14:paraId="5DB9F755" w14:textId="44FD5361" w:rsidR="00570F1E" w:rsidRPr="000034B7" w:rsidRDefault="00570F1E" w:rsidP="00570F1E">
      <w:r w:rsidRPr="000034B7">
        <w:t>V</w:t>
      </w:r>
      <w:r w:rsidR="00967626" w:rsidRPr="000034B7">
        <w:t>ymezené plochy nezasahují do pozemků určených</w:t>
      </w:r>
      <w:r w:rsidRPr="000034B7">
        <w:t xml:space="preserve"> k p</w:t>
      </w:r>
      <w:r w:rsidR="00967626" w:rsidRPr="000034B7">
        <w:t>lnění funkcí lesa</w:t>
      </w:r>
      <w:r w:rsidR="000034B7" w:rsidRPr="000034B7">
        <w:t>, ani do pásma 50 m od okraje lesa</w:t>
      </w:r>
      <w:r w:rsidR="00967626" w:rsidRPr="000034B7">
        <w:t xml:space="preserve">. </w:t>
      </w:r>
    </w:p>
    <w:p w14:paraId="42525278" w14:textId="77777777" w:rsidR="00570F1E" w:rsidRPr="000034B7" w:rsidRDefault="00570F1E" w:rsidP="00570F1E">
      <w:pPr>
        <w:pStyle w:val="Nadpis3"/>
      </w:pPr>
      <w:r w:rsidRPr="000034B7">
        <w:t>Flóra, fauna, biodiverzita a ekosystémy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0034B7" w:rsidRPr="000034B7" w14:paraId="0D43B64D" w14:textId="77777777" w:rsidTr="00570F1E">
        <w:tc>
          <w:tcPr>
            <w:tcW w:w="4530" w:type="dxa"/>
            <w:shd w:val="clear" w:color="auto" w:fill="auto"/>
          </w:tcPr>
          <w:p w14:paraId="6B329038" w14:textId="77777777" w:rsidR="00570F1E" w:rsidRPr="000034B7" w:rsidRDefault="00570F1E" w:rsidP="00570F1E">
            <w:pPr>
              <w:pStyle w:val="Normln-stedBold"/>
            </w:pPr>
            <w:r w:rsidRPr="000034B7">
              <w:t>Jev (limit)</w:t>
            </w:r>
          </w:p>
        </w:tc>
        <w:tc>
          <w:tcPr>
            <w:tcW w:w="4530" w:type="dxa"/>
            <w:shd w:val="clear" w:color="auto" w:fill="auto"/>
          </w:tcPr>
          <w:p w14:paraId="0DD3B141" w14:textId="77777777" w:rsidR="00570F1E" w:rsidRPr="000034B7" w:rsidRDefault="00570F1E" w:rsidP="00570F1E">
            <w:pPr>
              <w:pStyle w:val="Normln-stedBold"/>
            </w:pPr>
            <w:r w:rsidRPr="000034B7">
              <w:t xml:space="preserve">% řešené plochy změny </w:t>
            </w:r>
          </w:p>
        </w:tc>
      </w:tr>
      <w:tr w:rsidR="0093409E" w:rsidRPr="000034B7" w14:paraId="6EF65509" w14:textId="77777777" w:rsidTr="00570F1E">
        <w:tc>
          <w:tcPr>
            <w:tcW w:w="4530" w:type="dxa"/>
          </w:tcPr>
          <w:p w14:paraId="79B55779" w14:textId="6B9D9832" w:rsidR="00570F1E" w:rsidRPr="000034B7" w:rsidRDefault="000034B7" w:rsidP="00E438DC">
            <w:pPr>
              <w:pStyle w:val="Normln-sted"/>
              <w:jc w:val="both"/>
            </w:pPr>
            <w:r w:rsidRPr="000034B7">
              <w:t>Významný krajinný prvek ve smyslu §3 zákona č.114/1992 Sb., o ochraně přírody a krajiny, ve znění pozdějších předpisů – vodní tok, niva vodního toku</w:t>
            </w:r>
          </w:p>
        </w:tc>
        <w:tc>
          <w:tcPr>
            <w:tcW w:w="4530" w:type="dxa"/>
          </w:tcPr>
          <w:p w14:paraId="3CE9C34E" w14:textId="373B9F1D" w:rsidR="00570F1E" w:rsidRPr="000034B7" w:rsidRDefault="000034B7" w:rsidP="00967626">
            <w:pPr>
              <w:pStyle w:val="Normln-sted"/>
            </w:pPr>
            <w:r w:rsidRPr="000034B7">
              <w:t>3</w:t>
            </w:r>
            <w:r w:rsidR="00570F1E" w:rsidRPr="000034B7">
              <w:t xml:space="preserve"> %</w:t>
            </w:r>
          </w:p>
        </w:tc>
      </w:tr>
      <w:tr w:rsidR="004E0201" w:rsidRPr="000034B7" w14:paraId="7776777A" w14:textId="77777777" w:rsidTr="00570F1E">
        <w:tc>
          <w:tcPr>
            <w:tcW w:w="4530" w:type="dxa"/>
          </w:tcPr>
          <w:p w14:paraId="50FE23EC" w14:textId="4208E334" w:rsidR="004E0201" w:rsidRPr="000034B7" w:rsidRDefault="004E0201" w:rsidP="004E0201">
            <w:pPr>
              <w:pStyle w:val="Normln-sted"/>
              <w:jc w:val="both"/>
            </w:pPr>
            <w:r>
              <w:t xml:space="preserve">Územní systém ekologické stability – </w:t>
            </w:r>
            <w:r w:rsidR="00CB1A53">
              <w:t>lokální biokoridor L4/276</w:t>
            </w:r>
          </w:p>
        </w:tc>
        <w:tc>
          <w:tcPr>
            <w:tcW w:w="4530" w:type="dxa"/>
          </w:tcPr>
          <w:p w14:paraId="40B4E9B4" w14:textId="4746E9F8" w:rsidR="004E0201" w:rsidRPr="000034B7" w:rsidRDefault="00CB1A53" w:rsidP="00967626">
            <w:pPr>
              <w:pStyle w:val="Normln-sted"/>
            </w:pPr>
            <w:r>
              <w:t>0%</w:t>
            </w:r>
          </w:p>
        </w:tc>
      </w:tr>
    </w:tbl>
    <w:p w14:paraId="7B2921F8" w14:textId="2A4E812D" w:rsidR="00570F1E" w:rsidRPr="000034B7" w:rsidRDefault="000034B7" w:rsidP="00570F1E">
      <w:r w:rsidRPr="000034B7">
        <w:t>Vodní tok Vrtilka je zatrubněn</w:t>
      </w:r>
      <w:r w:rsidR="00570F1E" w:rsidRPr="000034B7">
        <w:t>.</w:t>
      </w:r>
      <w:r w:rsidRPr="000034B7">
        <w:t xml:space="preserve"> Niva vodního toku je </w:t>
      </w:r>
      <w:r w:rsidR="00CB1A53">
        <w:t>přeměněna. Z důvodu zatrubnění vodního toku neplní niva své přírodovědné funkce. Plocha vymezena v kontaktu s lokálním biokoridorem L4/276.</w:t>
      </w:r>
    </w:p>
    <w:p w14:paraId="74090FEA" w14:textId="77777777" w:rsidR="00570F1E" w:rsidRPr="009F2BF1" w:rsidRDefault="00570F1E" w:rsidP="00570F1E">
      <w:pPr>
        <w:pStyle w:val="Nadpis3"/>
      </w:pPr>
      <w:r w:rsidRPr="009F2BF1">
        <w:t>Krajina, krajinný ráz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93409E" w:rsidRPr="009F2BF1" w14:paraId="1DF9EA96" w14:textId="77777777" w:rsidTr="00570F1E">
        <w:tc>
          <w:tcPr>
            <w:tcW w:w="4530" w:type="dxa"/>
            <w:shd w:val="clear" w:color="auto" w:fill="auto"/>
          </w:tcPr>
          <w:p w14:paraId="1AB488B5" w14:textId="77777777" w:rsidR="00570F1E" w:rsidRPr="009F2BF1" w:rsidRDefault="00570F1E" w:rsidP="00570F1E">
            <w:pPr>
              <w:pStyle w:val="Normln-stedBold"/>
            </w:pPr>
            <w:r w:rsidRPr="009F2BF1">
              <w:t>Jev (limit)</w:t>
            </w:r>
          </w:p>
        </w:tc>
        <w:tc>
          <w:tcPr>
            <w:tcW w:w="4530" w:type="dxa"/>
            <w:shd w:val="clear" w:color="auto" w:fill="auto"/>
          </w:tcPr>
          <w:p w14:paraId="1AED559B" w14:textId="77777777" w:rsidR="00570F1E" w:rsidRPr="009F2BF1" w:rsidRDefault="00570F1E" w:rsidP="00570F1E">
            <w:pPr>
              <w:pStyle w:val="Normln-stedBold"/>
            </w:pPr>
            <w:r w:rsidRPr="009F2BF1">
              <w:t xml:space="preserve">% řešené plochy změny </w:t>
            </w:r>
          </w:p>
        </w:tc>
      </w:tr>
      <w:tr w:rsidR="0093409E" w:rsidRPr="009F2BF1" w14:paraId="38DE88C1" w14:textId="77777777" w:rsidTr="00570F1E">
        <w:tc>
          <w:tcPr>
            <w:tcW w:w="4530" w:type="dxa"/>
          </w:tcPr>
          <w:p w14:paraId="17A936B7" w14:textId="786059EC" w:rsidR="00570F1E" w:rsidRPr="009F2BF1" w:rsidRDefault="009F2BF1" w:rsidP="00967626">
            <w:pPr>
              <w:pStyle w:val="Normln-sted"/>
            </w:pPr>
            <w:r w:rsidRPr="009F2BF1">
              <w:t>Přírodní park</w:t>
            </w:r>
          </w:p>
        </w:tc>
        <w:tc>
          <w:tcPr>
            <w:tcW w:w="4530" w:type="dxa"/>
          </w:tcPr>
          <w:p w14:paraId="51A4C320" w14:textId="2366A860" w:rsidR="00570F1E" w:rsidRPr="009F2BF1" w:rsidRDefault="009F2BF1" w:rsidP="00967626">
            <w:pPr>
              <w:pStyle w:val="Normln-sted"/>
            </w:pPr>
            <w:r w:rsidRPr="009F2BF1">
              <w:t>10</w:t>
            </w:r>
            <w:r w:rsidR="00570F1E" w:rsidRPr="009F2BF1">
              <w:t>0 %</w:t>
            </w:r>
          </w:p>
        </w:tc>
      </w:tr>
    </w:tbl>
    <w:p w14:paraId="4C311DB1" w14:textId="0A4EE17C" w:rsidR="00570F1E" w:rsidRPr="009F2BF1" w:rsidRDefault="009F2BF1" w:rsidP="00570F1E">
      <w:r w:rsidRPr="009F2BF1">
        <w:t xml:space="preserve">Plocha je vymezena na území </w:t>
      </w:r>
      <w:r w:rsidR="00570F1E" w:rsidRPr="009F2BF1">
        <w:t>přírodního parku Modřanská rokle – Cholupice.</w:t>
      </w:r>
    </w:p>
    <w:p w14:paraId="134CF761" w14:textId="77777777" w:rsidR="00570F1E" w:rsidRPr="009F2BF1" w:rsidRDefault="00570F1E" w:rsidP="00570F1E">
      <w:pPr>
        <w:pStyle w:val="Nadpis3"/>
      </w:pPr>
      <w:r w:rsidRPr="009F2BF1">
        <w:t>Kulturní, historické, architektonické a archeologické dědictví</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93409E" w:rsidRPr="009F2BF1" w14:paraId="18216FD5" w14:textId="77777777" w:rsidTr="00570F1E">
        <w:tc>
          <w:tcPr>
            <w:tcW w:w="4530" w:type="dxa"/>
            <w:shd w:val="clear" w:color="auto" w:fill="auto"/>
          </w:tcPr>
          <w:p w14:paraId="0ABB032E" w14:textId="77777777" w:rsidR="00570F1E" w:rsidRPr="009F2BF1" w:rsidRDefault="00570F1E" w:rsidP="00570F1E">
            <w:pPr>
              <w:pStyle w:val="Normln-stedBold"/>
            </w:pPr>
            <w:r w:rsidRPr="009F2BF1">
              <w:t>Jev (limit)</w:t>
            </w:r>
          </w:p>
        </w:tc>
        <w:tc>
          <w:tcPr>
            <w:tcW w:w="4530" w:type="dxa"/>
            <w:shd w:val="clear" w:color="auto" w:fill="auto"/>
          </w:tcPr>
          <w:p w14:paraId="4375C55E" w14:textId="77777777" w:rsidR="00570F1E" w:rsidRPr="009F2BF1" w:rsidRDefault="00570F1E" w:rsidP="00570F1E">
            <w:pPr>
              <w:pStyle w:val="Normln-stedBold"/>
            </w:pPr>
            <w:r w:rsidRPr="009F2BF1">
              <w:t xml:space="preserve">% řešené plochy změny </w:t>
            </w:r>
          </w:p>
        </w:tc>
      </w:tr>
      <w:tr w:rsidR="0093409E" w:rsidRPr="009F2BF1" w14:paraId="34DDAA1C" w14:textId="77777777" w:rsidTr="00570F1E">
        <w:tc>
          <w:tcPr>
            <w:tcW w:w="4530" w:type="dxa"/>
          </w:tcPr>
          <w:p w14:paraId="55CBF932" w14:textId="77777777" w:rsidR="00570F1E" w:rsidRPr="009F2BF1" w:rsidRDefault="00570F1E" w:rsidP="00967626">
            <w:pPr>
              <w:pStyle w:val="Normln-sted"/>
            </w:pPr>
            <w:r w:rsidRPr="009F2BF1">
              <w:t>-0-</w:t>
            </w:r>
          </w:p>
        </w:tc>
        <w:tc>
          <w:tcPr>
            <w:tcW w:w="4530" w:type="dxa"/>
          </w:tcPr>
          <w:p w14:paraId="0D23E38F" w14:textId="77777777" w:rsidR="00570F1E" w:rsidRPr="009F2BF1" w:rsidRDefault="00570F1E" w:rsidP="00967626">
            <w:pPr>
              <w:pStyle w:val="Normln-sted"/>
            </w:pPr>
            <w:r w:rsidRPr="009F2BF1">
              <w:t>0%</w:t>
            </w:r>
          </w:p>
        </w:tc>
      </w:tr>
    </w:tbl>
    <w:p w14:paraId="749651A6" w14:textId="77777777" w:rsidR="00570F1E" w:rsidRPr="009F2BF1" w:rsidRDefault="00570F1E" w:rsidP="00570F1E">
      <w:pPr>
        <w:pStyle w:val="Nadpis3"/>
      </w:pPr>
      <w:r w:rsidRPr="009F2BF1">
        <w:t>Hmotný majetek a využití území</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93409E" w:rsidRPr="0093409E" w14:paraId="0FCDCBD7" w14:textId="77777777" w:rsidTr="00570F1E">
        <w:tc>
          <w:tcPr>
            <w:tcW w:w="4530" w:type="dxa"/>
            <w:shd w:val="clear" w:color="auto" w:fill="auto"/>
          </w:tcPr>
          <w:p w14:paraId="45C74D95" w14:textId="77777777" w:rsidR="00570F1E" w:rsidRPr="009F2BF1" w:rsidRDefault="00570F1E" w:rsidP="00570F1E">
            <w:pPr>
              <w:pStyle w:val="Normln-stedBold"/>
            </w:pPr>
            <w:r w:rsidRPr="009F2BF1">
              <w:t>Jev (limit)</w:t>
            </w:r>
          </w:p>
        </w:tc>
        <w:tc>
          <w:tcPr>
            <w:tcW w:w="4530" w:type="dxa"/>
            <w:shd w:val="clear" w:color="auto" w:fill="auto"/>
          </w:tcPr>
          <w:p w14:paraId="09F825C6" w14:textId="77777777" w:rsidR="00570F1E" w:rsidRPr="009F2BF1" w:rsidRDefault="00570F1E" w:rsidP="00570F1E">
            <w:pPr>
              <w:pStyle w:val="Normln-stedBold"/>
            </w:pPr>
            <w:r w:rsidRPr="009F2BF1">
              <w:t xml:space="preserve">% řešené plochy změny </w:t>
            </w:r>
          </w:p>
        </w:tc>
      </w:tr>
      <w:tr w:rsidR="009F2BF1" w:rsidRPr="0093409E" w14:paraId="4C8C7143" w14:textId="77777777" w:rsidTr="00570F1E">
        <w:tc>
          <w:tcPr>
            <w:tcW w:w="4530" w:type="dxa"/>
          </w:tcPr>
          <w:p w14:paraId="65119F57" w14:textId="5C10B10B" w:rsidR="009F2BF1" w:rsidRPr="009F2BF1" w:rsidRDefault="009F2BF1" w:rsidP="009F2BF1">
            <w:pPr>
              <w:jc w:val="center"/>
            </w:pPr>
            <w:r w:rsidRPr="009F2BF1">
              <w:t>-0-</w:t>
            </w:r>
          </w:p>
        </w:tc>
        <w:tc>
          <w:tcPr>
            <w:tcW w:w="4530" w:type="dxa"/>
          </w:tcPr>
          <w:p w14:paraId="701ABB32" w14:textId="0764D036" w:rsidR="009F2BF1" w:rsidRPr="009F2BF1" w:rsidRDefault="009F2BF1" w:rsidP="009F2BF1">
            <w:pPr>
              <w:jc w:val="center"/>
            </w:pPr>
            <w:r w:rsidRPr="009F2BF1">
              <w:t>0%</w:t>
            </w:r>
          </w:p>
        </w:tc>
      </w:tr>
    </w:tbl>
    <w:p w14:paraId="724733DC" w14:textId="11FAB34F" w:rsidR="00EA4F29" w:rsidRDefault="00EA4F29" w:rsidP="00570F1E"/>
    <w:p w14:paraId="59BD9BAA" w14:textId="77777777" w:rsidR="00EA4F29" w:rsidRDefault="00EA4F29">
      <w:pPr>
        <w:tabs>
          <w:tab w:val="clear" w:pos="851"/>
        </w:tabs>
        <w:spacing w:after="60"/>
      </w:pPr>
      <w:r>
        <w:br w:type="page"/>
      </w:r>
    </w:p>
    <w:p w14:paraId="309D82DF" w14:textId="77777777" w:rsidR="00570F1E" w:rsidRPr="00B45D6E" w:rsidRDefault="00570F1E" w:rsidP="007D3412">
      <w:pPr>
        <w:pStyle w:val="Nadpis2"/>
        <w:keepNext/>
      </w:pPr>
      <w:bookmarkStart w:id="72" w:name="_Toc56002860"/>
      <w:bookmarkStart w:id="73" w:name="_Toc56005742"/>
      <w:bookmarkStart w:id="74" w:name="_Toc56006404"/>
      <w:bookmarkStart w:id="75" w:name="_Toc124499020"/>
      <w:r w:rsidRPr="00B45D6E">
        <w:t>4.2</w:t>
      </w:r>
      <w:r w:rsidRPr="00B45D6E">
        <w:tab/>
        <w:t>Složková analýza</w:t>
      </w:r>
      <w:bookmarkEnd w:id="72"/>
      <w:bookmarkEnd w:id="73"/>
      <w:bookmarkEnd w:id="74"/>
      <w:bookmarkEnd w:id="75"/>
    </w:p>
    <w:p w14:paraId="25B279E8" w14:textId="77777777" w:rsidR="00570F1E" w:rsidRDefault="00570F1E" w:rsidP="007D3412">
      <w:pPr>
        <w:pStyle w:val="Nadpis3"/>
        <w:keepNext/>
      </w:pPr>
      <w:r w:rsidRPr="002C6F5C">
        <w:t>Ovzduší a klima</w:t>
      </w:r>
    </w:p>
    <w:p w14:paraId="46D169B6" w14:textId="798600AC" w:rsidR="00084FCD" w:rsidRDefault="002C6F5C" w:rsidP="002C6F5C">
      <w:pPr>
        <w:rPr>
          <w:color w:val="000000" w:themeColor="text1"/>
        </w:rPr>
      </w:pPr>
      <w:r w:rsidRPr="002C6F5C">
        <w:rPr>
          <w:color w:val="000000" w:themeColor="text1"/>
        </w:rPr>
        <w:t>V řešené lokalitě ani jejím okolí nedochází dle údajů ČHMÚ k překračování limitů znečištění ovzduší (údaje ČHMÚ za pětiletý průměr 2016 – 2020). Nejblíže limitu jsou průměrné roční koncentrace částic PM</w:t>
      </w:r>
      <w:r w:rsidRPr="002C6F5C">
        <w:rPr>
          <w:color w:val="000000" w:themeColor="text1"/>
          <w:vertAlign w:val="subscript"/>
        </w:rPr>
        <w:t>2,5</w:t>
      </w:r>
      <w:r w:rsidRPr="002C6F5C">
        <w:rPr>
          <w:color w:val="000000" w:themeColor="text1"/>
        </w:rPr>
        <w:t xml:space="preserve"> (71 % limitu) a benzo[a]pyrenu (70 % limitu).</w:t>
      </w:r>
    </w:p>
    <w:p w14:paraId="71C55879" w14:textId="77777777" w:rsidR="00570F1E" w:rsidRDefault="00570F1E" w:rsidP="007D3412">
      <w:pPr>
        <w:pStyle w:val="Nadpis3"/>
      </w:pPr>
      <w:r w:rsidRPr="002C6F5C">
        <w:t>hluková zátěž a veřejné zdraví</w:t>
      </w:r>
    </w:p>
    <w:p w14:paraId="4C646605" w14:textId="77777777" w:rsidR="002C6F5C" w:rsidRPr="002C6F5C" w:rsidRDefault="002C6F5C" w:rsidP="002C6F5C">
      <w:pPr>
        <w:rPr>
          <w:color w:val="000000" w:themeColor="text1"/>
          <w:lang w:eastAsia="en-US"/>
        </w:rPr>
      </w:pPr>
      <w:r w:rsidRPr="002C6F5C">
        <w:rPr>
          <w:color w:val="000000" w:themeColor="text1"/>
          <w:lang w:eastAsia="en-US"/>
        </w:rPr>
        <w:t xml:space="preserve">Dle Hlukové mapy Prahy (EKOLA group, spol. s r.o., 2017) nejsou </w:t>
      </w:r>
      <w:r w:rsidRPr="002C6F5C">
        <w:rPr>
          <w:color w:val="000000" w:themeColor="text1"/>
        </w:rPr>
        <w:t>v dotčené lokalitě a jejím nejbližším okolí</w:t>
      </w:r>
      <w:r w:rsidRPr="002C6F5C">
        <w:rPr>
          <w:color w:val="000000" w:themeColor="text1"/>
          <w:lang w:eastAsia="en-US"/>
        </w:rPr>
        <w:t xml:space="preserve">, dosahovány hladiny hluku nad úrovní limitů, platných pro hluk ze silniční dopravy. </w:t>
      </w:r>
      <w:r w:rsidRPr="002C6F5C">
        <w:rPr>
          <w:color w:val="000000" w:themeColor="text1"/>
        </w:rPr>
        <w:t>V širším okolí lokality je nutno předpokládat překročení hlukových limitů podél</w:t>
      </w:r>
      <w:r w:rsidRPr="002C6F5C">
        <w:rPr>
          <w:color w:val="000000" w:themeColor="text1"/>
          <w:lang w:eastAsia="en-US"/>
        </w:rPr>
        <w:t xml:space="preserve"> ulic Libušská a Podchýšská.</w:t>
      </w:r>
    </w:p>
    <w:p w14:paraId="7A6BD542" w14:textId="77777777" w:rsidR="00570F1E" w:rsidRPr="00B45D6E" w:rsidRDefault="00570F1E" w:rsidP="00570F1E">
      <w:pPr>
        <w:pStyle w:val="Nadpis3"/>
      </w:pPr>
      <w:r w:rsidRPr="00B45D6E">
        <w:t>Povrchové a podzemní vody</w:t>
      </w:r>
    </w:p>
    <w:p w14:paraId="4307B488" w14:textId="55073E59" w:rsidR="00D05DF8" w:rsidRDefault="00570F1E" w:rsidP="00D05DF8">
      <w:r w:rsidRPr="00B45D6E">
        <w:t>Nejbližším vodním tok</w:t>
      </w:r>
      <w:r w:rsidR="004830F2">
        <w:t>em je zatrubněný potok V</w:t>
      </w:r>
      <w:r w:rsidR="00B45D6E" w:rsidRPr="00B45D6E">
        <w:t>rtilka, který tvoří východní okraj plochy. Cca 200 m od posuzované plochy územním protéká zatrubněná bezejmenná vodoteč (pa</w:t>
      </w:r>
      <w:r w:rsidR="00754EE0">
        <w:t>ralelně s ulicí U Vrtilky). Pro </w:t>
      </w:r>
      <w:r w:rsidR="00B45D6E" w:rsidRPr="00B45D6E">
        <w:t xml:space="preserve">oba vodní toky je vymezeno záplavové území Q100. </w:t>
      </w:r>
      <w:r w:rsidR="00D05DF8" w:rsidRPr="00BE669A">
        <w:t>Plocha posuzované změ</w:t>
      </w:r>
      <w:r w:rsidR="00754EE0">
        <w:t>ny okrajově zasahuje do </w:t>
      </w:r>
      <w:r w:rsidR="00D05DF8" w:rsidRPr="00BE669A">
        <w:t xml:space="preserve">záplavového území </w:t>
      </w:r>
      <w:r w:rsidR="00D05DF8">
        <w:t xml:space="preserve">vymezeného </w:t>
      </w:r>
      <w:r w:rsidR="00D05DF8" w:rsidRPr="00BE669A">
        <w:t xml:space="preserve">na toku Vrtilka. </w:t>
      </w:r>
    </w:p>
    <w:p w14:paraId="3BC7B4D5" w14:textId="71B72B26" w:rsidR="00946F14" w:rsidRPr="00B45D6E" w:rsidRDefault="00B45D6E" w:rsidP="00946F14">
      <w:r w:rsidRPr="00B45D6E">
        <w:t>Území je vybaveno splaškovou</w:t>
      </w:r>
      <w:r w:rsidR="00946F14" w:rsidRPr="00B45D6E">
        <w:t xml:space="preserve"> a dešťov</w:t>
      </w:r>
      <w:r w:rsidRPr="00B45D6E">
        <w:t>ou</w:t>
      </w:r>
      <w:r w:rsidR="00946F14" w:rsidRPr="00B45D6E">
        <w:t xml:space="preserve"> kanalizac</w:t>
      </w:r>
      <w:r w:rsidRPr="00B45D6E">
        <w:t xml:space="preserve">í. </w:t>
      </w:r>
    </w:p>
    <w:p w14:paraId="77594377" w14:textId="21D19796" w:rsidR="00A53BFB" w:rsidRPr="00B45D6E" w:rsidRDefault="00A53BFB" w:rsidP="007D62DF">
      <w:r w:rsidRPr="00B45D6E">
        <w:t>Režim a jakost podzemních vod by neměly být při důsledném dodržení požadavků Pražských stavebních předpisů (§ 38) na nakládání s dešťovými vodami významně ovlivněny.</w:t>
      </w:r>
    </w:p>
    <w:p w14:paraId="521F8E5C" w14:textId="77777777" w:rsidR="00570F1E" w:rsidRPr="00B45D6E" w:rsidRDefault="00570F1E" w:rsidP="00946F14">
      <w:pPr>
        <w:pStyle w:val="Nadpis3"/>
        <w:keepNext/>
      </w:pPr>
      <w:r w:rsidRPr="00B45D6E">
        <w:t>zemědělský půdní fond</w:t>
      </w:r>
    </w:p>
    <w:p w14:paraId="1FA53B49" w14:textId="77777777" w:rsidR="00570F1E" w:rsidRPr="00B45D6E" w:rsidRDefault="00570F1E" w:rsidP="00570F1E">
      <w:pPr>
        <w:rPr>
          <w:lang w:eastAsia="en-US"/>
        </w:rPr>
      </w:pPr>
      <w:r w:rsidRPr="00B45D6E">
        <w:rPr>
          <w:lang w:eastAsia="en-US"/>
        </w:rPr>
        <w:t>Ve vymezené ploše nejsou přítomny půdy zařazené do zemědělského půdního fondu.</w:t>
      </w:r>
    </w:p>
    <w:p w14:paraId="20E02D86" w14:textId="77777777" w:rsidR="00570F1E" w:rsidRPr="00B45D6E" w:rsidRDefault="00570F1E" w:rsidP="00570F1E">
      <w:pPr>
        <w:pStyle w:val="Nadpis3"/>
      </w:pPr>
      <w:r w:rsidRPr="00B45D6E">
        <w:t>Lesy (PUPFL)</w:t>
      </w:r>
    </w:p>
    <w:p w14:paraId="533F2487" w14:textId="741D13D7" w:rsidR="00570F1E" w:rsidRPr="00B45D6E" w:rsidRDefault="00B45D6E" w:rsidP="00570F1E">
      <w:pPr>
        <w:rPr>
          <w:lang w:eastAsia="en-US"/>
        </w:rPr>
      </w:pPr>
      <w:r w:rsidRPr="00B45D6E">
        <w:rPr>
          <w:lang w:eastAsia="en-US"/>
        </w:rPr>
        <w:t xml:space="preserve">Využitím lokality nebudou dotčeny pozemky určené k plnění funkcí lesa ani pásmo 50 m od okraje lesa. </w:t>
      </w:r>
    </w:p>
    <w:p w14:paraId="38692762" w14:textId="77777777" w:rsidR="00570F1E" w:rsidRPr="00B45D6E" w:rsidRDefault="00570F1E" w:rsidP="00570F1E">
      <w:pPr>
        <w:pStyle w:val="Nadpis3"/>
      </w:pPr>
      <w:r w:rsidRPr="00B45D6E">
        <w:t>Horninové prostředí a přírodní zdroje</w:t>
      </w:r>
    </w:p>
    <w:p w14:paraId="3518BA5C" w14:textId="77777777" w:rsidR="00570F1E" w:rsidRPr="00B45D6E" w:rsidRDefault="00570F1E" w:rsidP="005A4394">
      <w:pPr>
        <w:rPr>
          <w:lang w:eastAsia="en-US"/>
        </w:rPr>
      </w:pPr>
      <w:r w:rsidRPr="00B45D6E">
        <w:rPr>
          <w:lang w:eastAsia="en-US"/>
        </w:rPr>
        <w:t>Dosavadní charakter a využití dotčeného území nepředstavuje pro danou složku životního prostředí nadměrnou zátěž. Horninové prostředí dotčeného území nevykazuje vlastnosti nebo hodnoty dokládající zvýšenou citlivost vůči antropogenním vlivům.</w:t>
      </w:r>
    </w:p>
    <w:p w14:paraId="10B23A82" w14:textId="77777777" w:rsidR="00570F1E" w:rsidRPr="00E438DC" w:rsidRDefault="00570F1E" w:rsidP="00570F1E">
      <w:pPr>
        <w:pStyle w:val="Nadpis3"/>
      </w:pPr>
      <w:r w:rsidRPr="00E438DC">
        <w:t>Fauna, flóra, biodiverzita a ekosystémy</w:t>
      </w:r>
    </w:p>
    <w:p w14:paraId="3D0A5E89" w14:textId="555D0CF6" w:rsidR="00E438DC" w:rsidRDefault="00570F1E" w:rsidP="00E438DC">
      <w:pPr>
        <w:rPr>
          <w:lang w:eastAsia="en-US"/>
        </w:rPr>
      </w:pPr>
      <w:r w:rsidRPr="00E438DC">
        <w:rPr>
          <w:lang w:eastAsia="en-US"/>
        </w:rPr>
        <w:t xml:space="preserve">Posuzovaná </w:t>
      </w:r>
      <w:r w:rsidR="00E438DC" w:rsidRPr="00E438DC">
        <w:rPr>
          <w:lang w:eastAsia="en-US"/>
        </w:rPr>
        <w:t xml:space="preserve">plocha vymezená </w:t>
      </w:r>
      <w:r w:rsidRPr="00E438DC">
        <w:rPr>
          <w:lang w:eastAsia="en-US"/>
        </w:rPr>
        <w:t>změn</w:t>
      </w:r>
      <w:r w:rsidR="00E438DC" w:rsidRPr="00E438DC">
        <w:rPr>
          <w:lang w:eastAsia="en-US"/>
        </w:rPr>
        <w:t>ou</w:t>
      </w:r>
      <w:r w:rsidRPr="00E438DC">
        <w:rPr>
          <w:lang w:eastAsia="en-US"/>
        </w:rPr>
        <w:t xml:space="preserve"> </w:t>
      </w:r>
      <w:r w:rsidR="005A4394" w:rsidRPr="00E438DC">
        <w:rPr>
          <w:lang w:eastAsia="en-US"/>
        </w:rPr>
        <w:t xml:space="preserve">č. </w:t>
      </w:r>
      <w:r w:rsidRPr="00E438DC">
        <w:rPr>
          <w:lang w:eastAsia="en-US"/>
        </w:rPr>
        <w:t>3</w:t>
      </w:r>
      <w:r w:rsidR="00B45D6E" w:rsidRPr="00E438DC">
        <w:rPr>
          <w:lang w:eastAsia="en-US"/>
        </w:rPr>
        <w:t>10</w:t>
      </w:r>
      <w:r w:rsidR="00E438DC">
        <w:rPr>
          <w:lang w:eastAsia="en-US"/>
        </w:rPr>
        <w:t>5</w:t>
      </w:r>
      <w:r w:rsidRPr="00E438DC">
        <w:rPr>
          <w:lang w:eastAsia="en-US"/>
        </w:rPr>
        <w:t>/10</w:t>
      </w:r>
      <w:r w:rsidR="00E438DC" w:rsidRPr="00E438DC">
        <w:rPr>
          <w:lang w:eastAsia="en-US"/>
        </w:rPr>
        <w:t xml:space="preserve"> sousedí s</w:t>
      </w:r>
      <w:r w:rsidR="00E438DC">
        <w:rPr>
          <w:lang w:eastAsia="en-US"/>
        </w:rPr>
        <w:t xml:space="preserve"> nefunkčním </w:t>
      </w:r>
      <w:r w:rsidR="00E438DC" w:rsidRPr="00E438DC">
        <w:rPr>
          <w:lang w:eastAsia="en-US"/>
        </w:rPr>
        <w:t xml:space="preserve">lokálním biokoridorem </w:t>
      </w:r>
      <w:r w:rsidR="00E438DC">
        <w:rPr>
          <w:lang w:eastAsia="en-US"/>
        </w:rPr>
        <w:t>L4/276 U Písnice. Biokoridor je vymezen v ose zatrubněného vodního toku Vrtilka. Vodní toky a jejich nivy jsou ve smyslu §3 zákona č. 114/1992 Sb., o ochraně přírody a krajiny, ve znění pozdějších předpisů významnými krajinnými prvky. Vzhledem k technické úpravě vodního toku (zatrubnění) je jeho význam z přírodovědného hlediska (z hlediska ekologické stability, biologické rozmanitosti, cennosti stanoviště atd.) značně omezen.</w:t>
      </w:r>
    </w:p>
    <w:p w14:paraId="586F48CF" w14:textId="7E14B8D6" w:rsidR="00E438DC" w:rsidRDefault="00E438DC" w:rsidP="00E438DC">
      <w:pPr>
        <w:rPr>
          <w:lang w:eastAsia="en-US"/>
        </w:rPr>
      </w:pPr>
      <w:r>
        <w:rPr>
          <w:lang w:eastAsia="en-US"/>
        </w:rPr>
        <w:t xml:space="preserve">V zájmové lokalitě se nachází travní porost s řídkou náletovou zelení. Plocha je oplocena.  </w:t>
      </w:r>
    </w:p>
    <w:p w14:paraId="6A27918A" w14:textId="3117A3BF" w:rsidR="005A4394" w:rsidRPr="00E438DC" w:rsidRDefault="005A4394" w:rsidP="00A616E5">
      <w:pPr>
        <w:pStyle w:val="Nadpis3"/>
      </w:pPr>
      <w:r w:rsidRPr="00E438DC">
        <w:t xml:space="preserve">Lesní porosty </w:t>
      </w:r>
    </w:p>
    <w:p w14:paraId="3D96B719" w14:textId="098FA496" w:rsidR="00EA4F29" w:rsidRDefault="00E438DC" w:rsidP="00FE0EDD">
      <w:r>
        <w:t xml:space="preserve">Lesní </w:t>
      </w:r>
      <w:r w:rsidR="009E48FD">
        <w:t>porosty</w:t>
      </w:r>
      <w:r>
        <w:t xml:space="preserve"> resp. pozemky určené k plnění funkcí lesa nebudou posuzovanou změnou </w:t>
      </w:r>
      <w:r w:rsidR="00DE6C78">
        <w:t xml:space="preserve">č. </w:t>
      </w:r>
      <w:r>
        <w:t xml:space="preserve">3105/10 dotčeny. Nejbližším lesním porostem je malá plocha listnatého lesa, která se nachází cca 55 m severně od zájmové lokality. </w:t>
      </w:r>
    </w:p>
    <w:p w14:paraId="545B8C1A" w14:textId="77777777" w:rsidR="00570F1E" w:rsidRPr="00E438DC" w:rsidRDefault="00570F1E" w:rsidP="00570F1E">
      <w:pPr>
        <w:pStyle w:val="Nadpis3"/>
      </w:pPr>
      <w:r w:rsidRPr="00E438DC">
        <w:t>Krajina, krajinný ráz</w:t>
      </w:r>
    </w:p>
    <w:p w14:paraId="571AA33A" w14:textId="7A07DD7F" w:rsidR="00570F1E" w:rsidRPr="00E438DC" w:rsidRDefault="00570F1E" w:rsidP="00570F1E">
      <w:r w:rsidRPr="00E438DC">
        <w:t xml:space="preserve">Plocha posuzované změny </w:t>
      </w:r>
      <w:r w:rsidR="00E438DC" w:rsidRPr="00E438DC">
        <w:t xml:space="preserve">č. 3105/10 </w:t>
      </w:r>
      <w:r w:rsidRPr="00E438DC">
        <w:t>se nachází</w:t>
      </w:r>
      <w:r w:rsidR="00E438DC" w:rsidRPr="00E438DC">
        <w:t xml:space="preserve"> v okrajové části </w:t>
      </w:r>
      <w:r w:rsidRPr="00E438DC">
        <w:t>přírodního parku Modřanská rokle – Cholupice. Celé území přírodního parku je protkáno hustou sítí turistick</w:t>
      </w:r>
      <w:r w:rsidR="00754EE0">
        <w:t>ých a cyklistických značených i </w:t>
      </w:r>
      <w:r w:rsidRPr="00E438DC">
        <w:t>neznačených cest. Jako jednoznačně nejpřitažlivější turistický cíl lze označit vrch Šance s Keltskou naučnou stezkou (případně s pokračováním na protější Závist). Mnoho z</w:t>
      </w:r>
      <w:r w:rsidR="00754EE0">
        <w:t>ajímavých míst lze najít také v </w:t>
      </w:r>
      <w:r w:rsidRPr="00E438DC">
        <w:t xml:space="preserve">lesích a roklích, spadajících směrem ke Komořanům. Sportovně rekreační aktivity (pěší turistika, cyklistika, běžecký sport, jízda na koni), jejichž intenzita je přímo úměrná hustotě osídlení přilehlého území, představují společně s urbanizačními aktivitami této části hlavního města významnou zátěž krajinných hodnot, pro jejichž ochranu byl přírodní park vymezen. </w:t>
      </w:r>
    </w:p>
    <w:p w14:paraId="33F4C37C" w14:textId="77777777" w:rsidR="00570F1E" w:rsidRPr="00E438DC" w:rsidRDefault="00570F1E" w:rsidP="00570F1E">
      <w:pPr>
        <w:pStyle w:val="Nadpis3"/>
      </w:pPr>
      <w:r w:rsidRPr="00E438DC">
        <w:t>Kulturní, historické, architektonické a archeologické dědictví</w:t>
      </w:r>
    </w:p>
    <w:p w14:paraId="13CA2EE7" w14:textId="0937CD67" w:rsidR="00E438DC" w:rsidRPr="002F180E" w:rsidRDefault="00E438DC" w:rsidP="00E438DC">
      <w:pPr>
        <w:rPr>
          <w:lang w:eastAsia="en-US"/>
        </w:rPr>
      </w:pPr>
      <w:r w:rsidRPr="002F180E">
        <w:rPr>
          <w:lang w:eastAsia="en-US"/>
        </w:rPr>
        <w:t>V</w:t>
      </w:r>
      <w:r>
        <w:rPr>
          <w:lang w:eastAsia="en-US"/>
        </w:rPr>
        <w:t xml:space="preserve"> ploše dotčené změnou č. 3105/10 </w:t>
      </w:r>
      <w:r w:rsidRPr="002F180E">
        <w:rPr>
          <w:lang w:eastAsia="en-US"/>
        </w:rPr>
        <w:t>ani jej</w:t>
      </w:r>
      <w:r>
        <w:rPr>
          <w:lang w:eastAsia="en-US"/>
        </w:rPr>
        <w:t xml:space="preserve">ím </w:t>
      </w:r>
      <w:r w:rsidRPr="002F180E">
        <w:rPr>
          <w:lang w:eastAsia="en-US"/>
        </w:rPr>
        <w:t xml:space="preserve">blízkém okolí nejsou přítomny žádné památkově chráněné objekty nebo plochy, ani ostatní kulturní, historické, architektonické a archeologické hodnoty. </w:t>
      </w:r>
    </w:p>
    <w:p w14:paraId="19C78186" w14:textId="77777777" w:rsidR="00570F1E" w:rsidRPr="00E438DC" w:rsidRDefault="00570F1E" w:rsidP="00570F1E">
      <w:pPr>
        <w:pStyle w:val="Nadpis3"/>
      </w:pPr>
      <w:r w:rsidRPr="00E438DC">
        <w:t>hmotný majetek a využití území</w:t>
      </w:r>
    </w:p>
    <w:p w14:paraId="02E47A25" w14:textId="77777777" w:rsidR="00E438DC" w:rsidRPr="00C30468" w:rsidRDefault="00E438DC" w:rsidP="00E438DC">
      <w:r w:rsidRPr="00CB1A53">
        <w:t>Ve vymezené ploše se nevyskytují žádné stavební objekty ani inženýrské sítě. Lokalita navazuje na plo</w:t>
      </w:r>
      <w:r w:rsidRPr="00C30468">
        <w:t>chu čistě obytnou s kódem míry využití území A /OB-A/. V okolí se nachází splašková kanalizace, plynovod STL, elektrické vedení.</w:t>
      </w:r>
    </w:p>
    <w:p w14:paraId="1B1C12C0" w14:textId="77777777" w:rsidR="00570F1E" w:rsidRPr="00C30468" w:rsidRDefault="00570F1E" w:rsidP="00570F1E"/>
    <w:p w14:paraId="1F080B3F" w14:textId="77777777" w:rsidR="00570F1E" w:rsidRPr="00C30468" w:rsidRDefault="00570F1E" w:rsidP="00570F1E">
      <w:pPr>
        <w:pStyle w:val="Nadpis2"/>
      </w:pPr>
      <w:bookmarkStart w:id="76" w:name="_Toc56002861"/>
      <w:bookmarkStart w:id="77" w:name="_Toc56005743"/>
      <w:bookmarkStart w:id="78" w:name="_Toc56006405"/>
      <w:bookmarkStart w:id="79" w:name="_Toc124499021"/>
      <w:r w:rsidRPr="00C30468">
        <w:t>4.3.</w:t>
      </w:r>
      <w:r w:rsidRPr="00C30468">
        <w:tab/>
        <w:t>Prostorová analýza</w:t>
      </w:r>
      <w:bookmarkEnd w:id="76"/>
      <w:bookmarkEnd w:id="77"/>
      <w:bookmarkEnd w:id="78"/>
      <w:bookmarkEnd w:id="79"/>
    </w:p>
    <w:p w14:paraId="0C712C45" w14:textId="2F17FB17" w:rsidR="00570F1E" w:rsidRPr="00C30468" w:rsidRDefault="00906BDE" w:rsidP="009B25CF">
      <w:pPr>
        <w:rPr>
          <w:lang w:eastAsia="en-US"/>
        </w:rPr>
      </w:pPr>
      <w:bookmarkStart w:id="80" w:name="_Toc56002862"/>
      <w:bookmarkStart w:id="81" w:name="_Toc56005744"/>
      <w:bookmarkStart w:id="82" w:name="_Toc56006406"/>
      <w:r w:rsidRPr="00C30468">
        <w:t xml:space="preserve">V širším zájmovém území posuzované změny č. 3105/10 </w:t>
      </w:r>
      <w:r w:rsidR="00E438DC" w:rsidRPr="00C30468">
        <w:t xml:space="preserve">není </w:t>
      </w:r>
      <w:r w:rsidR="009E48FD" w:rsidRPr="00C30468">
        <w:t>připravována</w:t>
      </w:r>
      <w:r w:rsidR="00754EE0">
        <w:t xml:space="preserve"> žádná další změna, jejíchž </w:t>
      </w:r>
      <w:r w:rsidR="00E438DC" w:rsidRPr="00C30468">
        <w:t xml:space="preserve">provedení by mohlo vést ke vzniku kumulativních a synergických vlivů na sledované složky životního prostředí. </w:t>
      </w:r>
    </w:p>
    <w:p w14:paraId="05032C48" w14:textId="77777777" w:rsidR="00570F1E" w:rsidRPr="00C30468" w:rsidRDefault="00570F1E" w:rsidP="00570F1E">
      <w:r w:rsidRPr="00C30468">
        <w:br w:type="page"/>
      </w:r>
    </w:p>
    <w:p w14:paraId="65C68A6A" w14:textId="77777777" w:rsidR="00570F1E" w:rsidRPr="00C30468" w:rsidRDefault="00570F1E" w:rsidP="00570F1E">
      <w:pPr>
        <w:pStyle w:val="Nadpis1"/>
      </w:pPr>
      <w:bookmarkStart w:id="83" w:name="_Toc124499022"/>
      <w:r w:rsidRPr="00C30468">
        <w:t>5.</w:t>
      </w:r>
      <w:r w:rsidRPr="00C30468">
        <w:tab/>
        <w:t>Současné problémy a jevy životního prostředí, které by mohly být uplatněním změny ÚPD významně ovlivněny, zejména s ohledem na zvláště chráněná území a ptačí oblasti</w:t>
      </w:r>
      <w:bookmarkEnd w:id="80"/>
      <w:bookmarkEnd w:id="81"/>
      <w:bookmarkEnd w:id="82"/>
      <w:bookmarkEnd w:id="83"/>
    </w:p>
    <w:p w14:paraId="0CB8F08F" w14:textId="77777777" w:rsidR="00570F1E" w:rsidRPr="005D0CA2" w:rsidRDefault="00570F1E" w:rsidP="00570F1E">
      <w:pPr>
        <w:rPr>
          <w:lang w:eastAsia="en-US"/>
        </w:rPr>
      </w:pPr>
    </w:p>
    <w:p w14:paraId="1D605930" w14:textId="77777777" w:rsidR="00570F1E" w:rsidRDefault="00570F1E" w:rsidP="00570F1E">
      <w:pPr>
        <w:pStyle w:val="Nadpis3"/>
      </w:pPr>
      <w:r w:rsidRPr="002C6F5C">
        <w:t>Ovzduší a klima</w:t>
      </w:r>
    </w:p>
    <w:p w14:paraId="0255A787" w14:textId="77777777" w:rsidR="002C6F5C" w:rsidRPr="002C6F5C" w:rsidRDefault="002C6F5C" w:rsidP="002C6F5C">
      <w:pPr>
        <w:rPr>
          <w:color w:val="000000" w:themeColor="text1"/>
          <w:lang w:eastAsia="en-US"/>
        </w:rPr>
      </w:pPr>
      <w:r w:rsidRPr="002C6F5C">
        <w:rPr>
          <w:color w:val="000000" w:themeColor="text1"/>
          <w:lang w:eastAsia="en-US"/>
        </w:rPr>
        <w:t xml:space="preserve">V zájmovém území nebyly identifikovány problémy v oblasti znečištění ovzduší a ochrany klimatu. </w:t>
      </w:r>
    </w:p>
    <w:p w14:paraId="7F041305" w14:textId="77777777" w:rsidR="00570F1E" w:rsidRDefault="00570F1E" w:rsidP="00570F1E">
      <w:pPr>
        <w:pStyle w:val="Nadpis3"/>
      </w:pPr>
      <w:r w:rsidRPr="002C6F5C">
        <w:t>Obyvatelstvo, hluková zátěž</w:t>
      </w:r>
    </w:p>
    <w:p w14:paraId="4B230003" w14:textId="77777777" w:rsidR="002C6F5C" w:rsidRPr="002C6F5C" w:rsidRDefault="002C6F5C" w:rsidP="002C6F5C">
      <w:pPr>
        <w:rPr>
          <w:color w:val="000000" w:themeColor="text1"/>
          <w:lang w:eastAsia="en-US"/>
        </w:rPr>
      </w:pPr>
      <w:r w:rsidRPr="002C6F5C">
        <w:rPr>
          <w:color w:val="000000" w:themeColor="text1"/>
          <w:lang w:eastAsia="en-US"/>
        </w:rPr>
        <w:t>V zájmovém území nebyly identifikovány problémy z hlediska akustické zátěže území. V dalších etapách projektové přípravy je ovšem nutno v souladu s platnou legislativou ověřit akustickou situaci ve venkovním chráněném prostoru plánovaných staveb a v případě zjištění nadlimitních hodnot aplikovat příslušná protihluková opatření.</w:t>
      </w:r>
    </w:p>
    <w:p w14:paraId="6378748B" w14:textId="77777777" w:rsidR="00570F1E" w:rsidRPr="005D0CA2" w:rsidRDefault="00570F1E" w:rsidP="00570F1E">
      <w:pPr>
        <w:pStyle w:val="Nadpis3"/>
      </w:pPr>
      <w:r w:rsidRPr="005D0CA2">
        <w:t>Povrchové a podzemní vody</w:t>
      </w:r>
    </w:p>
    <w:p w14:paraId="00B068DB" w14:textId="0682A469" w:rsidR="008247B3" w:rsidRPr="00E438DC" w:rsidRDefault="00A53BFB" w:rsidP="00570F1E">
      <w:pPr>
        <w:rPr>
          <w:lang w:eastAsia="en-US"/>
        </w:rPr>
      </w:pPr>
      <w:r w:rsidRPr="00E438DC">
        <w:rPr>
          <w:lang w:eastAsia="en-US"/>
        </w:rPr>
        <w:t>Vznikem nových zpevněných ploch v důsledku u</w:t>
      </w:r>
      <w:r w:rsidR="00570F1E" w:rsidRPr="00E438DC">
        <w:rPr>
          <w:lang w:eastAsia="en-US"/>
        </w:rPr>
        <w:t xml:space="preserve">platnění posuzované změny dojde </w:t>
      </w:r>
      <w:r w:rsidR="008474C4" w:rsidRPr="00E438DC">
        <w:rPr>
          <w:lang w:eastAsia="en-US"/>
        </w:rPr>
        <w:t xml:space="preserve">ke snížení </w:t>
      </w:r>
      <w:r w:rsidR="00570F1E" w:rsidRPr="00E438DC">
        <w:rPr>
          <w:lang w:eastAsia="en-US"/>
        </w:rPr>
        <w:t>přirozené</w:t>
      </w:r>
      <w:r w:rsidRPr="00E438DC">
        <w:rPr>
          <w:lang w:eastAsia="en-US"/>
        </w:rPr>
        <w:t>ho vsakování</w:t>
      </w:r>
      <w:r w:rsidR="00570F1E" w:rsidRPr="00E438DC">
        <w:rPr>
          <w:lang w:eastAsia="en-US"/>
        </w:rPr>
        <w:t xml:space="preserve"> povrchových vod</w:t>
      </w:r>
      <w:r w:rsidR="008247B3" w:rsidRPr="00E438DC">
        <w:rPr>
          <w:lang w:eastAsia="en-US"/>
        </w:rPr>
        <w:t xml:space="preserve"> a změně odtokových poměrů</w:t>
      </w:r>
      <w:r w:rsidR="00E438DC">
        <w:rPr>
          <w:lang w:eastAsia="en-US"/>
        </w:rPr>
        <w:t xml:space="preserve"> v zájmovém území</w:t>
      </w:r>
      <w:r w:rsidR="008247B3" w:rsidRPr="00E438DC">
        <w:rPr>
          <w:lang w:eastAsia="en-US"/>
        </w:rPr>
        <w:t>.</w:t>
      </w:r>
    </w:p>
    <w:p w14:paraId="1F1BE5E5" w14:textId="145050E8" w:rsidR="00570F1E" w:rsidRPr="00E438DC" w:rsidRDefault="00570F1E" w:rsidP="00570F1E">
      <w:pPr>
        <w:rPr>
          <w:lang w:eastAsia="en-US"/>
        </w:rPr>
      </w:pPr>
      <w:r w:rsidRPr="00E438DC">
        <w:rPr>
          <w:lang w:eastAsia="en-US"/>
        </w:rPr>
        <w:t>Odtokové poměry v</w:t>
      </w:r>
      <w:r w:rsidR="00A53BFB" w:rsidRPr="00E438DC">
        <w:rPr>
          <w:lang w:eastAsia="en-US"/>
        </w:rPr>
        <w:t xml:space="preserve"> širším zájmovém </w:t>
      </w:r>
      <w:r w:rsidRPr="00E438DC">
        <w:rPr>
          <w:lang w:eastAsia="en-US"/>
        </w:rPr>
        <w:t xml:space="preserve">území jsou </w:t>
      </w:r>
      <w:r w:rsidR="00F939DA" w:rsidRPr="00E438DC">
        <w:rPr>
          <w:lang w:eastAsia="en-US"/>
        </w:rPr>
        <w:t xml:space="preserve">již </w:t>
      </w:r>
      <w:r w:rsidRPr="00E438DC">
        <w:rPr>
          <w:lang w:eastAsia="en-US"/>
        </w:rPr>
        <w:t xml:space="preserve">zásadně ovlivněny </w:t>
      </w:r>
      <w:r w:rsidR="00E438DC" w:rsidRPr="00E438DC">
        <w:rPr>
          <w:lang w:eastAsia="en-US"/>
        </w:rPr>
        <w:t>silniční stavbou Pražského okruhu.</w:t>
      </w:r>
      <w:r w:rsidRPr="00E438DC">
        <w:rPr>
          <w:lang w:eastAsia="en-US"/>
        </w:rPr>
        <w:t xml:space="preserve"> </w:t>
      </w:r>
      <w:r w:rsidR="00A53BFB" w:rsidRPr="00E438DC">
        <w:rPr>
          <w:lang w:eastAsia="en-US"/>
        </w:rPr>
        <w:t xml:space="preserve">Komunikace </w:t>
      </w:r>
      <w:r w:rsidRPr="00E438DC">
        <w:rPr>
          <w:lang w:eastAsia="en-US"/>
        </w:rPr>
        <w:t xml:space="preserve">ve čtyřpruhovém </w:t>
      </w:r>
      <w:r w:rsidR="00A53BFB" w:rsidRPr="00E438DC">
        <w:rPr>
          <w:lang w:eastAsia="en-US"/>
        </w:rPr>
        <w:t xml:space="preserve">směrově odděleném </w:t>
      </w:r>
      <w:r w:rsidRPr="00E438DC">
        <w:rPr>
          <w:lang w:eastAsia="en-US"/>
        </w:rPr>
        <w:t>uspořádání</w:t>
      </w:r>
      <w:r w:rsidR="00A53BFB" w:rsidRPr="00E438DC">
        <w:rPr>
          <w:lang w:eastAsia="en-US"/>
        </w:rPr>
        <w:t xml:space="preserve"> je </w:t>
      </w:r>
      <w:r w:rsidR="00F939DA" w:rsidRPr="00E438DC">
        <w:rPr>
          <w:lang w:eastAsia="en-US"/>
        </w:rPr>
        <w:t xml:space="preserve">cca </w:t>
      </w:r>
      <w:r w:rsidR="00E438DC" w:rsidRPr="00E438DC">
        <w:rPr>
          <w:lang w:eastAsia="en-US"/>
        </w:rPr>
        <w:t>9</w:t>
      </w:r>
      <w:r w:rsidR="00F939DA" w:rsidRPr="00E438DC">
        <w:rPr>
          <w:lang w:eastAsia="en-US"/>
        </w:rPr>
        <w:t xml:space="preserve">50 m </w:t>
      </w:r>
      <w:r w:rsidR="00E438DC" w:rsidRPr="00E438DC">
        <w:rPr>
          <w:lang w:eastAsia="en-US"/>
        </w:rPr>
        <w:t xml:space="preserve">jižně </w:t>
      </w:r>
      <w:r w:rsidR="00F939DA" w:rsidRPr="00E438DC">
        <w:rPr>
          <w:lang w:eastAsia="en-US"/>
        </w:rPr>
        <w:t xml:space="preserve">od </w:t>
      </w:r>
      <w:r w:rsidR="00E438DC" w:rsidRPr="00E438DC">
        <w:rPr>
          <w:lang w:eastAsia="en-US"/>
        </w:rPr>
        <w:t xml:space="preserve">posuzované lokality. </w:t>
      </w:r>
      <w:r w:rsidRPr="00E438DC">
        <w:rPr>
          <w:lang w:eastAsia="en-US"/>
        </w:rPr>
        <w:t>V</w:t>
      </w:r>
      <w:r w:rsidR="00F939DA" w:rsidRPr="00E438DC">
        <w:rPr>
          <w:lang w:eastAsia="en-US"/>
        </w:rPr>
        <w:t xml:space="preserve"> návaznosti na </w:t>
      </w:r>
      <w:r w:rsidRPr="00E438DC">
        <w:rPr>
          <w:lang w:eastAsia="en-US"/>
        </w:rPr>
        <w:t xml:space="preserve">tuto dopravní stavbu byla vybudována řada </w:t>
      </w:r>
      <w:r w:rsidR="00F939DA" w:rsidRPr="00E438DC">
        <w:rPr>
          <w:lang w:eastAsia="en-US"/>
        </w:rPr>
        <w:t xml:space="preserve">souvisejících </w:t>
      </w:r>
      <w:r w:rsidRPr="00E438DC">
        <w:rPr>
          <w:lang w:eastAsia="en-US"/>
        </w:rPr>
        <w:t>staveb</w:t>
      </w:r>
      <w:r w:rsidR="008247B3" w:rsidRPr="00E438DC">
        <w:rPr>
          <w:lang w:eastAsia="en-US"/>
        </w:rPr>
        <w:t xml:space="preserve"> spojených s nárůstem </w:t>
      </w:r>
      <w:r w:rsidRPr="00E438DC">
        <w:rPr>
          <w:lang w:eastAsia="en-US"/>
        </w:rPr>
        <w:t>zpevněn</w:t>
      </w:r>
      <w:r w:rsidR="008247B3" w:rsidRPr="00E438DC">
        <w:rPr>
          <w:lang w:eastAsia="en-US"/>
        </w:rPr>
        <w:t>ých</w:t>
      </w:r>
      <w:r w:rsidRPr="00E438DC">
        <w:rPr>
          <w:lang w:eastAsia="en-US"/>
        </w:rPr>
        <w:t xml:space="preserve"> ploch</w:t>
      </w:r>
      <w:r w:rsidR="008247B3" w:rsidRPr="00E438DC">
        <w:rPr>
          <w:lang w:eastAsia="en-US"/>
        </w:rPr>
        <w:t xml:space="preserve"> včetně řešení záchytu a nezávadného zneškodnění srážkových vod. </w:t>
      </w:r>
    </w:p>
    <w:p w14:paraId="06221156" w14:textId="59E93E5F" w:rsidR="00B22070" w:rsidRPr="00E438DC" w:rsidRDefault="00B22070" w:rsidP="00570F1E">
      <w:pPr>
        <w:rPr>
          <w:lang w:eastAsia="en-US"/>
        </w:rPr>
      </w:pPr>
      <w:r w:rsidRPr="00E438DC">
        <w:rPr>
          <w:lang w:eastAsia="en-US"/>
        </w:rPr>
        <w:t xml:space="preserve">Hlavním recipientem dotčeného území je Vltava. Řešení posuzované změny proto musí respektovat </w:t>
      </w:r>
      <w:r w:rsidR="009E48FD" w:rsidRPr="00E438DC">
        <w:rPr>
          <w:lang w:eastAsia="en-US"/>
        </w:rPr>
        <w:t>existenci</w:t>
      </w:r>
      <w:r w:rsidRPr="00E438DC">
        <w:rPr>
          <w:lang w:eastAsia="en-US"/>
        </w:rPr>
        <w:t xml:space="preserve"> OP II. stupně vodního zdroje Podolí, které je vymezeno proti proudu toku Vltavy včetně nejbližších přilehlých ploch.</w:t>
      </w:r>
    </w:p>
    <w:p w14:paraId="0C4F3D2A" w14:textId="77777777" w:rsidR="00570F1E" w:rsidRPr="00E438DC" w:rsidRDefault="00570F1E" w:rsidP="00570F1E">
      <w:pPr>
        <w:pStyle w:val="Nadpis3"/>
      </w:pPr>
      <w:r w:rsidRPr="00E438DC">
        <w:t>Zemědělský půdní fond</w:t>
      </w:r>
    </w:p>
    <w:p w14:paraId="56EA25DC" w14:textId="77777777" w:rsidR="00570F1E" w:rsidRPr="00E438DC" w:rsidRDefault="00570F1E" w:rsidP="00570F1E">
      <w:r w:rsidRPr="00E438DC">
        <w:t>Ve vymezené ploše nejsou evidovány pozemky zařazené do zemědělského půdního fondu.</w:t>
      </w:r>
    </w:p>
    <w:p w14:paraId="6FBB4C33" w14:textId="77777777" w:rsidR="00570F1E" w:rsidRPr="00E438DC" w:rsidRDefault="00570F1E" w:rsidP="00570F1E">
      <w:pPr>
        <w:pStyle w:val="Nadpis3"/>
      </w:pPr>
      <w:r w:rsidRPr="00E438DC">
        <w:t>Lesy a PUPFL</w:t>
      </w:r>
    </w:p>
    <w:p w14:paraId="19D9E991" w14:textId="5508824B" w:rsidR="008474C4" w:rsidRPr="00E438DC" w:rsidRDefault="00570F1E" w:rsidP="00570F1E">
      <w:pPr>
        <w:rPr>
          <w:lang w:eastAsia="en-US"/>
        </w:rPr>
      </w:pPr>
      <w:r w:rsidRPr="00E438DC">
        <w:rPr>
          <w:lang w:eastAsia="en-US"/>
        </w:rPr>
        <w:t>Ploch</w:t>
      </w:r>
      <w:r w:rsidR="008474C4" w:rsidRPr="00E438DC">
        <w:rPr>
          <w:lang w:eastAsia="en-US"/>
        </w:rPr>
        <w:t>y</w:t>
      </w:r>
      <w:r w:rsidRPr="00E438DC">
        <w:rPr>
          <w:lang w:eastAsia="en-US"/>
        </w:rPr>
        <w:t xml:space="preserve"> </w:t>
      </w:r>
      <w:r w:rsidR="008474C4" w:rsidRPr="00E438DC">
        <w:rPr>
          <w:lang w:eastAsia="en-US"/>
        </w:rPr>
        <w:t xml:space="preserve">posuzované </w:t>
      </w:r>
      <w:r w:rsidRPr="00E438DC">
        <w:rPr>
          <w:lang w:eastAsia="en-US"/>
        </w:rPr>
        <w:t xml:space="preserve">změny </w:t>
      </w:r>
      <w:r w:rsidR="008474C4" w:rsidRPr="00E438DC">
        <w:rPr>
          <w:lang w:eastAsia="en-US"/>
        </w:rPr>
        <w:t xml:space="preserve">č. </w:t>
      </w:r>
      <w:r w:rsidRPr="00E438DC">
        <w:rPr>
          <w:lang w:eastAsia="en-US"/>
        </w:rPr>
        <w:t> 31</w:t>
      </w:r>
      <w:r w:rsidR="00E438DC" w:rsidRPr="00E438DC">
        <w:rPr>
          <w:lang w:eastAsia="en-US"/>
        </w:rPr>
        <w:t>05</w:t>
      </w:r>
      <w:r w:rsidRPr="00E438DC">
        <w:rPr>
          <w:lang w:eastAsia="en-US"/>
        </w:rPr>
        <w:t xml:space="preserve">/10 </w:t>
      </w:r>
      <w:r w:rsidR="00E438DC" w:rsidRPr="00E438DC">
        <w:rPr>
          <w:lang w:eastAsia="en-US"/>
        </w:rPr>
        <w:t>nejsou v kontaktu s pozemky určenými k plnění funkcí lesa, ne</w:t>
      </w:r>
      <w:r w:rsidR="008474C4" w:rsidRPr="00E438DC">
        <w:rPr>
          <w:lang w:eastAsia="en-US"/>
        </w:rPr>
        <w:t>zasahují do pásma</w:t>
      </w:r>
      <w:r w:rsidRPr="00E438DC">
        <w:rPr>
          <w:lang w:eastAsia="en-US"/>
        </w:rPr>
        <w:t xml:space="preserve"> 50 m od okraje lesa. </w:t>
      </w:r>
    </w:p>
    <w:p w14:paraId="354B0D34" w14:textId="77777777" w:rsidR="00570F1E" w:rsidRPr="00E438DC" w:rsidRDefault="00570F1E" w:rsidP="000D04B5">
      <w:pPr>
        <w:pStyle w:val="Nadpis3"/>
        <w:keepNext/>
      </w:pPr>
      <w:r w:rsidRPr="00E438DC">
        <w:t>Horninové prostředí a přírodní zdroje</w:t>
      </w:r>
    </w:p>
    <w:p w14:paraId="267C74C4" w14:textId="134C635A" w:rsidR="009C14BE" w:rsidRPr="00E438DC" w:rsidRDefault="009C14BE" w:rsidP="009C14BE">
      <w:r w:rsidRPr="00E438DC">
        <w:t>S ohledem na rozsah a</w:t>
      </w:r>
      <w:r w:rsidR="00DE6C78">
        <w:t xml:space="preserve"> charakter posuzované změny č. </w:t>
      </w:r>
      <w:r w:rsidRPr="00E438DC">
        <w:t>31</w:t>
      </w:r>
      <w:r w:rsidR="00E438DC" w:rsidRPr="00E438DC">
        <w:t>05</w:t>
      </w:r>
      <w:r w:rsidRPr="00E438DC">
        <w:t>/10, geologické a inženýrskogeologické poměry dotčeného území s absenci výskytu rizikových geofaktorů nebude horninové prostředí uplatněním této změny významně dotčeno.</w:t>
      </w:r>
    </w:p>
    <w:p w14:paraId="751F2542" w14:textId="77777777" w:rsidR="00570F1E" w:rsidRPr="00E438DC" w:rsidRDefault="00570F1E" w:rsidP="00570F1E">
      <w:pPr>
        <w:pStyle w:val="Nadpis3"/>
      </w:pPr>
      <w:r w:rsidRPr="00E438DC">
        <w:t>Fauna, flóra, biodiverzita a systémy</w:t>
      </w:r>
    </w:p>
    <w:p w14:paraId="1F2C486A" w14:textId="77777777" w:rsidR="00764859" w:rsidRDefault="00E70622" w:rsidP="005D0CA2">
      <w:r w:rsidRPr="00F46859">
        <w:t>Obecným problémem spojeným s vymezováním zastavitelných ploch je zábor přírodních stanovišť</w:t>
      </w:r>
      <w:r w:rsidR="005D0CA2" w:rsidRPr="00F46859">
        <w:t>. V důsledku tohoto trendu dochází ke snižování biologické diversity území, snižování ekologické stability.</w:t>
      </w:r>
    </w:p>
    <w:p w14:paraId="660F0332" w14:textId="15FB3A15" w:rsidR="005D0CA2" w:rsidRPr="00F46859" w:rsidRDefault="005D0CA2" w:rsidP="005D0CA2">
      <w:pPr>
        <w:rPr>
          <w:lang w:eastAsia="en-US"/>
        </w:rPr>
      </w:pPr>
      <w:r w:rsidRPr="00F46859">
        <w:t xml:space="preserve">Plocha řešená změnou </w:t>
      </w:r>
      <w:r w:rsidR="00DE6C78">
        <w:t>č.</w:t>
      </w:r>
      <w:r w:rsidRPr="00F46859">
        <w:t> 3105/10 je z velké části pokryta travním porostem.</w:t>
      </w:r>
      <w:r w:rsidR="00E70622" w:rsidRPr="00F46859">
        <w:t xml:space="preserve"> </w:t>
      </w:r>
      <w:r w:rsidR="00764859">
        <w:rPr>
          <w:lang w:eastAsia="en-US"/>
        </w:rPr>
        <w:t>V zaplocené ploše se </w:t>
      </w:r>
      <w:r w:rsidRPr="00F46859">
        <w:rPr>
          <w:lang w:eastAsia="en-US"/>
        </w:rPr>
        <w:t xml:space="preserve">nachází nekosený travnatý povrch s náletovými keři a stromy (šípek, trnka, jasan). Plocha je lemována vyšlapanými pěšinami. Ulice K Vrtilce je při její západní hraně doprovázena linií zeleně stromové a keřové zeleně a je zde vysazena nová dubová alej. </w:t>
      </w:r>
    </w:p>
    <w:p w14:paraId="00D677D8" w14:textId="65F73CFA" w:rsidR="00E70622" w:rsidRPr="00F46859" w:rsidRDefault="00764859" w:rsidP="00E70622">
      <w:r>
        <w:t>Vymezená lokalita změny č. 3105/10 navazuje z východu na nefunkční lokální biokoridor L4/276 (U Písnice), který je vymezen převážně v ose zatrubněné Vrtilky.</w:t>
      </w:r>
    </w:p>
    <w:p w14:paraId="619DD020" w14:textId="77777777" w:rsidR="00570F1E" w:rsidRPr="00F46859" w:rsidRDefault="00570F1E" w:rsidP="00EF0AD4">
      <w:pPr>
        <w:pStyle w:val="Nadpis3"/>
        <w:keepNext/>
      </w:pPr>
      <w:r w:rsidRPr="00F46859">
        <w:t>Krajina, krajinný ráz</w:t>
      </w:r>
    </w:p>
    <w:p w14:paraId="7436B842" w14:textId="1D0BB1EF" w:rsidR="00F46859" w:rsidRPr="00F46859" w:rsidRDefault="00F46859" w:rsidP="00F46859">
      <w:r w:rsidRPr="00F46859">
        <w:t>Problémem širšího zájmového území je urbanizace volné krajiny, ovlivň</w:t>
      </w:r>
      <w:r w:rsidR="00705260">
        <w:t>ování obrazu krajiny. Posuzovaná plocha</w:t>
      </w:r>
      <w:r w:rsidRPr="00F46859">
        <w:t xml:space="preserve"> j</w:t>
      </w:r>
      <w:r w:rsidR="00705260">
        <w:t>e</w:t>
      </w:r>
      <w:r w:rsidRPr="00F46859">
        <w:t xml:space="preserve"> vymezen</w:t>
      </w:r>
      <w:r w:rsidR="00705260">
        <w:t>a</w:t>
      </w:r>
      <w:r w:rsidRPr="00F46859">
        <w:t xml:space="preserve"> při hranici přírodního parku Modřanská rokle – Cholupice, jehož krajinné charakteristiky jsou tímto trendem ovlivňovány. </w:t>
      </w:r>
    </w:p>
    <w:p w14:paraId="6B82CE17" w14:textId="77777777" w:rsidR="00570F1E" w:rsidRPr="00F46859" w:rsidRDefault="00570F1E" w:rsidP="00570F1E">
      <w:pPr>
        <w:pStyle w:val="Nadpis3"/>
      </w:pPr>
      <w:r w:rsidRPr="00F46859">
        <w:t xml:space="preserve">Kulturní, historické, architektonické a archeologické dědictví </w:t>
      </w:r>
    </w:p>
    <w:p w14:paraId="41424E1E" w14:textId="2CD2025A" w:rsidR="00F46859" w:rsidRPr="00F46859" w:rsidRDefault="00F46859" w:rsidP="00F46859">
      <w:pPr>
        <w:rPr>
          <w:lang w:eastAsia="en-US"/>
        </w:rPr>
      </w:pPr>
      <w:r w:rsidRPr="000612ED">
        <w:rPr>
          <w:lang w:eastAsia="en-US"/>
        </w:rPr>
        <w:t>Z informací uvedených v kap. 3. vyplývá, že v dotčeném území ani v jeho blízkém okolí se nenacházejí žádné památkově chráněné objekty nebo plochy, ani ostatní kulturní, historické, architektonické a archeologické hodnoty. S ohledem na tyto skutečnosti nemá</w:t>
      </w:r>
      <w:r w:rsidR="00DE6C78">
        <w:rPr>
          <w:lang w:eastAsia="en-US"/>
        </w:rPr>
        <w:t xml:space="preserve"> uplatnění navrhované změny č. </w:t>
      </w:r>
      <w:r w:rsidRPr="000612ED">
        <w:rPr>
          <w:lang w:eastAsia="en-US"/>
        </w:rPr>
        <w:t> 310</w:t>
      </w:r>
      <w:r w:rsidR="00705260">
        <w:rPr>
          <w:lang w:eastAsia="en-US"/>
        </w:rPr>
        <w:t>5</w:t>
      </w:r>
      <w:r w:rsidRPr="000612ED">
        <w:rPr>
          <w:lang w:eastAsia="en-US"/>
        </w:rPr>
        <w:t>/10 na kulturně historické hodnoty včetně architektonického a archeologického</w:t>
      </w:r>
    </w:p>
    <w:p w14:paraId="0EA92983" w14:textId="77777777" w:rsidR="00570F1E" w:rsidRPr="00F46859" w:rsidRDefault="00570F1E" w:rsidP="00570F1E">
      <w:pPr>
        <w:pStyle w:val="Nadpis3"/>
      </w:pPr>
      <w:r w:rsidRPr="00F46859">
        <w:t>hmotný majetek</w:t>
      </w:r>
    </w:p>
    <w:p w14:paraId="1ABC31DF" w14:textId="77777777" w:rsidR="00F46859" w:rsidRPr="00F46859" w:rsidRDefault="00F46859" w:rsidP="00F46859">
      <w:r w:rsidRPr="00F46859">
        <w:t>Ve vymezené ploše se nevyskytují žádné stavební objekty ani inženýrské sítě. Lokalita navazuje na plochu čistě obytnou s kódem míry využití území A /OB-A/. V okolí se nachází splašková kanalizace, plynovod STL, elektrické vedení.</w:t>
      </w:r>
    </w:p>
    <w:p w14:paraId="0AAA2D8E" w14:textId="6554850A" w:rsidR="00570F1E" w:rsidRPr="00E438DC" w:rsidRDefault="00F46859" w:rsidP="00570F1E">
      <w:r w:rsidRPr="00F46859">
        <w:t>Ochrana, příp. přeložky inženýrských sítí procházejících plochou navrhované změny nebo v bezprostředním kontaktu s ní, bude předmětem řízení v rámci navazujících rozhodování</w:t>
      </w:r>
      <w:r w:rsidR="00B945B9" w:rsidRPr="00F46859">
        <w:t xml:space="preserve">. </w:t>
      </w:r>
    </w:p>
    <w:p w14:paraId="3DA26572" w14:textId="77777777" w:rsidR="00570F1E" w:rsidRPr="00E438DC" w:rsidRDefault="00570F1E" w:rsidP="00570F1E">
      <w:r w:rsidRPr="00E438DC">
        <w:br w:type="page"/>
      </w:r>
    </w:p>
    <w:p w14:paraId="1A1A9D7C" w14:textId="77777777" w:rsidR="00570F1E" w:rsidRPr="00E438DC" w:rsidRDefault="00570F1E" w:rsidP="00570F1E">
      <w:pPr>
        <w:pStyle w:val="Nadpis1"/>
      </w:pPr>
      <w:bookmarkStart w:id="84" w:name="_Toc56002863"/>
      <w:bookmarkStart w:id="85" w:name="_Toc56005745"/>
      <w:bookmarkStart w:id="86" w:name="_Toc56006407"/>
      <w:bookmarkStart w:id="87" w:name="_Toc124499023"/>
      <w:r w:rsidRPr="00E438DC">
        <w:t>6.</w:t>
      </w:r>
      <w:r w:rsidRPr="00E438DC">
        <w:tab/>
        <w:t>Zhodnocení stávajících a předpokládaných vlivů navrhovaných variant změny ÚPD</w:t>
      </w:r>
      <w:bookmarkEnd w:id="84"/>
      <w:bookmarkEnd w:id="85"/>
      <w:bookmarkEnd w:id="86"/>
      <w:bookmarkEnd w:id="87"/>
    </w:p>
    <w:p w14:paraId="0A185413" w14:textId="77777777" w:rsidR="00570F1E" w:rsidRPr="00E438DC" w:rsidRDefault="00570F1E" w:rsidP="00570F1E">
      <w:pPr>
        <w:rPr>
          <w:lang w:eastAsia="en-US"/>
        </w:rPr>
      </w:pPr>
    </w:p>
    <w:p w14:paraId="625E0EF4" w14:textId="77777777" w:rsidR="00570F1E" w:rsidRPr="00E438DC" w:rsidRDefault="00570F1E" w:rsidP="00570F1E">
      <w:r w:rsidRPr="00E438DC">
        <w:t>V rámci této kapitoly jsou hodnoceny vlivy na obyvatelstvo, lidské zdraví, biologickou rozmanitost, faunu, floru, půdu, horninové prostředí, vodu, ovzduší, klima, hmotné statky, kulturní dědictví a dědictví architektonické a archeologické a vlivy na krajinu, včetně vlivů sekundárních, synergických, kumulativních, krátkodobých, střednědobých a dlouhodobých, trvalých a přechodných, kladných a záporných. Zároveň jsou hodnoceny vztahy mezi uvedenými oblastmi vyhodnocení.</w:t>
      </w:r>
    </w:p>
    <w:p w14:paraId="4D708D5E" w14:textId="77777777" w:rsidR="00570F1E" w:rsidRPr="00E438DC" w:rsidRDefault="00570F1E" w:rsidP="00570F1E">
      <w:pPr>
        <w:rPr>
          <w:lang w:eastAsia="en-US"/>
        </w:rPr>
      </w:pPr>
    </w:p>
    <w:p w14:paraId="71EC2A1C" w14:textId="77777777" w:rsidR="00570F1E" w:rsidRPr="00E438DC" w:rsidRDefault="00570F1E" w:rsidP="00570F1E">
      <w:pPr>
        <w:pStyle w:val="Nadpis2"/>
      </w:pPr>
      <w:bookmarkStart w:id="88" w:name="_Toc56002864"/>
      <w:bookmarkStart w:id="89" w:name="_Toc56005746"/>
      <w:bookmarkStart w:id="90" w:name="_Toc56006408"/>
      <w:bookmarkStart w:id="91" w:name="_Toc124499024"/>
      <w:r w:rsidRPr="00E438DC">
        <w:t>6.1.</w:t>
      </w:r>
      <w:r w:rsidRPr="00E438DC">
        <w:tab/>
        <w:t>Vysvětlení pojmů a způsob hodnocení</w:t>
      </w:r>
      <w:bookmarkEnd w:id="88"/>
      <w:bookmarkEnd w:id="89"/>
      <w:bookmarkEnd w:id="90"/>
      <w:bookmarkEnd w:id="91"/>
    </w:p>
    <w:p w14:paraId="0C1861A5" w14:textId="23EECCF2" w:rsidR="00570F1E" w:rsidRPr="00C57F12" w:rsidRDefault="00570F1E" w:rsidP="00570F1E">
      <w:r w:rsidRPr="00C57F12">
        <w:t>Souhrnné vyhodnocení navrh</w:t>
      </w:r>
      <w:r w:rsidR="00DE6C78">
        <w:t xml:space="preserve">ované změny ÚP hl. m. Prahy č. </w:t>
      </w:r>
      <w:r w:rsidRPr="00C57F12">
        <w:t>31</w:t>
      </w:r>
      <w:r w:rsidR="00C57F12" w:rsidRPr="00C57F12">
        <w:t>05</w:t>
      </w:r>
      <w:r w:rsidRPr="00C57F12">
        <w:t xml:space="preserve">/10 na životní prostředí je provedeno tabelární formou a je přílohou tohoto svazku (viz kap. 15.2). V souladu s požadavky bodu 6. stavebního zákona je provedeno kvalitativní hodnocení vlivů (kladných nebo záporných) vlivů, hodnocení z hlediska jejich časového rozlišení (vlivy dlouhodobé a trvalé; střednědobé, krátkodobé a přechodné), jakož i vlivů kumulativních a synergických. </w:t>
      </w:r>
    </w:p>
    <w:p w14:paraId="1E66B8F5" w14:textId="77777777" w:rsidR="00570F1E" w:rsidRPr="00C57F12" w:rsidRDefault="00570F1E" w:rsidP="00816A00">
      <w:pPr>
        <w:pStyle w:val="Nadpis4"/>
      </w:pPr>
      <w:r w:rsidRPr="00C57F12">
        <w:t>Definice vlivů dle rozlišení</w:t>
      </w:r>
    </w:p>
    <w:p w14:paraId="65D24374" w14:textId="77777777" w:rsidR="00570F1E" w:rsidRPr="00C57F12" w:rsidRDefault="00570F1E" w:rsidP="00570F1E">
      <w:r w:rsidRPr="00C57F12">
        <w:rPr>
          <w:b/>
        </w:rPr>
        <w:t>Přímý vliv</w:t>
      </w:r>
      <w:r w:rsidRPr="00C57F12">
        <w:t xml:space="preserve"> je vliv přímo působící na danou složku životního prostředí. </w:t>
      </w:r>
    </w:p>
    <w:p w14:paraId="4E7298AC" w14:textId="77777777" w:rsidR="00570F1E" w:rsidRPr="00C57F12" w:rsidRDefault="00570F1E" w:rsidP="00570F1E">
      <w:r w:rsidRPr="00C57F12">
        <w:rPr>
          <w:b/>
        </w:rPr>
        <w:t>Nepřímý vliv</w:t>
      </w:r>
      <w:r w:rsidRPr="00C57F12">
        <w:t xml:space="preserve"> je vliv neovlivňující danou složku životního prostředí přímo, (např. využití vymezeného koridoru může být impulsem pro jiné činnosti v území, v důsledku jejich realizace může k ovlivnění složky životní prostředí dojít). </w:t>
      </w:r>
    </w:p>
    <w:p w14:paraId="1D57EF07" w14:textId="77777777" w:rsidR="00570F1E" w:rsidRPr="00C57F12" w:rsidRDefault="00570F1E" w:rsidP="00570F1E">
      <w:r w:rsidRPr="00C57F12">
        <w:rPr>
          <w:b/>
        </w:rPr>
        <w:t>Sekundární vliv</w:t>
      </w:r>
      <w:r w:rsidRPr="00C57F12">
        <w:t xml:space="preserve"> je vliv působící na danou složku životního prostředí nepřímo přes jinou (druhou) složku životního prostředí (např. ovlivnění zdravotního stavu obyvatelstva v důsledku ovlivnění kvality ovzduší). </w:t>
      </w:r>
    </w:p>
    <w:p w14:paraId="5179B2A3" w14:textId="77777777" w:rsidR="00570F1E" w:rsidRPr="00C57F12" w:rsidRDefault="00570F1E" w:rsidP="00570F1E">
      <w:r w:rsidRPr="00C57F12">
        <w:rPr>
          <w:b/>
        </w:rPr>
        <w:t>Synergický vliv</w:t>
      </w:r>
      <w:r w:rsidRPr="00C57F12">
        <w:t xml:space="preserve"> vzniká působením vlivů různého druhu (např. současné působení více zdrojů různých emisí) na danou složku životního prostředí. </w:t>
      </w:r>
    </w:p>
    <w:p w14:paraId="44C701EA" w14:textId="77777777" w:rsidR="00570F1E" w:rsidRPr="00C57F12" w:rsidRDefault="00570F1E" w:rsidP="00570F1E">
      <w:r w:rsidRPr="00C57F12">
        <w:rPr>
          <w:b/>
        </w:rPr>
        <w:t>Kumulativní vliv</w:t>
      </w:r>
      <w:r w:rsidRPr="00C57F12">
        <w:t xml:space="preserve"> je dán součtem vlivů stejného druhu (např. emise oxidů dusíku) z různých zdrojů, přičemž při posuzování jednotlivých zdrojů izolovaně by takový vliv nemusel být shledán. </w:t>
      </w:r>
    </w:p>
    <w:p w14:paraId="21A13AA9" w14:textId="77777777" w:rsidR="00570F1E" w:rsidRPr="00C57F12" w:rsidRDefault="00570F1E" w:rsidP="00570F1E">
      <w:r w:rsidRPr="00C57F12">
        <w:rPr>
          <w:b/>
        </w:rPr>
        <w:t>Krátkodobý vliv</w:t>
      </w:r>
      <w:r w:rsidRPr="00C57F12">
        <w:t xml:space="preserve"> je vliv působící na danou složku životního prostředí po dobu provádění realizace záměru. </w:t>
      </w:r>
    </w:p>
    <w:p w14:paraId="41543844" w14:textId="77777777" w:rsidR="00570F1E" w:rsidRPr="00C57F12" w:rsidRDefault="00570F1E" w:rsidP="00570F1E">
      <w:r w:rsidRPr="00C57F12">
        <w:rPr>
          <w:b/>
        </w:rPr>
        <w:t>Střednědobý vliv</w:t>
      </w:r>
      <w:r w:rsidRPr="00C57F12">
        <w:t xml:space="preserve"> je vliv působící na danou složku životního prostředí, jenž není spojen výhradně s realizací záměru, ale nastane v případě realizace záměru v etapách, při nekompletní realizaci záměru či nerealizování doprovodných částí záměru, případně nastane po dobu zkušebního provozu. </w:t>
      </w:r>
    </w:p>
    <w:p w14:paraId="56FF5E7F" w14:textId="77777777" w:rsidR="00570F1E" w:rsidRPr="00C57F12" w:rsidRDefault="00570F1E" w:rsidP="00570F1E">
      <w:r w:rsidRPr="00C57F12">
        <w:rPr>
          <w:b/>
        </w:rPr>
        <w:t>Dlouhodobý vliv</w:t>
      </w:r>
      <w:r w:rsidRPr="00C57F12">
        <w:t xml:space="preserve"> je vliv působící na danou složku životního prostředí po dobu provozu (užívání) zrealizovaného záměru. </w:t>
      </w:r>
    </w:p>
    <w:p w14:paraId="1DD90727" w14:textId="77777777" w:rsidR="00570F1E" w:rsidRPr="00C57F12" w:rsidRDefault="00570F1E" w:rsidP="00570F1E">
      <w:r w:rsidRPr="00C57F12">
        <w:rPr>
          <w:b/>
        </w:rPr>
        <w:t>Trvalý vliv</w:t>
      </w:r>
      <w:r w:rsidRPr="00C57F12">
        <w:t xml:space="preserve"> je vliv působící na danou složku životního prostředí, jehož působení je při zachování realizovaného záměru nevratné. </w:t>
      </w:r>
    </w:p>
    <w:p w14:paraId="29F434EB" w14:textId="77777777" w:rsidR="00570F1E" w:rsidRPr="00C57F12" w:rsidRDefault="00570F1E" w:rsidP="00570F1E">
      <w:r w:rsidRPr="00C57F12">
        <w:rPr>
          <w:b/>
        </w:rPr>
        <w:t>Přechodný vliv</w:t>
      </w:r>
      <w:r w:rsidRPr="00C57F12">
        <w:t xml:space="preserve"> je vliv, jehož působení je dáno časově omezenými poměry v území. </w:t>
      </w:r>
    </w:p>
    <w:p w14:paraId="189ED55E" w14:textId="77777777" w:rsidR="00570F1E" w:rsidRPr="00C57F12" w:rsidRDefault="00570F1E" w:rsidP="00570F1E">
      <w:r w:rsidRPr="00C57F12">
        <w:rPr>
          <w:b/>
        </w:rPr>
        <w:t>Kladný vliv</w:t>
      </w:r>
      <w:r w:rsidRPr="00C57F12">
        <w:t xml:space="preserve"> je vliv vyvolávající zlepšení dané složky životního prostředí. </w:t>
      </w:r>
    </w:p>
    <w:p w14:paraId="206C4141" w14:textId="77777777" w:rsidR="00570F1E" w:rsidRPr="00C57F12" w:rsidRDefault="00570F1E" w:rsidP="00570F1E">
      <w:r w:rsidRPr="00C57F12">
        <w:rPr>
          <w:b/>
        </w:rPr>
        <w:t>Záporný vliv</w:t>
      </w:r>
      <w:r w:rsidRPr="00C57F12">
        <w:t xml:space="preserve"> je vliv narušující danou složku životního prostředí.</w:t>
      </w:r>
    </w:p>
    <w:p w14:paraId="741026BD" w14:textId="77777777" w:rsidR="00570F1E" w:rsidRPr="00C57F12" w:rsidRDefault="00570F1E" w:rsidP="00816A00">
      <w:pPr>
        <w:pStyle w:val="Nadpis4"/>
        <w:keepNext/>
      </w:pPr>
      <w:r w:rsidRPr="00C57F12">
        <w:t>Hodnocení významnosti vlivu</w:t>
      </w:r>
    </w:p>
    <w:p w14:paraId="059C33E5" w14:textId="77777777" w:rsidR="00570F1E" w:rsidRPr="00C57F12" w:rsidRDefault="00570F1E" w:rsidP="00570F1E">
      <w:pPr>
        <w:pStyle w:val="Normln-vlevoBold"/>
        <w:rPr>
          <w:i/>
        </w:rPr>
      </w:pPr>
      <w:r w:rsidRPr="00C57F12">
        <w:t xml:space="preserve">-2 – potenciálně významný negativní vliv </w:t>
      </w:r>
    </w:p>
    <w:p w14:paraId="547F94A8" w14:textId="77777777" w:rsidR="00570F1E" w:rsidRPr="00C57F12" w:rsidRDefault="00570F1E" w:rsidP="00570F1E">
      <w:pPr>
        <w:rPr>
          <w:i/>
        </w:rPr>
      </w:pPr>
      <w:r w:rsidRPr="00C57F12">
        <w:t>Využití hodnocené Změny ÚP HMP může být spojeno s významným negativním vlivem na danou složku životního prostředí. V ploše Změny ÚP HMP je identifikován některý ze sledovaných environmentálních limitů/charakteristik. Zjištění střetu však automaticky neznamená, že vždy dojde k negativnímu ovlivnění. Existuje poměrně vysoké riziko negativního ovlivnění limitu/charakteristiky, které je předmětem hodnocení. Vlivy Změny ÚP HMP na danou složku životního prostředí musí být podrobně prověřeny v rámci zpracování navazující projektové dokumentace. Realizace Změny ÚP HMP je možná za předpokladu dodržení navrhovaných opatření k vyloučení či minimalizaci vlivů.</w:t>
      </w:r>
    </w:p>
    <w:p w14:paraId="3D76E146" w14:textId="77777777" w:rsidR="00570F1E" w:rsidRPr="00C57F12" w:rsidRDefault="00570F1E" w:rsidP="00570F1E">
      <w:pPr>
        <w:pStyle w:val="Normln-vlevoBold"/>
        <w:rPr>
          <w:i/>
        </w:rPr>
      </w:pPr>
      <w:r w:rsidRPr="00C57F12">
        <w:t>-1 - potenciálně mírně negativní vliv</w:t>
      </w:r>
    </w:p>
    <w:p w14:paraId="14AD1805" w14:textId="77777777" w:rsidR="00570F1E" w:rsidRPr="00C57F12" w:rsidRDefault="00570F1E" w:rsidP="00570F1E">
      <w:pPr>
        <w:rPr>
          <w:i/>
        </w:rPr>
      </w:pPr>
      <w:r w:rsidRPr="00C57F12">
        <w:t>Využití Změny ÚP HMP může být spojeno s negativním vlivem na danou složku životního prostředí. V ploše Změny ÚP HMP je identifikován některý ze sledovaných environmentálních limitů/charakteristik či koridor je vymezen v těsné blízkosti sledovaného limitu/charakteristiky. Zjištění střetu však automaticky neznamená, že vždy dojde k negativnímu ovlivnění. Existuje určité riziko negativního ovlivnění limitu/charakteristiky, které je předmětem hodnocení. Vlivy Změny ÚP HMP na danou složku životního prostředí musí být podrobně prověřeny v rámci zpracování navazující projektové dokumentace. Realizace Změny ÚP HMP je možná za předpokladu dodržení navrhovaných opatření k vyloučení či minimalizaci vlivů.</w:t>
      </w:r>
    </w:p>
    <w:p w14:paraId="4F7F2645" w14:textId="77777777" w:rsidR="00570F1E" w:rsidRPr="00C57F12" w:rsidRDefault="00570F1E" w:rsidP="00570F1E">
      <w:pPr>
        <w:pStyle w:val="Normln-vlevoBold"/>
        <w:rPr>
          <w:i/>
        </w:rPr>
      </w:pPr>
      <w:r w:rsidRPr="00C57F12">
        <w:t xml:space="preserve">0 - bez vlivu/zanedbatelný vliv </w:t>
      </w:r>
    </w:p>
    <w:p w14:paraId="5BEC1695" w14:textId="77777777" w:rsidR="00570F1E" w:rsidRPr="00C57F12" w:rsidRDefault="00570F1E" w:rsidP="00570F1E">
      <w:pPr>
        <w:rPr>
          <w:i/>
        </w:rPr>
      </w:pPr>
      <w:r w:rsidRPr="00C57F12">
        <w:t>V měřítku zpracování nebyl identifikován negativní vliv na danou složku životní prostředí, resp. na základě expertního odhadu zpracovatel nepředpokládá ovlivnění sledovaných environmentálních limitů/charakteristik.</w:t>
      </w:r>
    </w:p>
    <w:p w14:paraId="0B2B3317" w14:textId="77777777" w:rsidR="00570F1E" w:rsidRPr="00C57F12" w:rsidRDefault="00570F1E" w:rsidP="00570F1E">
      <w:pPr>
        <w:pStyle w:val="Normln-vlevoBold"/>
        <w:rPr>
          <w:i/>
        </w:rPr>
      </w:pPr>
      <w:r w:rsidRPr="00C57F12">
        <w:t>+1 - potenciálně pozitivní vliv</w:t>
      </w:r>
    </w:p>
    <w:p w14:paraId="1353AE7C" w14:textId="77777777" w:rsidR="00570F1E" w:rsidRPr="00C57F12" w:rsidRDefault="00570F1E" w:rsidP="00570F1E">
      <w:pPr>
        <w:rPr>
          <w:i/>
        </w:rPr>
      </w:pPr>
      <w:r w:rsidRPr="00C57F12">
        <w:t xml:space="preserve">Provedení Změny ÚP HMP pozitivně ovlivní danou složku životního prostředí/environmentální charakteristiky dotčeného území. </w:t>
      </w:r>
    </w:p>
    <w:p w14:paraId="0C597636" w14:textId="77777777" w:rsidR="00570F1E" w:rsidRPr="00C57F12" w:rsidRDefault="00570F1E" w:rsidP="00570F1E">
      <w:pPr>
        <w:pStyle w:val="Normln-vlevoBold"/>
        <w:rPr>
          <w:i/>
        </w:rPr>
      </w:pPr>
      <w:r w:rsidRPr="00C57F12">
        <w:t>+2 - potenciálně významný pozitivní vliv</w:t>
      </w:r>
    </w:p>
    <w:p w14:paraId="5F189AB5" w14:textId="77777777" w:rsidR="00570F1E" w:rsidRPr="00705260" w:rsidRDefault="00570F1E" w:rsidP="00570F1E">
      <w:r w:rsidRPr="00705260">
        <w:t xml:space="preserve">Provedení Změny ÚP HMP významně pozitivně ovlivní danou složku životního prostředí/environmentální charakteristiky dotčeného území. </w:t>
      </w:r>
    </w:p>
    <w:p w14:paraId="4DF3E838" w14:textId="77777777" w:rsidR="00570F1E" w:rsidRPr="00705260" w:rsidRDefault="00570F1E" w:rsidP="00570F1E"/>
    <w:p w14:paraId="21209DB6" w14:textId="77777777" w:rsidR="00570F1E" w:rsidRPr="00853626" w:rsidRDefault="00570F1E" w:rsidP="00570F1E">
      <w:pPr>
        <w:pStyle w:val="Nadpis2"/>
      </w:pPr>
      <w:bookmarkStart w:id="92" w:name="_Toc56002865"/>
      <w:bookmarkStart w:id="93" w:name="_Toc56005747"/>
      <w:bookmarkStart w:id="94" w:name="_Toc56006409"/>
      <w:bookmarkStart w:id="95" w:name="_Toc124499025"/>
      <w:r w:rsidRPr="00853626">
        <w:t>6.2</w:t>
      </w:r>
      <w:r w:rsidRPr="00853626">
        <w:tab/>
        <w:t>Souhrnné vyhodnocení vlivů na obyvatelstvo, složky životního prostředí, kulturně histotrické dědictví a hmmotný majetek</w:t>
      </w:r>
      <w:bookmarkEnd w:id="92"/>
      <w:bookmarkEnd w:id="93"/>
      <w:bookmarkEnd w:id="94"/>
      <w:bookmarkEnd w:id="95"/>
    </w:p>
    <w:p w14:paraId="7B4F2222" w14:textId="4ED746AB" w:rsidR="00570F1E" w:rsidRDefault="00570F1E" w:rsidP="00570F1E">
      <w:pPr>
        <w:pStyle w:val="Nadpis3"/>
      </w:pPr>
      <w:r w:rsidRPr="002C6F5C">
        <w:t>6.2.1</w:t>
      </w:r>
      <w:r w:rsidRPr="002C6F5C">
        <w:tab/>
        <w:t>Vlivy na klima</w:t>
      </w:r>
      <w:r w:rsidR="00816A00" w:rsidRPr="002C6F5C">
        <w:t xml:space="preserve"> a ovzduší</w:t>
      </w:r>
    </w:p>
    <w:p w14:paraId="4486CA4E" w14:textId="77777777" w:rsidR="002C6F5C" w:rsidRPr="002C6F5C" w:rsidRDefault="002C6F5C" w:rsidP="002C6F5C">
      <w:pPr>
        <w:pStyle w:val="Nadpis4"/>
        <w:rPr>
          <w:color w:val="000000" w:themeColor="text1"/>
        </w:rPr>
      </w:pPr>
      <w:r w:rsidRPr="002C6F5C">
        <w:rPr>
          <w:color w:val="000000" w:themeColor="text1"/>
        </w:rPr>
        <w:t>Ovzduší, klima</w:t>
      </w:r>
    </w:p>
    <w:p w14:paraId="020BF984" w14:textId="017A0C69" w:rsidR="002C6F5C" w:rsidRPr="002C6F5C" w:rsidRDefault="002C6F5C" w:rsidP="002C6F5C">
      <w:pPr>
        <w:rPr>
          <w:color w:val="000000" w:themeColor="text1"/>
        </w:rPr>
      </w:pPr>
      <w:r w:rsidRPr="002C6F5C">
        <w:rPr>
          <w:color w:val="000000" w:themeColor="text1"/>
        </w:rPr>
        <w:t>Na základě údajů o výměrách jednotlivých funkčních ploch a charak</w:t>
      </w:r>
      <w:r w:rsidR="00754EE0">
        <w:rPr>
          <w:color w:val="000000" w:themeColor="text1"/>
        </w:rPr>
        <w:t>teru záměru (změny ÚP SÚ hl. m. </w:t>
      </w:r>
      <w:r w:rsidRPr="002C6F5C">
        <w:rPr>
          <w:color w:val="000000" w:themeColor="text1"/>
        </w:rPr>
        <w:t>Prahy) byl proveden odhad produkce emisí z parkování automobilů, z vytápění objektů a z dopravy na přilehlých komunikacích. Na základě těchto propočtů bylo provedeno orientační imisní vyhodnocení dotčené lokality.</w:t>
      </w:r>
    </w:p>
    <w:p w14:paraId="206FF500" w14:textId="77777777" w:rsidR="002C6F5C" w:rsidRPr="002C6F5C" w:rsidRDefault="002C6F5C" w:rsidP="002C6F5C">
      <w:pPr>
        <w:rPr>
          <w:color w:val="000000" w:themeColor="text1"/>
        </w:rPr>
      </w:pPr>
      <w:r w:rsidRPr="002C6F5C">
        <w:rPr>
          <w:color w:val="000000" w:themeColor="text1"/>
        </w:rPr>
        <w:t>Z výsledků hodnocení vyplývá, že:</w:t>
      </w:r>
    </w:p>
    <w:p w14:paraId="0216D5C0" w14:textId="77777777" w:rsidR="002C6F5C" w:rsidRPr="002C6F5C" w:rsidRDefault="002C6F5C" w:rsidP="002C6F5C">
      <w:pPr>
        <w:numPr>
          <w:ilvl w:val="0"/>
          <w:numId w:val="58"/>
        </w:numPr>
        <w:tabs>
          <w:tab w:val="left" w:pos="708"/>
        </w:tabs>
        <w:ind w:left="714" w:hanging="357"/>
        <w:rPr>
          <w:color w:val="000000" w:themeColor="text1"/>
        </w:rPr>
      </w:pPr>
      <w:r w:rsidRPr="002C6F5C">
        <w:rPr>
          <w:color w:val="000000" w:themeColor="text1"/>
        </w:rPr>
        <w:t>nárůst průměrných ročních koncentrací suspendovaných částic PM</w:t>
      </w:r>
      <w:r w:rsidRPr="002C6F5C">
        <w:rPr>
          <w:color w:val="000000" w:themeColor="text1"/>
          <w:vertAlign w:val="subscript"/>
        </w:rPr>
        <w:t>10</w:t>
      </w:r>
      <w:r w:rsidRPr="002C6F5C">
        <w:rPr>
          <w:color w:val="000000" w:themeColor="text1"/>
        </w:rPr>
        <w:t xml:space="preserve"> vlivem hodnocené změny se bude pohybovat v řádu nižších setin µg.m</w:t>
      </w:r>
      <w:r w:rsidRPr="002C6F5C">
        <w:rPr>
          <w:color w:val="000000" w:themeColor="text1"/>
          <w:vertAlign w:val="superscript"/>
        </w:rPr>
        <w:t>-3</w:t>
      </w:r>
    </w:p>
    <w:p w14:paraId="4112DB93" w14:textId="77777777" w:rsidR="002C6F5C" w:rsidRPr="002C6F5C" w:rsidRDefault="002C6F5C" w:rsidP="002C6F5C">
      <w:pPr>
        <w:numPr>
          <w:ilvl w:val="0"/>
          <w:numId w:val="58"/>
        </w:numPr>
        <w:tabs>
          <w:tab w:val="left" w:pos="708"/>
        </w:tabs>
        <w:ind w:left="714" w:hanging="357"/>
        <w:rPr>
          <w:color w:val="000000" w:themeColor="text1"/>
        </w:rPr>
      </w:pPr>
      <w:r w:rsidRPr="002C6F5C">
        <w:rPr>
          <w:color w:val="000000" w:themeColor="text1"/>
        </w:rPr>
        <w:t>nárůst průměrných ročních koncentrací oxidu dusičitého a suspendovaných částic PM</w:t>
      </w:r>
      <w:r w:rsidRPr="002C6F5C">
        <w:rPr>
          <w:color w:val="000000" w:themeColor="text1"/>
          <w:vertAlign w:val="subscript"/>
        </w:rPr>
        <w:t>2,5</w:t>
      </w:r>
      <w:r w:rsidRPr="002C6F5C">
        <w:rPr>
          <w:color w:val="000000" w:themeColor="text1"/>
        </w:rPr>
        <w:t xml:space="preserve"> vlivem hodnocené změny se bude pohybovat v řádu tisícin µg.m</w:t>
      </w:r>
      <w:r w:rsidRPr="002C6F5C">
        <w:rPr>
          <w:color w:val="000000" w:themeColor="text1"/>
          <w:vertAlign w:val="superscript"/>
        </w:rPr>
        <w:t>-3</w:t>
      </w:r>
    </w:p>
    <w:p w14:paraId="0B7E726C" w14:textId="77777777" w:rsidR="002C6F5C" w:rsidRPr="002C6F5C" w:rsidRDefault="002C6F5C" w:rsidP="002C6F5C">
      <w:pPr>
        <w:numPr>
          <w:ilvl w:val="0"/>
          <w:numId w:val="58"/>
        </w:numPr>
        <w:tabs>
          <w:tab w:val="left" w:pos="708"/>
        </w:tabs>
        <w:ind w:left="714" w:hanging="357"/>
        <w:rPr>
          <w:color w:val="000000" w:themeColor="text1"/>
        </w:rPr>
      </w:pPr>
      <w:r w:rsidRPr="002C6F5C">
        <w:rPr>
          <w:color w:val="000000" w:themeColor="text1"/>
        </w:rPr>
        <w:t>průměrné roční koncentrace benzenu se v dotčené lokalitě vlivem hodnocené změny zvýší nejvýše o několik desetitisícin µg.m</w:t>
      </w:r>
      <w:r w:rsidRPr="002C6F5C">
        <w:rPr>
          <w:color w:val="000000" w:themeColor="text1"/>
          <w:vertAlign w:val="superscript"/>
        </w:rPr>
        <w:t>-3</w:t>
      </w:r>
    </w:p>
    <w:p w14:paraId="0CF83F74" w14:textId="77777777" w:rsidR="002C6F5C" w:rsidRPr="002C6F5C" w:rsidRDefault="002C6F5C" w:rsidP="002C6F5C">
      <w:pPr>
        <w:numPr>
          <w:ilvl w:val="0"/>
          <w:numId w:val="58"/>
        </w:numPr>
        <w:tabs>
          <w:tab w:val="left" w:pos="708"/>
        </w:tabs>
        <w:ind w:left="714" w:hanging="357"/>
        <w:rPr>
          <w:color w:val="000000" w:themeColor="text1"/>
        </w:rPr>
      </w:pPr>
      <w:r w:rsidRPr="002C6F5C">
        <w:rPr>
          <w:color w:val="000000" w:themeColor="text1"/>
        </w:rPr>
        <w:t>průměrné roční koncentrace benzo[a]pyrenu se zvýší maximálně v řádu desetitisícin ng.m</w:t>
      </w:r>
      <w:r w:rsidRPr="002C6F5C">
        <w:rPr>
          <w:color w:val="000000" w:themeColor="text1"/>
          <w:vertAlign w:val="superscript"/>
        </w:rPr>
        <w:t>-3</w:t>
      </w:r>
    </w:p>
    <w:p w14:paraId="2AA6EAAE" w14:textId="77777777" w:rsidR="002C6F5C" w:rsidRPr="002C6F5C" w:rsidRDefault="002C6F5C" w:rsidP="002C6F5C">
      <w:pPr>
        <w:rPr>
          <w:color w:val="000000" w:themeColor="text1"/>
        </w:rPr>
      </w:pPr>
      <w:r w:rsidRPr="002C6F5C">
        <w:rPr>
          <w:color w:val="000000" w:themeColor="text1"/>
        </w:rPr>
        <w:t xml:space="preserve">V souhrnu pak lze konstatovat, že nárůst imisní zátěže vlivem hodnocené změny bude na úrovni zanedbatelných vlivů. Vzhledem ke stávajícímu stavu kvality ovzduší není třeba očekávat překročení žádného z imisních limitů pro sledované imisní charakteristiky. </w:t>
      </w:r>
    </w:p>
    <w:p w14:paraId="6085EF20" w14:textId="36F64443" w:rsidR="002C6F5C" w:rsidRPr="00754EE0" w:rsidRDefault="002C6F5C" w:rsidP="002C6F5C">
      <w:r w:rsidRPr="002C6F5C">
        <w:rPr>
          <w:color w:val="000000" w:themeColor="text1"/>
        </w:rPr>
        <w:t>Posuzovaná změna ÚP bude mít velmi mírný vliv na klimatický systém. V souvislosti s využitím plochy dojde k velmi mírnému nárůstu emisí skleníkových plynů, a to jak přímých (zejména z vytápění objektů a vyvolané automobilové dopravy), tak i nepřímých (zejména z využi</w:t>
      </w:r>
      <w:r w:rsidR="00754EE0">
        <w:rPr>
          <w:color w:val="000000" w:themeColor="text1"/>
        </w:rPr>
        <w:t>tí elektrické energie, dále pak </w:t>
      </w:r>
      <w:r w:rsidRPr="002C6F5C">
        <w:rPr>
          <w:color w:val="000000" w:themeColor="text1"/>
        </w:rPr>
        <w:t>v</w:t>
      </w:r>
      <w:r w:rsidR="00754EE0">
        <w:rPr>
          <w:color w:val="000000" w:themeColor="text1"/>
        </w:rPr>
        <w:t> </w:t>
      </w:r>
      <w:r w:rsidRPr="002C6F5C">
        <w:rPr>
          <w:color w:val="000000" w:themeColor="text1"/>
        </w:rPr>
        <w:t xml:space="preserve">souvislosti s materiálovými nároky, produkcí odpadů atd.), jedná se však opět o nárůst málo významný až zanedbatelný. Rovněž lokální dopady na klima v místě </w:t>
      </w:r>
      <w:r w:rsidRPr="00754EE0">
        <w:t>řešené pl</w:t>
      </w:r>
      <w:r w:rsidR="00754EE0" w:rsidRPr="00754EE0">
        <w:t>ochy lze hodnotit jako mírné až </w:t>
      </w:r>
      <w:r w:rsidRPr="00754EE0">
        <w:t>zanedbatelné, a to zejména s ohledem na velikost a funkční využití plochy (jedná se zejména o mírné omezení retence vody v lokalitě v důsledku nárůstu podílu zpevněných ploch).</w:t>
      </w:r>
    </w:p>
    <w:p w14:paraId="1189B1B2" w14:textId="77777777" w:rsidR="00570F1E" w:rsidRPr="00754EE0" w:rsidRDefault="00570F1E" w:rsidP="00816A00">
      <w:pPr>
        <w:pStyle w:val="Nadpis3"/>
        <w:keepNext/>
      </w:pPr>
      <w:r w:rsidRPr="00754EE0">
        <w:t>6.2.2</w:t>
      </w:r>
      <w:r w:rsidRPr="00754EE0">
        <w:tab/>
        <w:t>Hluková zátěž, vlivy na obyvatelstvo a veřejné zdraví</w:t>
      </w:r>
    </w:p>
    <w:p w14:paraId="7B1BFBE3" w14:textId="77777777" w:rsidR="00330A73" w:rsidRPr="00330A73" w:rsidRDefault="00330A73" w:rsidP="00330A73">
      <w:pPr>
        <w:rPr>
          <w:color w:val="000000" w:themeColor="text1"/>
        </w:rPr>
      </w:pPr>
      <w:r w:rsidRPr="00754EE0">
        <w:t xml:space="preserve">Změna prakticky neovlivní stávající hlukové zatížení lokality. Dopravu generovanou záměrem </w:t>
      </w:r>
      <w:r w:rsidRPr="00330A73">
        <w:rPr>
          <w:color w:val="000000" w:themeColor="text1"/>
        </w:rPr>
        <w:t xml:space="preserve">lze bilancovat v řádu jednotek vozidel. Akustické zatížení lokality se při provozu objektů, umístěných v dané ploše, pozorovatelně nezmění. Po napojení na hlavní komunikace bude změna hlukové zátěže nulová. </w:t>
      </w:r>
    </w:p>
    <w:p w14:paraId="7B9B407A" w14:textId="77777777" w:rsidR="00330A73" w:rsidRPr="00330A73" w:rsidRDefault="00330A73" w:rsidP="00330A73">
      <w:pPr>
        <w:rPr>
          <w:color w:val="000000" w:themeColor="text1"/>
        </w:rPr>
      </w:pPr>
      <w:r w:rsidRPr="00330A73">
        <w:rPr>
          <w:color w:val="000000" w:themeColor="text1"/>
        </w:rPr>
        <w:t>Počet obyvatel v zástavbě potenciálně ovlivněné využitím plochy změny ÚP je odhadován v řádu desítek osob, v rámci níže uvedeného vyhodnocení je uvažováno s počtem 100 obyvatel. Na základě odhadu změn v imisní zátěži je pak možné provést odhad změn v ukazatelích zdravotních rizik po realizaci záměrů, obsažených v hodnocené změně ÚP SÚ hl. m. Prahy. Z výsledků hodnocení vyplývá, že:</w:t>
      </w:r>
    </w:p>
    <w:p w14:paraId="0E0582D5" w14:textId="77777777" w:rsidR="00330A73" w:rsidRPr="00330A73" w:rsidRDefault="00330A73" w:rsidP="00330A73">
      <w:pPr>
        <w:numPr>
          <w:ilvl w:val="0"/>
          <w:numId w:val="58"/>
        </w:numPr>
        <w:tabs>
          <w:tab w:val="clear" w:pos="851"/>
        </w:tabs>
        <w:ind w:left="714" w:hanging="357"/>
        <w:rPr>
          <w:color w:val="000000" w:themeColor="text1"/>
        </w:rPr>
      </w:pPr>
      <w:r w:rsidRPr="00330A73">
        <w:rPr>
          <w:color w:val="000000" w:themeColor="text1"/>
        </w:rPr>
        <w:t>změna v míře hospitalizace s respiračními a kardiovaskulárními chorobami, úmrtnosti u dospělých a incidence chronické bronchitidy se budou pohybovat v řádu statisícin nových případů</w:t>
      </w:r>
    </w:p>
    <w:p w14:paraId="0478D842" w14:textId="4F7E6F78" w:rsidR="00330A73" w:rsidRPr="00330A73" w:rsidRDefault="00330A73" w:rsidP="00330A73">
      <w:pPr>
        <w:numPr>
          <w:ilvl w:val="0"/>
          <w:numId w:val="58"/>
        </w:numPr>
        <w:tabs>
          <w:tab w:val="clear" w:pos="851"/>
        </w:tabs>
        <w:ind w:left="714" w:hanging="357"/>
        <w:rPr>
          <w:color w:val="000000" w:themeColor="text1"/>
        </w:rPr>
      </w:pPr>
      <w:r w:rsidRPr="00330A73">
        <w:rPr>
          <w:color w:val="000000" w:themeColor="text1"/>
        </w:rPr>
        <w:t>změna v prevalenci bronchitidy u dětí a příznaků astmatu u a</w:t>
      </w:r>
      <w:r w:rsidR="00754EE0">
        <w:rPr>
          <w:color w:val="000000" w:themeColor="text1"/>
        </w:rPr>
        <w:t>stmatických dětí se pohybují na </w:t>
      </w:r>
      <w:r w:rsidRPr="00330A73">
        <w:rPr>
          <w:color w:val="000000" w:themeColor="text1"/>
        </w:rPr>
        <w:t>úrovni desetitisícin nového případu</w:t>
      </w:r>
    </w:p>
    <w:p w14:paraId="2B0D1C44" w14:textId="77777777" w:rsidR="00330A73" w:rsidRPr="00330A73" w:rsidRDefault="00330A73" w:rsidP="00330A73">
      <w:pPr>
        <w:numPr>
          <w:ilvl w:val="0"/>
          <w:numId w:val="58"/>
        </w:numPr>
        <w:tabs>
          <w:tab w:val="clear" w:pos="851"/>
        </w:tabs>
        <w:ind w:left="714" w:hanging="357"/>
        <w:rPr>
          <w:color w:val="000000" w:themeColor="text1"/>
        </w:rPr>
      </w:pPr>
      <w:r w:rsidRPr="00330A73">
        <w:rPr>
          <w:color w:val="000000" w:themeColor="text1"/>
        </w:rPr>
        <w:t>změna v míře kojenecké úmrtnosti se bude pohybovat v řádu desetimiliontin nového případu, obdobných hodnot dosahuje též změna v míře výskytu leukémie</w:t>
      </w:r>
    </w:p>
    <w:p w14:paraId="310230B3" w14:textId="77777777" w:rsidR="00330A73" w:rsidRPr="00330A73" w:rsidRDefault="00330A73" w:rsidP="00330A73">
      <w:pPr>
        <w:numPr>
          <w:ilvl w:val="0"/>
          <w:numId w:val="58"/>
        </w:numPr>
        <w:tabs>
          <w:tab w:val="clear" w:pos="851"/>
        </w:tabs>
        <w:ind w:left="714" w:hanging="357"/>
        <w:rPr>
          <w:color w:val="000000" w:themeColor="text1"/>
        </w:rPr>
      </w:pPr>
      <w:r w:rsidRPr="00330A73">
        <w:rPr>
          <w:color w:val="000000" w:themeColor="text1"/>
        </w:rPr>
        <w:t>změna v míře výskytu rakoviny se pohybuje na úrovni nejvýše jedné miliontiny nového případu</w:t>
      </w:r>
    </w:p>
    <w:p w14:paraId="3C130E42" w14:textId="77777777" w:rsidR="00330A73" w:rsidRPr="00330A73" w:rsidRDefault="00330A73" w:rsidP="00330A73">
      <w:pPr>
        <w:rPr>
          <w:color w:val="000000" w:themeColor="text1"/>
          <w:szCs w:val="20"/>
        </w:rPr>
      </w:pPr>
      <w:r w:rsidRPr="00330A73">
        <w:rPr>
          <w:color w:val="000000" w:themeColor="text1"/>
        </w:rPr>
        <w:t xml:space="preserve">Vzhledem k tomu, že předmětná změna ÚP nezpůsobí rozpoznatelné změny v úrovni hlukové zátěže obytné zástavby, nepředpokládají se ani rozpoznatelné změny v míře kardiovaskulárního rizika vlivem hlukové zátěže, ani v míře obtěžování a rušení při spánku. </w:t>
      </w:r>
    </w:p>
    <w:p w14:paraId="4216BB8A" w14:textId="25FB9512" w:rsidR="00330A73" w:rsidRPr="00330A73" w:rsidRDefault="00330A73" w:rsidP="00330A73">
      <w:pPr>
        <w:rPr>
          <w:color w:val="000000" w:themeColor="text1"/>
        </w:rPr>
      </w:pPr>
      <w:r w:rsidRPr="00330A73">
        <w:rPr>
          <w:color w:val="000000" w:themeColor="text1"/>
        </w:rPr>
        <w:t>Z provedeného posouzení tak vyplývá, že změny v míře zdravotního rizika vlivem nárůstu imisní či hlukové zátěže budou v řešeném území pod hranicí rozlišitelnosti a lze je</w:t>
      </w:r>
      <w:r w:rsidR="00754EE0">
        <w:rPr>
          <w:color w:val="000000" w:themeColor="text1"/>
        </w:rPr>
        <w:t xml:space="preserve"> označit za zcela nevýznamné ve </w:t>
      </w:r>
      <w:r w:rsidRPr="00330A73">
        <w:rPr>
          <w:color w:val="000000" w:themeColor="text1"/>
        </w:rPr>
        <w:t>smyslu ohrožení zdraví dotčené populace.</w:t>
      </w:r>
    </w:p>
    <w:p w14:paraId="2E68CED3" w14:textId="77777777" w:rsidR="00570F1E" w:rsidRPr="00E438DC" w:rsidRDefault="00570F1E" w:rsidP="00570F1E">
      <w:pPr>
        <w:pStyle w:val="Nadpis3"/>
      </w:pPr>
      <w:r w:rsidRPr="00E438DC">
        <w:t>6.2.3</w:t>
      </w:r>
      <w:r w:rsidRPr="00E438DC">
        <w:tab/>
        <w:t>Vlivy na povrchové a podzemní vody</w:t>
      </w:r>
    </w:p>
    <w:p w14:paraId="05D3510B" w14:textId="04138423" w:rsidR="00570F1E" w:rsidRDefault="000C1C96" w:rsidP="000C1C96">
      <w:pPr>
        <w:pStyle w:val="Normln1"/>
        <w:ind w:firstLine="0"/>
      </w:pPr>
      <w:r w:rsidRPr="00693E92">
        <w:t>Při východním okraji plochy</w:t>
      </w:r>
      <w:r>
        <w:t xml:space="preserve"> řešené změnou </w:t>
      </w:r>
      <w:r w:rsidR="00764859">
        <w:t>č.</w:t>
      </w:r>
      <w:r>
        <w:t> 3105/10</w:t>
      </w:r>
      <w:r w:rsidRPr="00693E92">
        <w:t xml:space="preserve"> prochází zatrubněný vodní </w:t>
      </w:r>
      <w:r>
        <w:t>tok</w:t>
      </w:r>
      <w:r w:rsidRPr="00693E92">
        <w:t xml:space="preserve"> Vrtilka. </w:t>
      </w:r>
      <w:r w:rsidRPr="00BE669A">
        <w:t xml:space="preserve">Plocha posuzované změny okrajově zasahuje do záplavového území </w:t>
      </w:r>
      <w:r>
        <w:t xml:space="preserve">vymezeného </w:t>
      </w:r>
      <w:r w:rsidRPr="00BE669A">
        <w:t xml:space="preserve">na toku Vrtilka. </w:t>
      </w:r>
      <w:r>
        <w:t xml:space="preserve">Z tohoto důvodu je stanoveno opatření požadující omezení využití plochy řešené změnou </w:t>
      </w:r>
      <w:r w:rsidR="00764859">
        <w:t>č.</w:t>
      </w:r>
      <w:r w:rsidR="00754EE0">
        <w:t xml:space="preserve"> 3105/10. Plochu lze </w:t>
      </w:r>
      <w:r>
        <w:t>využít způsobem, který neomezí možnost budoucí revitalizac</w:t>
      </w:r>
      <w:r w:rsidR="00705260">
        <w:t>e</w:t>
      </w:r>
      <w:r>
        <w:t xml:space="preserve"> vodního toku a bude respektovat záplavové území Q100 tohoto vodního toku. V záplavovém území tohoto vodního toku nelze umístit stavební objekty. </w:t>
      </w:r>
    </w:p>
    <w:p w14:paraId="43CB7836" w14:textId="77777777" w:rsidR="003E2ECC" w:rsidRPr="00A92E83" w:rsidRDefault="003E2ECC" w:rsidP="003E2ECC">
      <w:r w:rsidRPr="00A92E83">
        <w:t xml:space="preserve">Blízké zastavěné plochy jsou odkanalizovány, je zavedena splašková kanalizace. </w:t>
      </w:r>
      <w:r>
        <w:t>Dešťová kanalizace není v zájmovém území vybudována. V č</w:t>
      </w:r>
      <w:r w:rsidRPr="00A92E83">
        <w:t>ást</w:t>
      </w:r>
      <w:r>
        <w:t>i</w:t>
      </w:r>
      <w:r w:rsidRPr="00A92E83">
        <w:t xml:space="preserve"> plochy, která bude zastavěna, ve které budou vystavěny objekty, je nutné zajistit nakládání se splaškovými vodami ve smyslu ve smyslu § 37 Pražských stavebních předpisů</w:t>
      </w:r>
      <w:r w:rsidRPr="00A92E83">
        <w:rPr>
          <w:rStyle w:val="Znakapoznpodarou"/>
        </w:rPr>
        <w:footnoteReference w:id="3"/>
      </w:r>
      <w:r w:rsidRPr="00A92E83">
        <w:t xml:space="preserve">. </w:t>
      </w:r>
    </w:p>
    <w:p w14:paraId="57932A52" w14:textId="16BA9CD9" w:rsidR="003E2ECC" w:rsidRDefault="003E2ECC" w:rsidP="003E2ECC">
      <w:pPr>
        <w:pStyle w:val="Normln1"/>
        <w:ind w:firstLine="0"/>
        <w:rPr>
          <w:rFonts w:cs="Calibri"/>
        </w:rPr>
      </w:pPr>
      <w:r>
        <w:t>V rámci projektové přípravy je nutné zajistit</w:t>
      </w:r>
      <w:r w:rsidRPr="00F141E2">
        <w:t xml:space="preserve"> nakládání s dešťovými vodami ve smyslu </w:t>
      </w:r>
      <w:r w:rsidRPr="00F141E2">
        <w:rPr>
          <w:rFonts w:cs="Calibri"/>
        </w:rPr>
        <w:t xml:space="preserve">§ 38 Pražských stavebních předpisů (dále jen „PSP“). Dotčené území má s ohledem na svoji polohu a stavbu geologického podloží </w:t>
      </w:r>
      <w:r>
        <w:rPr>
          <w:rFonts w:cs="Calibri"/>
        </w:rPr>
        <w:t>ne</w:t>
      </w:r>
      <w:r w:rsidRPr="00F141E2">
        <w:rPr>
          <w:rFonts w:cs="Calibri"/>
        </w:rPr>
        <w:t>vhodné podmínky pro zasakování dešťových vod</w:t>
      </w:r>
      <w:r w:rsidRPr="00F141E2">
        <w:rPr>
          <w:rStyle w:val="Znakapoznpodarou"/>
          <w:rFonts w:cs="Calibri"/>
        </w:rPr>
        <w:footnoteReference w:id="4"/>
      </w:r>
      <w:r w:rsidRPr="00F141E2">
        <w:rPr>
          <w:rFonts w:cs="Calibri"/>
        </w:rPr>
        <w:t>. Z těchto důvodů je žádoucí řešit nakládání se srážkovými vodami kombinací regulované retence a postupného zasakování. Za dodržení podmínky retence a m</w:t>
      </w:r>
      <w:r>
        <w:rPr>
          <w:rFonts w:cs="Calibri"/>
        </w:rPr>
        <w:t>aximálního odtoku dle odst. 2 §</w:t>
      </w:r>
      <w:r w:rsidRPr="00F141E2">
        <w:rPr>
          <w:rFonts w:cs="Calibri"/>
        </w:rPr>
        <w:t>38 PSP nebudou vlivy na odtokové poměry významné. Zároveň lze doporučit, aby v rámci technického řešení staveb byly prověřeny možnosti opětovného využití srážkových vod.</w:t>
      </w:r>
    </w:p>
    <w:p w14:paraId="57B99185" w14:textId="65136772" w:rsidR="003E2ECC" w:rsidRPr="00E438DC" w:rsidRDefault="003E2ECC" w:rsidP="003E2ECC">
      <w:pPr>
        <w:pStyle w:val="Normln1"/>
        <w:ind w:firstLine="0"/>
      </w:pPr>
      <w:r>
        <w:rPr>
          <w:rFonts w:cs="Calibri"/>
        </w:rPr>
        <w:t xml:space="preserve">V důsledku využití ploch pro navrhovanou změnu dojde ke zvýšení rozsahu urbanizovaných ploch, omezení podmínek pro retenci dešťové vody. </w:t>
      </w:r>
    </w:p>
    <w:p w14:paraId="757397CD" w14:textId="77777777" w:rsidR="00570F1E" w:rsidRPr="00E438DC" w:rsidRDefault="00570F1E" w:rsidP="00570F1E">
      <w:pPr>
        <w:pStyle w:val="Nadpis3"/>
      </w:pPr>
      <w:r w:rsidRPr="00E438DC">
        <w:t>6.2.4</w:t>
      </w:r>
      <w:r w:rsidRPr="00E438DC">
        <w:tab/>
        <w:t>Vlivy na zemědělský půdní fond</w:t>
      </w:r>
    </w:p>
    <w:p w14:paraId="6E937720" w14:textId="1B3920BB" w:rsidR="00570F1E" w:rsidRPr="00E438DC" w:rsidRDefault="00570F1E" w:rsidP="00570F1E">
      <w:r w:rsidRPr="00E438DC">
        <w:rPr>
          <w:lang w:eastAsia="en-US"/>
        </w:rPr>
        <w:t>Plochy dotčené změn</w:t>
      </w:r>
      <w:r w:rsidR="00E438DC">
        <w:rPr>
          <w:lang w:eastAsia="en-US"/>
        </w:rPr>
        <w:t>o</w:t>
      </w:r>
      <w:r w:rsidRPr="00E438DC">
        <w:rPr>
          <w:lang w:eastAsia="en-US"/>
        </w:rPr>
        <w:t>u</w:t>
      </w:r>
      <w:r w:rsidR="00DA097C" w:rsidRPr="00E438DC">
        <w:rPr>
          <w:lang w:eastAsia="en-US"/>
        </w:rPr>
        <w:t xml:space="preserve"> č. </w:t>
      </w:r>
      <w:r w:rsidRPr="00E438DC">
        <w:rPr>
          <w:lang w:eastAsia="en-US"/>
        </w:rPr>
        <w:t>31</w:t>
      </w:r>
      <w:r w:rsidR="00E438DC" w:rsidRPr="00E438DC">
        <w:rPr>
          <w:lang w:eastAsia="en-US"/>
        </w:rPr>
        <w:t>05</w:t>
      </w:r>
      <w:r w:rsidRPr="00E438DC">
        <w:rPr>
          <w:lang w:eastAsia="en-US"/>
        </w:rPr>
        <w:t xml:space="preserve">/10 nejsou součástí ZPF. </w:t>
      </w:r>
      <w:r w:rsidR="00DA097C" w:rsidRPr="00E438DC">
        <w:rPr>
          <w:lang w:eastAsia="en-US"/>
        </w:rPr>
        <w:t>V důsledku u</w:t>
      </w:r>
      <w:r w:rsidRPr="00E438DC">
        <w:rPr>
          <w:lang w:eastAsia="en-US"/>
        </w:rPr>
        <w:t xml:space="preserve">platnění </w:t>
      </w:r>
      <w:r w:rsidR="00DA097C" w:rsidRPr="00E438DC">
        <w:rPr>
          <w:lang w:eastAsia="en-US"/>
        </w:rPr>
        <w:t xml:space="preserve">navrhované </w:t>
      </w:r>
      <w:r w:rsidRPr="00E438DC">
        <w:rPr>
          <w:lang w:eastAsia="en-US"/>
        </w:rPr>
        <w:t xml:space="preserve">změny </w:t>
      </w:r>
      <w:r w:rsidR="00DA097C" w:rsidRPr="00E438DC">
        <w:rPr>
          <w:lang w:eastAsia="en-US"/>
        </w:rPr>
        <w:t>nedojde k odnětí zemědělské půdy.</w:t>
      </w:r>
    </w:p>
    <w:p w14:paraId="2A4DF6F2" w14:textId="77777777" w:rsidR="00570F1E" w:rsidRPr="00E438DC" w:rsidRDefault="00570F1E" w:rsidP="00A86F7D">
      <w:pPr>
        <w:pStyle w:val="Nadpis3"/>
      </w:pPr>
      <w:r w:rsidRPr="00E438DC">
        <w:t>6.2.5</w:t>
      </w:r>
      <w:r w:rsidRPr="00E438DC">
        <w:tab/>
        <w:t>Vlivy na lesy a PUPFL</w:t>
      </w:r>
    </w:p>
    <w:p w14:paraId="13C844D5" w14:textId="11B74E42" w:rsidR="00E438DC" w:rsidRPr="00E438DC" w:rsidRDefault="00E438DC" w:rsidP="00E438DC">
      <w:pPr>
        <w:rPr>
          <w:lang w:eastAsia="en-US"/>
        </w:rPr>
      </w:pPr>
      <w:r w:rsidRPr="00E438DC">
        <w:rPr>
          <w:lang w:eastAsia="en-US"/>
        </w:rPr>
        <w:t>Plochy dotčené změn</w:t>
      </w:r>
      <w:r>
        <w:rPr>
          <w:lang w:eastAsia="en-US"/>
        </w:rPr>
        <w:t>o</w:t>
      </w:r>
      <w:r w:rsidR="00A87186">
        <w:rPr>
          <w:lang w:eastAsia="en-US"/>
        </w:rPr>
        <w:t xml:space="preserve">u č. </w:t>
      </w:r>
      <w:r w:rsidRPr="00E438DC">
        <w:rPr>
          <w:lang w:eastAsia="en-US"/>
        </w:rPr>
        <w:t xml:space="preserve">3105/10 nejsou součástí </w:t>
      </w:r>
      <w:r>
        <w:rPr>
          <w:lang w:eastAsia="en-US"/>
        </w:rPr>
        <w:t>PUPFL</w:t>
      </w:r>
      <w:r w:rsidRPr="00E438DC">
        <w:rPr>
          <w:lang w:eastAsia="en-US"/>
        </w:rPr>
        <w:t xml:space="preserve">. V důsledku uplatnění navrhované změny nedojde k odnětí </w:t>
      </w:r>
      <w:r>
        <w:rPr>
          <w:lang w:eastAsia="en-US"/>
        </w:rPr>
        <w:t>pozemků určených k plnění funkcí lesa, ovlivnění lesních porostů. Dotčená lokalita nezasahuje do pásma 50 m od okraje lesa.</w:t>
      </w:r>
    </w:p>
    <w:p w14:paraId="62D8FCA5" w14:textId="77777777" w:rsidR="00570F1E" w:rsidRPr="00E438DC" w:rsidRDefault="00570F1E" w:rsidP="00570F1E">
      <w:pPr>
        <w:pStyle w:val="Nadpis3"/>
      </w:pPr>
      <w:r w:rsidRPr="00E438DC">
        <w:t>6.2.6</w:t>
      </w:r>
      <w:r w:rsidRPr="00E438DC">
        <w:tab/>
        <w:t>Vlivy na horninové prostředí a přírodní zdroje</w:t>
      </w:r>
    </w:p>
    <w:p w14:paraId="396123C1" w14:textId="77777777" w:rsidR="00570F1E" w:rsidRPr="00E438DC" w:rsidRDefault="00570F1E" w:rsidP="00570F1E">
      <w:pPr>
        <w:rPr>
          <w:lang w:eastAsia="en-US"/>
        </w:rPr>
      </w:pPr>
      <w:r w:rsidRPr="00E438DC">
        <w:rPr>
          <w:lang w:eastAsia="en-US"/>
        </w:rPr>
        <w:t>Vlivy na horninové prostředí souvisejí s výskytem tzv. „rizikových geofaktorů životního prostředí“, za které jsou dle § 10 vyhl. č. 369/2006 Sb., ve znění pozdějších předpisů, považovány takové přírodní stavy nebo procesy v horninovém prostředí, které mohou znamenat významné přírodní riziko pro člověka a jeho činnosti. Výčet těchto rizikových geofaktorů obsahuje příloha č. 9 této vyhlášky. Pro rizikové jevy a procesy způsobené přírodní nebo lidskou činností, které se týkají horninového prostředí, jsou označovány jako „geohazardy</w:t>
      </w:r>
      <w:r w:rsidRPr="00E438DC">
        <w:rPr>
          <w:vertAlign w:val="superscript"/>
          <w:lang w:eastAsia="en-US"/>
        </w:rPr>
        <w:footnoteReference w:id="5"/>
      </w:r>
      <w:r w:rsidRPr="00E438DC">
        <w:rPr>
          <w:lang w:eastAsia="en-US"/>
        </w:rPr>
        <w:t>“. S přihlédnutím k těmto oběma definicím jsou v rámci této kapitoly posouzeny vlivy spojené s výskytem:</w:t>
      </w:r>
    </w:p>
    <w:p w14:paraId="5EA56679" w14:textId="77777777" w:rsidR="00570F1E" w:rsidRPr="00E438DC" w:rsidRDefault="00570F1E" w:rsidP="007247D3">
      <w:pPr>
        <w:numPr>
          <w:ilvl w:val="0"/>
          <w:numId w:val="29"/>
        </w:numPr>
        <w:rPr>
          <w:lang w:eastAsia="en-US"/>
        </w:rPr>
      </w:pPr>
      <w:r w:rsidRPr="00E438DC">
        <w:rPr>
          <w:lang w:eastAsia="en-US"/>
        </w:rPr>
        <w:t>nepříznivých inženýrsko-geologických vlastností horninového prostředí,</w:t>
      </w:r>
    </w:p>
    <w:p w14:paraId="0A59151D" w14:textId="77777777" w:rsidR="00570F1E" w:rsidRPr="00E438DC" w:rsidRDefault="00570F1E" w:rsidP="007247D3">
      <w:pPr>
        <w:numPr>
          <w:ilvl w:val="0"/>
          <w:numId w:val="29"/>
        </w:numPr>
        <w:rPr>
          <w:lang w:eastAsia="en-US"/>
        </w:rPr>
      </w:pPr>
      <w:r w:rsidRPr="00E438DC">
        <w:rPr>
          <w:lang w:eastAsia="en-US"/>
        </w:rPr>
        <w:t>svahových nestabilit a deformací,</w:t>
      </w:r>
    </w:p>
    <w:p w14:paraId="168BB542" w14:textId="77777777" w:rsidR="00570F1E" w:rsidRPr="00E438DC" w:rsidRDefault="00570F1E" w:rsidP="007247D3">
      <w:pPr>
        <w:numPr>
          <w:ilvl w:val="0"/>
          <w:numId w:val="29"/>
        </w:numPr>
        <w:rPr>
          <w:lang w:eastAsia="en-US"/>
        </w:rPr>
      </w:pPr>
      <w:r w:rsidRPr="00E438DC">
        <w:rPr>
          <w:lang w:eastAsia="en-US"/>
        </w:rPr>
        <w:t>důlních děl a poddolovaných území,</w:t>
      </w:r>
    </w:p>
    <w:p w14:paraId="08B54F8A" w14:textId="77777777" w:rsidR="00570F1E" w:rsidRPr="00E438DC" w:rsidRDefault="00570F1E" w:rsidP="007247D3">
      <w:pPr>
        <w:numPr>
          <w:ilvl w:val="0"/>
          <w:numId w:val="29"/>
        </w:numPr>
        <w:rPr>
          <w:lang w:eastAsia="en-US"/>
        </w:rPr>
      </w:pPr>
      <w:r w:rsidRPr="00E438DC">
        <w:rPr>
          <w:lang w:eastAsia="en-US"/>
        </w:rPr>
        <w:t>ložisek nerostných surovin,</w:t>
      </w:r>
    </w:p>
    <w:p w14:paraId="2EB91B34" w14:textId="77777777" w:rsidR="00570F1E" w:rsidRPr="00E438DC" w:rsidRDefault="00570F1E" w:rsidP="007247D3">
      <w:pPr>
        <w:numPr>
          <w:ilvl w:val="0"/>
          <w:numId w:val="29"/>
        </w:numPr>
        <w:rPr>
          <w:lang w:eastAsia="en-US"/>
        </w:rPr>
      </w:pPr>
      <w:r w:rsidRPr="00E438DC">
        <w:rPr>
          <w:lang w:eastAsia="en-US"/>
        </w:rPr>
        <w:t>radonového rizika.</w:t>
      </w:r>
    </w:p>
    <w:p w14:paraId="0E556AF7" w14:textId="77777777" w:rsidR="00570F1E" w:rsidRPr="00E438DC" w:rsidRDefault="00570F1E" w:rsidP="00570F1E">
      <w:r w:rsidRPr="00E438DC">
        <w:t xml:space="preserve">Kromě těchto aspektů souvisí vlivy na horninové prostředí, resp. jejich význam a rozsah s mírou využití předmětné plochy a z toho odvozeným konkrétním způsobem řešení založení stavby nebo staveb, přípustných v ploše posuzované změny ve smyslu regulativů funkčního a prostorového uspořádání obsažených v platném ÚP SÚ hl. m. Prahy. </w:t>
      </w:r>
    </w:p>
    <w:p w14:paraId="667C7ECC" w14:textId="334BDDAC" w:rsidR="004D6ACD" w:rsidRPr="00E438DC" w:rsidRDefault="009C08BD" w:rsidP="006374B4">
      <w:pPr>
        <w:rPr>
          <w:lang w:eastAsia="en-US"/>
        </w:rPr>
      </w:pPr>
      <w:r w:rsidRPr="00E438DC">
        <w:t xml:space="preserve">Radonové riziko dotčeného území je na základě dostupných údajů hodnoceno </w:t>
      </w:r>
      <w:r w:rsidR="00E438DC" w:rsidRPr="00E438DC">
        <w:t xml:space="preserve">jako převážně nízké. </w:t>
      </w:r>
      <w:r w:rsidRPr="00E438DC">
        <w:rPr>
          <w:lang w:eastAsia="en-US"/>
        </w:rPr>
        <w:t>Radonový průzkum v navazujících fázích přípravy záměru musí prokázat, zda zjištěné hodnoty radonového indexu vyžadují realizaci technických opatření snižujících případnou expozici pod stanovenou referenční úroveň dle § 97 vyhl. č. 422/2016 Sb., o radiační ochraně a zabezpečení radionuklidového zdroje.</w:t>
      </w:r>
    </w:p>
    <w:p w14:paraId="0083E79B" w14:textId="52CC27C4" w:rsidR="00E438DC" w:rsidRPr="00E438DC" w:rsidRDefault="00E438DC" w:rsidP="006374B4">
      <w:pPr>
        <w:rPr>
          <w:lang w:eastAsia="en-US"/>
        </w:rPr>
      </w:pPr>
      <w:r w:rsidRPr="00E438DC">
        <w:rPr>
          <w:lang w:eastAsia="en-US"/>
        </w:rPr>
        <w:t>Provedeným hodnocením nebyly identifikovány žádné potenciálně</w:t>
      </w:r>
      <w:r w:rsidR="00A87186">
        <w:rPr>
          <w:lang w:eastAsia="en-US"/>
        </w:rPr>
        <w:t xml:space="preserve"> negativní vlivy. Vliv změny č. </w:t>
      </w:r>
      <w:r w:rsidRPr="00E438DC">
        <w:rPr>
          <w:lang w:eastAsia="en-US"/>
        </w:rPr>
        <w:t xml:space="preserve">3105/10 ve vztahu k horninovému prostředí je hodnocen jako nulový. </w:t>
      </w:r>
    </w:p>
    <w:p w14:paraId="11D33857" w14:textId="39BA27F7" w:rsidR="006374B4" w:rsidRPr="00E438DC" w:rsidRDefault="00DF05D5" w:rsidP="006374B4">
      <w:pPr>
        <w:rPr>
          <w:lang w:eastAsia="en-US"/>
        </w:rPr>
      </w:pPr>
      <w:r w:rsidRPr="00E438DC">
        <w:rPr>
          <w:lang w:eastAsia="en-US"/>
        </w:rPr>
        <w:t>Způsob a míra využití dotčených</w:t>
      </w:r>
      <w:r w:rsidR="006374B4" w:rsidRPr="00E438DC">
        <w:rPr>
          <w:lang w:eastAsia="en-US"/>
        </w:rPr>
        <w:t xml:space="preserve"> ploch (OB-</w:t>
      </w:r>
      <w:r w:rsidR="00E438DC" w:rsidRPr="00E438DC">
        <w:rPr>
          <w:lang w:eastAsia="en-US"/>
        </w:rPr>
        <w:t>A</w:t>
      </w:r>
      <w:r w:rsidR="006374B4" w:rsidRPr="00E438DC">
        <w:rPr>
          <w:lang w:eastAsia="en-US"/>
        </w:rPr>
        <w:t>) navržené touto změnou předpokládá pouze vznik staveb se standardními nároky na způsob zakládání, pro něž jsou k dispozici technická řešení i při zhor</w:t>
      </w:r>
      <w:r w:rsidR="00FD6ED8" w:rsidRPr="00E438DC">
        <w:rPr>
          <w:lang w:eastAsia="en-US"/>
        </w:rPr>
        <w:t>šených podmínkách.</w:t>
      </w:r>
      <w:r w:rsidR="006374B4" w:rsidRPr="00E438DC">
        <w:rPr>
          <w:lang w:eastAsia="en-US"/>
        </w:rPr>
        <w:t xml:space="preserve"> </w:t>
      </w:r>
    </w:p>
    <w:p w14:paraId="46B4147E" w14:textId="77777777" w:rsidR="00570F1E" w:rsidRPr="00E438DC" w:rsidRDefault="00570F1E" w:rsidP="00570F1E">
      <w:pPr>
        <w:pStyle w:val="Nadpis3"/>
      </w:pPr>
      <w:r w:rsidRPr="00E438DC">
        <w:t>6.2.7</w:t>
      </w:r>
      <w:r w:rsidRPr="00E438DC">
        <w:tab/>
        <w:t>Vlivy na faunu, flóru, biodiverzitu a ekosystémy</w:t>
      </w:r>
    </w:p>
    <w:p w14:paraId="725E04B8" w14:textId="5DC44E55" w:rsidR="00E438DC" w:rsidRDefault="00AC5655" w:rsidP="00E438DC">
      <w:r>
        <w:t>H</w:t>
      </w:r>
      <w:r w:rsidR="00E438DC" w:rsidRPr="00DE45B2">
        <w:t xml:space="preserve">odnocená plocha je v současné době pokryta travním porostem s náletovými keři a stromy. Z hlediska ekologické stability a biologické diverzity se jedná o plochu středního významu. </w:t>
      </w:r>
      <w:r w:rsidR="00E438DC">
        <w:t xml:space="preserve">Jejím využitím dojde ke snížení rozsahu ploch pozitivně ovlivňujících ekologickou stabilitu a biologickou </w:t>
      </w:r>
      <w:r w:rsidR="009E48FD">
        <w:t>diverzitu</w:t>
      </w:r>
      <w:r w:rsidR="00E438DC">
        <w:t xml:space="preserve"> širšího zájmového území. </w:t>
      </w:r>
    </w:p>
    <w:p w14:paraId="1244D5DA" w14:textId="226DE559" w:rsidR="00E438DC" w:rsidRPr="00A24F79" w:rsidRDefault="00E438DC" w:rsidP="00E438DC">
      <w:r>
        <w:t xml:space="preserve">Posuzovaná lokalita není v kontaktu se zvláště chráněným území. </w:t>
      </w:r>
      <w:r w:rsidRPr="008516E1">
        <w:t>Přibližně 550 m jihozápadně</w:t>
      </w:r>
      <w:r>
        <w:t xml:space="preserve"> od vymezené lokality se nachází přírodní památka Cholupická bažantnice. Provedením Změny č. 3105/10 nebude přírodní památka Cholupická bažantnice dotčena. </w:t>
      </w:r>
    </w:p>
    <w:p w14:paraId="75CCD134" w14:textId="010F46D1" w:rsidR="00E438DC" w:rsidRDefault="00E438DC" w:rsidP="00E438DC">
      <w:r>
        <w:t>Vymezená lokalita se nachází v blízkosti zatrubněné vodoteče Vrtilka. Vodní toky a jejich nivy jsou ve</w:t>
      </w:r>
      <w:r w:rsidR="0064014E">
        <w:t> </w:t>
      </w:r>
      <w:r w:rsidRPr="00A24F79">
        <w:t>smyslu §3 zákona č.114/1992 Sb., o ochraně přírody a krajiny, ve znění pozdějších předpisů</w:t>
      </w:r>
      <w:r>
        <w:t xml:space="preserve">, významnými krajinnými prvky. Vzhledem k technické úpravě (zatrubnění) vodního toku je jeho přírodovědný a vodohospodářský význam a značně omezen. Totéž platí o nivě vodního toku. </w:t>
      </w:r>
    </w:p>
    <w:p w14:paraId="1FC274DE" w14:textId="202DCEFD" w:rsidR="00E438DC" w:rsidRDefault="00E438DC" w:rsidP="00E438DC">
      <w:r>
        <w:t>Vymezená lokalita změny č. 3105/10 navazuje z východu na nefunkční lokální biokoridor L4/276 (U Písnice), který je vymezen převážně v ose zatrubněné Vrtilky. Naplněním hodnocené změny budou zastavěny plochy, které by v budoucnu mohly pozitivně ovlivňovat funkce lokálního biokoridoru. Využití lokality je proto podmíněno zajištěním dostatečného prostoru pro založení navrhovaného biokoridoru L4/276</w:t>
      </w:r>
      <w:r w:rsidR="003E2ECC">
        <w:t>, případně pro revitalizaci vodního toku</w:t>
      </w:r>
      <w:r>
        <w:t>. Způsob využití posuzova</w:t>
      </w:r>
      <w:r w:rsidR="00754EE0">
        <w:t>né lokality nesmí ovlivnit nebo </w:t>
      </w:r>
      <w:r>
        <w:t>omezit funkce lokálního biokoridoru.</w:t>
      </w:r>
    </w:p>
    <w:p w14:paraId="5E97E2AE" w14:textId="17C02584" w:rsidR="00093043" w:rsidRPr="00E438DC" w:rsidRDefault="00E438DC" w:rsidP="00570F1E">
      <w:pPr>
        <w:autoSpaceDE w:val="0"/>
        <w:autoSpaceDN w:val="0"/>
        <w:adjustRightInd w:val="0"/>
      </w:pPr>
      <w:r w:rsidRPr="00E438DC">
        <w:t xml:space="preserve">Vlivy posuzované Změny č. 3105/10 jsou ve vztahu k flóře, fauně a ekosystémům, za předpokladu minimalizace vlivů na lokálním biokoridor L4/276 (U Písnice), hodnoceny jako mírně negativní. </w:t>
      </w:r>
    </w:p>
    <w:p w14:paraId="1AF25443" w14:textId="77777777" w:rsidR="00570F1E" w:rsidRPr="00853A19" w:rsidRDefault="00570F1E" w:rsidP="00093043">
      <w:pPr>
        <w:pStyle w:val="Nadpis3"/>
        <w:keepNext/>
      </w:pPr>
      <w:r w:rsidRPr="00853A19">
        <w:t>6.2.8</w:t>
      </w:r>
      <w:r w:rsidRPr="00853A19">
        <w:tab/>
        <w:t>Vlivy na krajinu, krajinný ráz</w:t>
      </w:r>
    </w:p>
    <w:p w14:paraId="305206F8" w14:textId="74D0A4F2" w:rsidR="00853A19" w:rsidRPr="000C115B" w:rsidRDefault="00853A19" w:rsidP="00834EBB">
      <w:pPr>
        <w:rPr>
          <w:lang w:eastAsia="en-US"/>
        </w:rPr>
      </w:pPr>
      <w:r w:rsidRPr="000C115B">
        <w:rPr>
          <w:lang w:eastAsia="en-US"/>
        </w:rPr>
        <w:t xml:space="preserve">Plocha posuzované změny se nachází při jihozápadním okraji Písnice, ve vazbě na stávající zástavbu </w:t>
      </w:r>
      <w:r w:rsidR="000C115B" w:rsidRPr="000C115B">
        <w:rPr>
          <w:lang w:eastAsia="en-US"/>
        </w:rPr>
        <w:t xml:space="preserve">jednopodlažních rodinných domů. </w:t>
      </w:r>
      <w:r w:rsidRPr="000C115B">
        <w:rPr>
          <w:lang w:eastAsia="en-US"/>
        </w:rPr>
        <w:t xml:space="preserve">Využití plochy bude spojeno s prohloubením procesu urbanizace krajiny okrajové části města, okrajové části přírodního parku Modřanská rokle – Cholupice. </w:t>
      </w:r>
    </w:p>
    <w:p w14:paraId="534A837F" w14:textId="294191CF" w:rsidR="000C115B" w:rsidRPr="000C115B" w:rsidRDefault="000C115B" w:rsidP="000C115B">
      <w:r w:rsidRPr="000C115B">
        <w:rPr>
          <w:lang w:eastAsia="en-US"/>
        </w:rPr>
        <w:t xml:space="preserve">Plocha je vymezena v rovinatém území, bez významných reliéfních tvarů. Je pohledově otevřená. </w:t>
      </w:r>
      <w:r w:rsidRPr="000C115B">
        <w:t>Pohledová expozice vymezené plochy není významná a stavební objekty (i s ohledem na navrhovanou míru využití dané plochy) se nebudou v dálkových pohledech výrazněji uplatňovat.</w:t>
      </w:r>
    </w:p>
    <w:p w14:paraId="7449ACBB" w14:textId="1FA46E94" w:rsidR="0095759D" w:rsidRPr="000C115B" w:rsidRDefault="0064375F" w:rsidP="00834EBB">
      <w:pPr>
        <w:rPr>
          <w:lang w:eastAsia="en-US"/>
        </w:rPr>
      </w:pPr>
      <w:r w:rsidRPr="000C115B">
        <w:rPr>
          <w:lang w:eastAsia="en-US"/>
        </w:rPr>
        <w:t xml:space="preserve">Navrhovaný způsob a míra využití vymezených ploch </w:t>
      </w:r>
      <w:r w:rsidR="00235770" w:rsidRPr="000C115B">
        <w:rPr>
          <w:lang w:eastAsia="en-US"/>
        </w:rPr>
        <w:t xml:space="preserve">nevyvolá nepřijatelný zásah do </w:t>
      </w:r>
      <w:r w:rsidR="000C115B" w:rsidRPr="000C115B">
        <w:rPr>
          <w:lang w:eastAsia="en-US"/>
        </w:rPr>
        <w:t xml:space="preserve">krajinných </w:t>
      </w:r>
      <w:r w:rsidR="00235770" w:rsidRPr="000C115B">
        <w:rPr>
          <w:lang w:eastAsia="en-US"/>
        </w:rPr>
        <w:t xml:space="preserve">charakteristik území. </w:t>
      </w:r>
    </w:p>
    <w:p w14:paraId="011D5D6C" w14:textId="1F7E4EFD" w:rsidR="00235770" w:rsidRPr="000C115B" w:rsidRDefault="0064375F" w:rsidP="00834EBB">
      <w:pPr>
        <w:rPr>
          <w:lang w:eastAsia="en-US"/>
        </w:rPr>
      </w:pPr>
      <w:r w:rsidRPr="000C115B">
        <w:rPr>
          <w:lang w:eastAsia="en-US"/>
        </w:rPr>
        <w:t xml:space="preserve">V porovnání se současným charakterem extenzivně </w:t>
      </w:r>
      <w:r w:rsidR="00235770" w:rsidRPr="000C115B">
        <w:rPr>
          <w:lang w:eastAsia="en-US"/>
        </w:rPr>
        <w:t xml:space="preserve">udržované lokality </w:t>
      </w:r>
      <w:r w:rsidR="00A56EA6" w:rsidRPr="000C115B">
        <w:rPr>
          <w:lang w:eastAsia="en-US"/>
        </w:rPr>
        <w:t xml:space="preserve">dojde </w:t>
      </w:r>
      <w:r w:rsidRPr="000C115B">
        <w:rPr>
          <w:lang w:eastAsia="en-US"/>
        </w:rPr>
        <w:t>k</w:t>
      </w:r>
      <w:r w:rsidR="00A56EA6" w:rsidRPr="000C115B">
        <w:rPr>
          <w:lang w:eastAsia="en-US"/>
        </w:rPr>
        <w:t xml:space="preserve">e vzniku nových </w:t>
      </w:r>
      <w:r w:rsidR="00235770" w:rsidRPr="000C115B">
        <w:rPr>
          <w:lang w:eastAsia="en-US"/>
        </w:rPr>
        <w:t>nepropustných</w:t>
      </w:r>
      <w:r w:rsidR="00834EBB" w:rsidRPr="000C115B">
        <w:rPr>
          <w:lang w:eastAsia="en-US"/>
        </w:rPr>
        <w:t xml:space="preserve"> </w:t>
      </w:r>
      <w:r w:rsidR="00235770" w:rsidRPr="000C115B">
        <w:rPr>
          <w:lang w:eastAsia="en-US"/>
        </w:rPr>
        <w:t>ploch a</w:t>
      </w:r>
      <w:r w:rsidR="000C115B" w:rsidRPr="000C115B">
        <w:rPr>
          <w:lang w:eastAsia="en-US"/>
        </w:rPr>
        <w:t xml:space="preserve"> odstranění vegetačního</w:t>
      </w:r>
      <w:r w:rsidR="00235770" w:rsidRPr="000C115B">
        <w:rPr>
          <w:lang w:eastAsia="en-US"/>
        </w:rPr>
        <w:t xml:space="preserve"> krytu. Travnatá </w:t>
      </w:r>
      <w:r w:rsidR="000C115B" w:rsidRPr="000C115B">
        <w:rPr>
          <w:lang w:eastAsia="en-US"/>
        </w:rPr>
        <w:t>plocha s náletovými keři a dřevinami</w:t>
      </w:r>
      <w:r w:rsidR="00754EE0">
        <w:rPr>
          <w:lang w:eastAsia="en-US"/>
        </w:rPr>
        <w:t>, kde je </w:t>
      </w:r>
      <w:r w:rsidR="00235770" w:rsidRPr="000C115B">
        <w:rPr>
          <w:lang w:eastAsia="en-US"/>
        </w:rPr>
        <w:t>uvažováno s výstav</w:t>
      </w:r>
      <w:r w:rsidR="007305D3">
        <w:rPr>
          <w:lang w:eastAsia="en-US"/>
        </w:rPr>
        <w:t>b</w:t>
      </w:r>
      <w:r w:rsidR="00235770" w:rsidRPr="000C115B">
        <w:rPr>
          <w:lang w:eastAsia="en-US"/>
        </w:rPr>
        <w:t>ou, netvoří v rámci dotčeného krajinného prostoru znak zásadního významu či krajinářsky výjimečně cenný prvek. S ohledem na</w:t>
      </w:r>
      <w:r w:rsidR="00834EBB" w:rsidRPr="000C115B">
        <w:rPr>
          <w:lang w:eastAsia="en-US"/>
        </w:rPr>
        <w:t xml:space="preserve"> </w:t>
      </w:r>
      <w:r w:rsidR="00235770" w:rsidRPr="000C115B">
        <w:rPr>
          <w:lang w:eastAsia="en-US"/>
        </w:rPr>
        <w:t xml:space="preserve">tyto skutečnosti je záměr z hlediska vlivů na </w:t>
      </w:r>
      <w:r w:rsidR="000C115B" w:rsidRPr="000C115B">
        <w:rPr>
          <w:lang w:eastAsia="en-US"/>
        </w:rPr>
        <w:t xml:space="preserve">krajinu a krajinný ráz </w:t>
      </w:r>
      <w:r w:rsidR="00235770" w:rsidRPr="000C115B">
        <w:rPr>
          <w:lang w:eastAsia="en-US"/>
        </w:rPr>
        <w:t xml:space="preserve">akceptovatelný. </w:t>
      </w:r>
      <w:r w:rsidR="000C115B" w:rsidRPr="000C115B">
        <w:rPr>
          <w:lang w:eastAsia="en-US"/>
        </w:rPr>
        <w:t>Vliv je hodnocen jako mírně negativní (-1).</w:t>
      </w:r>
    </w:p>
    <w:p w14:paraId="732AE818" w14:textId="428C2E23" w:rsidR="000C115B" w:rsidRPr="00711567" w:rsidRDefault="000C115B" w:rsidP="000C115B">
      <w:r>
        <w:t>Dopravní napojení jakož i napojení na technickou infrastrukturu bude realizováno z ulice K Vrtilce. Při současném zohlednění stávajícího charakteru, způsobu využití předmětné plochy a její hraniční polohy na rozmezí urbanizovaného a</w:t>
      </w:r>
      <w:r w:rsidR="00711567">
        <w:t xml:space="preserve"> zemědělsky využívaného </w:t>
      </w:r>
      <w:r>
        <w:t>území je vli</w:t>
      </w:r>
      <w:r w:rsidR="00754EE0">
        <w:t>v této změny ÚP hl. m. Prahy na </w:t>
      </w:r>
      <w:r>
        <w:t xml:space="preserve">krajinu hodnocen jako mírně </w:t>
      </w:r>
      <w:r w:rsidR="00711567">
        <w:t xml:space="preserve">negativní </w:t>
      </w:r>
      <w:r>
        <w:t xml:space="preserve">(-1). Z tohoto důvodu uplatňuje SEA hodnocení tato opatření </w:t>
      </w:r>
      <w:r w:rsidR="00754EE0">
        <w:t>ke </w:t>
      </w:r>
      <w:r w:rsidRPr="00711567">
        <w:t>zmírnění (kompenzaci) vlivů na krajinu:</w:t>
      </w:r>
    </w:p>
    <w:p w14:paraId="16DCA536" w14:textId="203AA11A" w:rsidR="000C115B" w:rsidRPr="00711567" w:rsidRDefault="000C115B" w:rsidP="007247D3">
      <w:pPr>
        <w:numPr>
          <w:ilvl w:val="0"/>
          <w:numId w:val="46"/>
        </w:numPr>
      </w:pPr>
      <w:r w:rsidRPr="00711567">
        <w:t xml:space="preserve">zachování (nenarušení) </w:t>
      </w:r>
      <w:r w:rsidR="00711567" w:rsidRPr="00711567">
        <w:t>liniové zeleně podél ulice K Vrtilce</w:t>
      </w:r>
      <w:r w:rsidRPr="00711567">
        <w:t>;</w:t>
      </w:r>
    </w:p>
    <w:p w14:paraId="29BAC469" w14:textId="77777777" w:rsidR="000C115B" w:rsidRPr="00711567" w:rsidRDefault="000C115B" w:rsidP="007247D3">
      <w:pPr>
        <w:numPr>
          <w:ilvl w:val="0"/>
          <w:numId w:val="46"/>
        </w:numPr>
      </w:pPr>
      <w:r w:rsidRPr="00711567">
        <w:t>umístěním, architektonickým řešením a prostorovými parametry stavebních objektů nenarušit přírodní a krajinné hodnoty přírodního parku Modřanská rokle – Cholupice;</w:t>
      </w:r>
    </w:p>
    <w:p w14:paraId="51CAD6D5" w14:textId="77777777" w:rsidR="00570F1E" w:rsidRPr="00711567" w:rsidRDefault="00570F1E" w:rsidP="00A86F7D">
      <w:pPr>
        <w:pStyle w:val="Nadpis3"/>
        <w:keepNext/>
      </w:pPr>
      <w:r w:rsidRPr="00711567">
        <w:t>6.2.9</w:t>
      </w:r>
      <w:r w:rsidRPr="00711567">
        <w:tab/>
        <w:t>Vlivy na kulturní, historické, architektonické a archeologické dědictví</w:t>
      </w:r>
    </w:p>
    <w:p w14:paraId="66786E55" w14:textId="3D0E4380" w:rsidR="00521853" w:rsidRPr="00711567" w:rsidRDefault="00570F1E" w:rsidP="00570F1E">
      <w:r w:rsidRPr="00711567">
        <w:t>Změna způsobu vyu</w:t>
      </w:r>
      <w:r w:rsidR="00A87186">
        <w:t xml:space="preserve">žití ploch dotčených změnou č. </w:t>
      </w:r>
      <w:r w:rsidRPr="00711567">
        <w:t> 31</w:t>
      </w:r>
      <w:r w:rsidR="00711567" w:rsidRPr="00711567">
        <w:t>05</w:t>
      </w:r>
      <w:r w:rsidRPr="00711567">
        <w:t>/10 nebude spojena s vlivy na kulturní, historické, architektonické a archeologické dědictví. Území, objekty ani jevy památkov</w:t>
      </w:r>
      <w:r w:rsidR="003E2ECC">
        <w:t xml:space="preserve">é ochrany se v ploše navrhované </w:t>
      </w:r>
      <w:r w:rsidRPr="00711567">
        <w:t xml:space="preserve">změny ani v jejím blízkém okolí nevyskytují. </w:t>
      </w:r>
    </w:p>
    <w:p w14:paraId="41A30F58" w14:textId="06E1E1CA" w:rsidR="00570F1E" w:rsidRPr="00711567" w:rsidRDefault="00570F1E" w:rsidP="00570F1E">
      <w:pPr>
        <w:pStyle w:val="Nadpis3"/>
      </w:pPr>
      <w:r w:rsidRPr="00711567">
        <w:t>6.</w:t>
      </w:r>
      <w:r w:rsidR="003E2ECC">
        <w:t xml:space="preserve"> </w:t>
      </w:r>
      <w:r w:rsidRPr="00711567">
        <w:t>2.10</w:t>
      </w:r>
      <w:r w:rsidRPr="00711567">
        <w:tab/>
        <w:t>Vlivy na hmotný majetek</w:t>
      </w:r>
    </w:p>
    <w:p w14:paraId="151B7B1B" w14:textId="1A7C99AE" w:rsidR="008F6348" w:rsidRPr="00711567" w:rsidRDefault="00570F1E" w:rsidP="00570F1E">
      <w:r w:rsidRPr="00711567">
        <w:t xml:space="preserve">Posuzovaná změna </w:t>
      </w:r>
      <w:r w:rsidR="00711567" w:rsidRPr="00711567">
        <w:t xml:space="preserve">3105/10 </w:t>
      </w:r>
      <w:r w:rsidRPr="00711567">
        <w:t>nebude mít negativní vliv na hmotný</w:t>
      </w:r>
      <w:r w:rsidR="00754EE0">
        <w:t xml:space="preserve"> majetek ve smyslu demolic nebo </w:t>
      </w:r>
      <w:r w:rsidRPr="00711567">
        <w:t xml:space="preserve">výkupu a změn ve využívání stavebních objektů. </w:t>
      </w:r>
      <w:r w:rsidR="00711567" w:rsidRPr="00711567">
        <w:t xml:space="preserve">Využití plochy si nevyžádá </w:t>
      </w:r>
      <w:r w:rsidR="008F6348" w:rsidRPr="00711567">
        <w:t>přeložky inženýrských sítí dotčených uplatněním navrhované změny</w:t>
      </w:r>
      <w:r w:rsidR="00711567" w:rsidRPr="00711567">
        <w:t xml:space="preserve">. </w:t>
      </w:r>
    </w:p>
    <w:p w14:paraId="6C9DE80B" w14:textId="77777777" w:rsidR="00570F1E" w:rsidRPr="00711567" w:rsidRDefault="00570F1E" w:rsidP="00570F1E"/>
    <w:p w14:paraId="00DBD2C7" w14:textId="77777777" w:rsidR="00570F1E" w:rsidRPr="00711567" w:rsidRDefault="00570F1E" w:rsidP="00A86F7D">
      <w:pPr>
        <w:pStyle w:val="Nadpis2"/>
      </w:pPr>
      <w:bookmarkStart w:id="96" w:name="_Toc56002866"/>
      <w:bookmarkStart w:id="97" w:name="_Toc56005748"/>
      <w:bookmarkStart w:id="98" w:name="_Toc56006410"/>
      <w:bookmarkStart w:id="99" w:name="_Toc124499026"/>
      <w:r w:rsidRPr="00711567">
        <w:t>6.3</w:t>
      </w:r>
      <w:r w:rsidRPr="00711567">
        <w:tab/>
        <w:t>Výsledky vyhodnocení kumulativních a synergických vlivů</w:t>
      </w:r>
      <w:bookmarkEnd w:id="96"/>
      <w:bookmarkEnd w:id="97"/>
      <w:bookmarkEnd w:id="98"/>
      <w:bookmarkEnd w:id="99"/>
    </w:p>
    <w:p w14:paraId="31E8E96E" w14:textId="4A202952" w:rsidR="00711567" w:rsidRPr="00330A73" w:rsidRDefault="00711567" w:rsidP="00711567">
      <w:pPr>
        <w:pStyle w:val="Nadpis4"/>
      </w:pPr>
      <w:r w:rsidRPr="00330A73">
        <w:t>Ovzduší, klima</w:t>
      </w:r>
    </w:p>
    <w:p w14:paraId="20F32466" w14:textId="77777777" w:rsidR="00330A73" w:rsidRPr="00330A73" w:rsidRDefault="00330A73" w:rsidP="00330A73">
      <w:pPr>
        <w:pStyle w:val="Seznamsodrkami"/>
        <w:numPr>
          <w:ilvl w:val="0"/>
          <w:numId w:val="0"/>
        </w:numPr>
        <w:rPr>
          <w:color w:val="000000" w:themeColor="text1"/>
        </w:rPr>
      </w:pPr>
      <w:r w:rsidRPr="00330A73">
        <w:rPr>
          <w:color w:val="000000" w:themeColor="text1"/>
        </w:rPr>
        <w:t xml:space="preserve">Hodnocením změny č. 3105/10 nebyly identifikovány kumulativní a synergické vlivy ve vztahu ke kvalitě ovzduší a klimatu. </w:t>
      </w:r>
    </w:p>
    <w:p w14:paraId="4EDE1C2F" w14:textId="317125C0" w:rsidR="00711567" w:rsidRDefault="00711567" w:rsidP="00711567">
      <w:pPr>
        <w:pStyle w:val="Nadpis4"/>
      </w:pPr>
      <w:r w:rsidRPr="00330A73">
        <w:t>Obyvatelstvo, veřejné zdraví</w:t>
      </w:r>
    </w:p>
    <w:p w14:paraId="5B429FA4" w14:textId="5BEE5396" w:rsidR="00330A73" w:rsidRPr="00330A73" w:rsidRDefault="00330A73" w:rsidP="00330A73">
      <w:pPr>
        <w:pStyle w:val="Seznamsodrkami"/>
        <w:numPr>
          <w:ilvl w:val="0"/>
          <w:numId w:val="0"/>
        </w:numPr>
        <w:rPr>
          <w:color w:val="000000" w:themeColor="text1"/>
        </w:rPr>
      </w:pPr>
      <w:r w:rsidRPr="00330A73">
        <w:rPr>
          <w:color w:val="000000" w:themeColor="text1"/>
        </w:rPr>
        <w:t xml:space="preserve">Hodnocením změny č. 3105/10 nebyly identifikovány kumulativní a </w:t>
      </w:r>
      <w:r w:rsidR="00754EE0">
        <w:rPr>
          <w:color w:val="000000" w:themeColor="text1"/>
        </w:rPr>
        <w:t>synergické vlivy na obyvatele a </w:t>
      </w:r>
      <w:r w:rsidRPr="00330A73">
        <w:rPr>
          <w:color w:val="000000" w:themeColor="text1"/>
        </w:rPr>
        <w:t xml:space="preserve">veřejné zdraví. </w:t>
      </w:r>
    </w:p>
    <w:p w14:paraId="2C75C6A0" w14:textId="77777777" w:rsidR="00711567" w:rsidRPr="00084FCD" w:rsidRDefault="00711567" w:rsidP="00711567">
      <w:pPr>
        <w:pStyle w:val="Nadpis4"/>
      </w:pPr>
      <w:r w:rsidRPr="00084FCD">
        <w:t>Podzemní a povrchové vody</w:t>
      </w:r>
    </w:p>
    <w:p w14:paraId="6FC2B5CE" w14:textId="03E9B629" w:rsidR="00570F1E" w:rsidRDefault="0031100F" w:rsidP="00570F1E">
      <w:pPr>
        <w:pStyle w:val="Seznamsodrkami"/>
        <w:numPr>
          <w:ilvl w:val="0"/>
          <w:numId w:val="0"/>
        </w:numPr>
      </w:pPr>
      <w:r w:rsidRPr="00084FCD">
        <w:rPr>
          <w:iCs/>
        </w:rPr>
        <w:t>K</w:t>
      </w:r>
      <w:r w:rsidR="00570F1E" w:rsidRPr="00084FCD">
        <w:rPr>
          <w:iCs/>
        </w:rPr>
        <w:t>umulativní vliv</w:t>
      </w:r>
      <w:r w:rsidRPr="00084FCD">
        <w:rPr>
          <w:iCs/>
        </w:rPr>
        <w:t>y</w:t>
      </w:r>
      <w:r w:rsidR="00570F1E" w:rsidRPr="00084FCD">
        <w:rPr>
          <w:iCs/>
        </w:rPr>
        <w:t xml:space="preserve"> ve vztahu k režimu </w:t>
      </w:r>
      <w:r w:rsidRPr="00084FCD">
        <w:rPr>
          <w:iCs/>
        </w:rPr>
        <w:t xml:space="preserve">a jakosti </w:t>
      </w:r>
      <w:r w:rsidR="00570F1E" w:rsidRPr="00084FCD">
        <w:rPr>
          <w:iCs/>
        </w:rPr>
        <w:t>povrchových a podzemních vod</w:t>
      </w:r>
      <w:r w:rsidRPr="00084FCD">
        <w:rPr>
          <w:iCs/>
        </w:rPr>
        <w:t xml:space="preserve"> lze hodnoti</w:t>
      </w:r>
      <w:r w:rsidR="009E48FD" w:rsidRPr="00084FCD">
        <w:rPr>
          <w:iCs/>
        </w:rPr>
        <w:t>t</w:t>
      </w:r>
      <w:r w:rsidRPr="00084FCD">
        <w:rPr>
          <w:iCs/>
        </w:rPr>
        <w:t xml:space="preserve"> jako málo významné až zanedbatelné. </w:t>
      </w:r>
      <w:r w:rsidR="00570F1E" w:rsidRPr="00084FCD">
        <w:t>Stavbou</w:t>
      </w:r>
      <w:r w:rsidR="00711567" w:rsidRPr="00084FCD">
        <w:t xml:space="preserve"> Pražského okruhu </w:t>
      </w:r>
      <w:r w:rsidR="00570F1E" w:rsidRPr="00084FCD">
        <w:t xml:space="preserve">došlo </w:t>
      </w:r>
      <w:r w:rsidR="00711567" w:rsidRPr="00084FCD">
        <w:t xml:space="preserve">v širším zájmovém území </w:t>
      </w:r>
      <w:r w:rsidR="00570F1E" w:rsidRPr="00084FCD">
        <w:t>k</w:t>
      </w:r>
      <w:r w:rsidRPr="00084FCD">
        <w:t>e</w:t>
      </w:r>
      <w:r w:rsidR="00570F1E" w:rsidRPr="00084FCD">
        <w:t>  změně odtokových poměrů povrchových a mělkých podzemních vod v</w:t>
      </w:r>
      <w:r w:rsidRPr="00084FCD">
        <w:t xml:space="preserve"> poměrně rozsáhlém </w:t>
      </w:r>
      <w:r w:rsidR="00570F1E" w:rsidRPr="00084FCD">
        <w:t xml:space="preserve">území. </w:t>
      </w:r>
      <w:r w:rsidRPr="00084FCD">
        <w:t>Příspěvek posuzované změny související se vznikem nových zpevněných ploch lze</w:t>
      </w:r>
      <w:r w:rsidR="00754EE0">
        <w:t xml:space="preserve"> v tomto kontextu hodnotit jako </w:t>
      </w:r>
      <w:r w:rsidRPr="00084FCD">
        <w:t>zanedbatelný, zejména z důvodu nutnosti řešit nakládání s </w:t>
      </w:r>
      <w:r w:rsidR="009E48FD" w:rsidRPr="00084FCD">
        <w:t>odpadními</w:t>
      </w:r>
      <w:r w:rsidRPr="00084FCD">
        <w:t xml:space="preserve"> vodami v souladu s Pražskými stavebními předpisy (viz kap. 6.2.3).</w:t>
      </w:r>
    </w:p>
    <w:p w14:paraId="3D1E4423" w14:textId="4F376A8D" w:rsidR="00711567" w:rsidRPr="00711567" w:rsidRDefault="00711567" w:rsidP="00711567">
      <w:pPr>
        <w:pStyle w:val="Nadpis4"/>
      </w:pPr>
      <w:r>
        <w:t>Zemědělský půdní fond, pozemky určené k plnění funkcí lesa</w:t>
      </w:r>
    </w:p>
    <w:p w14:paraId="455DCE61" w14:textId="2D0C0D77" w:rsidR="0031100F" w:rsidRDefault="00A87186" w:rsidP="00570F1E">
      <w:pPr>
        <w:pStyle w:val="Seznamsodrkami"/>
        <w:numPr>
          <w:ilvl w:val="0"/>
          <w:numId w:val="0"/>
        </w:numPr>
        <w:rPr>
          <w:iCs/>
        </w:rPr>
      </w:pPr>
      <w:r>
        <w:rPr>
          <w:iCs/>
        </w:rPr>
        <w:t xml:space="preserve">Řešením navrhované změny č. </w:t>
      </w:r>
      <w:r w:rsidR="0074433D" w:rsidRPr="00711567">
        <w:rPr>
          <w:iCs/>
        </w:rPr>
        <w:t> 31</w:t>
      </w:r>
      <w:r w:rsidR="00711567" w:rsidRPr="00711567">
        <w:rPr>
          <w:iCs/>
        </w:rPr>
        <w:t>05</w:t>
      </w:r>
      <w:r w:rsidR="0074433D" w:rsidRPr="00711567">
        <w:rPr>
          <w:iCs/>
        </w:rPr>
        <w:t>/10 není dotčena zemědělská půda ani pozemky určené k plnění funkcí lesa. Riziko kumulativních nebo synergických vlivů je proto v daném případě nulové.</w:t>
      </w:r>
      <w:r w:rsidR="00795A0F" w:rsidRPr="00711567">
        <w:rPr>
          <w:iCs/>
        </w:rPr>
        <w:t xml:space="preserve"> </w:t>
      </w:r>
    </w:p>
    <w:p w14:paraId="082437B8" w14:textId="1BB8C904" w:rsidR="00711567" w:rsidRPr="00711567" w:rsidRDefault="00711567" w:rsidP="00711567">
      <w:pPr>
        <w:pStyle w:val="Nadpis4"/>
      </w:pPr>
      <w:r>
        <w:t>Horninové prostředí</w:t>
      </w:r>
    </w:p>
    <w:p w14:paraId="51B5D24D" w14:textId="77777777" w:rsidR="00711567" w:rsidRDefault="0074433D" w:rsidP="00570F1E">
      <w:pPr>
        <w:pStyle w:val="Seznamsodrkami"/>
        <w:numPr>
          <w:ilvl w:val="0"/>
          <w:numId w:val="0"/>
        </w:numPr>
        <w:rPr>
          <w:iCs/>
        </w:rPr>
      </w:pPr>
      <w:r w:rsidRPr="00711567">
        <w:rPr>
          <w:iCs/>
        </w:rPr>
        <w:t>S ohledem rozsah vymezených ploch, resp. způsob a míru jejich využití v kontextu geologických poměrů dotčeného území popsaných v kap. 3, jsou také případné kumulativní a synergické vlivy hodnoceny jako</w:t>
      </w:r>
      <w:r w:rsidR="00711567" w:rsidRPr="00711567">
        <w:rPr>
          <w:iCs/>
        </w:rPr>
        <w:t xml:space="preserve"> nulové</w:t>
      </w:r>
      <w:r w:rsidR="00BC431E" w:rsidRPr="00711567">
        <w:rPr>
          <w:iCs/>
        </w:rPr>
        <w:t xml:space="preserve">. </w:t>
      </w:r>
    </w:p>
    <w:p w14:paraId="2215E6CA" w14:textId="02B5EDCB" w:rsidR="00711567" w:rsidRPr="00711567" w:rsidRDefault="00711567" w:rsidP="00711567">
      <w:pPr>
        <w:pStyle w:val="Nadpis4"/>
      </w:pPr>
      <w:r>
        <w:t>Flóra, fauna a ekosystémy</w:t>
      </w:r>
    </w:p>
    <w:p w14:paraId="7D69DB0C" w14:textId="1CB78812" w:rsidR="00660BCC" w:rsidRPr="00660BCC" w:rsidRDefault="00BC431E" w:rsidP="00570F1E">
      <w:pPr>
        <w:pStyle w:val="Seznamsodrkami"/>
        <w:numPr>
          <w:ilvl w:val="0"/>
          <w:numId w:val="0"/>
        </w:numPr>
        <w:rPr>
          <w:iCs/>
        </w:rPr>
      </w:pPr>
      <w:r w:rsidRPr="00660BCC">
        <w:rPr>
          <w:iCs/>
        </w:rPr>
        <w:t xml:space="preserve">Vlivy posuzované změny na flóru, faunu a ekosystémy jsou popsány výše v kap. 6.2.6. </w:t>
      </w:r>
      <w:r w:rsidR="00754EE0">
        <w:rPr>
          <w:iCs/>
        </w:rPr>
        <w:t>Vzhledem ke </w:t>
      </w:r>
      <w:r w:rsidR="00625F52" w:rsidRPr="00660BCC">
        <w:rPr>
          <w:iCs/>
        </w:rPr>
        <w:t>stávajícímu způsobu využití hodnocené lokality</w:t>
      </w:r>
      <w:r w:rsidR="00660BCC" w:rsidRPr="00660BCC">
        <w:rPr>
          <w:iCs/>
        </w:rPr>
        <w:t xml:space="preserve"> (oplocená plocha s náletovými keři a stromy) bude jejím zastavěním vyvolán mírně negativní vliv ve vztahu k flóře, fauně a ekosystémům. Z pohledu kumulativních a synergických vlivů je mírně negativně hodnoceno </w:t>
      </w:r>
      <w:r w:rsidR="00415836" w:rsidRPr="00660BCC">
        <w:rPr>
          <w:iCs/>
        </w:rPr>
        <w:t>zastavění</w:t>
      </w:r>
      <w:r w:rsidR="00660BCC" w:rsidRPr="00660BCC">
        <w:rPr>
          <w:iCs/>
        </w:rPr>
        <w:t xml:space="preserve"> plochy pozitivně ovlivňující ekologickou stabilitu a biologickou diversitu periferního území města. </w:t>
      </w:r>
    </w:p>
    <w:p w14:paraId="5AD1F039" w14:textId="4D9B12FC" w:rsidR="00660BCC" w:rsidRPr="00660BCC" w:rsidRDefault="00660BCC" w:rsidP="00570F1E">
      <w:pPr>
        <w:pStyle w:val="Seznamsodrkami"/>
        <w:numPr>
          <w:ilvl w:val="0"/>
          <w:numId w:val="0"/>
        </w:numPr>
        <w:rPr>
          <w:iCs/>
        </w:rPr>
      </w:pPr>
      <w:r w:rsidRPr="00660BCC">
        <w:rPr>
          <w:iCs/>
        </w:rPr>
        <w:t xml:space="preserve">Plocha není </w:t>
      </w:r>
      <w:r w:rsidR="00415836" w:rsidRPr="00660BCC">
        <w:rPr>
          <w:iCs/>
        </w:rPr>
        <w:t>součástí</w:t>
      </w:r>
      <w:r w:rsidRPr="00660BCC">
        <w:rPr>
          <w:iCs/>
        </w:rPr>
        <w:t xml:space="preserve"> ploch celoměstského systému zeleně. </w:t>
      </w:r>
    </w:p>
    <w:p w14:paraId="7D375FD8" w14:textId="6F65086D" w:rsidR="00660BCC" w:rsidRPr="003E2ECC" w:rsidRDefault="00660BCC" w:rsidP="00660BCC">
      <w:pPr>
        <w:pStyle w:val="Nadpis4"/>
      </w:pPr>
      <w:r w:rsidRPr="003E2ECC">
        <w:t>Krajina, krajinný ráz</w:t>
      </w:r>
    </w:p>
    <w:p w14:paraId="4602317B" w14:textId="243DB35E" w:rsidR="00660BCC" w:rsidRPr="003E2ECC" w:rsidRDefault="00660BCC" w:rsidP="00660BCC">
      <w:pPr>
        <w:rPr>
          <w:lang w:eastAsia="en-US"/>
        </w:rPr>
      </w:pPr>
      <w:r w:rsidRPr="003E2ECC">
        <w:rPr>
          <w:lang w:eastAsia="en-US"/>
        </w:rPr>
        <w:t>Kumulativní a synergické vlivy ve vztahu ke krajině jsou hodnoceny vzhledem k rozsahu posuzované změny a navrhovanému způsobu využití jako mírně negativní. Zastavěním plochy rodinnými domy dojde k rozšíření sídla Písnice do krajiny, dojde k prohloubení procesu urbanizace krajiny</w:t>
      </w:r>
      <w:r w:rsidR="00415836">
        <w:rPr>
          <w:lang w:eastAsia="en-US"/>
        </w:rPr>
        <w:t xml:space="preserve"> území přírodního parku Modřanská rokle – Cholupice.</w:t>
      </w:r>
      <w:r w:rsidRPr="003E2ECC">
        <w:rPr>
          <w:lang w:eastAsia="en-US"/>
        </w:rPr>
        <w:t xml:space="preserve"> </w:t>
      </w:r>
    </w:p>
    <w:p w14:paraId="7CEC39B0" w14:textId="449F84FE" w:rsidR="00660BCC" w:rsidRPr="003E2ECC" w:rsidRDefault="00660BCC" w:rsidP="00660BCC">
      <w:pPr>
        <w:rPr>
          <w:lang w:eastAsia="en-US"/>
        </w:rPr>
      </w:pPr>
      <w:r w:rsidRPr="003E2ECC">
        <w:rPr>
          <w:lang w:eastAsia="en-US"/>
        </w:rPr>
        <w:t xml:space="preserve">Provedením změny nebudou dotčeny významné krajinné charakteristiky (přírodní, estetické a kulturně historické). </w:t>
      </w:r>
    </w:p>
    <w:p w14:paraId="6EF5BBD1" w14:textId="5A26D4D1" w:rsidR="00A86F7D" w:rsidRPr="003E2ECC" w:rsidRDefault="00660BCC" w:rsidP="00660BCC">
      <w:pPr>
        <w:pStyle w:val="Nadpis4"/>
      </w:pPr>
      <w:r w:rsidRPr="003E2ECC">
        <w:t>Kulturně historické hodnoty</w:t>
      </w:r>
    </w:p>
    <w:p w14:paraId="2D636BAF" w14:textId="029616F3" w:rsidR="00660BCC" w:rsidRPr="003E2ECC" w:rsidRDefault="00660BCC" w:rsidP="00570F1E">
      <w:pPr>
        <w:pStyle w:val="Seznamsodrkami"/>
        <w:numPr>
          <w:ilvl w:val="0"/>
          <w:numId w:val="0"/>
        </w:numPr>
      </w:pPr>
      <w:r w:rsidRPr="003E2ECC">
        <w:t xml:space="preserve">Hodnocením změny č. 3105/10 nebyly identifikovány kumulativní a synergické vlivy ve vztahu ke kulturně historickým hodnotám. </w:t>
      </w:r>
    </w:p>
    <w:p w14:paraId="21C0F57A" w14:textId="7BC7F95A" w:rsidR="00660BCC" w:rsidRPr="003E2ECC" w:rsidRDefault="00660BCC" w:rsidP="00660BCC">
      <w:pPr>
        <w:pStyle w:val="Nadpis4"/>
      </w:pPr>
      <w:r w:rsidRPr="003E2ECC">
        <w:t>Hmotný majetek</w:t>
      </w:r>
    </w:p>
    <w:p w14:paraId="076D00E5" w14:textId="40F0A0A5" w:rsidR="00660BCC" w:rsidRPr="003E2ECC" w:rsidRDefault="00660BCC" w:rsidP="00570F1E">
      <w:pPr>
        <w:pStyle w:val="Seznamsodrkami"/>
        <w:numPr>
          <w:ilvl w:val="0"/>
          <w:numId w:val="0"/>
        </w:numPr>
      </w:pPr>
      <w:r w:rsidRPr="003E2ECC">
        <w:t xml:space="preserve">Hodnocením změny č. 3105/10 nebyly identifikovány kumulativní a synergické vlivy ve vztahu k hmotnému majetku. </w:t>
      </w:r>
    </w:p>
    <w:p w14:paraId="7A0A1784" w14:textId="0C300727" w:rsidR="00570F1E" w:rsidRPr="003E2ECC" w:rsidRDefault="00570F1E" w:rsidP="004E6319">
      <w:pPr>
        <w:pStyle w:val="Seznamsodrkami"/>
        <w:numPr>
          <w:ilvl w:val="0"/>
          <w:numId w:val="0"/>
        </w:numPr>
      </w:pPr>
      <w:r w:rsidRPr="003E2ECC">
        <w:br w:type="page"/>
      </w:r>
    </w:p>
    <w:p w14:paraId="703522DA" w14:textId="77777777" w:rsidR="00570F1E" w:rsidRPr="00C57F12" w:rsidRDefault="00570F1E" w:rsidP="00570F1E">
      <w:pPr>
        <w:pStyle w:val="Nadpis1"/>
      </w:pPr>
      <w:bookmarkStart w:id="100" w:name="_Toc56002867"/>
      <w:bookmarkStart w:id="101" w:name="_Toc56005749"/>
      <w:bookmarkStart w:id="102" w:name="_Toc56006411"/>
      <w:bookmarkStart w:id="103" w:name="_Toc124499027"/>
      <w:r w:rsidRPr="00C57F12">
        <w:t>7.</w:t>
      </w:r>
      <w:r w:rsidRPr="00C57F12">
        <w:tab/>
        <w:t>Porovnání zjištěných nebo předpokládaných kladných a záporných vlivů dle jednotlivých variant řešení a jejich zhodnocení, popis použitých metod vyhodnocení včetně jejich omezení.</w:t>
      </w:r>
      <w:bookmarkEnd w:id="100"/>
      <w:bookmarkEnd w:id="101"/>
      <w:bookmarkEnd w:id="102"/>
      <w:bookmarkEnd w:id="103"/>
    </w:p>
    <w:p w14:paraId="418707CC" w14:textId="77777777" w:rsidR="00570F1E" w:rsidRPr="00E438DC" w:rsidRDefault="00570F1E" w:rsidP="00570F1E">
      <w:pPr>
        <w:rPr>
          <w:lang w:eastAsia="en-US"/>
        </w:rPr>
      </w:pPr>
    </w:p>
    <w:p w14:paraId="7442E7A9" w14:textId="426D68F8" w:rsidR="00570F1E" w:rsidRPr="00084FCD" w:rsidRDefault="00570F1E" w:rsidP="00570F1E">
      <w:r w:rsidRPr="00C57F12">
        <w:t>Změna č. 31</w:t>
      </w:r>
      <w:r w:rsidR="00C57F12" w:rsidRPr="00C57F12">
        <w:t>05</w:t>
      </w:r>
      <w:r w:rsidRPr="00C57F12">
        <w:t>/10 je řešena invariantně. V rámci projednání návrhu zadání této změny Odbor ochrany prostředí magistrátu hl. m. Prahy, jako příslušný orgán dle § 22 odst. d) a § 23 odst. 10 písm. a) zákona o posuzování vlivů na životní prostředí tuto skutečnost nerozporoval. Na podkladě analýz provedených v kap. 3 až 5 této části dokumentace a vyhodnocení vlivů na obyvatelstvo a složky život</w:t>
      </w:r>
      <w:r w:rsidRPr="00084FCD">
        <w:t>ního prostředí (viz kap. 6), nebyl shledán důvod pro iniciaci variantních řešení.</w:t>
      </w:r>
    </w:p>
    <w:p w14:paraId="45BE3455" w14:textId="6AE3D382" w:rsidR="00570F1E" w:rsidRPr="00084FCD" w:rsidRDefault="00570F1E" w:rsidP="00570F1E">
      <w:r w:rsidRPr="00084FCD">
        <w:t xml:space="preserve">V rámci zpracovaného vyhodnocení proto bylo provedeno hodnocení </w:t>
      </w:r>
      <w:r w:rsidR="00660BCC" w:rsidRPr="00084FCD">
        <w:t xml:space="preserve">změny č. 3105/10 </w:t>
      </w:r>
      <w:r w:rsidRPr="00084FCD">
        <w:t>ve vztahu k „nulové variantě“, tj. uplatňová</w:t>
      </w:r>
      <w:r w:rsidR="003B3B72" w:rsidRPr="00084FCD">
        <w:t xml:space="preserve">ní ÚP HMP bez navrhované změny. </w:t>
      </w:r>
    </w:p>
    <w:p w14:paraId="2CEA771F" w14:textId="3FA8BB04" w:rsidR="00570F1E" w:rsidRPr="00C57F12" w:rsidRDefault="00570F1E" w:rsidP="00570F1E">
      <w:r w:rsidRPr="00084FCD">
        <w:t xml:space="preserve">Hodnocení je zpracováno tabelárně (viz </w:t>
      </w:r>
      <w:r w:rsidRPr="00084FCD">
        <w:fldChar w:fldCharType="begin"/>
      </w:r>
      <w:r w:rsidRPr="00084FCD">
        <w:instrText xml:space="preserve"> REF _Ref57907711 \h </w:instrText>
      </w:r>
      <w:r w:rsidR="00C57F12" w:rsidRPr="00084FCD">
        <w:instrText xml:space="preserve"> \* MERGEFORMAT </w:instrText>
      </w:r>
      <w:r w:rsidRPr="00084FCD">
        <w:fldChar w:fldCharType="separate"/>
      </w:r>
      <w:r w:rsidR="005535BD" w:rsidRPr="00C57F12">
        <w:t xml:space="preserve">Tab. </w:t>
      </w:r>
      <w:r w:rsidR="005535BD">
        <w:rPr>
          <w:noProof/>
        </w:rPr>
        <w:t>5</w:t>
      </w:r>
      <w:r w:rsidRPr="00084FCD">
        <w:fldChar w:fldCharType="end"/>
      </w:r>
      <w:r w:rsidR="00084FCD" w:rsidRPr="00084FCD">
        <w:t>5</w:t>
      </w:r>
      <w:r w:rsidRPr="00084FCD">
        <w:t>). Popsány jsou vlivy na sledované složky životního prostředí v případě neuplatnění změny (nulová varianta) a stručně (na podkladě vyhodnocení v kap. 6.) jsou shrnuty vlivy vyvolané provedením posuzované změny. Ke každé posuzované složce je doplněn výsledný srovnávací komentář obou variant. Na základě tohoto hodno</w:t>
      </w:r>
      <w:r w:rsidR="00754EE0">
        <w:t>cení je formulován závěr, který </w:t>
      </w:r>
      <w:r w:rsidRPr="00084FCD">
        <w:t>stanovuje, zda lze s aktivní variantou souhlasit (zda je přijatelná), a za jakých podmínek.</w:t>
      </w:r>
    </w:p>
    <w:p w14:paraId="39E8BCB9" w14:textId="7A60CAA8" w:rsidR="00570F1E" w:rsidRPr="00C57F12" w:rsidRDefault="00570F1E" w:rsidP="00570F1E">
      <w:pPr>
        <w:pStyle w:val="Titulek"/>
      </w:pPr>
      <w:bookmarkStart w:id="104" w:name="_Ref57907711"/>
      <w:bookmarkStart w:id="105" w:name="_Toc57837152"/>
      <w:bookmarkStart w:id="106" w:name="_Toc57837173"/>
      <w:bookmarkStart w:id="107" w:name="_Toc122000442"/>
      <w:r w:rsidRPr="00C57F12">
        <w:t xml:space="preserve">Tab. </w:t>
      </w:r>
      <w:r w:rsidRPr="00C57F12">
        <w:rPr>
          <w:noProof/>
        </w:rPr>
        <w:fldChar w:fldCharType="begin"/>
      </w:r>
      <w:r w:rsidRPr="00C57F12">
        <w:rPr>
          <w:noProof/>
        </w:rPr>
        <w:instrText xml:space="preserve"> SEQ Tab. \* ARABIC </w:instrText>
      </w:r>
      <w:r w:rsidRPr="00C57F12">
        <w:rPr>
          <w:noProof/>
        </w:rPr>
        <w:fldChar w:fldCharType="separate"/>
      </w:r>
      <w:r w:rsidR="005535BD">
        <w:rPr>
          <w:noProof/>
        </w:rPr>
        <w:t>5</w:t>
      </w:r>
      <w:r w:rsidRPr="00C57F12">
        <w:rPr>
          <w:noProof/>
        </w:rPr>
        <w:fldChar w:fldCharType="end"/>
      </w:r>
      <w:bookmarkEnd w:id="104"/>
      <w:r w:rsidRPr="00C57F12">
        <w:t xml:space="preserve"> Porovnání změny  31</w:t>
      </w:r>
      <w:r w:rsidR="00C57F12" w:rsidRPr="00C57F12">
        <w:t>05</w:t>
      </w:r>
      <w:r w:rsidRPr="00C57F12">
        <w:t>/10 s nulovou variantou</w:t>
      </w:r>
      <w:bookmarkEnd w:id="105"/>
      <w:bookmarkEnd w:id="106"/>
      <w:bookmarkEnd w:id="107"/>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356"/>
        <w:gridCol w:w="3352"/>
        <w:gridCol w:w="3352"/>
      </w:tblGrid>
      <w:tr w:rsidR="000440B7" w:rsidRPr="00660BCC" w14:paraId="327225D7" w14:textId="77777777" w:rsidTr="00BA4815">
        <w:trPr>
          <w:tblHeader/>
          <w:jc w:val="center"/>
        </w:trPr>
        <w:tc>
          <w:tcPr>
            <w:tcW w:w="1300" w:type="pct"/>
            <w:shd w:val="clear" w:color="auto" w:fill="auto"/>
            <w:vAlign w:val="center"/>
          </w:tcPr>
          <w:p w14:paraId="309CE498" w14:textId="77777777" w:rsidR="00570F1E" w:rsidRPr="00660BCC" w:rsidRDefault="00570F1E" w:rsidP="00570F1E">
            <w:pPr>
              <w:pStyle w:val="Zhlavtabulky"/>
            </w:pPr>
            <w:r w:rsidRPr="00660BCC">
              <w:t>Složka životního prostředí</w:t>
            </w:r>
          </w:p>
        </w:tc>
        <w:tc>
          <w:tcPr>
            <w:tcW w:w="1850" w:type="pct"/>
            <w:shd w:val="clear" w:color="auto" w:fill="auto"/>
            <w:vAlign w:val="center"/>
          </w:tcPr>
          <w:p w14:paraId="0DFA5777" w14:textId="77777777" w:rsidR="00570F1E" w:rsidRPr="00660BCC" w:rsidRDefault="00570F1E" w:rsidP="00570F1E">
            <w:pPr>
              <w:pStyle w:val="Zhlavtabulky"/>
            </w:pPr>
            <w:r w:rsidRPr="00660BCC">
              <w:t>Nulová varianta</w:t>
            </w:r>
          </w:p>
        </w:tc>
        <w:tc>
          <w:tcPr>
            <w:tcW w:w="1850" w:type="pct"/>
            <w:shd w:val="clear" w:color="auto" w:fill="auto"/>
            <w:vAlign w:val="center"/>
          </w:tcPr>
          <w:p w14:paraId="57FA2534" w14:textId="77777777" w:rsidR="00570F1E" w:rsidRPr="00660BCC" w:rsidRDefault="00570F1E" w:rsidP="00570F1E">
            <w:pPr>
              <w:pStyle w:val="Zhlavtabulky"/>
            </w:pPr>
            <w:r w:rsidRPr="00660BCC">
              <w:t xml:space="preserve">Aktivní varianta </w:t>
            </w:r>
          </w:p>
        </w:tc>
      </w:tr>
      <w:tr w:rsidR="00330A73" w:rsidRPr="0093409E" w14:paraId="66EB9802" w14:textId="77777777" w:rsidTr="00152EB6">
        <w:trPr>
          <w:jc w:val="center"/>
        </w:trPr>
        <w:tc>
          <w:tcPr>
            <w:tcW w:w="1300" w:type="pct"/>
            <w:vMerge w:val="restart"/>
            <w:shd w:val="clear" w:color="auto" w:fill="auto"/>
          </w:tcPr>
          <w:p w14:paraId="60227CCC" w14:textId="77777777" w:rsidR="00330A73" w:rsidRPr="00660BCC" w:rsidRDefault="00330A73" w:rsidP="00330A73">
            <w:pPr>
              <w:pStyle w:val="Normln-Texttabulky"/>
              <w:jc w:val="left"/>
              <w:rPr>
                <w:highlight w:val="yellow"/>
              </w:rPr>
            </w:pPr>
            <w:r w:rsidRPr="00330A73">
              <w:t>Ovzduší, klima</w:t>
            </w:r>
          </w:p>
        </w:tc>
        <w:tc>
          <w:tcPr>
            <w:tcW w:w="1850" w:type="pct"/>
            <w:shd w:val="clear" w:color="auto" w:fill="auto"/>
          </w:tcPr>
          <w:p w14:paraId="261A9A31" w14:textId="6ED378B6" w:rsidR="00330A73" w:rsidRPr="00330A73" w:rsidRDefault="00330A73" w:rsidP="00330A73">
            <w:pPr>
              <w:pStyle w:val="Normln-Texttabulky"/>
              <w:rPr>
                <w:color w:val="000000" w:themeColor="text1"/>
              </w:rPr>
            </w:pPr>
            <w:r w:rsidRPr="00330A73">
              <w:rPr>
                <w:color w:val="000000" w:themeColor="text1"/>
              </w:rPr>
              <w:t>Nulová varianta není spojena s vlivem na kvalitu ovzduší a klima.</w:t>
            </w:r>
          </w:p>
        </w:tc>
        <w:tc>
          <w:tcPr>
            <w:tcW w:w="1850" w:type="pct"/>
            <w:shd w:val="clear" w:color="auto" w:fill="auto"/>
          </w:tcPr>
          <w:p w14:paraId="642B29B3" w14:textId="423D58B8" w:rsidR="00330A73" w:rsidRPr="00330A73" w:rsidRDefault="00330A73" w:rsidP="00330A73">
            <w:pPr>
              <w:pStyle w:val="Normln-Texttabulky"/>
              <w:rPr>
                <w:color w:val="000000" w:themeColor="text1"/>
              </w:rPr>
            </w:pPr>
            <w:r w:rsidRPr="00330A73">
              <w:rPr>
                <w:color w:val="000000" w:themeColor="text1"/>
              </w:rPr>
              <w:t>V důsledku přijetí změny ÚP dojde k velmi mírnému zvýšení imisní zá</w:t>
            </w:r>
            <w:r w:rsidR="00754EE0">
              <w:rPr>
                <w:color w:val="000000" w:themeColor="text1"/>
              </w:rPr>
              <w:t>těže a vlivů na klima, avšak na </w:t>
            </w:r>
            <w:r w:rsidRPr="00330A73">
              <w:rPr>
                <w:color w:val="000000" w:themeColor="text1"/>
              </w:rPr>
              <w:t>úrovni zanedbatelných vlivů.</w:t>
            </w:r>
          </w:p>
        </w:tc>
      </w:tr>
      <w:tr w:rsidR="00330A73" w:rsidRPr="0093409E" w14:paraId="132835A4" w14:textId="77777777" w:rsidTr="00152EB6">
        <w:trPr>
          <w:jc w:val="center"/>
        </w:trPr>
        <w:tc>
          <w:tcPr>
            <w:tcW w:w="1300" w:type="pct"/>
            <w:vMerge/>
            <w:shd w:val="clear" w:color="auto" w:fill="auto"/>
          </w:tcPr>
          <w:p w14:paraId="773378B6" w14:textId="77777777" w:rsidR="00330A73" w:rsidRPr="00660BCC" w:rsidRDefault="00330A73" w:rsidP="00330A73">
            <w:pPr>
              <w:pStyle w:val="Normln-Texttabulky"/>
              <w:jc w:val="left"/>
              <w:rPr>
                <w:highlight w:val="yellow"/>
              </w:rPr>
            </w:pPr>
          </w:p>
        </w:tc>
        <w:tc>
          <w:tcPr>
            <w:tcW w:w="3700" w:type="pct"/>
            <w:gridSpan w:val="2"/>
            <w:shd w:val="clear" w:color="auto" w:fill="auto"/>
          </w:tcPr>
          <w:p w14:paraId="0CAAE537" w14:textId="1CC5D84D" w:rsidR="00330A73" w:rsidRPr="00330A73" w:rsidRDefault="00330A73" w:rsidP="00330A73">
            <w:pPr>
              <w:pStyle w:val="Normln-Texttabulky"/>
              <w:rPr>
                <w:color w:val="000000" w:themeColor="text1"/>
              </w:rPr>
            </w:pPr>
            <w:r w:rsidRPr="00330A73">
              <w:rPr>
                <w:color w:val="000000" w:themeColor="text1"/>
              </w:rPr>
              <w:t>Z hlediska vlivu na ovzduší a klima je jako mírně příznivější hodnocena varianta nulová, rozdíly jsou však pod hranicí rozlišitelnosti.</w:t>
            </w:r>
          </w:p>
        </w:tc>
      </w:tr>
      <w:tr w:rsidR="00330A73" w:rsidRPr="0093409E" w14:paraId="0BECE1AF" w14:textId="77777777" w:rsidTr="00152EB6">
        <w:trPr>
          <w:jc w:val="center"/>
        </w:trPr>
        <w:tc>
          <w:tcPr>
            <w:tcW w:w="1300" w:type="pct"/>
            <w:vMerge w:val="restart"/>
            <w:shd w:val="clear" w:color="auto" w:fill="auto"/>
          </w:tcPr>
          <w:p w14:paraId="089E9312" w14:textId="77777777" w:rsidR="00330A73" w:rsidRPr="00660BCC" w:rsidRDefault="00330A73" w:rsidP="00330A73">
            <w:pPr>
              <w:pStyle w:val="Normln-Texttabulky"/>
              <w:jc w:val="left"/>
              <w:rPr>
                <w:highlight w:val="yellow"/>
              </w:rPr>
            </w:pPr>
            <w:r w:rsidRPr="00330A73">
              <w:t>Obyvatelstvo,</w:t>
            </w:r>
            <w:r w:rsidRPr="00330A73">
              <w:br/>
              <w:t>veřejné zdraví</w:t>
            </w:r>
          </w:p>
        </w:tc>
        <w:tc>
          <w:tcPr>
            <w:tcW w:w="1850" w:type="pct"/>
            <w:shd w:val="clear" w:color="auto" w:fill="auto"/>
          </w:tcPr>
          <w:p w14:paraId="467CDFBF" w14:textId="6D07B85E" w:rsidR="00330A73" w:rsidRPr="00330A73" w:rsidRDefault="00330A73" w:rsidP="00330A73">
            <w:pPr>
              <w:pStyle w:val="Normln-Texttabulky"/>
              <w:rPr>
                <w:color w:val="000000" w:themeColor="text1"/>
              </w:rPr>
            </w:pPr>
            <w:r w:rsidRPr="00330A73">
              <w:rPr>
                <w:color w:val="000000" w:themeColor="text1"/>
              </w:rPr>
              <w:t>Nulová varianta není spojena s vlivem na obyvatelstvo a veřejné zdraví.</w:t>
            </w:r>
          </w:p>
        </w:tc>
        <w:tc>
          <w:tcPr>
            <w:tcW w:w="1850" w:type="pct"/>
            <w:shd w:val="clear" w:color="auto" w:fill="auto"/>
          </w:tcPr>
          <w:p w14:paraId="3FA083CB" w14:textId="5C38E967" w:rsidR="00330A73" w:rsidRPr="00330A73" w:rsidRDefault="00330A73" w:rsidP="00330A73">
            <w:pPr>
              <w:pStyle w:val="Normln-Texttabulky"/>
              <w:rPr>
                <w:color w:val="000000" w:themeColor="text1"/>
              </w:rPr>
            </w:pPr>
            <w:r w:rsidRPr="00330A73">
              <w:rPr>
                <w:color w:val="000000" w:themeColor="text1"/>
              </w:rPr>
              <w:t>V důsledku přijetí změny ÚP dojde k velmi mírnému zvýšení hlukové zátěže, avšak na úrovni zanedbatelných vlivů.</w:t>
            </w:r>
          </w:p>
        </w:tc>
      </w:tr>
      <w:tr w:rsidR="00330A73" w:rsidRPr="0093409E" w14:paraId="560A0851" w14:textId="77777777" w:rsidTr="00152EB6">
        <w:trPr>
          <w:jc w:val="center"/>
        </w:trPr>
        <w:tc>
          <w:tcPr>
            <w:tcW w:w="1300" w:type="pct"/>
            <w:vMerge/>
            <w:shd w:val="clear" w:color="auto" w:fill="auto"/>
          </w:tcPr>
          <w:p w14:paraId="199AAF5F" w14:textId="77777777" w:rsidR="00330A73" w:rsidRPr="00660BCC" w:rsidRDefault="00330A73" w:rsidP="00330A73">
            <w:pPr>
              <w:pStyle w:val="Normln-Texttabulky"/>
              <w:jc w:val="left"/>
            </w:pPr>
          </w:p>
        </w:tc>
        <w:tc>
          <w:tcPr>
            <w:tcW w:w="3700" w:type="pct"/>
            <w:gridSpan w:val="2"/>
            <w:shd w:val="clear" w:color="auto" w:fill="auto"/>
          </w:tcPr>
          <w:p w14:paraId="5E469D36" w14:textId="0E5F0CFB" w:rsidR="00330A73" w:rsidRPr="00330A73" w:rsidRDefault="00330A73" w:rsidP="00330A73">
            <w:pPr>
              <w:pStyle w:val="Normln-Texttabulky"/>
              <w:rPr>
                <w:color w:val="000000" w:themeColor="text1"/>
              </w:rPr>
            </w:pPr>
            <w:r w:rsidRPr="00330A73">
              <w:rPr>
                <w:color w:val="000000" w:themeColor="text1"/>
              </w:rPr>
              <w:t>Z hlediska vlivu na obyvatelstvo a veřejné zdraví je jako mírně příznivější hodnocena varianta nulová, rozdíly jsou však pod hranicí rozlišitelnosti.</w:t>
            </w:r>
          </w:p>
        </w:tc>
      </w:tr>
      <w:tr w:rsidR="00330A73" w:rsidRPr="0093409E" w14:paraId="1AF31904" w14:textId="77777777" w:rsidTr="00152EB6">
        <w:trPr>
          <w:jc w:val="center"/>
        </w:trPr>
        <w:tc>
          <w:tcPr>
            <w:tcW w:w="1300" w:type="pct"/>
            <w:vMerge w:val="restart"/>
            <w:shd w:val="clear" w:color="auto" w:fill="auto"/>
          </w:tcPr>
          <w:p w14:paraId="59EDF440" w14:textId="77777777" w:rsidR="00330A73" w:rsidRPr="0064014E" w:rsidRDefault="00330A73" w:rsidP="00330A73">
            <w:pPr>
              <w:pStyle w:val="Normln-Texttabulky"/>
              <w:jc w:val="left"/>
            </w:pPr>
            <w:r w:rsidRPr="0064014E">
              <w:t xml:space="preserve">Podzemní </w:t>
            </w:r>
            <w:r w:rsidRPr="0064014E">
              <w:br/>
              <w:t>a povrchové vody</w:t>
            </w:r>
          </w:p>
        </w:tc>
        <w:tc>
          <w:tcPr>
            <w:tcW w:w="1850" w:type="pct"/>
            <w:shd w:val="clear" w:color="auto" w:fill="auto"/>
          </w:tcPr>
          <w:p w14:paraId="18C01983" w14:textId="797A97D6" w:rsidR="00330A73" w:rsidRPr="0064014E" w:rsidRDefault="00330A73" w:rsidP="00330A73">
            <w:pPr>
              <w:pStyle w:val="Normln-Texttabulky"/>
            </w:pPr>
            <w:r w:rsidRPr="0064014E">
              <w:t>Nulová varianta není spojena s vlivem na podzemní a povrchové vody.</w:t>
            </w:r>
          </w:p>
        </w:tc>
        <w:tc>
          <w:tcPr>
            <w:tcW w:w="1850" w:type="pct"/>
            <w:shd w:val="clear" w:color="auto" w:fill="auto"/>
          </w:tcPr>
          <w:p w14:paraId="6F1FF6D5" w14:textId="0D0FB045" w:rsidR="00330A73" w:rsidRPr="0064014E" w:rsidRDefault="00330A73" w:rsidP="00330A73">
            <w:pPr>
              <w:pStyle w:val="Normln-Texttabulky"/>
            </w:pPr>
            <w:r w:rsidRPr="0064014E">
              <w:t xml:space="preserve">Uplatněním změny dojde ke zvýšení rozsahu zpevněných ploch, ovlivnění podmínek pro retenci vody v území. </w:t>
            </w:r>
          </w:p>
          <w:p w14:paraId="2D9A7E7C" w14:textId="2EEBAE2C" w:rsidR="00330A73" w:rsidRPr="0064014E" w:rsidRDefault="00330A73" w:rsidP="00330A73">
            <w:pPr>
              <w:pStyle w:val="Normln-Texttabulky"/>
            </w:pPr>
            <w:r w:rsidRPr="0064014E">
              <w:t>Vlivy na podzemní vody je možné s ohledem na hydrogeoloigcké poměry dotčeného území považovat za nulové.</w:t>
            </w:r>
          </w:p>
        </w:tc>
      </w:tr>
      <w:tr w:rsidR="00330A73" w:rsidRPr="0093409E" w14:paraId="4E7310AE" w14:textId="77777777" w:rsidTr="00152EB6">
        <w:trPr>
          <w:jc w:val="center"/>
        </w:trPr>
        <w:tc>
          <w:tcPr>
            <w:tcW w:w="1300" w:type="pct"/>
            <w:vMerge/>
            <w:shd w:val="clear" w:color="auto" w:fill="auto"/>
          </w:tcPr>
          <w:p w14:paraId="7B136A3E" w14:textId="043D782C" w:rsidR="00330A73" w:rsidRPr="0064014E" w:rsidRDefault="00330A73" w:rsidP="00330A73">
            <w:pPr>
              <w:pStyle w:val="Normln-Texttabulky"/>
              <w:jc w:val="left"/>
            </w:pPr>
          </w:p>
        </w:tc>
        <w:tc>
          <w:tcPr>
            <w:tcW w:w="3700" w:type="pct"/>
            <w:gridSpan w:val="2"/>
            <w:shd w:val="clear" w:color="auto" w:fill="auto"/>
          </w:tcPr>
          <w:p w14:paraId="32DFCAC7" w14:textId="76362383" w:rsidR="00330A73" w:rsidRPr="0064014E" w:rsidRDefault="00330A73" w:rsidP="00330A73">
            <w:pPr>
              <w:pStyle w:val="Normln-Texttabulky"/>
            </w:pPr>
            <w:r w:rsidRPr="0064014E">
              <w:t>Z hlediska vlivu na povrchové vody je jako mírně příznivější hodnocena varianta nulová. Aktivní varianta je akceptovatelná za podmínek stanovených v kap. 8. resp. 11 této části dokumentace.</w:t>
            </w:r>
          </w:p>
        </w:tc>
      </w:tr>
      <w:tr w:rsidR="00330A73" w:rsidRPr="0093409E" w14:paraId="5D8F2100" w14:textId="77777777" w:rsidTr="00152EB6">
        <w:trPr>
          <w:jc w:val="center"/>
        </w:trPr>
        <w:tc>
          <w:tcPr>
            <w:tcW w:w="1300" w:type="pct"/>
            <w:vMerge w:val="restart"/>
            <w:shd w:val="clear" w:color="auto" w:fill="auto"/>
          </w:tcPr>
          <w:p w14:paraId="2F53BBA1" w14:textId="77777777" w:rsidR="00330A73" w:rsidRPr="000440B7" w:rsidRDefault="00330A73" w:rsidP="00330A73">
            <w:pPr>
              <w:pStyle w:val="Normln-Texttabulky"/>
              <w:jc w:val="left"/>
            </w:pPr>
            <w:r w:rsidRPr="000440B7">
              <w:t>Půda – ZPF</w:t>
            </w:r>
          </w:p>
        </w:tc>
        <w:tc>
          <w:tcPr>
            <w:tcW w:w="1850" w:type="pct"/>
            <w:shd w:val="clear" w:color="auto" w:fill="auto"/>
          </w:tcPr>
          <w:p w14:paraId="3A51CFDA" w14:textId="1C2D7DEE" w:rsidR="00330A73" w:rsidRPr="000440B7" w:rsidRDefault="00330A73" w:rsidP="00330A73">
            <w:pPr>
              <w:pStyle w:val="Normln-Texttabulky"/>
            </w:pPr>
            <w:r w:rsidRPr="000440B7">
              <w:t>Nulová varianta není spojena se záborem ZPF. Dotčené plochy nejsou součástí ZPF.</w:t>
            </w:r>
          </w:p>
        </w:tc>
        <w:tc>
          <w:tcPr>
            <w:tcW w:w="1850" w:type="pct"/>
            <w:shd w:val="clear" w:color="auto" w:fill="auto"/>
          </w:tcPr>
          <w:p w14:paraId="6F9FB928" w14:textId="2D75E018" w:rsidR="00330A73" w:rsidRPr="000440B7" w:rsidRDefault="00330A73" w:rsidP="00330A73">
            <w:pPr>
              <w:pStyle w:val="Normln-Texttabulky"/>
            </w:pPr>
            <w:r w:rsidRPr="000440B7">
              <w:t>Aktivní varianta není spojena se záborem ZPF. Dotčené plochy nejsou součástí ZPF.</w:t>
            </w:r>
          </w:p>
        </w:tc>
      </w:tr>
      <w:tr w:rsidR="00330A73" w:rsidRPr="0093409E" w14:paraId="34183579" w14:textId="77777777" w:rsidTr="00152EB6">
        <w:trPr>
          <w:jc w:val="center"/>
        </w:trPr>
        <w:tc>
          <w:tcPr>
            <w:tcW w:w="1300" w:type="pct"/>
            <w:vMerge/>
            <w:shd w:val="clear" w:color="auto" w:fill="auto"/>
          </w:tcPr>
          <w:p w14:paraId="56F1E560" w14:textId="77777777" w:rsidR="00330A73" w:rsidRPr="000440B7" w:rsidRDefault="00330A73" w:rsidP="00330A73">
            <w:pPr>
              <w:pStyle w:val="Normln-Texttabulky"/>
              <w:jc w:val="left"/>
            </w:pPr>
          </w:p>
        </w:tc>
        <w:tc>
          <w:tcPr>
            <w:tcW w:w="3700" w:type="pct"/>
            <w:gridSpan w:val="2"/>
            <w:shd w:val="clear" w:color="auto" w:fill="auto"/>
          </w:tcPr>
          <w:p w14:paraId="18F96EB1" w14:textId="77777777" w:rsidR="00330A73" w:rsidRPr="000440B7" w:rsidRDefault="00330A73" w:rsidP="00330A73">
            <w:pPr>
              <w:pStyle w:val="Normln-Texttabulky"/>
              <w:rPr>
                <w:highlight w:val="green"/>
              </w:rPr>
            </w:pPr>
            <w:r w:rsidRPr="000440B7">
              <w:t>Z hlediska vlivu na ZPF jsou obě varianty hodnoceny jako rovnocenné.</w:t>
            </w:r>
          </w:p>
        </w:tc>
      </w:tr>
      <w:tr w:rsidR="00330A73" w:rsidRPr="0093409E" w14:paraId="5F6C5134" w14:textId="77777777" w:rsidTr="00152EB6">
        <w:trPr>
          <w:jc w:val="center"/>
        </w:trPr>
        <w:tc>
          <w:tcPr>
            <w:tcW w:w="1300" w:type="pct"/>
            <w:vMerge w:val="restart"/>
            <w:shd w:val="clear" w:color="auto" w:fill="auto"/>
          </w:tcPr>
          <w:p w14:paraId="1FC82D23" w14:textId="77777777" w:rsidR="00330A73" w:rsidRPr="000440B7" w:rsidRDefault="00330A73" w:rsidP="00330A73">
            <w:pPr>
              <w:pStyle w:val="Normln-Texttabulky"/>
              <w:jc w:val="left"/>
            </w:pPr>
            <w:r w:rsidRPr="000440B7">
              <w:t>Lesy a PUPFL</w:t>
            </w:r>
          </w:p>
        </w:tc>
        <w:tc>
          <w:tcPr>
            <w:tcW w:w="1850" w:type="pct"/>
            <w:shd w:val="clear" w:color="auto" w:fill="auto"/>
          </w:tcPr>
          <w:p w14:paraId="5D786ACF" w14:textId="6FF4246C" w:rsidR="00330A73" w:rsidRPr="000440B7" w:rsidRDefault="00330A73" w:rsidP="00330A73">
            <w:pPr>
              <w:pStyle w:val="Normln-Texttabulky"/>
            </w:pPr>
            <w:r w:rsidRPr="000440B7">
              <w:t xml:space="preserve">Nulová varianta nebude spojena s vlivy na les. Dotčené plochy nejsou součástí PUPFL. </w:t>
            </w:r>
          </w:p>
        </w:tc>
        <w:tc>
          <w:tcPr>
            <w:tcW w:w="1850" w:type="pct"/>
            <w:shd w:val="clear" w:color="auto" w:fill="auto"/>
          </w:tcPr>
          <w:p w14:paraId="6FA671E5" w14:textId="553AA04C" w:rsidR="00330A73" w:rsidRPr="000440B7" w:rsidRDefault="00330A73" w:rsidP="00330A73">
            <w:pPr>
              <w:pStyle w:val="Normln-Texttabulky"/>
            </w:pPr>
            <w:r w:rsidRPr="000440B7">
              <w:t>Aktivní varianta není spojena se záborem PUPFL. Dotčené plochy nejsou součástí PUPFL, nezasahu</w:t>
            </w:r>
            <w:r w:rsidR="00754EE0">
              <w:t xml:space="preserve">jí do </w:t>
            </w:r>
            <w:r w:rsidRPr="000440B7">
              <w:t xml:space="preserve">pásma 50 m od okraje lesa. </w:t>
            </w:r>
          </w:p>
        </w:tc>
      </w:tr>
      <w:tr w:rsidR="00330A73" w:rsidRPr="0093409E" w14:paraId="101841C8" w14:textId="77777777" w:rsidTr="00152EB6">
        <w:trPr>
          <w:jc w:val="center"/>
        </w:trPr>
        <w:tc>
          <w:tcPr>
            <w:tcW w:w="1300" w:type="pct"/>
            <w:vMerge/>
            <w:shd w:val="clear" w:color="auto" w:fill="auto"/>
          </w:tcPr>
          <w:p w14:paraId="59743133" w14:textId="77777777" w:rsidR="00330A73" w:rsidRPr="000440B7" w:rsidRDefault="00330A73" w:rsidP="00330A73">
            <w:pPr>
              <w:pStyle w:val="Normln-Texttabulky"/>
              <w:jc w:val="left"/>
            </w:pPr>
          </w:p>
        </w:tc>
        <w:tc>
          <w:tcPr>
            <w:tcW w:w="3700" w:type="pct"/>
            <w:gridSpan w:val="2"/>
            <w:shd w:val="clear" w:color="auto" w:fill="auto"/>
          </w:tcPr>
          <w:p w14:paraId="59904E4A" w14:textId="105F6508" w:rsidR="00330A73" w:rsidRPr="0093409E" w:rsidRDefault="00330A73" w:rsidP="00330A73">
            <w:pPr>
              <w:pStyle w:val="Normln-Texttabulky"/>
              <w:rPr>
                <w:color w:val="FF0000"/>
                <w:highlight w:val="green"/>
              </w:rPr>
            </w:pPr>
            <w:r w:rsidRPr="000440B7">
              <w:t>Z hlediska vlivu na P</w:t>
            </w:r>
            <w:r>
              <w:t>UP</w:t>
            </w:r>
            <w:r w:rsidRPr="000440B7">
              <w:t>F</w:t>
            </w:r>
            <w:r>
              <w:t>L</w:t>
            </w:r>
            <w:r w:rsidRPr="000440B7">
              <w:t xml:space="preserve"> jsou obě varianty hodnoceny jako rovnocenné.</w:t>
            </w:r>
          </w:p>
        </w:tc>
      </w:tr>
      <w:tr w:rsidR="00330A73" w:rsidRPr="0093409E" w14:paraId="5EC2F461" w14:textId="77777777" w:rsidTr="00152EB6">
        <w:trPr>
          <w:jc w:val="center"/>
        </w:trPr>
        <w:tc>
          <w:tcPr>
            <w:tcW w:w="1300" w:type="pct"/>
            <w:vMerge w:val="restart"/>
            <w:shd w:val="clear" w:color="auto" w:fill="auto"/>
          </w:tcPr>
          <w:p w14:paraId="0DA0416B" w14:textId="77777777" w:rsidR="00330A73" w:rsidRPr="007D3BAC" w:rsidRDefault="00330A73" w:rsidP="00330A73">
            <w:pPr>
              <w:pStyle w:val="Normln-Texttabulky"/>
              <w:jc w:val="left"/>
            </w:pPr>
            <w:r w:rsidRPr="007D3BAC">
              <w:t>Horninové</w:t>
            </w:r>
            <w:r w:rsidRPr="007D3BAC">
              <w:br/>
              <w:t>prostředí</w:t>
            </w:r>
          </w:p>
        </w:tc>
        <w:tc>
          <w:tcPr>
            <w:tcW w:w="1850" w:type="pct"/>
            <w:shd w:val="clear" w:color="auto" w:fill="auto"/>
          </w:tcPr>
          <w:p w14:paraId="57FA5C58" w14:textId="6FF9EA27" w:rsidR="00330A73" w:rsidRPr="007D3BAC" w:rsidRDefault="00330A73" w:rsidP="00330A73">
            <w:pPr>
              <w:pStyle w:val="Normln-Texttabulky"/>
            </w:pPr>
            <w:r w:rsidRPr="007D3BAC">
              <w:t xml:space="preserve">Nulová varianta není spojena s vlivem na horninové prostředí. </w:t>
            </w:r>
          </w:p>
        </w:tc>
        <w:tc>
          <w:tcPr>
            <w:tcW w:w="1850" w:type="pct"/>
            <w:shd w:val="clear" w:color="auto" w:fill="auto"/>
          </w:tcPr>
          <w:p w14:paraId="3AB577D5" w14:textId="63D38E6B" w:rsidR="00330A73" w:rsidRPr="007D3BAC" w:rsidRDefault="00330A73" w:rsidP="00330A73">
            <w:pPr>
              <w:pStyle w:val="Normln-Texttabulky"/>
            </w:pPr>
            <w:r w:rsidRPr="007D3BAC">
              <w:t xml:space="preserve">Ve vztahu k hodnoceným geofaktorům životního prostředí jsou vlivy hodnoceny jako nulové. </w:t>
            </w:r>
          </w:p>
        </w:tc>
      </w:tr>
      <w:tr w:rsidR="00330A73" w:rsidRPr="0093409E" w14:paraId="4D367CBB" w14:textId="77777777" w:rsidTr="00152EB6">
        <w:trPr>
          <w:jc w:val="center"/>
        </w:trPr>
        <w:tc>
          <w:tcPr>
            <w:tcW w:w="1300" w:type="pct"/>
            <w:vMerge/>
            <w:shd w:val="clear" w:color="auto" w:fill="auto"/>
          </w:tcPr>
          <w:p w14:paraId="78260A72" w14:textId="77777777" w:rsidR="00330A73" w:rsidRPr="007D3BAC" w:rsidRDefault="00330A73" w:rsidP="00330A73">
            <w:pPr>
              <w:pStyle w:val="Normln-Texttabulky"/>
              <w:jc w:val="left"/>
            </w:pPr>
          </w:p>
        </w:tc>
        <w:tc>
          <w:tcPr>
            <w:tcW w:w="3700" w:type="pct"/>
            <w:gridSpan w:val="2"/>
            <w:shd w:val="clear" w:color="auto" w:fill="auto"/>
          </w:tcPr>
          <w:p w14:paraId="666BB61E" w14:textId="77777777" w:rsidR="00330A73" w:rsidRPr="007D3BAC" w:rsidRDefault="00330A73" w:rsidP="00330A73">
            <w:pPr>
              <w:pStyle w:val="Normln-Texttabulky"/>
            </w:pPr>
            <w:r w:rsidRPr="007D3BAC">
              <w:t>Z hlediska vlivu na horninové prostředí jsou posuzované varianty hodnoceny jako srovnatelné.</w:t>
            </w:r>
          </w:p>
        </w:tc>
      </w:tr>
      <w:tr w:rsidR="00330A73" w:rsidRPr="0093409E" w14:paraId="2965967F" w14:textId="77777777" w:rsidTr="00152EB6">
        <w:trPr>
          <w:jc w:val="center"/>
        </w:trPr>
        <w:tc>
          <w:tcPr>
            <w:tcW w:w="1300" w:type="pct"/>
            <w:vMerge w:val="restart"/>
            <w:shd w:val="clear" w:color="auto" w:fill="auto"/>
          </w:tcPr>
          <w:p w14:paraId="3E5BF7FD" w14:textId="77777777" w:rsidR="00330A73" w:rsidRPr="00C57F12" w:rsidRDefault="00330A73" w:rsidP="00330A73">
            <w:pPr>
              <w:pStyle w:val="Normln-Texttabulky"/>
              <w:jc w:val="left"/>
            </w:pPr>
            <w:r w:rsidRPr="00C57F12">
              <w:t xml:space="preserve">Flóra, fauna, </w:t>
            </w:r>
            <w:r w:rsidRPr="00C57F12">
              <w:br/>
              <w:t>biodiverzita</w:t>
            </w:r>
            <w:r w:rsidRPr="00C57F12">
              <w:br/>
              <w:t>a ekosystémy</w:t>
            </w:r>
          </w:p>
        </w:tc>
        <w:tc>
          <w:tcPr>
            <w:tcW w:w="1850" w:type="pct"/>
            <w:shd w:val="clear" w:color="auto" w:fill="auto"/>
          </w:tcPr>
          <w:p w14:paraId="69456785" w14:textId="3339D30A" w:rsidR="00330A73" w:rsidRPr="00C57F12" w:rsidRDefault="00330A73" w:rsidP="00330A73">
            <w:pPr>
              <w:pStyle w:val="Normln-Texttabulky"/>
            </w:pPr>
            <w:r>
              <w:t xml:space="preserve">Nulová varianta není spojena s vlivy na flóru, faunu a ekosystémy. </w:t>
            </w:r>
          </w:p>
        </w:tc>
        <w:tc>
          <w:tcPr>
            <w:tcW w:w="1850" w:type="pct"/>
            <w:shd w:val="clear" w:color="auto" w:fill="auto"/>
          </w:tcPr>
          <w:p w14:paraId="01D8ED80" w14:textId="77777777" w:rsidR="00330A73" w:rsidRDefault="00330A73" w:rsidP="00330A73">
            <w:pPr>
              <w:pStyle w:val="Normln-Texttabulky"/>
            </w:pPr>
            <w:r>
              <w:t xml:space="preserve">Aktivní varianta si vyžádá zástavbu ploch pozitivně ovlivňujících ekologickou stabilitu a biologickou diversitu. </w:t>
            </w:r>
          </w:p>
          <w:p w14:paraId="13F49785" w14:textId="1DA1178D" w:rsidR="00330A73" w:rsidRPr="00C57F12" w:rsidRDefault="00330A73" w:rsidP="00330A73">
            <w:pPr>
              <w:pStyle w:val="Normln-Texttabulky"/>
            </w:pPr>
            <w:r>
              <w:t xml:space="preserve">Posuzovaná lokalita je v kontaktu s lokálním biokoridorem. </w:t>
            </w:r>
          </w:p>
        </w:tc>
      </w:tr>
      <w:tr w:rsidR="00330A73" w:rsidRPr="0093409E" w14:paraId="3937B91D" w14:textId="77777777" w:rsidTr="00152EB6">
        <w:trPr>
          <w:jc w:val="center"/>
        </w:trPr>
        <w:tc>
          <w:tcPr>
            <w:tcW w:w="1300" w:type="pct"/>
            <w:vMerge/>
            <w:shd w:val="clear" w:color="auto" w:fill="auto"/>
          </w:tcPr>
          <w:p w14:paraId="394B3D0F" w14:textId="77777777" w:rsidR="00330A73" w:rsidRPr="00C57F12" w:rsidRDefault="00330A73" w:rsidP="00330A73">
            <w:pPr>
              <w:pStyle w:val="Normln-Texttabulky"/>
            </w:pPr>
          </w:p>
        </w:tc>
        <w:tc>
          <w:tcPr>
            <w:tcW w:w="3700" w:type="pct"/>
            <w:gridSpan w:val="2"/>
            <w:shd w:val="clear" w:color="auto" w:fill="auto"/>
          </w:tcPr>
          <w:p w14:paraId="167247C3" w14:textId="6B53A6ED" w:rsidR="00330A73" w:rsidRPr="00C57F12" w:rsidRDefault="00330A73" w:rsidP="00330A73">
            <w:pPr>
              <w:pStyle w:val="Normln-Texttabulky"/>
            </w:pPr>
            <w:r>
              <w:t xml:space="preserve">Z hlediska vlivu na flóru, faunu a ekosystémy je jako varianta příznivější hodnocena varianta nulová. </w:t>
            </w:r>
          </w:p>
        </w:tc>
      </w:tr>
      <w:tr w:rsidR="00330A73" w:rsidRPr="0093409E" w14:paraId="0B46BFB0" w14:textId="77777777" w:rsidTr="00152EB6">
        <w:trPr>
          <w:jc w:val="center"/>
        </w:trPr>
        <w:tc>
          <w:tcPr>
            <w:tcW w:w="1300" w:type="pct"/>
            <w:vMerge w:val="restart"/>
            <w:shd w:val="clear" w:color="auto" w:fill="auto"/>
          </w:tcPr>
          <w:p w14:paraId="29C56CFF" w14:textId="77777777" w:rsidR="00330A73" w:rsidRPr="00C57F12" w:rsidRDefault="00330A73" w:rsidP="00330A73">
            <w:pPr>
              <w:pStyle w:val="Normln-Texttabulky"/>
              <w:keepNext/>
              <w:jc w:val="left"/>
            </w:pPr>
            <w:r w:rsidRPr="00C57F12">
              <w:t>Krajina</w:t>
            </w:r>
          </w:p>
        </w:tc>
        <w:tc>
          <w:tcPr>
            <w:tcW w:w="1850" w:type="pct"/>
            <w:shd w:val="clear" w:color="auto" w:fill="auto"/>
          </w:tcPr>
          <w:p w14:paraId="15F335DA" w14:textId="6DF2B3A0" w:rsidR="00330A73" w:rsidRPr="00C57F12" w:rsidRDefault="00330A73" w:rsidP="00330A73">
            <w:pPr>
              <w:pStyle w:val="Normln-Texttabulky"/>
              <w:keepNext/>
            </w:pPr>
            <w:r>
              <w:t xml:space="preserve">Nulová varianta není spojena s vlivy na krajinu a krajinná ráz území. </w:t>
            </w:r>
          </w:p>
        </w:tc>
        <w:tc>
          <w:tcPr>
            <w:tcW w:w="1850" w:type="pct"/>
            <w:shd w:val="clear" w:color="auto" w:fill="auto"/>
          </w:tcPr>
          <w:p w14:paraId="2E659D0D" w14:textId="5BB843DD" w:rsidR="00330A73" w:rsidRPr="00C57F12" w:rsidRDefault="00330A73" w:rsidP="00330A73">
            <w:pPr>
              <w:keepNext/>
            </w:pPr>
            <w:r>
              <w:t xml:space="preserve">V aktivní variantě dojde k prohloubení procesu urbanizace krajiny. Dojde k urbanizaci území přírodního parku Modřanská rokle – Cholupice. </w:t>
            </w:r>
          </w:p>
        </w:tc>
      </w:tr>
      <w:tr w:rsidR="00330A73" w:rsidRPr="0093409E" w14:paraId="680C6C34" w14:textId="77777777" w:rsidTr="00152EB6">
        <w:trPr>
          <w:jc w:val="center"/>
        </w:trPr>
        <w:tc>
          <w:tcPr>
            <w:tcW w:w="1300" w:type="pct"/>
            <w:vMerge/>
            <w:shd w:val="clear" w:color="auto" w:fill="auto"/>
          </w:tcPr>
          <w:p w14:paraId="34346CC0" w14:textId="5D3C06C1" w:rsidR="00330A73" w:rsidRPr="00C57F12" w:rsidRDefault="00330A73" w:rsidP="00330A73">
            <w:pPr>
              <w:pStyle w:val="Normln-Texttabulky"/>
              <w:jc w:val="left"/>
            </w:pPr>
          </w:p>
        </w:tc>
        <w:tc>
          <w:tcPr>
            <w:tcW w:w="3700" w:type="pct"/>
            <w:gridSpan w:val="2"/>
            <w:shd w:val="clear" w:color="auto" w:fill="auto"/>
          </w:tcPr>
          <w:p w14:paraId="5A3CC2DD" w14:textId="5A3393B7" w:rsidR="00330A73" w:rsidRPr="00C57F12" w:rsidRDefault="00330A73" w:rsidP="00330A73">
            <w:pPr>
              <w:pStyle w:val="Normln-Texttabulky"/>
            </w:pPr>
            <w:r>
              <w:t xml:space="preserve">Z hlediska vlivu na krajinu a krajinný ráz je jako varianta příznivější hodnocena varianta nulová. </w:t>
            </w:r>
          </w:p>
        </w:tc>
      </w:tr>
      <w:tr w:rsidR="00330A73" w:rsidRPr="0093409E" w14:paraId="5CC5E4BF" w14:textId="77777777" w:rsidTr="00152EB6">
        <w:trPr>
          <w:jc w:val="center"/>
        </w:trPr>
        <w:tc>
          <w:tcPr>
            <w:tcW w:w="1300" w:type="pct"/>
            <w:vMerge w:val="restart"/>
            <w:shd w:val="clear" w:color="auto" w:fill="auto"/>
          </w:tcPr>
          <w:p w14:paraId="3F9FF184" w14:textId="77777777" w:rsidR="00330A73" w:rsidRPr="00C57F12" w:rsidRDefault="00330A73" w:rsidP="00330A73">
            <w:pPr>
              <w:pStyle w:val="Normln-Texttabulky"/>
              <w:jc w:val="left"/>
            </w:pPr>
            <w:r w:rsidRPr="00C57F12">
              <w:t>Kulturní a historické hodnoty</w:t>
            </w:r>
          </w:p>
        </w:tc>
        <w:tc>
          <w:tcPr>
            <w:tcW w:w="1850" w:type="pct"/>
            <w:shd w:val="clear" w:color="auto" w:fill="auto"/>
          </w:tcPr>
          <w:p w14:paraId="76011AA2" w14:textId="2D3F3E4A" w:rsidR="00330A73" w:rsidRPr="007D3BAC" w:rsidRDefault="00330A73" w:rsidP="00330A73">
            <w:r w:rsidRPr="007D3BAC">
              <w:t>Nulová varianta není spojena s vlivy na kulturně historické hodnoty.</w:t>
            </w:r>
          </w:p>
        </w:tc>
        <w:tc>
          <w:tcPr>
            <w:tcW w:w="1850" w:type="pct"/>
            <w:shd w:val="clear" w:color="auto" w:fill="auto"/>
          </w:tcPr>
          <w:p w14:paraId="2367B635" w14:textId="6B527BC4" w:rsidR="00330A73" w:rsidRPr="007D3BAC" w:rsidRDefault="00330A73" w:rsidP="00330A73">
            <w:pPr>
              <w:pStyle w:val="Normln-Texttabulky"/>
            </w:pPr>
            <w:r w:rsidRPr="007D3BAC">
              <w:t>Naplněním hodn</w:t>
            </w:r>
            <w:r w:rsidR="00A87186">
              <w:t>ocené změny č. </w:t>
            </w:r>
            <w:r w:rsidRPr="007D3BAC">
              <w:t>3105/10 nedojde k ovlivnění kulturně historických hodnot území.</w:t>
            </w:r>
          </w:p>
        </w:tc>
      </w:tr>
      <w:tr w:rsidR="00330A73" w:rsidRPr="0093409E" w14:paraId="43A35D4F" w14:textId="77777777" w:rsidTr="00152EB6">
        <w:trPr>
          <w:jc w:val="center"/>
        </w:trPr>
        <w:tc>
          <w:tcPr>
            <w:tcW w:w="1300" w:type="pct"/>
            <w:vMerge/>
            <w:shd w:val="clear" w:color="auto" w:fill="auto"/>
          </w:tcPr>
          <w:p w14:paraId="2EE556E5" w14:textId="77777777" w:rsidR="00330A73" w:rsidRPr="0093409E" w:rsidRDefault="00330A73" w:rsidP="00330A73">
            <w:pPr>
              <w:pStyle w:val="Normln-Texttabulky"/>
              <w:jc w:val="left"/>
              <w:rPr>
                <w:color w:val="FF0000"/>
              </w:rPr>
            </w:pPr>
          </w:p>
        </w:tc>
        <w:tc>
          <w:tcPr>
            <w:tcW w:w="3700" w:type="pct"/>
            <w:gridSpan w:val="2"/>
            <w:shd w:val="clear" w:color="auto" w:fill="auto"/>
          </w:tcPr>
          <w:p w14:paraId="2F434B0F" w14:textId="78E49923" w:rsidR="00330A73" w:rsidRPr="007D3BAC" w:rsidRDefault="00330A73" w:rsidP="00330A73">
            <w:pPr>
              <w:pStyle w:val="Normln-Texttabulky"/>
            </w:pPr>
            <w:r w:rsidRPr="007D3BAC">
              <w:t>Z hlediska vlivu na kulturní a historické hodnoty jsou obě varianty hodnoceny jako rovnocenné (bez vlivu).</w:t>
            </w:r>
          </w:p>
        </w:tc>
      </w:tr>
      <w:tr w:rsidR="00330A73" w:rsidRPr="007D3BAC" w14:paraId="6B8D86D5" w14:textId="77777777" w:rsidTr="00152EB6">
        <w:trPr>
          <w:jc w:val="center"/>
        </w:trPr>
        <w:tc>
          <w:tcPr>
            <w:tcW w:w="1300" w:type="pct"/>
            <w:vMerge w:val="restart"/>
            <w:shd w:val="clear" w:color="auto" w:fill="auto"/>
          </w:tcPr>
          <w:p w14:paraId="6D3F77E3" w14:textId="77777777" w:rsidR="00330A73" w:rsidRPr="00FB593F" w:rsidRDefault="00330A73" w:rsidP="00330A73">
            <w:pPr>
              <w:pStyle w:val="Normln-Texttabulky"/>
              <w:jc w:val="left"/>
            </w:pPr>
            <w:r w:rsidRPr="00FB593F">
              <w:t>Hmotné statky</w:t>
            </w:r>
          </w:p>
        </w:tc>
        <w:tc>
          <w:tcPr>
            <w:tcW w:w="1850" w:type="pct"/>
            <w:shd w:val="clear" w:color="auto" w:fill="auto"/>
          </w:tcPr>
          <w:p w14:paraId="36E737A7" w14:textId="5DB98060" w:rsidR="00330A73" w:rsidRPr="00FB593F" w:rsidRDefault="00330A73" w:rsidP="00330A73">
            <w:pPr>
              <w:pStyle w:val="Normln-Texttabulky"/>
            </w:pPr>
            <w:r w:rsidRPr="00FB593F">
              <w:t>Nulová varianta není spojena s vlivy na hmotný majetek</w:t>
            </w:r>
          </w:p>
        </w:tc>
        <w:tc>
          <w:tcPr>
            <w:tcW w:w="1850" w:type="pct"/>
            <w:shd w:val="clear" w:color="auto" w:fill="auto"/>
          </w:tcPr>
          <w:p w14:paraId="5F4EC2A1" w14:textId="6198BDD2" w:rsidR="00330A73" w:rsidRPr="00FB593F" w:rsidRDefault="00330A73" w:rsidP="00330A73">
            <w:pPr>
              <w:pStyle w:val="Normln-Texttabulky"/>
            </w:pPr>
            <w:r w:rsidRPr="00FB593F">
              <w:t xml:space="preserve">Navrhované řešení nebude mít negativní vliv na hmotný majetek.  Navrhované řešení nevytváří nároky na demolice nebo výkup a změny ve využívání stavebních objektů. </w:t>
            </w:r>
          </w:p>
        </w:tc>
      </w:tr>
      <w:tr w:rsidR="00330A73" w:rsidRPr="0093409E" w14:paraId="72B26331" w14:textId="77777777" w:rsidTr="00152EB6">
        <w:trPr>
          <w:jc w:val="center"/>
        </w:trPr>
        <w:tc>
          <w:tcPr>
            <w:tcW w:w="1300" w:type="pct"/>
            <w:vMerge/>
            <w:shd w:val="clear" w:color="auto" w:fill="auto"/>
          </w:tcPr>
          <w:p w14:paraId="2F7A8C3F" w14:textId="77777777" w:rsidR="00330A73" w:rsidRPr="00FB593F" w:rsidRDefault="00330A73" w:rsidP="00330A73">
            <w:pPr>
              <w:pStyle w:val="Normln-Texttabulky"/>
              <w:jc w:val="left"/>
            </w:pPr>
          </w:p>
        </w:tc>
        <w:tc>
          <w:tcPr>
            <w:tcW w:w="3700" w:type="pct"/>
            <w:gridSpan w:val="2"/>
            <w:shd w:val="clear" w:color="auto" w:fill="auto"/>
          </w:tcPr>
          <w:p w14:paraId="0B6311E6" w14:textId="5E2BE50F" w:rsidR="00330A73" w:rsidRPr="00FB593F" w:rsidRDefault="00330A73" w:rsidP="00330A73">
            <w:pPr>
              <w:pStyle w:val="Normln-Texttabulky"/>
            </w:pPr>
            <w:r w:rsidRPr="00FB593F">
              <w:t>Z hlediska vlivu na hmotný majetek jsou posuzované varianty hodnoceny jako srovnatelné.</w:t>
            </w:r>
          </w:p>
        </w:tc>
      </w:tr>
    </w:tbl>
    <w:p w14:paraId="4094494F" w14:textId="77777777" w:rsidR="00570F1E" w:rsidRPr="00FB593F" w:rsidRDefault="00570F1E" w:rsidP="00FC7E48">
      <w:pPr>
        <w:pStyle w:val="Normln2"/>
      </w:pPr>
    </w:p>
    <w:p w14:paraId="4460F3D7" w14:textId="77777777" w:rsidR="00FC7E48" w:rsidRPr="00C57F12" w:rsidRDefault="00FC7E48" w:rsidP="00BA4815">
      <w:pPr>
        <w:pStyle w:val="Nadpis4"/>
      </w:pPr>
      <w:r w:rsidRPr="00C57F12">
        <w:t>Shrnutí závěru porovnání aktivní a nulové varianty</w:t>
      </w:r>
    </w:p>
    <w:p w14:paraId="53B4A716" w14:textId="7417A640" w:rsidR="00C57F12" w:rsidRPr="007D3BAC" w:rsidRDefault="007D3BAC" w:rsidP="00FC7E48">
      <w:pPr>
        <w:rPr>
          <w:rFonts w:cs="Calibri"/>
        </w:rPr>
      </w:pPr>
      <w:r w:rsidRPr="00330A73">
        <w:rPr>
          <w:rFonts w:cs="Calibri"/>
        </w:rPr>
        <w:t>Na základě provedeného hodnocení lze konstatovat, že významnější rozdíl v neprospěch aktivní varianty byl identifikován z hlediska potenciálních vlivů na povrchové vo</w:t>
      </w:r>
      <w:r w:rsidR="00754EE0">
        <w:rPr>
          <w:rFonts w:cs="Calibri"/>
        </w:rPr>
        <w:t>dy, flóru, faunu a ekosystémy a </w:t>
      </w:r>
      <w:r w:rsidRPr="00330A73">
        <w:rPr>
          <w:rFonts w:cs="Calibri"/>
        </w:rPr>
        <w:t>krajinu</w:t>
      </w:r>
      <w:r w:rsidR="00330A73" w:rsidRPr="00330A73">
        <w:rPr>
          <w:rFonts w:cs="Calibri"/>
          <w:color w:val="000000" w:themeColor="text1"/>
        </w:rPr>
        <w:t>, v případě vlivů na klima, ovzduší, obyvatelstvo a veřejné zdraví byl zjištěn nevýznamný rozdíl</w:t>
      </w:r>
      <w:r w:rsidR="00330A73" w:rsidRPr="00330A73">
        <w:rPr>
          <w:rFonts w:cs="Calibri"/>
        </w:rPr>
        <w:t>.</w:t>
      </w:r>
      <w:r w:rsidRPr="00330A73">
        <w:rPr>
          <w:rFonts w:cs="Calibri"/>
        </w:rPr>
        <w:t xml:space="preserve"> Nicméně s ohledem na výše uvedené skutečnosti (stav složek životníh</w:t>
      </w:r>
      <w:r w:rsidR="00754EE0">
        <w:rPr>
          <w:rFonts w:cs="Calibri"/>
        </w:rPr>
        <w:t>o prostředí, poloha, výměra) je </w:t>
      </w:r>
      <w:r w:rsidRPr="00330A73">
        <w:rPr>
          <w:rFonts w:cs="Calibri"/>
        </w:rPr>
        <w:t>aktivní varianta klasifikována jako přijatelná při zajištění splnění stanovených podmínek pro snížení, resp. kompenzaci identifikovaných negativních vlivů na sledované složky životního prostředí.</w:t>
      </w:r>
      <w:r>
        <w:rPr>
          <w:rFonts w:cs="Calibri"/>
        </w:rPr>
        <w:t xml:space="preserve"> </w:t>
      </w:r>
    </w:p>
    <w:p w14:paraId="1041C684" w14:textId="77777777" w:rsidR="00570F1E" w:rsidRPr="007D3BAC" w:rsidRDefault="00570F1E" w:rsidP="00570F1E">
      <w:r w:rsidRPr="007D3BAC">
        <w:br w:type="page"/>
      </w:r>
    </w:p>
    <w:p w14:paraId="4669617D" w14:textId="77777777" w:rsidR="00570F1E" w:rsidRPr="00542017" w:rsidRDefault="00570F1E" w:rsidP="00570F1E">
      <w:pPr>
        <w:pStyle w:val="Nadpis1"/>
      </w:pPr>
      <w:bookmarkStart w:id="108" w:name="_Toc56002868"/>
      <w:bookmarkStart w:id="109" w:name="_Toc56005750"/>
      <w:bookmarkStart w:id="110" w:name="_Toc56006412"/>
      <w:bookmarkStart w:id="111" w:name="_Toc124499028"/>
      <w:r w:rsidRPr="00542017">
        <w:t>8.</w:t>
      </w:r>
      <w:r w:rsidRPr="00542017">
        <w:tab/>
        <w:t>Popis navrhovaných opatření pro předcházení, snížení nebo kompenzaci všech zjištěných nebo předpokládaných závažných záporných vlivů na životní prostředí</w:t>
      </w:r>
      <w:bookmarkEnd w:id="108"/>
      <w:bookmarkEnd w:id="109"/>
      <w:bookmarkEnd w:id="110"/>
      <w:bookmarkEnd w:id="111"/>
    </w:p>
    <w:p w14:paraId="53CDC057" w14:textId="77777777" w:rsidR="00570F1E" w:rsidRPr="00542017" w:rsidRDefault="00570F1E" w:rsidP="00570F1E">
      <w:pPr>
        <w:rPr>
          <w:lang w:eastAsia="en-US"/>
        </w:rPr>
      </w:pPr>
    </w:p>
    <w:p w14:paraId="1758B1D5" w14:textId="0C85A0DD" w:rsidR="00570F1E" w:rsidRPr="00A20B7E" w:rsidRDefault="00570F1E" w:rsidP="00570F1E">
      <w:r w:rsidRPr="00542017">
        <w:rPr>
          <w:lang w:eastAsia="en-US"/>
        </w:rPr>
        <w:t>Na základě zjištění a posouzení vlivů změny č. 31</w:t>
      </w:r>
      <w:r w:rsidR="00C57F12" w:rsidRPr="00542017">
        <w:rPr>
          <w:lang w:eastAsia="en-US"/>
        </w:rPr>
        <w:t>05</w:t>
      </w:r>
      <w:r w:rsidRPr="00542017">
        <w:rPr>
          <w:lang w:eastAsia="en-US"/>
        </w:rPr>
        <w:t xml:space="preserve">/10 provedené v kap. 6 této části dokumentace a shrnutí v hodnotící tabulce v rámci kap. 15.2 této části dokumentace </w:t>
      </w:r>
      <w:r w:rsidRPr="00A20B7E">
        <w:rPr>
          <w:lang w:eastAsia="en-US"/>
        </w:rPr>
        <w:t>je formulován předběžný výčet opatření pro předcházení, snížení nebo kompenzaci zjištěných nebo předpokládaných významných negativních vlivů na obyvatelstvo, složky životního prostředí a kulturně historické hodnoty dotčeného území</w:t>
      </w:r>
      <w:r w:rsidR="005D2C13" w:rsidRPr="00A20B7E">
        <w:rPr>
          <w:rStyle w:val="Znakapoznpodarou"/>
          <w:lang w:eastAsia="en-US"/>
        </w:rPr>
        <w:footnoteReference w:id="6"/>
      </w:r>
      <w:r w:rsidRPr="00A20B7E">
        <w:rPr>
          <w:lang w:eastAsia="en-US"/>
        </w:rPr>
        <w:t xml:space="preserve">. </w:t>
      </w:r>
      <w:r w:rsidRPr="00A20B7E">
        <w:t>Opatření navržená v této kapitole jsou podkladem pro ná</w:t>
      </w:r>
      <w:r w:rsidR="00754EE0">
        <w:t>vrh požadavků na rozhodování ve </w:t>
      </w:r>
      <w:r w:rsidRPr="00A20B7E">
        <w:t>vymezených plochách z hlediska minimalizace vlivů na životní prostředí (viz kap. 11).</w:t>
      </w:r>
    </w:p>
    <w:p w14:paraId="50605B03" w14:textId="77777777" w:rsidR="00EA4F29" w:rsidRDefault="00EA4F29" w:rsidP="00570F1E">
      <w:pPr>
        <w:pStyle w:val="Normln-vlevoBold"/>
      </w:pPr>
    </w:p>
    <w:p w14:paraId="40AB0541" w14:textId="77777777" w:rsidR="00570F1E" w:rsidRPr="00330A73" w:rsidRDefault="00570F1E" w:rsidP="00570F1E">
      <w:pPr>
        <w:pStyle w:val="Normln-vlevoBold"/>
      </w:pPr>
      <w:r w:rsidRPr="00330A73">
        <w:t>Opatření k omezení vlivů na ovzduší</w:t>
      </w:r>
    </w:p>
    <w:p w14:paraId="1637E35A" w14:textId="77777777" w:rsidR="00330A73" w:rsidRPr="00330A73" w:rsidRDefault="00330A73" w:rsidP="00330A73">
      <w:pPr>
        <w:pStyle w:val="Odstavecseseznamem"/>
        <w:numPr>
          <w:ilvl w:val="0"/>
          <w:numId w:val="47"/>
        </w:numPr>
      </w:pPr>
      <w:r w:rsidRPr="00330A73">
        <w:t xml:space="preserve">Opatření nejsou navrhována. </w:t>
      </w:r>
    </w:p>
    <w:p w14:paraId="1B905A6F" w14:textId="77777777" w:rsidR="00EA4F29" w:rsidRDefault="00EA4F29" w:rsidP="00570F1E">
      <w:pPr>
        <w:pStyle w:val="Normln-vlevoBold"/>
      </w:pPr>
    </w:p>
    <w:p w14:paraId="12CBA3C3" w14:textId="77777777" w:rsidR="00570F1E" w:rsidRDefault="00570F1E" w:rsidP="00570F1E">
      <w:pPr>
        <w:pStyle w:val="Normln-vlevoBold"/>
      </w:pPr>
      <w:r w:rsidRPr="00330A73">
        <w:t>Opatření k omezení vlivů na obyvatelstvo</w:t>
      </w:r>
    </w:p>
    <w:p w14:paraId="68B90E72" w14:textId="77777777" w:rsidR="00330A73" w:rsidRPr="00542017" w:rsidRDefault="00330A73" w:rsidP="00330A73">
      <w:pPr>
        <w:pStyle w:val="Odstavecseseznamem"/>
        <w:numPr>
          <w:ilvl w:val="0"/>
          <w:numId w:val="47"/>
        </w:numPr>
      </w:pPr>
      <w:r w:rsidRPr="00542017">
        <w:t xml:space="preserve">Opatření nejsou navrhována. </w:t>
      </w:r>
    </w:p>
    <w:p w14:paraId="0BEA0DB9" w14:textId="77777777" w:rsidR="00EA4F29" w:rsidRDefault="00EA4F29" w:rsidP="00570F1E">
      <w:pPr>
        <w:pStyle w:val="Normln-vlevoBold"/>
      </w:pPr>
    </w:p>
    <w:p w14:paraId="0A11BC0A" w14:textId="77777777" w:rsidR="00570F1E" w:rsidRPr="00542017" w:rsidRDefault="00570F1E" w:rsidP="00570F1E">
      <w:pPr>
        <w:pStyle w:val="Normln-vlevoBold"/>
      </w:pPr>
      <w:r w:rsidRPr="00542017">
        <w:t>Opatření k omezení vlivů na povrchové a podzemní vody</w:t>
      </w:r>
    </w:p>
    <w:p w14:paraId="0278B1D2" w14:textId="3F492D98" w:rsidR="0022207E" w:rsidRPr="00542017" w:rsidRDefault="0022207E" w:rsidP="007247D3">
      <w:pPr>
        <w:pStyle w:val="Odstavecseseznamem"/>
        <w:numPr>
          <w:ilvl w:val="0"/>
          <w:numId w:val="47"/>
        </w:numPr>
      </w:pPr>
      <w:r w:rsidRPr="00542017">
        <w:t xml:space="preserve">Likvidaci splaškových vod ze zástavby ve vymezených plochách řešit napojením na stávající systém splaškové kanalizace. </w:t>
      </w:r>
    </w:p>
    <w:p w14:paraId="69ECE307" w14:textId="7566E7D9" w:rsidR="0022207E" w:rsidRDefault="0022207E" w:rsidP="007247D3">
      <w:pPr>
        <w:pStyle w:val="Odstavecseseznamem"/>
        <w:numPr>
          <w:ilvl w:val="0"/>
          <w:numId w:val="47"/>
        </w:numPr>
      </w:pPr>
      <w:r w:rsidRPr="00542017">
        <w:t xml:space="preserve">Hospodaření se srážkovými vodami řešit v souladu s ust. § 38 Pražských stavebních předpisů. </w:t>
      </w:r>
    </w:p>
    <w:p w14:paraId="798AF4AC" w14:textId="77777777" w:rsidR="004F1970" w:rsidRDefault="003E2ECC" w:rsidP="007247D3">
      <w:pPr>
        <w:pStyle w:val="Normln1"/>
        <w:numPr>
          <w:ilvl w:val="0"/>
          <w:numId w:val="47"/>
        </w:numPr>
      </w:pPr>
      <w:r>
        <w:t>Plochu lze využít způsobem, který neomezí možnost budoucí revitalizac</w:t>
      </w:r>
      <w:r w:rsidR="004F1970">
        <w:t>e</w:t>
      </w:r>
      <w:r>
        <w:t xml:space="preserve"> vodního toku</w:t>
      </w:r>
      <w:r w:rsidR="004F1970">
        <w:t xml:space="preserve"> Vrtilka. </w:t>
      </w:r>
    </w:p>
    <w:p w14:paraId="229FA5FA" w14:textId="39E9A3A0" w:rsidR="003E2ECC" w:rsidRPr="00542017" w:rsidRDefault="004F1970" w:rsidP="007247D3">
      <w:pPr>
        <w:pStyle w:val="Normln1"/>
        <w:numPr>
          <w:ilvl w:val="0"/>
          <w:numId w:val="47"/>
        </w:numPr>
      </w:pPr>
      <w:r>
        <w:t>R</w:t>
      </w:r>
      <w:r w:rsidR="003E2ECC">
        <w:t>espektovat záplavové území Q100 vodního toku</w:t>
      </w:r>
      <w:r>
        <w:t xml:space="preserve"> Vrtilka.</w:t>
      </w:r>
      <w:r w:rsidR="003E2ECC">
        <w:t xml:space="preserve"> V záplavovém území tohoto vodního toku nelze umístit stavební objekty. </w:t>
      </w:r>
    </w:p>
    <w:p w14:paraId="2D1D2AEE" w14:textId="77777777" w:rsidR="00EA4F29" w:rsidRDefault="00EA4F29" w:rsidP="00570F1E">
      <w:pPr>
        <w:pStyle w:val="Normln-vlevoBold"/>
      </w:pPr>
    </w:p>
    <w:p w14:paraId="17B12E9F" w14:textId="77777777" w:rsidR="00570F1E" w:rsidRPr="00542017" w:rsidRDefault="00570F1E" w:rsidP="00570F1E">
      <w:pPr>
        <w:pStyle w:val="Normln-vlevoBold"/>
      </w:pPr>
      <w:r w:rsidRPr="00542017">
        <w:t>Opatření k omezení vlivů na ZPF</w:t>
      </w:r>
    </w:p>
    <w:p w14:paraId="09B6A79F" w14:textId="77777777" w:rsidR="00542017" w:rsidRPr="00542017" w:rsidRDefault="00542017" w:rsidP="007247D3">
      <w:pPr>
        <w:pStyle w:val="Odstavecseseznamem"/>
        <w:numPr>
          <w:ilvl w:val="0"/>
          <w:numId w:val="47"/>
        </w:numPr>
      </w:pPr>
      <w:r w:rsidRPr="00542017">
        <w:t xml:space="preserve">Opatření nejsou navrhována. </w:t>
      </w:r>
    </w:p>
    <w:p w14:paraId="5304B331" w14:textId="77777777" w:rsidR="00EA4F29" w:rsidRDefault="00EA4F29" w:rsidP="002A56C3">
      <w:pPr>
        <w:pStyle w:val="Normln-vlevoBold"/>
        <w:keepNext/>
      </w:pPr>
    </w:p>
    <w:p w14:paraId="20A5C5BF" w14:textId="77777777" w:rsidR="00570F1E" w:rsidRPr="00542017" w:rsidRDefault="00570F1E" w:rsidP="002A56C3">
      <w:pPr>
        <w:pStyle w:val="Normln-vlevoBold"/>
        <w:keepNext/>
      </w:pPr>
      <w:r w:rsidRPr="00542017">
        <w:t>Opatření k omezení vlivů na lesní porosty a PUPFL</w:t>
      </w:r>
    </w:p>
    <w:p w14:paraId="54C0F653" w14:textId="77777777" w:rsidR="00542017" w:rsidRPr="00542017" w:rsidRDefault="00542017" w:rsidP="007247D3">
      <w:pPr>
        <w:pStyle w:val="Odstavecseseznamem"/>
        <w:numPr>
          <w:ilvl w:val="0"/>
          <w:numId w:val="47"/>
        </w:numPr>
      </w:pPr>
      <w:r w:rsidRPr="00542017">
        <w:t xml:space="preserve">Opatření nejsou navrhována. </w:t>
      </w:r>
    </w:p>
    <w:p w14:paraId="765B4A9F" w14:textId="77777777" w:rsidR="00EA4F29" w:rsidRDefault="00EA4F29" w:rsidP="00A86F7D">
      <w:pPr>
        <w:pStyle w:val="Normln-vlevoBold"/>
      </w:pPr>
    </w:p>
    <w:p w14:paraId="1BCFDD21" w14:textId="77777777" w:rsidR="00570F1E" w:rsidRPr="00542017" w:rsidRDefault="00570F1E" w:rsidP="00A86F7D">
      <w:pPr>
        <w:pStyle w:val="Normln-vlevoBold"/>
      </w:pPr>
      <w:r w:rsidRPr="00542017">
        <w:t>Opatření k omezení vlivů na horninové prostředí a přírodní zdroje</w:t>
      </w:r>
    </w:p>
    <w:p w14:paraId="0520A126" w14:textId="3BFC2FC2" w:rsidR="00542017" w:rsidRPr="00542017" w:rsidRDefault="00542017" w:rsidP="007247D3">
      <w:pPr>
        <w:pStyle w:val="Odstavecseseznamem"/>
        <w:numPr>
          <w:ilvl w:val="0"/>
          <w:numId w:val="47"/>
        </w:numPr>
      </w:pPr>
      <w:r w:rsidRPr="00542017">
        <w:t xml:space="preserve">Opatření nejsou navrhována. </w:t>
      </w:r>
    </w:p>
    <w:p w14:paraId="274A9E37" w14:textId="77777777" w:rsidR="00EA4F29" w:rsidRDefault="00EA4F29" w:rsidP="00570F1E">
      <w:pPr>
        <w:pStyle w:val="Normln-vlevoBold"/>
      </w:pPr>
    </w:p>
    <w:p w14:paraId="74A45F8C" w14:textId="77777777" w:rsidR="00EA4F29" w:rsidRPr="00EA4F29" w:rsidRDefault="00EA4F29" w:rsidP="00EA4F29">
      <w:pPr>
        <w:rPr>
          <w:lang w:eastAsia="en-US"/>
        </w:rPr>
      </w:pPr>
    </w:p>
    <w:p w14:paraId="43202654" w14:textId="77777777" w:rsidR="00570F1E" w:rsidRPr="00542017" w:rsidRDefault="00570F1E" w:rsidP="00570F1E">
      <w:pPr>
        <w:pStyle w:val="Normln-vlevoBold"/>
      </w:pPr>
      <w:r w:rsidRPr="00542017">
        <w:t>Opatření k omezení vlivů na flóru, faunu, biodiverzitu a ekosystémy</w:t>
      </w:r>
    </w:p>
    <w:p w14:paraId="622F698F" w14:textId="391654C8" w:rsidR="00542017" w:rsidRDefault="00542017" w:rsidP="007247D3">
      <w:pPr>
        <w:pStyle w:val="Odstavecseseznamem"/>
        <w:numPr>
          <w:ilvl w:val="0"/>
          <w:numId w:val="48"/>
        </w:numPr>
      </w:pPr>
      <w:r w:rsidRPr="00542017">
        <w:t>Využitím plochy nesmí být zhoršeny podmínky pro založení nefunkčního lokálního biokoridoru L4/276 (U Písnice)</w:t>
      </w:r>
      <w:r w:rsidR="0021106B">
        <w:t>.</w:t>
      </w:r>
    </w:p>
    <w:p w14:paraId="53370B56" w14:textId="5931EF32" w:rsidR="004F1970" w:rsidRPr="00542017" w:rsidRDefault="004F1970" w:rsidP="007247D3">
      <w:pPr>
        <w:pStyle w:val="Odstavecseseznamem"/>
        <w:numPr>
          <w:ilvl w:val="0"/>
          <w:numId w:val="48"/>
        </w:numPr>
      </w:pPr>
      <w:r>
        <w:t xml:space="preserve">Neomezit podmínky pro budoucí případnou revitalizaci vodního toku Vrtilka. </w:t>
      </w:r>
    </w:p>
    <w:p w14:paraId="4370DBE3" w14:textId="77777777" w:rsidR="00570F1E" w:rsidRPr="00542017" w:rsidRDefault="00570F1E" w:rsidP="00570F1E">
      <w:pPr>
        <w:pStyle w:val="Normln-vlevoBold"/>
      </w:pPr>
      <w:r w:rsidRPr="00542017">
        <w:t>Opatření k omezení vlivů na krajinu a krajinný ráz</w:t>
      </w:r>
    </w:p>
    <w:p w14:paraId="6514D0DE" w14:textId="77777777" w:rsidR="007305D3" w:rsidRDefault="00542017" w:rsidP="007247D3">
      <w:pPr>
        <w:numPr>
          <w:ilvl w:val="0"/>
          <w:numId w:val="42"/>
        </w:numPr>
      </w:pPr>
      <w:r w:rsidRPr="00542017">
        <w:t>Zachovat a kultivovat liniový vegetační doprovod podél ulice K Vrtilce.</w:t>
      </w:r>
    </w:p>
    <w:p w14:paraId="727EE354" w14:textId="0B084532" w:rsidR="00CA43E4" w:rsidRPr="00542017" w:rsidRDefault="007305D3" w:rsidP="007247D3">
      <w:pPr>
        <w:numPr>
          <w:ilvl w:val="0"/>
          <w:numId w:val="42"/>
        </w:numPr>
      </w:pPr>
      <w:r>
        <w:t>U</w:t>
      </w:r>
      <w:r w:rsidRPr="00711567">
        <w:t>místěním, architektonickým řešením a prostorovými parametry stavebních objektů nenarušit přírodní a krajinné hodnoty přírodního parku Modřanská rokle – Cholupice</w:t>
      </w:r>
      <w:r>
        <w:t>.</w:t>
      </w:r>
      <w:r w:rsidR="00542017" w:rsidRPr="00542017">
        <w:t xml:space="preserve"> </w:t>
      </w:r>
      <w:r w:rsidR="00CA43E4" w:rsidRPr="00542017">
        <w:t xml:space="preserve"> </w:t>
      </w:r>
    </w:p>
    <w:p w14:paraId="3D61E4E3" w14:textId="77777777" w:rsidR="00570F1E" w:rsidRPr="00542017" w:rsidRDefault="00570F1E" w:rsidP="00570F1E">
      <w:pPr>
        <w:pStyle w:val="Normln-vlevoBold"/>
      </w:pPr>
      <w:r w:rsidRPr="00542017">
        <w:t>Opatření k omezení vlivů na kulturní, historické, architektonické a archeologické dědictví</w:t>
      </w:r>
    </w:p>
    <w:p w14:paraId="6F96BA9E" w14:textId="4FDAB623" w:rsidR="00570F1E" w:rsidRPr="007D3BAC" w:rsidRDefault="00570F1E" w:rsidP="007247D3">
      <w:pPr>
        <w:pStyle w:val="Odstavecseseznamem"/>
        <w:numPr>
          <w:ilvl w:val="0"/>
          <w:numId w:val="47"/>
        </w:numPr>
      </w:pPr>
      <w:r w:rsidRPr="00542017">
        <w:t>Opatření nejsou navrhována</w:t>
      </w:r>
      <w:r w:rsidRPr="007D3BAC">
        <w:t xml:space="preserve">. </w:t>
      </w:r>
    </w:p>
    <w:p w14:paraId="04823DA8" w14:textId="77777777" w:rsidR="00570F1E" w:rsidRPr="007D3BAC" w:rsidRDefault="00570F1E" w:rsidP="00570F1E">
      <w:pPr>
        <w:pStyle w:val="Normln-vlevoBold"/>
      </w:pPr>
      <w:r w:rsidRPr="007D3BAC">
        <w:t>Opatření k omezení vlivů na hmotný majetek</w:t>
      </w:r>
    </w:p>
    <w:p w14:paraId="4BCF4D80" w14:textId="3F287DE7" w:rsidR="00570F1E" w:rsidRPr="007D3BAC" w:rsidRDefault="00570F1E" w:rsidP="00084FCD">
      <w:pPr>
        <w:pStyle w:val="Odstavecseseznamem"/>
        <w:numPr>
          <w:ilvl w:val="0"/>
          <w:numId w:val="47"/>
        </w:numPr>
      </w:pPr>
      <w:r w:rsidRPr="007D3BAC">
        <w:t xml:space="preserve">Opatření nejsou navrhována. </w:t>
      </w:r>
    </w:p>
    <w:p w14:paraId="6ADD0E39" w14:textId="77777777" w:rsidR="00570F1E" w:rsidRPr="007D3BAC" w:rsidRDefault="00570F1E" w:rsidP="00570F1E">
      <w:r w:rsidRPr="007D3BAC">
        <w:br w:type="page"/>
      </w:r>
    </w:p>
    <w:p w14:paraId="3D77A209" w14:textId="77777777" w:rsidR="00570F1E" w:rsidRPr="00084FCD" w:rsidRDefault="00570F1E" w:rsidP="00570F1E">
      <w:pPr>
        <w:pStyle w:val="Nadpis1"/>
      </w:pPr>
      <w:bookmarkStart w:id="112" w:name="_Toc56002869"/>
      <w:bookmarkStart w:id="113" w:name="_Toc56005751"/>
      <w:bookmarkStart w:id="114" w:name="_Toc56006413"/>
      <w:bookmarkStart w:id="115" w:name="_Toc124499029"/>
      <w:r w:rsidRPr="00A20B7E">
        <w:t>9.</w:t>
      </w:r>
      <w:r w:rsidRPr="00A20B7E">
        <w:tab/>
        <w:t xml:space="preserve">Zhodnocení způsobu zapracování vnitrostátních cílů ochrany životního prostředí do územně plánovací dokumentace a jejich zohlednění při výběru variant </w:t>
      </w:r>
      <w:r w:rsidRPr="00084FCD">
        <w:t>řešení</w:t>
      </w:r>
      <w:bookmarkEnd w:id="112"/>
      <w:bookmarkEnd w:id="113"/>
      <w:bookmarkEnd w:id="114"/>
      <w:bookmarkEnd w:id="115"/>
    </w:p>
    <w:p w14:paraId="318FFA87" w14:textId="77777777" w:rsidR="00570F1E" w:rsidRPr="00084FCD" w:rsidRDefault="00570F1E" w:rsidP="00570F1E"/>
    <w:p w14:paraId="7B8ADCEA" w14:textId="43B83493" w:rsidR="00570F1E" w:rsidRPr="00084FCD" w:rsidRDefault="00570F1E" w:rsidP="00570F1E">
      <w:r w:rsidRPr="00084FCD">
        <w:t>Obsahem této kapitoly je vyhodnocení souladu změny č. 31</w:t>
      </w:r>
      <w:r w:rsidR="00A20B7E" w:rsidRPr="00084FCD">
        <w:t>05</w:t>
      </w:r>
      <w:r w:rsidRPr="00084FCD">
        <w:t xml:space="preserve">/10 s referenčními cíli ochrany životního prostředí (viz </w:t>
      </w:r>
      <w:r w:rsidRPr="00084FCD">
        <w:fldChar w:fldCharType="begin"/>
      </w:r>
      <w:r w:rsidRPr="00084FCD">
        <w:instrText xml:space="preserve"> REF _Ref57649259 \h </w:instrText>
      </w:r>
      <w:r w:rsidR="00A20B7E" w:rsidRPr="00084FCD">
        <w:instrText xml:space="preserve"> \* MERGEFORMAT </w:instrText>
      </w:r>
      <w:r w:rsidRPr="00084FCD">
        <w:fldChar w:fldCharType="separate"/>
      </w:r>
      <w:r w:rsidR="005535BD" w:rsidRPr="00C30468">
        <w:t xml:space="preserve">Tab. </w:t>
      </w:r>
      <w:r w:rsidR="005535BD">
        <w:rPr>
          <w:noProof/>
        </w:rPr>
        <w:t>4</w:t>
      </w:r>
      <w:r w:rsidRPr="00084FCD">
        <w:fldChar w:fldCharType="end"/>
      </w:r>
      <w:r w:rsidR="00084FCD" w:rsidRPr="00084FCD">
        <w:t>6</w:t>
      </w:r>
      <w:r w:rsidRPr="00084FCD">
        <w:t xml:space="preserve">), které jsou definovány na základě rešerše cílů ochrany životního prostředí obsažených v relevantních strategických dokumentech a koncepcích (viz kap. 2). </w:t>
      </w:r>
    </w:p>
    <w:p w14:paraId="1949EEFA" w14:textId="0CC5B715" w:rsidR="00570F1E" w:rsidRPr="00084FCD" w:rsidRDefault="00570F1E" w:rsidP="00570F1E">
      <w:r w:rsidRPr="00084FCD">
        <w:t xml:space="preserve">Hodnocení je provedeno formou expertního odhadu s využitím dílčích hodnocení a analýz prezentovaných v kapitolách 3 až 6 této části dokumentace. K vyjádření vlastního hodnocení navrhované změny z hlediska způsobu zapracování referenčních cílů ochrany životního prostředí je použita následující stupnice (viz </w:t>
      </w:r>
      <w:r w:rsidRPr="00084FCD">
        <w:fldChar w:fldCharType="begin"/>
      </w:r>
      <w:r w:rsidRPr="00084FCD">
        <w:instrText xml:space="preserve"> REF _Ref57812669 \h </w:instrText>
      </w:r>
      <w:r w:rsidR="00084FCD">
        <w:instrText xml:space="preserve"> \* MERGEFORMAT </w:instrText>
      </w:r>
      <w:r w:rsidRPr="00084FCD">
        <w:fldChar w:fldCharType="separate"/>
      </w:r>
      <w:r w:rsidR="005535BD" w:rsidRPr="00084FCD">
        <w:t xml:space="preserve">Tab. </w:t>
      </w:r>
      <w:r w:rsidR="005535BD">
        <w:rPr>
          <w:noProof/>
        </w:rPr>
        <w:t>6</w:t>
      </w:r>
      <w:r w:rsidRPr="00084FCD">
        <w:fldChar w:fldCharType="end"/>
      </w:r>
      <w:r w:rsidRPr="00084FCD">
        <w:t>):</w:t>
      </w:r>
    </w:p>
    <w:p w14:paraId="4461AAF0" w14:textId="77777777" w:rsidR="00570F1E" w:rsidRPr="00084FCD" w:rsidRDefault="00570F1E" w:rsidP="00570F1E">
      <w:pPr>
        <w:pStyle w:val="Titulek"/>
      </w:pPr>
      <w:bookmarkStart w:id="116" w:name="_Ref57812669"/>
      <w:bookmarkStart w:id="117" w:name="_Toc57837153"/>
      <w:bookmarkStart w:id="118" w:name="_Toc57837174"/>
      <w:bookmarkStart w:id="119" w:name="_Toc122000443"/>
      <w:r w:rsidRPr="00084FCD">
        <w:t xml:space="preserve">Tab. </w:t>
      </w:r>
      <w:r w:rsidRPr="00084FCD">
        <w:rPr>
          <w:noProof/>
        </w:rPr>
        <w:fldChar w:fldCharType="begin"/>
      </w:r>
      <w:r w:rsidRPr="00084FCD">
        <w:rPr>
          <w:noProof/>
        </w:rPr>
        <w:instrText xml:space="preserve"> SEQ Tab. \* ARABIC </w:instrText>
      </w:r>
      <w:r w:rsidRPr="00084FCD">
        <w:rPr>
          <w:noProof/>
        </w:rPr>
        <w:fldChar w:fldCharType="separate"/>
      </w:r>
      <w:r w:rsidR="005535BD">
        <w:rPr>
          <w:noProof/>
        </w:rPr>
        <w:t>6</w:t>
      </w:r>
      <w:r w:rsidRPr="00084FCD">
        <w:rPr>
          <w:noProof/>
        </w:rPr>
        <w:fldChar w:fldCharType="end"/>
      </w:r>
      <w:bookmarkEnd w:id="116"/>
      <w:r w:rsidRPr="00084FCD">
        <w:t xml:space="preserve"> Klasifikace způsobu zapracování referenčních cílů ochrany ŽP do změny ÚP</w:t>
      </w:r>
      <w:bookmarkEnd w:id="117"/>
      <w:bookmarkEnd w:id="118"/>
      <w:bookmarkEnd w:id="11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6"/>
        <w:gridCol w:w="8284"/>
      </w:tblGrid>
      <w:tr w:rsidR="0093409E" w:rsidRPr="00084FCD" w14:paraId="744939F3" w14:textId="77777777" w:rsidTr="005F6768">
        <w:tc>
          <w:tcPr>
            <w:tcW w:w="776" w:type="dxa"/>
            <w:vAlign w:val="center"/>
          </w:tcPr>
          <w:p w14:paraId="71E782EA" w14:textId="77777777" w:rsidR="00570F1E" w:rsidRPr="00084FCD" w:rsidRDefault="00570F1E" w:rsidP="00570F1E">
            <w:pPr>
              <w:pStyle w:val="Texttabulky-sted"/>
              <w:rPr>
                <w:b/>
              </w:rPr>
            </w:pPr>
            <w:r w:rsidRPr="00084FCD">
              <w:rPr>
                <w:b/>
              </w:rPr>
              <w:t>+</w:t>
            </w:r>
          </w:p>
        </w:tc>
        <w:tc>
          <w:tcPr>
            <w:tcW w:w="8284" w:type="dxa"/>
            <w:vAlign w:val="center"/>
          </w:tcPr>
          <w:p w14:paraId="59964105" w14:textId="77777777" w:rsidR="00570F1E" w:rsidRPr="00084FCD" w:rsidRDefault="00570F1E" w:rsidP="00570F1E">
            <w:pPr>
              <w:pStyle w:val="Normln-Texttabulky"/>
            </w:pPr>
            <w:r w:rsidRPr="00084FCD">
              <w:t>Změna ÚP je v souladu s uvedeným cílem, přispívá k jeho naplnění</w:t>
            </w:r>
          </w:p>
        </w:tc>
      </w:tr>
      <w:tr w:rsidR="0093409E" w:rsidRPr="00084FCD" w14:paraId="4BEA158B" w14:textId="77777777" w:rsidTr="005F6768">
        <w:tc>
          <w:tcPr>
            <w:tcW w:w="776" w:type="dxa"/>
            <w:vAlign w:val="center"/>
          </w:tcPr>
          <w:p w14:paraId="38411703" w14:textId="77777777" w:rsidR="00570F1E" w:rsidRPr="00084FCD" w:rsidRDefault="00570F1E" w:rsidP="00570F1E">
            <w:pPr>
              <w:pStyle w:val="Texttabulky-sted"/>
              <w:rPr>
                <w:b/>
              </w:rPr>
            </w:pPr>
            <w:r w:rsidRPr="00084FCD">
              <w:rPr>
                <w:b/>
              </w:rPr>
              <w:sym w:font="Symbol" w:char="F02D"/>
            </w:r>
          </w:p>
        </w:tc>
        <w:tc>
          <w:tcPr>
            <w:tcW w:w="8284" w:type="dxa"/>
            <w:vAlign w:val="center"/>
          </w:tcPr>
          <w:p w14:paraId="341CB21F" w14:textId="77777777" w:rsidR="00570F1E" w:rsidRPr="00084FCD" w:rsidRDefault="00570F1E" w:rsidP="00570F1E">
            <w:pPr>
              <w:pStyle w:val="Normln-Texttabulky"/>
            </w:pPr>
            <w:r w:rsidRPr="00084FCD">
              <w:t>Změna ÚP není v souladu s uvedeným cílem, komplikuje nebo eliminuje možnost jeho naplnění</w:t>
            </w:r>
          </w:p>
        </w:tc>
      </w:tr>
      <w:tr w:rsidR="00570F1E" w:rsidRPr="00084FCD" w14:paraId="7D7C942F" w14:textId="77777777" w:rsidTr="005F6768">
        <w:tc>
          <w:tcPr>
            <w:tcW w:w="776" w:type="dxa"/>
            <w:vAlign w:val="center"/>
          </w:tcPr>
          <w:p w14:paraId="6E495DDE" w14:textId="77777777" w:rsidR="00570F1E" w:rsidRPr="00084FCD" w:rsidRDefault="00570F1E" w:rsidP="00570F1E">
            <w:pPr>
              <w:pStyle w:val="Texttabulky-sted"/>
              <w:rPr>
                <w:b/>
              </w:rPr>
            </w:pPr>
            <w:r w:rsidRPr="00084FCD">
              <w:rPr>
                <w:b/>
              </w:rPr>
              <w:t>0</w:t>
            </w:r>
          </w:p>
        </w:tc>
        <w:tc>
          <w:tcPr>
            <w:tcW w:w="8284" w:type="dxa"/>
            <w:vAlign w:val="center"/>
          </w:tcPr>
          <w:p w14:paraId="0FA30ED4" w14:textId="77777777" w:rsidR="00570F1E" w:rsidRPr="00084FCD" w:rsidRDefault="00570F1E" w:rsidP="00570F1E">
            <w:pPr>
              <w:pStyle w:val="Normln-Texttabulky"/>
            </w:pPr>
            <w:r w:rsidRPr="00084FCD">
              <w:t>Změna ÚP má na uvedený cíl vazbu, ale odhadovaný vliv (pozitivní nebo negativní) na naplnění cíle je marginální</w:t>
            </w:r>
          </w:p>
        </w:tc>
      </w:tr>
    </w:tbl>
    <w:p w14:paraId="2F4DBF9E" w14:textId="77777777" w:rsidR="00570F1E" w:rsidRPr="00084FCD" w:rsidRDefault="00570F1E" w:rsidP="00570F1E">
      <w:pPr>
        <w:pStyle w:val="Normln2"/>
      </w:pPr>
    </w:p>
    <w:p w14:paraId="54BCE3A5" w14:textId="4F20E67C" w:rsidR="00570F1E" w:rsidRPr="00084FCD" w:rsidRDefault="00570F1E" w:rsidP="00570F1E">
      <w:r w:rsidRPr="00084FCD">
        <w:t>Vyhodnocení souladu s referenčními cíli ochrany životního prostředí je provedeno tabelární formou se stručným komentářem ke každému z vybraných referenčních cílů (</w:t>
      </w:r>
      <w:r w:rsidRPr="00084FCD">
        <w:fldChar w:fldCharType="begin"/>
      </w:r>
      <w:r w:rsidRPr="00084FCD">
        <w:instrText xml:space="preserve"> REF _Ref57812691 \h </w:instrText>
      </w:r>
      <w:r w:rsidR="00A20B7E" w:rsidRPr="00084FCD">
        <w:instrText xml:space="preserve"> \* MERGEFORMAT </w:instrText>
      </w:r>
      <w:r w:rsidRPr="00084FCD">
        <w:fldChar w:fldCharType="separate"/>
      </w:r>
      <w:r w:rsidR="005535BD" w:rsidRPr="00084FCD">
        <w:t xml:space="preserve">Tab. </w:t>
      </w:r>
      <w:r w:rsidR="005535BD">
        <w:rPr>
          <w:noProof/>
        </w:rPr>
        <w:t>7</w:t>
      </w:r>
      <w:r w:rsidRPr="00084FCD">
        <w:fldChar w:fldCharType="end"/>
      </w:r>
      <w:r w:rsidRPr="00084FCD">
        <w:t>):</w:t>
      </w:r>
    </w:p>
    <w:p w14:paraId="6D760336" w14:textId="09B08789" w:rsidR="00570F1E" w:rsidRPr="00084FCD" w:rsidRDefault="00570F1E" w:rsidP="00570F1E">
      <w:pPr>
        <w:pStyle w:val="Titulek"/>
      </w:pPr>
      <w:bookmarkStart w:id="120" w:name="_Ref57812691"/>
      <w:bookmarkStart w:id="121" w:name="_Toc57837154"/>
      <w:bookmarkStart w:id="122" w:name="_Toc57837175"/>
      <w:bookmarkStart w:id="123" w:name="_Toc122000444"/>
      <w:r w:rsidRPr="00084FCD">
        <w:t xml:space="preserve">Tab. </w:t>
      </w:r>
      <w:r w:rsidRPr="00084FCD">
        <w:rPr>
          <w:noProof/>
        </w:rPr>
        <w:fldChar w:fldCharType="begin"/>
      </w:r>
      <w:r w:rsidRPr="00084FCD">
        <w:rPr>
          <w:noProof/>
        </w:rPr>
        <w:instrText xml:space="preserve"> SEQ Tab. \* ARABIC </w:instrText>
      </w:r>
      <w:r w:rsidRPr="00084FCD">
        <w:rPr>
          <w:noProof/>
        </w:rPr>
        <w:fldChar w:fldCharType="separate"/>
      </w:r>
      <w:r w:rsidR="005535BD">
        <w:rPr>
          <w:noProof/>
        </w:rPr>
        <w:t>7</w:t>
      </w:r>
      <w:r w:rsidRPr="00084FCD">
        <w:rPr>
          <w:noProof/>
        </w:rPr>
        <w:fldChar w:fldCharType="end"/>
      </w:r>
      <w:bookmarkEnd w:id="120"/>
      <w:r w:rsidRPr="00084FCD">
        <w:t xml:space="preserve"> Zhodnocení způsobu zapracování referenční</w:t>
      </w:r>
      <w:r w:rsidR="00A87186">
        <w:t xml:space="preserve">ch cílů ochrany ŽP do změny č. </w:t>
      </w:r>
      <w:r w:rsidRPr="00084FCD">
        <w:t>31</w:t>
      </w:r>
      <w:r w:rsidR="00A20B7E" w:rsidRPr="00084FCD">
        <w:t>05</w:t>
      </w:r>
      <w:r w:rsidRPr="00084FCD">
        <w:t>/10</w:t>
      </w:r>
      <w:bookmarkEnd w:id="121"/>
      <w:bookmarkEnd w:id="122"/>
      <w:bookmarkEnd w:id="12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
        <w:gridCol w:w="2662"/>
        <w:gridCol w:w="565"/>
        <w:gridCol w:w="5380"/>
      </w:tblGrid>
      <w:tr w:rsidR="0093409E" w:rsidRPr="00084FCD" w14:paraId="7272BACF" w14:textId="77777777" w:rsidTr="005F6768">
        <w:trPr>
          <w:tblHeader/>
        </w:trPr>
        <w:tc>
          <w:tcPr>
            <w:tcW w:w="250" w:type="pct"/>
            <w:vAlign w:val="center"/>
          </w:tcPr>
          <w:p w14:paraId="63661963" w14:textId="77777777" w:rsidR="00570F1E" w:rsidRPr="00084FCD" w:rsidRDefault="00570F1E" w:rsidP="00570F1E">
            <w:pPr>
              <w:pStyle w:val="Zhlavtabulky2"/>
            </w:pPr>
          </w:p>
        </w:tc>
        <w:tc>
          <w:tcPr>
            <w:tcW w:w="1469" w:type="pct"/>
            <w:vAlign w:val="center"/>
          </w:tcPr>
          <w:p w14:paraId="5EE8E505" w14:textId="77777777" w:rsidR="00570F1E" w:rsidRPr="00084FCD" w:rsidRDefault="00570F1E" w:rsidP="00570F1E">
            <w:pPr>
              <w:pStyle w:val="Zhlavtabulky2"/>
            </w:pPr>
            <w:r w:rsidRPr="00084FCD">
              <w:t>Referenční cíl</w:t>
            </w:r>
          </w:p>
        </w:tc>
        <w:tc>
          <w:tcPr>
            <w:tcW w:w="312" w:type="pct"/>
            <w:vAlign w:val="center"/>
          </w:tcPr>
          <w:p w14:paraId="27A6ECE6" w14:textId="77777777" w:rsidR="00570F1E" w:rsidRPr="00084FCD" w:rsidRDefault="00570F1E" w:rsidP="00570F1E">
            <w:pPr>
              <w:pStyle w:val="Zhlavtabulky2"/>
            </w:pPr>
            <w:r w:rsidRPr="00084FCD">
              <w:t>Vliv</w:t>
            </w:r>
          </w:p>
        </w:tc>
        <w:tc>
          <w:tcPr>
            <w:tcW w:w="2969" w:type="pct"/>
            <w:vAlign w:val="center"/>
          </w:tcPr>
          <w:p w14:paraId="49DB059A" w14:textId="77777777" w:rsidR="00570F1E" w:rsidRPr="00084FCD" w:rsidRDefault="00570F1E" w:rsidP="00570F1E">
            <w:pPr>
              <w:pStyle w:val="Zhlavtabulky2"/>
            </w:pPr>
            <w:r w:rsidRPr="00084FCD">
              <w:t>Komentář</w:t>
            </w:r>
          </w:p>
        </w:tc>
      </w:tr>
      <w:tr w:rsidR="0021106B" w:rsidRPr="0021106B" w14:paraId="5170A73F" w14:textId="77777777" w:rsidTr="005F6768">
        <w:tc>
          <w:tcPr>
            <w:tcW w:w="250" w:type="pct"/>
            <w:vAlign w:val="center"/>
          </w:tcPr>
          <w:p w14:paraId="36759D8C" w14:textId="77777777" w:rsidR="00570F1E" w:rsidRPr="00084FCD" w:rsidRDefault="00570F1E" w:rsidP="00570F1E">
            <w:pPr>
              <w:pStyle w:val="Normln-sted"/>
            </w:pPr>
            <w:r w:rsidRPr="00084FCD">
              <w:t>1</w:t>
            </w:r>
          </w:p>
        </w:tc>
        <w:tc>
          <w:tcPr>
            <w:tcW w:w="1469" w:type="pct"/>
            <w:vAlign w:val="center"/>
          </w:tcPr>
          <w:p w14:paraId="5929D18F" w14:textId="66B120EA" w:rsidR="00570F1E" w:rsidRPr="00084FCD" w:rsidRDefault="0092373B" w:rsidP="00570F1E">
            <w:pPr>
              <w:pStyle w:val="Normln-Texttabulky"/>
              <w:jc w:val="left"/>
            </w:pPr>
            <w:r w:rsidRPr="00084FCD">
              <w:t>Ochrana funkcí a hodnot krajiny</w:t>
            </w:r>
            <w:r w:rsidR="005F6768" w:rsidRPr="00084FCD">
              <w:t>, zejména</w:t>
            </w:r>
            <w:r w:rsidRPr="00084FCD">
              <w:t xml:space="preserve"> před vlivy suburbanizace</w:t>
            </w:r>
          </w:p>
        </w:tc>
        <w:tc>
          <w:tcPr>
            <w:tcW w:w="312" w:type="pct"/>
            <w:vAlign w:val="center"/>
          </w:tcPr>
          <w:p w14:paraId="345942A7" w14:textId="6E3DF643" w:rsidR="00570F1E" w:rsidRPr="00084FCD" w:rsidRDefault="005F6768" w:rsidP="00570F1E">
            <w:pPr>
              <w:pStyle w:val="Normln-sted"/>
              <w:rPr>
                <w:b/>
              </w:rPr>
            </w:pPr>
            <w:r w:rsidRPr="00084FCD">
              <w:rPr>
                <w:b/>
              </w:rPr>
              <w:t>0/</w:t>
            </w:r>
            <w:r w:rsidR="00570F1E" w:rsidRPr="00084FCD">
              <w:rPr>
                <w:b/>
              </w:rPr>
              <w:t>-</w:t>
            </w:r>
          </w:p>
        </w:tc>
        <w:tc>
          <w:tcPr>
            <w:tcW w:w="2969" w:type="pct"/>
            <w:vAlign w:val="center"/>
          </w:tcPr>
          <w:p w14:paraId="0E8C0E73" w14:textId="54FF6902" w:rsidR="00542017" w:rsidRPr="00084FCD" w:rsidRDefault="006B2B31" w:rsidP="00542017">
            <w:pPr>
              <w:pStyle w:val="Normln-Texttabulky"/>
            </w:pPr>
            <w:r w:rsidRPr="00084FCD">
              <w:t>Plocha změny je vymezena v</w:t>
            </w:r>
            <w:r w:rsidR="00542017" w:rsidRPr="00084FCD">
              <w:t> okrajové části Písnice na území přírodního parku Modřanská rok</w:t>
            </w:r>
            <w:r w:rsidR="00415836" w:rsidRPr="00084FCD">
              <w:t>l</w:t>
            </w:r>
            <w:r w:rsidR="00542017" w:rsidRPr="00084FCD">
              <w:t xml:space="preserve">e – Cholupice. Využitím plochy dojde k prohloubení procesu urbanizace krajiny. Sídlo Písnice se rozšíří ve směru do volné zemědělské krajiny. </w:t>
            </w:r>
          </w:p>
          <w:p w14:paraId="5F5EC321" w14:textId="78A1F1D5" w:rsidR="00570F1E" w:rsidRPr="0021106B" w:rsidRDefault="006B2B31" w:rsidP="00542017">
            <w:pPr>
              <w:pStyle w:val="Normln-Texttabulky"/>
            </w:pPr>
            <w:r w:rsidRPr="00084FCD">
              <w:t>Z</w:t>
            </w:r>
            <w:r w:rsidRPr="00084FCD">
              <w:rPr>
                <w:lang w:eastAsia="en-US"/>
              </w:rPr>
              <w:t xml:space="preserve">ásah do vizuálních charakteristiky dotčeného území </w:t>
            </w:r>
            <w:r w:rsidR="00754EE0">
              <w:rPr>
                <w:lang w:eastAsia="en-US"/>
              </w:rPr>
              <w:t>je </w:t>
            </w:r>
            <w:r w:rsidRPr="00084FCD">
              <w:rPr>
                <w:lang w:eastAsia="en-US"/>
              </w:rPr>
              <w:t xml:space="preserve">hodnocen </w:t>
            </w:r>
            <w:r w:rsidR="00542017" w:rsidRPr="00084FCD">
              <w:rPr>
                <w:lang w:eastAsia="en-US"/>
              </w:rPr>
              <w:t xml:space="preserve">mírný, </w:t>
            </w:r>
            <w:r w:rsidRPr="00084FCD">
              <w:rPr>
                <w:lang w:eastAsia="en-US"/>
              </w:rPr>
              <w:t>akcept</w:t>
            </w:r>
            <w:r w:rsidR="00F444EF" w:rsidRPr="00084FCD">
              <w:rPr>
                <w:lang w:eastAsia="en-US"/>
              </w:rPr>
              <w:t>o</w:t>
            </w:r>
            <w:r w:rsidRPr="00084FCD">
              <w:rPr>
                <w:lang w:eastAsia="en-US"/>
              </w:rPr>
              <w:t>vatelný.</w:t>
            </w:r>
            <w:r w:rsidRPr="0021106B">
              <w:rPr>
                <w:lang w:eastAsia="en-US"/>
              </w:rPr>
              <w:t xml:space="preserve"> </w:t>
            </w:r>
          </w:p>
        </w:tc>
      </w:tr>
      <w:tr w:rsidR="0021106B" w:rsidRPr="0021106B" w14:paraId="29E2AE9F" w14:textId="77777777" w:rsidTr="005F6768">
        <w:tc>
          <w:tcPr>
            <w:tcW w:w="250" w:type="pct"/>
            <w:vAlign w:val="center"/>
          </w:tcPr>
          <w:p w14:paraId="69CD090E" w14:textId="77777777" w:rsidR="00570F1E" w:rsidRPr="0021106B" w:rsidRDefault="00570F1E" w:rsidP="00570F1E">
            <w:pPr>
              <w:pStyle w:val="Normln-sted"/>
            </w:pPr>
            <w:r w:rsidRPr="0021106B">
              <w:t>2</w:t>
            </w:r>
          </w:p>
        </w:tc>
        <w:tc>
          <w:tcPr>
            <w:tcW w:w="1469" w:type="pct"/>
            <w:vAlign w:val="center"/>
          </w:tcPr>
          <w:p w14:paraId="79E150DF" w14:textId="77777777" w:rsidR="00570F1E" w:rsidRPr="0021106B" w:rsidRDefault="00570F1E" w:rsidP="00570F1E">
            <w:pPr>
              <w:pStyle w:val="Normln-Texttabulky"/>
              <w:jc w:val="left"/>
            </w:pPr>
            <w:r w:rsidRPr="0021106B">
              <w:t>Ochrana a obnova biodiverzity, ochrana migrační prostupnosti pro biotu, ochrana a podpora ekologické stability</w:t>
            </w:r>
          </w:p>
        </w:tc>
        <w:tc>
          <w:tcPr>
            <w:tcW w:w="312" w:type="pct"/>
            <w:vAlign w:val="center"/>
          </w:tcPr>
          <w:p w14:paraId="53E885B4" w14:textId="46B21F06" w:rsidR="00570F1E" w:rsidRPr="0021106B" w:rsidRDefault="00570F1E" w:rsidP="009A543A">
            <w:pPr>
              <w:pStyle w:val="Normln-sted"/>
              <w:rPr>
                <w:b/>
              </w:rPr>
            </w:pPr>
            <w:r w:rsidRPr="0021106B">
              <w:rPr>
                <w:b/>
              </w:rPr>
              <w:t>0</w:t>
            </w:r>
            <w:r w:rsidR="009A543A" w:rsidRPr="0021106B">
              <w:rPr>
                <w:b/>
              </w:rPr>
              <w:t>/-</w:t>
            </w:r>
          </w:p>
        </w:tc>
        <w:tc>
          <w:tcPr>
            <w:tcW w:w="2969" w:type="pct"/>
            <w:vAlign w:val="center"/>
          </w:tcPr>
          <w:p w14:paraId="7FCC724A" w14:textId="6C69F22D" w:rsidR="00542017" w:rsidRPr="0021106B" w:rsidRDefault="00542017" w:rsidP="00542017">
            <w:pPr>
              <w:pStyle w:val="Normln-Texttabulky"/>
            </w:pPr>
            <w:r w:rsidRPr="0021106B">
              <w:t>Využitím posuzované lokality dojde k </w:t>
            </w:r>
            <w:r w:rsidR="00415836" w:rsidRPr="0021106B">
              <w:t>zastavění</w:t>
            </w:r>
            <w:r w:rsidRPr="0021106B">
              <w:t xml:space="preserve"> plochy pozitivně ovlivňující biologickou diversitu území. Vzhledem k rozsahu posuzované plochy se jedná o vlivy málo významné. </w:t>
            </w:r>
          </w:p>
          <w:p w14:paraId="1A5E2CA0" w14:textId="65C47559" w:rsidR="00926448" w:rsidRPr="0021106B" w:rsidRDefault="00542017" w:rsidP="00754EE0">
            <w:pPr>
              <w:pStyle w:val="Normln-Texttabulky"/>
            </w:pPr>
            <w:r w:rsidRPr="0021106B">
              <w:t>Posuzovaná plocha je</w:t>
            </w:r>
            <w:r w:rsidR="00754EE0">
              <w:t xml:space="preserve"> v současné době oplocena, není </w:t>
            </w:r>
            <w:r w:rsidRPr="0021106B">
              <w:t xml:space="preserve">součástí území migrace živočichů. </w:t>
            </w:r>
          </w:p>
        </w:tc>
      </w:tr>
      <w:tr w:rsidR="0021106B" w:rsidRPr="0021106B" w14:paraId="6C07968C" w14:textId="77777777" w:rsidTr="005F6768">
        <w:tc>
          <w:tcPr>
            <w:tcW w:w="250" w:type="pct"/>
            <w:vAlign w:val="center"/>
          </w:tcPr>
          <w:p w14:paraId="082F39F9" w14:textId="5A8F386D" w:rsidR="00570F1E" w:rsidRPr="0021106B" w:rsidRDefault="003F396C" w:rsidP="00570F1E">
            <w:pPr>
              <w:pStyle w:val="Normln-sted"/>
            </w:pPr>
            <w:r w:rsidRPr="0021106B">
              <w:t>3</w:t>
            </w:r>
          </w:p>
        </w:tc>
        <w:tc>
          <w:tcPr>
            <w:tcW w:w="1469" w:type="pct"/>
            <w:vAlign w:val="center"/>
          </w:tcPr>
          <w:p w14:paraId="16CFC586" w14:textId="09342EC0" w:rsidR="00570F1E" w:rsidRPr="0021106B" w:rsidRDefault="003F396C" w:rsidP="00570F1E">
            <w:pPr>
              <w:pStyle w:val="Normln-Texttabulky"/>
              <w:jc w:val="left"/>
            </w:pPr>
            <w:r w:rsidRPr="0021106B">
              <w:t>Ochrana vodních poměrů, posilování retence vody v území</w:t>
            </w:r>
          </w:p>
        </w:tc>
        <w:tc>
          <w:tcPr>
            <w:tcW w:w="312" w:type="pct"/>
            <w:vAlign w:val="center"/>
          </w:tcPr>
          <w:p w14:paraId="3BD964C5" w14:textId="4F5E1240" w:rsidR="00570F1E" w:rsidRPr="0021106B" w:rsidRDefault="00570F1E" w:rsidP="0021106B">
            <w:pPr>
              <w:pStyle w:val="Normln-sted"/>
              <w:rPr>
                <w:b/>
              </w:rPr>
            </w:pPr>
            <w:r w:rsidRPr="0021106B">
              <w:rPr>
                <w:b/>
              </w:rPr>
              <w:t>0</w:t>
            </w:r>
            <w:r w:rsidR="00CD6173" w:rsidRPr="0021106B">
              <w:rPr>
                <w:b/>
              </w:rPr>
              <w:t>/</w:t>
            </w:r>
            <w:r w:rsidR="0021106B" w:rsidRPr="0021106B">
              <w:rPr>
                <w:b/>
              </w:rPr>
              <w:t>-</w:t>
            </w:r>
          </w:p>
        </w:tc>
        <w:tc>
          <w:tcPr>
            <w:tcW w:w="2969" w:type="pct"/>
            <w:vAlign w:val="center"/>
          </w:tcPr>
          <w:p w14:paraId="01020140" w14:textId="77777777" w:rsidR="0021106B" w:rsidRPr="0021106B" w:rsidRDefault="009B7A3A" w:rsidP="009B7A3A">
            <w:pPr>
              <w:pStyle w:val="Normln-Texttabulky"/>
            </w:pPr>
            <w:r w:rsidRPr="0021106B">
              <w:t xml:space="preserve">Při dodržení podmínek pro nakládání se splaškovými vodami ve smyslu ve smyslu § 37 PSP a při napojení lokality na stávající kanalizační systém jsou vlivy na jakost povrchových vod hodnoceny </w:t>
            </w:r>
            <w:r w:rsidR="0021106B" w:rsidRPr="0021106B">
              <w:t xml:space="preserve">mírně negativní. </w:t>
            </w:r>
          </w:p>
          <w:p w14:paraId="2A3FC8D0" w14:textId="44553B3A" w:rsidR="009B7A3A" w:rsidRPr="0021106B" w:rsidRDefault="009A543A" w:rsidP="0021106B">
            <w:pPr>
              <w:pStyle w:val="Normln-Texttabulky"/>
            </w:pPr>
            <w:r w:rsidRPr="0021106B">
              <w:t xml:space="preserve">S ohledem na hydrogeologické poměry dotčeného území, navrhovaný způsob využití zastavitelných ploch a charakter zástavby je zastižení hladiny podzemní </w:t>
            </w:r>
            <w:r w:rsidR="00415836" w:rsidRPr="0021106B">
              <w:t>vody</w:t>
            </w:r>
            <w:r w:rsidRPr="0021106B">
              <w:t xml:space="preserve"> základových hloubkách prakticky vyloučené.</w:t>
            </w:r>
            <w:r w:rsidR="00926448" w:rsidRPr="0021106B">
              <w:t xml:space="preserve"> </w:t>
            </w:r>
            <w:r w:rsidR="009B7A3A" w:rsidRPr="0021106B">
              <w:t xml:space="preserve">V širším zájmovém území lokality byl režim podzemních vod v minulosti zásadně ovlivněn stavbou </w:t>
            </w:r>
            <w:r w:rsidR="0021106B" w:rsidRPr="0021106B">
              <w:t xml:space="preserve">Pražského okruhu. </w:t>
            </w:r>
          </w:p>
        </w:tc>
      </w:tr>
      <w:tr w:rsidR="0021106B" w:rsidRPr="0021106B" w14:paraId="0D4C8241" w14:textId="77777777" w:rsidTr="005F6768">
        <w:tc>
          <w:tcPr>
            <w:tcW w:w="250" w:type="pct"/>
            <w:vAlign w:val="center"/>
          </w:tcPr>
          <w:p w14:paraId="404F3A39" w14:textId="5BD63129" w:rsidR="003F396C" w:rsidRPr="0021106B" w:rsidRDefault="003F396C" w:rsidP="003F396C">
            <w:pPr>
              <w:pStyle w:val="Normln-sted"/>
            </w:pPr>
            <w:r w:rsidRPr="0021106B">
              <w:t>4</w:t>
            </w:r>
          </w:p>
        </w:tc>
        <w:tc>
          <w:tcPr>
            <w:tcW w:w="1469" w:type="pct"/>
            <w:vAlign w:val="center"/>
          </w:tcPr>
          <w:p w14:paraId="3A79848F" w14:textId="2CCD35FE" w:rsidR="003F396C" w:rsidRPr="0021106B" w:rsidRDefault="003F396C" w:rsidP="003F396C">
            <w:pPr>
              <w:pStyle w:val="Normln-Texttabulky"/>
              <w:jc w:val="left"/>
            </w:pPr>
            <w:r w:rsidRPr="0021106B">
              <w:t>Kvalitní urbánní rozvoj</w:t>
            </w:r>
            <w:r w:rsidRPr="0021106B">
              <w:br/>
              <w:t>sídel</w:t>
            </w:r>
          </w:p>
        </w:tc>
        <w:tc>
          <w:tcPr>
            <w:tcW w:w="312" w:type="pct"/>
            <w:vAlign w:val="center"/>
          </w:tcPr>
          <w:p w14:paraId="62DF3258" w14:textId="67FF4FA1" w:rsidR="003F396C" w:rsidRPr="0021106B" w:rsidRDefault="0092373B" w:rsidP="003F396C">
            <w:pPr>
              <w:pStyle w:val="Normln-sted"/>
              <w:rPr>
                <w:b/>
              </w:rPr>
            </w:pPr>
            <w:r w:rsidRPr="0021106B">
              <w:rPr>
                <w:b/>
              </w:rPr>
              <w:t>0/</w:t>
            </w:r>
            <w:r w:rsidR="00005C24" w:rsidRPr="0021106B">
              <w:rPr>
                <w:b/>
              </w:rPr>
              <w:t>+</w:t>
            </w:r>
          </w:p>
        </w:tc>
        <w:tc>
          <w:tcPr>
            <w:tcW w:w="2969" w:type="pct"/>
            <w:vAlign w:val="center"/>
          </w:tcPr>
          <w:p w14:paraId="279B565A" w14:textId="3F2F77D7" w:rsidR="003F396C" w:rsidRPr="0021106B" w:rsidRDefault="003F396C" w:rsidP="0021106B">
            <w:pPr>
              <w:pStyle w:val="Normln-Texttabulky"/>
            </w:pPr>
            <w:r w:rsidRPr="0021106B">
              <w:t xml:space="preserve">Plocha změny je vymezena </w:t>
            </w:r>
            <w:r w:rsidR="0021106B" w:rsidRPr="0021106B">
              <w:t xml:space="preserve">ve vazbě na stávající zástavbu rodinných domů při jihozápadním okraji Písnice. Navrhovaný způsob využití plochy respektuje urbanistickou koncepci obce. Využitím plochy dojde k rozšíření čtvrti </w:t>
            </w:r>
            <w:r w:rsidR="00415836" w:rsidRPr="0021106B">
              <w:t>rodinných</w:t>
            </w:r>
            <w:r w:rsidR="0021106B" w:rsidRPr="0021106B">
              <w:t xml:space="preserve"> domů v okrajové části města. </w:t>
            </w:r>
          </w:p>
        </w:tc>
      </w:tr>
    </w:tbl>
    <w:p w14:paraId="7A276188" w14:textId="77777777" w:rsidR="00570F1E" w:rsidRPr="0021106B" w:rsidRDefault="00570F1E" w:rsidP="00570F1E"/>
    <w:p w14:paraId="53D5952B" w14:textId="77777777" w:rsidR="00570F1E" w:rsidRPr="0021106B" w:rsidRDefault="00570F1E" w:rsidP="00570F1E">
      <w:r w:rsidRPr="0021106B">
        <w:br w:type="page"/>
      </w:r>
    </w:p>
    <w:p w14:paraId="43C868B7" w14:textId="77777777" w:rsidR="00570F1E" w:rsidRPr="00A20B7E" w:rsidRDefault="00570F1E" w:rsidP="00570F1E">
      <w:pPr>
        <w:pStyle w:val="Nadpis1"/>
        <w:jc w:val="left"/>
      </w:pPr>
      <w:bookmarkStart w:id="124" w:name="_Toc56002870"/>
      <w:bookmarkStart w:id="125" w:name="_Toc56005752"/>
      <w:bookmarkStart w:id="126" w:name="_Toc56006414"/>
      <w:bookmarkStart w:id="127" w:name="_Toc124499030"/>
      <w:r w:rsidRPr="00A20B7E">
        <w:t>10.</w:t>
      </w:r>
      <w:r w:rsidRPr="00A20B7E">
        <w:tab/>
        <w:t xml:space="preserve">Návrh ukazatelů pro sledování vlivů změny ÚPD </w:t>
      </w:r>
      <w:r w:rsidRPr="00A20B7E">
        <w:br/>
        <w:t>na životní prostředí</w:t>
      </w:r>
      <w:bookmarkEnd w:id="124"/>
      <w:bookmarkEnd w:id="125"/>
      <w:bookmarkEnd w:id="126"/>
      <w:bookmarkEnd w:id="127"/>
    </w:p>
    <w:p w14:paraId="7A660301" w14:textId="77777777" w:rsidR="00570F1E" w:rsidRPr="004F1970" w:rsidRDefault="00570F1E" w:rsidP="00570F1E">
      <w:pPr>
        <w:rPr>
          <w:lang w:eastAsia="en-US"/>
        </w:rPr>
      </w:pPr>
    </w:p>
    <w:p w14:paraId="368E24FD" w14:textId="0D636E3C" w:rsidR="00570F1E" w:rsidRPr="00084FCD" w:rsidRDefault="00570F1E" w:rsidP="00570F1E">
      <w:pPr>
        <w:rPr>
          <w:lang w:eastAsia="en-US"/>
        </w:rPr>
      </w:pPr>
      <w:r w:rsidRPr="00084FCD">
        <w:rPr>
          <w:lang w:eastAsia="en-US"/>
        </w:rPr>
        <w:t>Na základě provedených zjištění o stavu životního prostředí v dotčeném území, o jeho hodnotách, vlastnostech a limitech a následné identifikace a vyhodnocení významnosti vlivů, jsou navrženy následující indikátory pro sledování reálných vliv</w:t>
      </w:r>
      <w:r w:rsidR="00A87186">
        <w:rPr>
          <w:lang w:eastAsia="en-US"/>
        </w:rPr>
        <w:t>ů spojených s uplatněním změny č.</w:t>
      </w:r>
      <w:r w:rsidRPr="00084FCD">
        <w:rPr>
          <w:lang w:eastAsia="en-US"/>
        </w:rPr>
        <w:t> 31</w:t>
      </w:r>
      <w:r w:rsidR="00A20B7E" w:rsidRPr="00084FCD">
        <w:rPr>
          <w:lang w:eastAsia="en-US"/>
        </w:rPr>
        <w:t>05</w:t>
      </w:r>
      <w:r w:rsidRPr="00084FCD">
        <w:rPr>
          <w:lang w:eastAsia="en-US"/>
        </w:rPr>
        <w:t xml:space="preserve">/10 (viz </w:t>
      </w:r>
      <w:r w:rsidRPr="00084FCD">
        <w:rPr>
          <w:lang w:eastAsia="en-US"/>
        </w:rPr>
        <w:fldChar w:fldCharType="begin"/>
      </w:r>
      <w:r w:rsidRPr="00084FCD">
        <w:rPr>
          <w:lang w:eastAsia="en-US"/>
        </w:rPr>
        <w:instrText xml:space="preserve"> REF _Ref57815575 \h </w:instrText>
      </w:r>
      <w:r w:rsidR="0021106B" w:rsidRPr="00084FCD">
        <w:rPr>
          <w:lang w:eastAsia="en-US"/>
        </w:rPr>
        <w:instrText xml:space="preserve"> \* MERGEFORMAT </w:instrText>
      </w:r>
      <w:r w:rsidRPr="00084FCD">
        <w:rPr>
          <w:lang w:eastAsia="en-US"/>
        </w:rPr>
      </w:r>
      <w:r w:rsidRPr="00084FCD">
        <w:rPr>
          <w:lang w:eastAsia="en-US"/>
        </w:rPr>
        <w:fldChar w:fldCharType="separate"/>
      </w:r>
      <w:r w:rsidR="005535BD" w:rsidRPr="00084FCD">
        <w:t xml:space="preserve">Tab. </w:t>
      </w:r>
      <w:r w:rsidR="005535BD">
        <w:rPr>
          <w:noProof/>
        </w:rPr>
        <w:t>8</w:t>
      </w:r>
      <w:r w:rsidRPr="00084FCD">
        <w:rPr>
          <w:lang w:eastAsia="en-US"/>
        </w:rPr>
        <w:fldChar w:fldCharType="end"/>
      </w:r>
      <w:r w:rsidRPr="00084FCD">
        <w:rPr>
          <w:lang w:eastAsia="en-US"/>
        </w:rPr>
        <w:t>).</w:t>
      </w:r>
    </w:p>
    <w:p w14:paraId="062DDFD8" w14:textId="27D6767B" w:rsidR="00570F1E" w:rsidRPr="00084FCD" w:rsidRDefault="00570F1E" w:rsidP="00570F1E">
      <w:pPr>
        <w:pStyle w:val="Titulek"/>
      </w:pPr>
      <w:bookmarkStart w:id="128" w:name="_Ref57815575"/>
      <w:bookmarkStart w:id="129" w:name="_Toc57837155"/>
      <w:bookmarkStart w:id="130" w:name="_Toc57837176"/>
      <w:bookmarkStart w:id="131" w:name="_Toc122000445"/>
      <w:r w:rsidRPr="00084FCD">
        <w:t xml:space="preserve">Tab. </w:t>
      </w:r>
      <w:r w:rsidRPr="00084FCD">
        <w:rPr>
          <w:noProof/>
        </w:rPr>
        <w:fldChar w:fldCharType="begin"/>
      </w:r>
      <w:r w:rsidRPr="00084FCD">
        <w:rPr>
          <w:noProof/>
        </w:rPr>
        <w:instrText xml:space="preserve"> SEQ Tab. \* ARABIC </w:instrText>
      </w:r>
      <w:r w:rsidRPr="00084FCD">
        <w:rPr>
          <w:noProof/>
        </w:rPr>
        <w:fldChar w:fldCharType="separate"/>
      </w:r>
      <w:r w:rsidR="005535BD">
        <w:rPr>
          <w:noProof/>
        </w:rPr>
        <w:t>8</w:t>
      </w:r>
      <w:r w:rsidRPr="00084FCD">
        <w:rPr>
          <w:noProof/>
        </w:rPr>
        <w:fldChar w:fldCharType="end"/>
      </w:r>
      <w:bookmarkEnd w:id="128"/>
      <w:r w:rsidRPr="00084FCD">
        <w:t xml:space="preserve"> Ukazatel</w:t>
      </w:r>
      <w:r w:rsidR="00A87186">
        <w:t xml:space="preserve">e pro sledování vlivů změny č. </w:t>
      </w:r>
      <w:r w:rsidRPr="00084FCD">
        <w:t> 31</w:t>
      </w:r>
      <w:r w:rsidR="00A20B7E" w:rsidRPr="00084FCD">
        <w:t>05</w:t>
      </w:r>
      <w:r w:rsidRPr="00084FCD">
        <w:t>/10 na životní prostředí</w:t>
      </w:r>
      <w:bookmarkEnd w:id="129"/>
      <w:bookmarkEnd w:id="130"/>
      <w:bookmarkEnd w:id="1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firstRow="1" w:lastRow="0" w:firstColumn="1" w:lastColumn="0" w:noHBand="0" w:noVBand="0"/>
      </w:tblPr>
      <w:tblGrid>
        <w:gridCol w:w="4531"/>
        <w:gridCol w:w="1700"/>
        <w:gridCol w:w="2829"/>
      </w:tblGrid>
      <w:tr w:rsidR="004F1970" w:rsidRPr="00084FCD" w14:paraId="416A8E4D" w14:textId="77777777" w:rsidTr="007748A0">
        <w:trPr>
          <w:trHeight w:val="291"/>
          <w:tblHeader/>
          <w:jc w:val="center"/>
        </w:trPr>
        <w:tc>
          <w:tcPr>
            <w:tcW w:w="2501" w:type="pct"/>
            <w:shd w:val="clear" w:color="auto" w:fill="auto"/>
            <w:tcMar>
              <w:top w:w="0" w:type="dxa"/>
              <w:left w:w="108" w:type="dxa"/>
              <w:bottom w:w="0" w:type="dxa"/>
              <w:right w:w="108" w:type="dxa"/>
            </w:tcMar>
            <w:vAlign w:val="center"/>
          </w:tcPr>
          <w:p w14:paraId="28F12475" w14:textId="77777777" w:rsidR="00570F1E" w:rsidRPr="00084FCD" w:rsidRDefault="00570F1E" w:rsidP="00570F1E">
            <w:pPr>
              <w:pStyle w:val="Zhlavtabulky2"/>
            </w:pPr>
            <w:r w:rsidRPr="00084FCD">
              <w:t>Indikátor</w:t>
            </w:r>
          </w:p>
        </w:tc>
        <w:tc>
          <w:tcPr>
            <w:tcW w:w="938" w:type="pct"/>
            <w:shd w:val="clear" w:color="auto" w:fill="auto"/>
            <w:tcMar>
              <w:top w:w="0" w:type="dxa"/>
              <w:left w:w="108" w:type="dxa"/>
              <w:bottom w:w="0" w:type="dxa"/>
              <w:right w:w="108" w:type="dxa"/>
            </w:tcMar>
            <w:vAlign w:val="center"/>
          </w:tcPr>
          <w:p w14:paraId="46105ED1" w14:textId="77777777" w:rsidR="00570F1E" w:rsidRPr="00084FCD" w:rsidRDefault="00570F1E" w:rsidP="00570F1E">
            <w:pPr>
              <w:pStyle w:val="Zhlavtabulky2"/>
            </w:pPr>
            <w:r w:rsidRPr="00084FCD">
              <w:t>Jednotka</w:t>
            </w:r>
          </w:p>
        </w:tc>
        <w:tc>
          <w:tcPr>
            <w:tcW w:w="1561" w:type="pct"/>
            <w:shd w:val="clear" w:color="auto" w:fill="auto"/>
            <w:tcMar>
              <w:top w:w="0" w:type="dxa"/>
              <w:left w:w="108" w:type="dxa"/>
              <w:bottom w:w="0" w:type="dxa"/>
              <w:right w:w="108" w:type="dxa"/>
            </w:tcMar>
            <w:vAlign w:val="center"/>
          </w:tcPr>
          <w:p w14:paraId="7D12483F" w14:textId="77777777" w:rsidR="00570F1E" w:rsidRPr="00084FCD" w:rsidRDefault="00570F1E" w:rsidP="00570F1E">
            <w:pPr>
              <w:pStyle w:val="Zhlavtabulky2"/>
            </w:pPr>
            <w:r w:rsidRPr="00084FCD">
              <w:t>Zdroj dat</w:t>
            </w:r>
          </w:p>
        </w:tc>
      </w:tr>
      <w:tr w:rsidR="00330A73" w:rsidRPr="004F1970" w14:paraId="0B26B68C" w14:textId="77777777" w:rsidTr="007748A0">
        <w:trPr>
          <w:jc w:val="center"/>
        </w:trPr>
        <w:tc>
          <w:tcPr>
            <w:tcW w:w="2501" w:type="pct"/>
            <w:shd w:val="clear" w:color="auto" w:fill="FFFFFF"/>
            <w:tcMar>
              <w:top w:w="0" w:type="dxa"/>
              <w:left w:w="108" w:type="dxa"/>
              <w:bottom w:w="0" w:type="dxa"/>
              <w:right w:w="108" w:type="dxa"/>
            </w:tcMar>
            <w:vAlign w:val="center"/>
          </w:tcPr>
          <w:p w14:paraId="2FE1EBBA" w14:textId="3DFDA5D3" w:rsidR="00330A73" w:rsidRPr="00084FCD" w:rsidRDefault="00330A73" w:rsidP="00330A73">
            <w:pPr>
              <w:pStyle w:val="Normln-Texttabulky"/>
              <w:rPr>
                <w:color w:val="000000" w:themeColor="text1"/>
              </w:rPr>
            </w:pPr>
            <w:r w:rsidRPr="00084FCD">
              <w:rPr>
                <w:color w:val="000000" w:themeColor="text1"/>
              </w:rPr>
              <w:t>Rozloha území s překročením imisních limitů pro ochranu lidského zdraví – průměr za uplynulých 5 let ve čtvercové síti 1×1 km</w:t>
            </w:r>
          </w:p>
        </w:tc>
        <w:tc>
          <w:tcPr>
            <w:tcW w:w="938" w:type="pct"/>
            <w:shd w:val="clear" w:color="auto" w:fill="FFFFFF"/>
            <w:tcMar>
              <w:top w:w="0" w:type="dxa"/>
              <w:left w:w="108" w:type="dxa"/>
              <w:bottom w:w="0" w:type="dxa"/>
              <w:right w:w="108" w:type="dxa"/>
            </w:tcMar>
            <w:vAlign w:val="center"/>
          </w:tcPr>
          <w:p w14:paraId="091D0A8D" w14:textId="46CF6406" w:rsidR="00330A73" w:rsidRPr="00084FCD" w:rsidRDefault="00330A73" w:rsidP="00330A73">
            <w:pPr>
              <w:pStyle w:val="Normln-Texttabulky"/>
              <w:jc w:val="center"/>
              <w:rPr>
                <w:color w:val="000000" w:themeColor="text1"/>
              </w:rPr>
            </w:pPr>
            <w:r w:rsidRPr="00084FCD">
              <w:rPr>
                <w:color w:val="000000" w:themeColor="text1"/>
              </w:rPr>
              <w:t>km</w:t>
            </w:r>
            <w:r w:rsidRPr="00084FCD">
              <w:rPr>
                <w:color w:val="000000" w:themeColor="text1"/>
                <w:vertAlign w:val="superscript"/>
              </w:rPr>
              <w:t>2</w:t>
            </w:r>
          </w:p>
        </w:tc>
        <w:tc>
          <w:tcPr>
            <w:tcW w:w="1561" w:type="pct"/>
            <w:shd w:val="clear" w:color="auto" w:fill="FFFFFF"/>
            <w:tcMar>
              <w:top w:w="0" w:type="dxa"/>
              <w:left w:w="108" w:type="dxa"/>
              <w:bottom w:w="0" w:type="dxa"/>
              <w:right w:w="108" w:type="dxa"/>
            </w:tcMar>
            <w:vAlign w:val="center"/>
          </w:tcPr>
          <w:p w14:paraId="3A2A7DBE" w14:textId="1D3D01E3" w:rsidR="00330A73" w:rsidRPr="00330A73" w:rsidRDefault="00330A73" w:rsidP="00330A73">
            <w:pPr>
              <w:pStyle w:val="Normln-Texttabulky"/>
              <w:rPr>
                <w:color w:val="000000" w:themeColor="text1"/>
              </w:rPr>
            </w:pPr>
            <w:r w:rsidRPr="00084FCD">
              <w:rPr>
                <w:color w:val="000000" w:themeColor="text1"/>
              </w:rPr>
              <w:t xml:space="preserve">Český hydrometeorologický </w:t>
            </w:r>
            <w:r w:rsidRPr="00084FCD">
              <w:rPr>
                <w:color w:val="000000" w:themeColor="text1"/>
              </w:rPr>
              <w:br/>
              <w:t>ústav</w:t>
            </w:r>
          </w:p>
        </w:tc>
      </w:tr>
      <w:tr w:rsidR="00330A73" w:rsidRPr="004F1970" w14:paraId="361A9DB4" w14:textId="77777777" w:rsidTr="007748A0">
        <w:trPr>
          <w:jc w:val="center"/>
        </w:trPr>
        <w:tc>
          <w:tcPr>
            <w:tcW w:w="2501" w:type="pct"/>
            <w:shd w:val="clear" w:color="auto" w:fill="FFFFFF"/>
            <w:tcMar>
              <w:top w:w="0" w:type="dxa"/>
              <w:left w:w="108" w:type="dxa"/>
              <w:bottom w:w="0" w:type="dxa"/>
              <w:right w:w="108" w:type="dxa"/>
            </w:tcMar>
            <w:vAlign w:val="center"/>
          </w:tcPr>
          <w:p w14:paraId="368D34A8" w14:textId="487E34C9" w:rsidR="00330A73" w:rsidRPr="00330A73" w:rsidRDefault="00330A73" w:rsidP="00330A73">
            <w:pPr>
              <w:pStyle w:val="Normln-Texttabulky"/>
              <w:rPr>
                <w:color w:val="000000" w:themeColor="text1"/>
                <w:highlight w:val="yellow"/>
              </w:rPr>
            </w:pPr>
            <w:r w:rsidRPr="00330A73">
              <w:rPr>
                <w:color w:val="000000" w:themeColor="text1"/>
              </w:rPr>
              <w:t>Hluk z provozu na komunikacích na hranici chráněného venkovního prostoru staveb</w:t>
            </w:r>
          </w:p>
        </w:tc>
        <w:tc>
          <w:tcPr>
            <w:tcW w:w="938" w:type="pct"/>
            <w:shd w:val="clear" w:color="auto" w:fill="FFFFFF"/>
            <w:tcMar>
              <w:top w:w="0" w:type="dxa"/>
              <w:left w:w="108" w:type="dxa"/>
              <w:bottom w:w="0" w:type="dxa"/>
              <w:right w:w="108" w:type="dxa"/>
            </w:tcMar>
            <w:vAlign w:val="center"/>
          </w:tcPr>
          <w:p w14:paraId="6229D1B1" w14:textId="2CBBDC43" w:rsidR="00330A73" w:rsidRPr="00330A73" w:rsidRDefault="00330A73" w:rsidP="00330A73">
            <w:pPr>
              <w:pStyle w:val="Normln-Texttabulky"/>
              <w:jc w:val="center"/>
              <w:rPr>
                <w:color w:val="000000" w:themeColor="text1"/>
              </w:rPr>
            </w:pPr>
            <w:r w:rsidRPr="00330A73">
              <w:rPr>
                <w:color w:val="000000" w:themeColor="text1"/>
              </w:rPr>
              <w:t>dB</w:t>
            </w:r>
          </w:p>
        </w:tc>
        <w:tc>
          <w:tcPr>
            <w:tcW w:w="1561" w:type="pct"/>
            <w:shd w:val="clear" w:color="auto" w:fill="FFFFFF"/>
            <w:tcMar>
              <w:top w:w="0" w:type="dxa"/>
              <w:left w:w="108" w:type="dxa"/>
              <w:bottom w:w="0" w:type="dxa"/>
              <w:right w:w="108" w:type="dxa"/>
            </w:tcMar>
            <w:vAlign w:val="center"/>
          </w:tcPr>
          <w:p w14:paraId="795E6A22" w14:textId="3DFDB6A1" w:rsidR="00330A73" w:rsidRPr="00330A73" w:rsidRDefault="00330A73" w:rsidP="00330A73">
            <w:pPr>
              <w:pStyle w:val="Normln-Texttabulky"/>
              <w:rPr>
                <w:color w:val="000000" w:themeColor="text1"/>
              </w:rPr>
            </w:pPr>
            <w:r w:rsidRPr="00330A73">
              <w:rPr>
                <w:color w:val="000000" w:themeColor="text1"/>
              </w:rPr>
              <w:t>IPR Praha (hlukové mapy)</w:t>
            </w:r>
          </w:p>
        </w:tc>
      </w:tr>
      <w:tr w:rsidR="00330A73" w:rsidRPr="004F1970" w14:paraId="1C0DDDED" w14:textId="77777777" w:rsidTr="007748A0">
        <w:trPr>
          <w:jc w:val="center"/>
        </w:trPr>
        <w:tc>
          <w:tcPr>
            <w:tcW w:w="2501" w:type="pct"/>
            <w:shd w:val="clear" w:color="auto" w:fill="FFFFFF"/>
            <w:tcMar>
              <w:top w:w="0" w:type="dxa"/>
              <w:left w:w="108" w:type="dxa"/>
              <w:bottom w:w="0" w:type="dxa"/>
              <w:right w:w="108" w:type="dxa"/>
            </w:tcMar>
            <w:vAlign w:val="center"/>
          </w:tcPr>
          <w:p w14:paraId="6735C823" w14:textId="77777777" w:rsidR="00330A73" w:rsidRPr="004F1970" w:rsidRDefault="00330A73" w:rsidP="00330A73">
            <w:pPr>
              <w:pStyle w:val="Normln-Texttabulky"/>
            </w:pPr>
            <w:r w:rsidRPr="004F1970">
              <w:t>Podíl zelených ploch k zastavěnému území dle městských částí</w:t>
            </w:r>
          </w:p>
        </w:tc>
        <w:tc>
          <w:tcPr>
            <w:tcW w:w="938" w:type="pct"/>
            <w:shd w:val="clear" w:color="auto" w:fill="FFFFFF"/>
            <w:tcMar>
              <w:top w:w="0" w:type="dxa"/>
              <w:left w:w="108" w:type="dxa"/>
              <w:bottom w:w="0" w:type="dxa"/>
              <w:right w:w="108" w:type="dxa"/>
            </w:tcMar>
            <w:vAlign w:val="center"/>
          </w:tcPr>
          <w:p w14:paraId="154BD829" w14:textId="77777777" w:rsidR="00330A73" w:rsidRPr="004F1970" w:rsidRDefault="00330A73" w:rsidP="00330A73">
            <w:pPr>
              <w:pStyle w:val="Normln-Texttabulky"/>
              <w:jc w:val="center"/>
              <w:rPr>
                <w:vertAlign w:val="superscript"/>
              </w:rPr>
            </w:pPr>
            <w:r w:rsidRPr="004F1970">
              <w:t>(%)</w:t>
            </w:r>
          </w:p>
        </w:tc>
        <w:tc>
          <w:tcPr>
            <w:tcW w:w="1561" w:type="pct"/>
            <w:shd w:val="clear" w:color="auto" w:fill="FFFFFF"/>
            <w:tcMar>
              <w:top w:w="0" w:type="dxa"/>
              <w:left w:w="108" w:type="dxa"/>
              <w:bottom w:w="0" w:type="dxa"/>
              <w:right w:w="108" w:type="dxa"/>
            </w:tcMar>
            <w:vAlign w:val="center"/>
          </w:tcPr>
          <w:p w14:paraId="19B05086" w14:textId="77777777" w:rsidR="00330A73" w:rsidRPr="004F1970" w:rsidRDefault="00330A73" w:rsidP="00330A73">
            <w:pPr>
              <w:pStyle w:val="Normln-Texttabulky"/>
            </w:pPr>
            <w:r w:rsidRPr="004F1970">
              <w:t>Institut plánování a rozvoje hl. m. Prahy</w:t>
            </w:r>
          </w:p>
        </w:tc>
      </w:tr>
      <w:tr w:rsidR="00330A73" w:rsidRPr="004F1970" w14:paraId="70FAA6C4" w14:textId="77777777" w:rsidTr="00346CDC">
        <w:trPr>
          <w:jc w:val="center"/>
        </w:trPr>
        <w:tc>
          <w:tcPr>
            <w:tcW w:w="2501" w:type="pct"/>
            <w:shd w:val="clear" w:color="auto" w:fill="FFFFFF"/>
            <w:tcMar>
              <w:top w:w="0" w:type="dxa"/>
              <w:left w:w="108" w:type="dxa"/>
              <w:bottom w:w="0" w:type="dxa"/>
              <w:right w:w="108" w:type="dxa"/>
            </w:tcMar>
          </w:tcPr>
          <w:p w14:paraId="5B079E3E" w14:textId="5CDAD140" w:rsidR="00330A73" w:rsidRPr="004F1970" w:rsidRDefault="00330A73" w:rsidP="00330A73">
            <w:pPr>
              <w:pStyle w:val="Normln-Texttabulky"/>
            </w:pPr>
            <w:r w:rsidRPr="004F1970">
              <w:t>Funkčnost lokálního biokoridoru L4/276 (U Písnice</w:t>
            </w:r>
          </w:p>
        </w:tc>
        <w:tc>
          <w:tcPr>
            <w:tcW w:w="938" w:type="pct"/>
            <w:shd w:val="clear" w:color="auto" w:fill="FFFFFF"/>
            <w:tcMar>
              <w:top w:w="0" w:type="dxa"/>
              <w:left w:w="108" w:type="dxa"/>
              <w:bottom w:w="0" w:type="dxa"/>
              <w:right w:w="108" w:type="dxa"/>
            </w:tcMar>
          </w:tcPr>
          <w:p w14:paraId="4E4EA5DC" w14:textId="15BA4E49" w:rsidR="00330A73" w:rsidRPr="004F1970" w:rsidRDefault="00330A73" w:rsidP="00330A73">
            <w:pPr>
              <w:pStyle w:val="Normln-Texttabulky"/>
              <w:jc w:val="center"/>
            </w:pPr>
            <w:r w:rsidRPr="004F1970">
              <w:t>--</w:t>
            </w:r>
          </w:p>
        </w:tc>
        <w:tc>
          <w:tcPr>
            <w:tcW w:w="1561" w:type="pct"/>
            <w:shd w:val="clear" w:color="auto" w:fill="FFFFFF"/>
            <w:tcMar>
              <w:top w:w="0" w:type="dxa"/>
              <w:left w:w="108" w:type="dxa"/>
              <w:bottom w:w="0" w:type="dxa"/>
              <w:right w:w="108" w:type="dxa"/>
            </w:tcMar>
          </w:tcPr>
          <w:p w14:paraId="3A3DD3FF" w14:textId="275A10C6" w:rsidR="00330A73" w:rsidRPr="004F1970" w:rsidRDefault="00330A73" w:rsidP="00330A73">
            <w:pPr>
              <w:pStyle w:val="Normln-Texttabulky"/>
            </w:pPr>
            <w:r w:rsidRPr="004F1970">
              <w:t>Magistrát hlavního města Prahy</w:t>
            </w:r>
          </w:p>
        </w:tc>
      </w:tr>
    </w:tbl>
    <w:p w14:paraId="772536DD" w14:textId="77777777" w:rsidR="004F1970" w:rsidRPr="004F1970" w:rsidRDefault="004F1970" w:rsidP="004F1970"/>
    <w:p w14:paraId="79EC3E76" w14:textId="77777777" w:rsidR="004F1970" w:rsidRPr="004F1970" w:rsidRDefault="004F1970" w:rsidP="004F1970">
      <w:r w:rsidRPr="004F1970">
        <w:t xml:space="preserve">V případě posledního z výše uvedených indikátorů se doporučuje provádět sledování formou terénního šetření zaměřeného na hodnocení ekostabilizačních procesů v plochách biokoridoru. Po zdokumentování stavu bezprostředně po zahájení využití dotčené plochy a úprav v nově vymezených plochách ZMK na základě zkušeností s monitoringem těchto procesů doporučuje provádět tato šetření v periodě 2 let, v pozdějším období s periodou 5 let. </w:t>
      </w:r>
    </w:p>
    <w:p w14:paraId="74BFB769" w14:textId="77777777" w:rsidR="004F1970" w:rsidRPr="004F1970" w:rsidRDefault="004F1970" w:rsidP="00570F1E"/>
    <w:p w14:paraId="1824F6DD" w14:textId="77777777" w:rsidR="00570F1E" w:rsidRPr="004F1970" w:rsidRDefault="00570F1E" w:rsidP="00570F1E">
      <w:r w:rsidRPr="004F1970">
        <w:br w:type="page"/>
      </w:r>
    </w:p>
    <w:p w14:paraId="5D1F37C7" w14:textId="77777777" w:rsidR="00570F1E" w:rsidRPr="00A20B7E" w:rsidRDefault="00570F1E" w:rsidP="00570F1E">
      <w:pPr>
        <w:pStyle w:val="Nadpis1"/>
      </w:pPr>
      <w:bookmarkStart w:id="132" w:name="_Toc56002871"/>
      <w:bookmarkStart w:id="133" w:name="_Toc56005753"/>
      <w:bookmarkStart w:id="134" w:name="_Toc56006415"/>
      <w:bookmarkStart w:id="135" w:name="_Toc124499031"/>
      <w:r w:rsidRPr="00A20B7E">
        <w:t>11.</w:t>
      </w:r>
      <w:r w:rsidRPr="00A20B7E">
        <w:tab/>
        <w:t>Návrh požadavků na rozhodování ve vymezených plochách a koridorech z hlediska minimalizace negativních vlivů na životní prostředí</w:t>
      </w:r>
      <w:bookmarkEnd w:id="132"/>
      <w:bookmarkEnd w:id="133"/>
      <w:bookmarkEnd w:id="134"/>
      <w:bookmarkEnd w:id="135"/>
    </w:p>
    <w:p w14:paraId="11ABAFAD" w14:textId="77777777" w:rsidR="00570F1E" w:rsidRPr="00A20B7E" w:rsidRDefault="00570F1E" w:rsidP="00570F1E">
      <w:pPr>
        <w:rPr>
          <w:lang w:eastAsia="en-US"/>
        </w:rPr>
      </w:pPr>
    </w:p>
    <w:p w14:paraId="027F4649" w14:textId="12ED2EAF" w:rsidR="00570F1E" w:rsidRPr="00A20B7E" w:rsidRDefault="00570F1E" w:rsidP="00570F1E">
      <w:pPr>
        <w:rPr>
          <w:lang w:eastAsia="en-US"/>
        </w:rPr>
      </w:pPr>
      <w:r w:rsidRPr="00A20B7E">
        <w:rPr>
          <w:lang w:eastAsia="en-US"/>
        </w:rPr>
        <w:t>Podkladem pro návrh požadavků jsou opatření pro předcházení, snížení nebo kompenzaci všech zjištěných nebo předpokládaných negativních vlivů uvedených v kap. 8 této dokumentace. S ohledem na vydávání územních plánů a jejich změny formou opatření obecné povahy ve smyslu §§ 171 – 174 správního řádu, jsou z kapitoly 8 převzata pouze ta opatření, která je možné zcela nebo alespoň z části uplatnit prostřednictvím nástrojů územního plánování, přičemž v případě potřeby bylo nutné v rámci této kapitoly provést úpravu dikce těchto opatření do podoby výroku. Právo projektanta, resp. pořizovatele změny územního plánu rozhodnout o způsobu a rozsahu zapracování těchto požadavků do výrokové části navrhované změny tím není nijak dotčeno. V odůvodnění navrženého řešení podle písm. b) a e), odst. 2 § 40 SZ je však třeba uvést důvody tohoto postupu. Ostatní opatření uvedená v kapitole 8 zůstávají platná jako doporučení pro další fáze projektové přípravy záměrů, též jako „vstupů“ do procesu EIA.</w:t>
      </w:r>
    </w:p>
    <w:p w14:paraId="3F77C5CA" w14:textId="4091F5A5" w:rsidR="00D80919" w:rsidRPr="00A20B7E" w:rsidRDefault="00D80919" w:rsidP="00D80919">
      <w:pPr>
        <w:rPr>
          <w:lang w:eastAsia="en-US"/>
        </w:rPr>
      </w:pPr>
      <w:r w:rsidRPr="00A20B7E">
        <w:rPr>
          <w:lang w:eastAsia="en-US"/>
        </w:rPr>
        <w:t>V zájmu minimalizace zjištěných negativních vlivů na životní prostředí navrhuje hodnocení SEA</w:t>
      </w:r>
      <w:r w:rsidR="00A87186">
        <w:rPr>
          <w:lang w:eastAsia="en-US"/>
        </w:rPr>
        <w:t xml:space="preserve"> uplatnit vůči návrhu změny č. </w:t>
      </w:r>
      <w:r w:rsidRPr="00A20B7E">
        <w:rPr>
          <w:lang w:eastAsia="en-US"/>
        </w:rPr>
        <w:t> 31</w:t>
      </w:r>
      <w:r w:rsidR="00A20B7E" w:rsidRPr="00A20B7E">
        <w:rPr>
          <w:lang w:eastAsia="en-US"/>
        </w:rPr>
        <w:t>05</w:t>
      </w:r>
      <w:r w:rsidRPr="00A20B7E">
        <w:rPr>
          <w:lang w:eastAsia="en-US"/>
        </w:rPr>
        <w:t>/10 tyto požadavky:</w:t>
      </w:r>
    </w:p>
    <w:p w14:paraId="35C07613" w14:textId="3024A992" w:rsidR="001F32A1" w:rsidRPr="0021106B" w:rsidRDefault="001F32A1" w:rsidP="007247D3">
      <w:pPr>
        <w:numPr>
          <w:ilvl w:val="0"/>
          <w:numId w:val="43"/>
        </w:numPr>
      </w:pPr>
      <w:r w:rsidRPr="0021106B">
        <w:t xml:space="preserve">Likvidaci splaškových vod ze zástavby ve vymezených plochách řešit napojením na stávající systém splaškové kanalizace. </w:t>
      </w:r>
    </w:p>
    <w:p w14:paraId="0B3CB112" w14:textId="35F263E6" w:rsidR="001F32A1" w:rsidRPr="0021106B" w:rsidRDefault="001F32A1" w:rsidP="001F32A1">
      <w:pPr>
        <w:pStyle w:val="Normlnodsazen"/>
        <w:rPr>
          <w:b/>
        </w:rPr>
      </w:pPr>
      <w:r w:rsidRPr="0021106B">
        <w:rPr>
          <w:b/>
        </w:rPr>
        <w:t>Odůvodnění</w:t>
      </w:r>
    </w:p>
    <w:p w14:paraId="65E481F4" w14:textId="4535EB67" w:rsidR="00CA63C4" w:rsidRPr="0021106B" w:rsidRDefault="00CA63C4" w:rsidP="001F32A1">
      <w:pPr>
        <w:pStyle w:val="Normlnodsazen"/>
      </w:pPr>
      <w:r w:rsidRPr="0021106B">
        <w:t xml:space="preserve">Vlivy posuzované změny </w:t>
      </w:r>
      <w:r w:rsidR="0021106B" w:rsidRPr="0021106B">
        <w:t xml:space="preserve">na </w:t>
      </w:r>
      <w:r w:rsidRPr="0021106B">
        <w:t>jakost povrchových byly vy</w:t>
      </w:r>
      <w:r w:rsidR="008C1584">
        <w:t>hodnoceny jaké málo významné až </w:t>
      </w:r>
      <w:r w:rsidRPr="0021106B">
        <w:t>zanedbatelné. Podmínkou platnosti tohoto závěru je nezávadné odvedení a zneškodnění splaškových vod ze zástavby ve vymezených plochách. S ohledem na rozsah zástavby je nezbytné, aby součástí realizace záměru bylo napojení lokality na stávající kanalizační systém.</w:t>
      </w:r>
    </w:p>
    <w:p w14:paraId="337E8AAC" w14:textId="48AF0B54" w:rsidR="001F32A1" w:rsidRPr="0021106B" w:rsidRDefault="001F32A1" w:rsidP="007247D3">
      <w:pPr>
        <w:numPr>
          <w:ilvl w:val="0"/>
          <w:numId w:val="43"/>
        </w:numPr>
        <w:tabs>
          <w:tab w:val="clear" w:pos="851"/>
        </w:tabs>
      </w:pPr>
      <w:r w:rsidRPr="0021106B">
        <w:t xml:space="preserve">Hospodaření se srážkovými vodami řešit v souladu s ust. § 38 Pražských stavebních předpisů. </w:t>
      </w:r>
      <w:r w:rsidR="005E63B1" w:rsidRPr="0021106B">
        <w:t>P</w:t>
      </w:r>
      <w:r w:rsidRPr="0021106B">
        <w:t>rověřit vhodnost a proveditelnost opatření k zajištění retence nad rámec maximálního povoleného odtoku dle odst. 2</w:t>
      </w:r>
      <w:r w:rsidR="005E63B1" w:rsidRPr="0021106B">
        <w:t xml:space="preserve"> tohoto paragrafu.</w:t>
      </w:r>
    </w:p>
    <w:p w14:paraId="32D0781B" w14:textId="77777777" w:rsidR="001F32A1" w:rsidRPr="0021106B" w:rsidRDefault="001F32A1" w:rsidP="001F32A1">
      <w:pPr>
        <w:pStyle w:val="Normlnodsazen"/>
        <w:rPr>
          <w:b/>
        </w:rPr>
      </w:pPr>
      <w:r w:rsidRPr="0021106B">
        <w:rPr>
          <w:b/>
        </w:rPr>
        <w:t>Odůvodnění</w:t>
      </w:r>
    </w:p>
    <w:p w14:paraId="3916E64A" w14:textId="119B30E7" w:rsidR="0021106B" w:rsidRPr="00BF1AFD" w:rsidRDefault="005E63B1" w:rsidP="0021106B">
      <w:pPr>
        <w:pStyle w:val="Normlnodsazen"/>
      </w:pPr>
      <w:r w:rsidRPr="0021106B">
        <w:t xml:space="preserve">Požadavek na řešení nakládání se srážkovými vodami dle § 38 PSP lze považovat za obligatorní. </w:t>
      </w:r>
    </w:p>
    <w:p w14:paraId="50D32762" w14:textId="77777777" w:rsidR="0021106B" w:rsidRPr="00FB593F" w:rsidRDefault="0021106B" w:rsidP="007247D3">
      <w:pPr>
        <w:numPr>
          <w:ilvl w:val="0"/>
          <w:numId w:val="43"/>
        </w:numPr>
        <w:tabs>
          <w:tab w:val="clear" w:pos="851"/>
        </w:tabs>
      </w:pPr>
      <w:r w:rsidRPr="00FB593F">
        <w:t>Využitím plochy nesmí být zhoršeny podmínky pro založení nefunkčního lokálního biokoridoru L4/276 (U Písnice).</w:t>
      </w:r>
    </w:p>
    <w:p w14:paraId="7586BBFE" w14:textId="66E6D964" w:rsidR="004F1970" w:rsidRDefault="004F1970" w:rsidP="004F1970">
      <w:pPr>
        <w:pStyle w:val="Normlnodsazen"/>
      </w:pPr>
      <w:r w:rsidRPr="004F1970">
        <w:rPr>
          <w:b/>
        </w:rPr>
        <w:t>Odůvodnění</w:t>
      </w:r>
    </w:p>
    <w:p w14:paraId="09AFD1F5" w14:textId="5699F254" w:rsidR="0021106B" w:rsidRPr="00FB593F" w:rsidRDefault="007E68C3" w:rsidP="0021106B">
      <w:pPr>
        <w:pStyle w:val="Normlnodsazen"/>
      </w:pPr>
      <w:r w:rsidRPr="00FB593F">
        <w:t xml:space="preserve">Plocha posuzované plochy je v přímém kontaktu s vymezeným lokálním biokoridorem L4/276 (U Písnice). Lokální biokoridor je vymezen v ose technicky upraveného vodního toku (tok označován jako Vrtilka nebo Písnický potok). Lokální biokoridor zajišťuje spojení lokálního biocentra L1/139, vymezeného v prostoru lesního komplexu Vrtilka jižně od dotčené lokality a lokálního biocentra L2/138 vymezeného východně od Písnice. </w:t>
      </w:r>
    </w:p>
    <w:p w14:paraId="0B79B178" w14:textId="3735D06E" w:rsidR="007E68C3" w:rsidRPr="00FB593F" w:rsidRDefault="007E68C3" w:rsidP="0021106B">
      <w:pPr>
        <w:pStyle w:val="Normlnodsazen"/>
      </w:pPr>
      <w:r w:rsidRPr="00FB593F">
        <w:t xml:space="preserve">Požadavek je stanoven s cílem zajištění podmínek pro založení </w:t>
      </w:r>
      <w:r w:rsidR="00BF1AFD" w:rsidRPr="00FB593F">
        <w:t xml:space="preserve">spojitého územního systému ekologické stability na území města, resp. pro zajištění podmínek pro posílení ekologické stability a biologické diversity v periferní části města. </w:t>
      </w:r>
    </w:p>
    <w:p w14:paraId="39C7BB7F" w14:textId="77777777" w:rsidR="004F1970" w:rsidRDefault="004F1970" w:rsidP="007247D3">
      <w:pPr>
        <w:numPr>
          <w:ilvl w:val="0"/>
          <w:numId w:val="43"/>
        </w:numPr>
        <w:tabs>
          <w:tab w:val="clear" w:pos="851"/>
        </w:tabs>
      </w:pPr>
      <w:r>
        <w:t xml:space="preserve">Plochu lze využít způsobem, který neomezí možnost budoucí revitalizace vodního toku Vrtilka. </w:t>
      </w:r>
    </w:p>
    <w:p w14:paraId="65A8BC80" w14:textId="621CDDC8" w:rsidR="004F1970" w:rsidRPr="004F1970" w:rsidRDefault="004F1970" w:rsidP="004F1970">
      <w:pPr>
        <w:pStyle w:val="Normlnodsazen"/>
        <w:rPr>
          <w:b/>
        </w:rPr>
      </w:pPr>
      <w:r w:rsidRPr="004F1970">
        <w:rPr>
          <w:b/>
        </w:rPr>
        <w:t>Odůvodnění</w:t>
      </w:r>
    </w:p>
    <w:p w14:paraId="4BA983C9" w14:textId="2784A65F" w:rsidR="00BF1AFD" w:rsidRDefault="004F1970" w:rsidP="0021106B">
      <w:pPr>
        <w:pStyle w:val="Normlnodsazen"/>
      </w:pPr>
      <w:r>
        <w:t xml:space="preserve">Opatření je formulováno </w:t>
      </w:r>
      <w:r w:rsidR="00DD5F5E">
        <w:t xml:space="preserve">s cílem zajistit zachování podmínek pro případnou budoucí revitalizaci vodního toku. Revitalizace vodních toků je zařazena mezi specifické cíle Strategie adaptace hl. m. Praha na klimatickou změnu (Cíl B – Adaptační opatření na snížení dopadů přívalových dešťů, povodní a dlouhodobého suchu na území hl. m. Praha, </w:t>
      </w:r>
      <w:r w:rsidR="00415836">
        <w:t>Opatření B. 5.</w:t>
      </w:r>
      <w:r w:rsidR="00DD5F5E">
        <w:t xml:space="preserve"> Pokračování v integrované revitalizaci údolních niv, vodních toků a ploch). </w:t>
      </w:r>
    </w:p>
    <w:p w14:paraId="5FE6A6EE" w14:textId="4CB24317" w:rsidR="00DD5F5E" w:rsidRDefault="00DD5F5E" w:rsidP="0021106B">
      <w:pPr>
        <w:pStyle w:val="Normlnodsazen"/>
      </w:pPr>
      <w:r>
        <w:t xml:space="preserve">Dalším důvodem je </w:t>
      </w:r>
      <w:r w:rsidR="00415836">
        <w:t>zachování</w:t>
      </w:r>
      <w:r>
        <w:t xml:space="preserve"> podmínek pro založení lokálního biokoridoru </w:t>
      </w:r>
      <w:r w:rsidRPr="00FB593F">
        <w:t>L4/276 (U Písnice)</w:t>
      </w:r>
      <w:r>
        <w:t xml:space="preserve">, </w:t>
      </w:r>
      <w:r w:rsidR="00415836">
        <w:t>viz požadavek</w:t>
      </w:r>
      <w:r>
        <w:t xml:space="preserve"> č. 3. </w:t>
      </w:r>
    </w:p>
    <w:p w14:paraId="2594D3CA" w14:textId="77777777" w:rsidR="00DD5F5E" w:rsidRPr="00542017" w:rsidRDefault="00DD5F5E" w:rsidP="007247D3">
      <w:pPr>
        <w:numPr>
          <w:ilvl w:val="0"/>
          <w:numId w:val="43"/>
        </w:numPr>
        <w:tabs>
          <w:tab w:val="clear" w:pos="851"/>
        </w:tabs>
      </w:pPr>
      <w:r>
        <w:t xml:space="preserve">Respektovat záplavové území Q100 vodního toku Vrtilka. V záplavovém území tohoto vodního toku nelze umístit stavební objekty. </w:t>
      </w:r>
    </w:p>
    <w:p w14:paraId="6DAA0846" w14:textId="77777777" w:rsidR="00765D90" w:rsidRPr="004F1970" w:rsidRDefault="00765D90" w:rsidP="00765D90">
      <w:pPr>
        <w:pStyle w:val="Normlnodsazen"/>
        <w:rPr>
          <w:b/>
        </w:rPr>
      </w:pPr>
      <w:r w:rsidRPr="004F1970">
        <w:rPr>
          <w:b/>
        </w:rPr>
        <w:t>Odůvodnění</w:t>
      </w:r>
    </w:p>
    <w:p w14:paraId="0F67B066" w14:textId="5BA1942A" w:rsidR="00DD5F5E" w:rsidRDefault="00765D90" w:rsidP="0021106B">
      <w:pPr>
        <w:pStyle w:val="Normlnodsazen"/>
      </w:pPr>
      <w:r>
        <w:t xml:space="preserve">Opatření je formulováno ve smyslu §67 zákona o vodách č. 254/2001 Sb., ve znění pozdějších předpisů a v souvislosti s formulovanými opatřeními č. 3 a 4. Umístěním staveb do záplavového území by mohlo dojít ke zhoršení odtokových poměrů v území, zvýšení rizika ohrožení hmotného majetku. </w:t>
      </w:r>
    </w:p>
    <w:p w14:paraId="3204EA2C" w14:textId="77777777" w:rsidR="007305D3" w:rsidRDefault="007305D3" w:rsidP="007247D3">
      <w:pPr>
        <w:numPr>
          <w:ilvl w:val="0"/>
          <w:numId w:val="43"/>
        </w:numPr>
        <w:tabs>
          <w:tab w:val="clear" w:pos="851"/>
        </w:tabs>
      </w:pPr>
      <w:r w:rsidRPr="00542017">
        <w:t>Zachovat a kultivovat liniový vegetační doprovod podél ulice K Vrtilce.</w:t>
      </w:r>
    </w:p>
    <w:p w14:paraId="62F5BC0B" w14:textId="77777777" w:rsidR="007305D3" w:rsidRPr="004F1970" w:rsidRDefault="007305D3" w:rsidP="007305D3">
      <w:pPr>
        <w:pStyle w:val="Normlnodsazen"/>
        <w:rPr>
          <w:b/>
        </w:rPr>
      </w:pPr>
      <w:r w:rsidRPr="004F1970">
        <w:rPr>
          <w:b/>
        </w:rPr>
        <w:t>Odůvodnění</w:t>
      </w:r>
    </w:p>
    <w:p w14:paraId="2EF66EF0" w14:textId="35257022" w:rsidR="00DD5F5E" w:rsidRPr="00FB593F" w:rsidRDefault="007305D3" w:rsidP="0021106B">
      <w:pPr>
        <w:pStyle w:val="Normlnodsazen"/>
      </w:pPr>
      <w:r>
        <w:t xml:space="preserve">Vegetační doprovod podél ulice K Vrtilce je hodnotou území, která </w:t>
      </w:r>
      <w:r w:rsidR="00415836">
        <w:t>pozitivně</w:t>
      </w:r>
      <w:r>
        <w:t xml:space="preserve"> ovlivňuje obraz krajiny, mikroklimatické podmínky daného místa a v budoucnu může být využita jako vstupní prvek při </w:t>
      </w:r>
      <w:r w:rsidR="00415836">
        <w:t>výsadbě</w:t>
      </w:r>
      <w:r>
        <w:t xml:space="preserve"> vegetace lokálního biokoridoru </w:t>
      </w:r>
      <w:r w:rsidR="00415836" w:rsidRPr="00FB593F">
        <w:t>L4/276 (U Písnice)</w:t>
      </w:r>
      <w:r w:rsidR="00415836">
        <w:t xml:space="preserve"> </w:t>
      </w:r>
      <w:r>
        <w:t>či jako vegetační doprovod revitalizovaného vodního toku Vrtilka.</w:t>
      </w:r>
    </w:p>
    <w:p w14:paraId="1A1BC662" w14:textId="04ECD480" w:rsidR="00570F1E" w:rsidRPr="00FB593F" w:rsidRDefault="00570F1E" w:rsidP="00C54261">
      <w:pPr>
        <w:pStyle w:val="Normlnodsazen"/>
      </w:pPr>
      <w:r w:rsidRPr="00FB593F">
        <w:br w:type="page"/>
      </w:r>
    </w:p>
    <w:p w14:paraId="36966E86" w14:textId="77777777" w:rsidR="00570F1E" w:rsidRPr="00853626" w:rsidRDefault="00570F1E" w:rsidP="00570F1E">
      <w:pPr>
        <w:pStyle w:val="Nadpis1"/>
      </w:pPr>
      <w:bookmarkStart w:id="136" w:name="_Toc56002872"/>
      <w:bookmarkStart w:id="137" w:name="_Toc56005754"/>
      <w:bookmarkStart w:id="138" w:name="_Toc56006416"/>
      <w:bookmarkStart w:id="139" w:name="_Toc124499032"/>
      <w:r w:rsidRPr="00853626">
        <w:t>12.</w:t>
      </w:r>
      <w:r w:rsidRPr="00853626">
        <w:tab/>
        <w:t>Netechnické shrnutí výše uvedených údajů</w:t>
      </w:r>
      <w:bookmarkEnd w:id="136"/>
      <w:bookmarkEnd w:id="137"/>
      <w:bookmarkEnd w:id="138"/>
      <w:bookmarkEnd w:id="139"/>
    </w:p>
    <w:p w14:paraId="120D17FC" w14:textId="66552BE0" w:rsidR="00084FCD" w:rsidRDefault="00084FCD" w:rsidP="00084FCD">
      <w:pPr>
        <w:pStyle w:val="Nadpis4"/>
      </w:pPr>
      <w:r w:rsidRPr="002C6F5C">
        <w:t>Vlivy na klima a ovzduší</w:t>
      </w:r>
    </w:p>
    <w:p w14:paraId="7C937C37" w14:textId="77777777" w:rsidR="00084FCD" w:rsidRPr="002C6F5C" w:rsidRDefault="00084FCD" w:rsidP="00084FCD">
      <w:pPr>
        <w:rPr>
          <w:color w:val="000000" w:themeColor="text1"/>
        </w:rPr>
      </w:pPr>
      <w:r w:rsidRPr="002C6F5C">
        <w:rPr>
          <w:color w:val="000000" w:themeColor="text1"/>
        </w:rPr>
        <w:t>Na základě údajů o výměrách jednotlivých funkčních ploch a charakteru záměru (změny ÚP SÚ hl. m. Prahy) byl proveden odhad produkce emisí z parkování automobilů, z vytápění objektů a z dopravy na přilehlých komunikacích. Na základě těchto propočtů bylo provedeno orientační imisní vyhodnocení dotčené lokality.</w:t>
      </w:r>
    </w:p>
    <w:p w14:paraId="41113FC5" w14:textId="77777777" w:rsidR="00084FCD" w:rsidRPr="002C6F5C" w:rsidRDefault="00084FCD" w:rsidP="00084FCD">
      <w:pPr>
        <w:rPr>
          <w:color w:val="000000" w:themeColor="text1"/>
        </w:rPr>
      </w:pPr>
      <w:r w:rsidRPr="002C6F5C">
        <w:rPr>
          <w:color w:val="000000" w:themeColor="text1"/>
        </w:rPr>
        <w:t>Z výsledků hodnocení vyplývá, že:</w:t>
      </w:r>
    </w:p>
    <w:p w14:paraId="4DC830B9" w14:textId="77777777" w:rsidR="00084FCD" w:rsidRPr="002C6F5C" w:rsidRDefault="00084FCD" w:rsidP="00084FCD">
      <w:pPr>
        <w:numPr>
          <w:ilvl w:val="0"/>
          <w:numId w:val="58"/>
        </w:numPr>
        <w:tabs>
          <w:tab w:val="left" w:pos="708"/>
        </w:tabs>
        <w:ind w:left="714" w:hanging="357"/>
        <w:rPr>
          <w:color w:val="000000" w:themeColor="text1"/>
        </w:rPr>
      </w:pPr>
      <w:r w:rsidRPr="002C6F5C">
        <w:rPr>
          <w:color w:val="000000" w:themeColor="text1"/>
        </w:rPr>
        <w:t>nárůst průměrných ročních koncentrací suspendovaných částic PM</w:t>
      </w:r>
      <w:r w:rsidRPr="002C6F5C">
        <w:rPr>
          <w:color w:val="000000" w:themeColor="text1"/>
          <w:vertAlign w:val="subscript"/>
        </w:rPr>
        <w:t>10</w:t>
      </w:r>
      <w:r w:rsidRPr="002C6F5C">
        <w:rPr>
          <w:color w:val="000000" w:themeColor="text1"/>
        </w:rPr>
        <w:t xml:space="preserve"> vlivem hodnocené změny se bude pohybovat v řádu nižších setin µg.m</w:t>
      </w:r>
      <w:r w:rsidRPr="002C6F5C">
        <w:rPr>
          <w:color w:val="000000" w:themeColor="text1"/>
          <w:vertAlign w:val="superscript"/>
        </w:rPr>
        <w:t>-3</w:t>
      </w:r>
    </w:p>
    <w:p w14:paraId="1401FFFA" w14:textId="77777777" w:rsidR="00084FCD" w:rsidRPr="002C6F5C" w:rsidRDefault="00084FCD" w:rsidP="00084FCD">
      <w:pPr>
        <w:numPr>
          <w:ilvl w:val="0"/>
          <w:numId w:val="58"/>
        </w:numPr>
        <w:tabs>
          <w:tab w:val="left" w:pos="708"/>
        </w:tabs>
        <w:ind w:left="714" w:hanging="357"/>
        <w:rPr>
          <w:color w:val="000000" w:themeColor="text1"/>
        </w:rPr>
      </w:pPr>
      <w:r w:rsidRPr="002C6F5C">
        <w:rPr>
          <w:color w:val="000000" w:themeColor="text1"/>
        </w:rPr>
        <w:t>nárůst průměrných ročních koncentrací oxidu dusičitého a suspendovaných částic PM</w:t>
      </w:r>
      <w:r w:rsidRPr="002C6F5C">
        <w:rPr>
          <w:color w:val="000000" w:themeColor="text1"/>
          <w:vertAlign w:val="subscript"/>
        </w:rPr>
        <w:t>2,5</w:t>
      </w:r>
      <w:r w:rsidRPr="002C6F5C">
        <w:rPr>
          <w:color w:val="000000" w:themeColor="text1"/>
        </w:rPr>
        <w:t xml:space="preserve"> vlivem hodnocené změny se bude pohybovat v řádu tisícin µg.m</w:t>
      </w:r>
      <w:r w:rsidRPr="002C6F5C">
        <w:rPr>
          <w:color w:val="000000" w:themeColor="text1"/>
          <w:vertAlign w:val="superscript"/>
        </w:rPr>
        <w:t>-3</w:t>
      </w:r>
    </w:p>
    <w:p w14:paraId="2BC5DA56" w14:textId="77777777" w:rsidR="00084FCD" w:rsidRPr="002C6F5C" w:rsidRDefault="00084FCD" w:rsidP="00084FCD">
      <w:pPr>
        <w:numPr>
          <w:ilvl w:val="0"/>
          <w:numId w:val="58"/>
        </w:numPr>
        <w:tabs>
          <w:tab w:val="left" w:pos="708"/>
        </w:tabs>
        <w:ind w:left="714" w:hanging="357"/>
        <w:rPr>
          <w:color w:val="000000" w:themeColor="text1"/>
        </w:rPr>
      </w:pPr>
      <w:r w:rsidRPr="002C6F5C">
        <w:rPr>
          <w:color w:val="000000" w:themeColor="text1"/>
        </w:rPr>
        <w:t>průměrné roční koncentrace benzenu se v dotčené lokalitě vlivem hodnocené změny zvýší nejvýše o několik desetitisícin µg.m</w:t>
      </w:r>
      <w:r w:rsidRPr="002C6F5C">
        <w:rPr>
          <w:color w:val="000000" w:themeColor="text1"/>
          <w:vertAlign w:val="superscript"/>
        </w:rPr>
        <w:t>-3</w:t>
      </w:r>
    </w:p>
    <w:p w14:paraId="6055D7C7" w14:textId="77777777" w:rsidR="00084FCD" w:rsidRPr="002C6F5C" w:rsidRDefault="00084FCD" w:rsidP="00084FCD">
      <w:pPr>
        <w:numPr>
          <w:ilvl w:val="0"/>
          <w:numId w:val="58"/>
        </w:numPr>
        <w:tabs>
          <w:tab w:val="left" w:pos="708"/>
        </w:tabs>
        <w:ind w:left="714" w:hanging="357"/>
        <w:rPr>
          <w:color w:val="000000" w:themeColor="text1"/>
        </w:rPr>
      </w:pPr>
      <w:r w:rsidRPr="002C6F5C">
        <w:rPr>
          <w:color w:val="000000" w:themeColor="text1"/>
        </w:rPr>
        <w:t>průměrné roční koncentrace benzo[a]pyrenu se zvýší maximálně v řádu desetitisícin ng.m</w:t>
      </w:r>
      <w:r w:rsidRPr="002C6F5C">
        <w:rPr>
          <w:color w:val="000000" w:themeColor="text1"/>
          <w:vertAlign w:val="superscript"/>
        </w:rPr>
        <w:t>-3</w:t>
      </w:r>
    </w:p>
    <w:p w14:paraId="5843D285" w14:textId="77777777" w:rsidR="00084FCD" w:rsidRPr="008C1584" w:rsidRDefault="00084FCD" w:rsidP="00084FCD">
      <w:r w:rsidRPr="002C6F5C">
        <w:rPr>
          <w:color w:val="000000" w:themeColor="text1"/>
        </w:rPr>
        <w:t xml:space="preserve">V souhrnu pak lze konstatovat, že </w:t>
      </w:r>
      <w:r w:rsidRPr="008C1584">
        <w:t xml:space="preserve">nárůst imisní zátěže vlivem hodnocené změny bude na úrovni zanedbatelných vlivů. Vzhledem ke stávajícímu stavu kvality ovzduší není třeba očekávat překročení žádného z imisních limitů pro sledované imisní charakteristiky. </w:t>
      </w:r>
    </w:p>
    <w:p w14:paraId="3CF0215E" w14:textId="2D78BD6C" w:rsidR="00084FCD" w:rsidRPr="008C1584" w:rsidRDefault="00084FCD" w:rsidP="00084FCD">
      <w:r w:rsidRPr="008C1584">
        <w:t>Posuzovaná změna ÚP bude mít velmi mírný vliv na klimatický systém. V souvislosti s využitím plochy dojde k velmi mírnému nárůstu emisí skleníkových plynů, a to jak přímých (zejména z vytápění objektů a vyvolané automobilové dopravy), tak i nepřímých (zejména z využití</w:t>
      </w:r>
      <w:r w:rsidR="008C1584" w:rsidRPr="008C1584">
        <w:t xml:space="preserve"> elektrické energie, dále pak v </w:t>
      </w:r>
      <w:r w:rsidRPr="008C1584">
        <w:t>souvislosti s materiálovými nároky, produkcí odpadů atd.), jedná se však opět o nárůst málo významný až zanedbatelný. Rovněž lokální dopady na klima v místě řešené plochy lze hodnotit jako mírné až zanedbatelné, a to zejména s ohledem na velikost a funkční využití plochy (jedná se zejména o mírné omezení retence vody v lokalitě v důsledku nárůstu podílu zpevněných ploch).</w:t>
      </w:r>
    </w:p>
    <w:p w14:paraId="633CDFF3" w14:textId="0186F557" w:rsidR="00084FCD" w:rsidRDefault="00084FCD" w:rsidP="00084FCD">
      <w:pPr>
        <w:pStyle w:val="Nadpis4"/>
      </w:pPr>
      <w:r>
        <w:t>V</w:t>
      </w:r>
      <w:r w:rsidRPr="002C6F5C">
        <w:t>livy na obyvatelstvo a veřejné zdraví</w:t>
      </w:r>
    </w:p>
    <w:p w14:paraId="31684E16" w14:textId="77777777" w:rsidR="00084FCD" w:rsidRPr="00330A73" w:rsidRDefault="00084FCD" w:rsidP="00084FCD">
      <w:pPr>
        <w:rPr>
          <w:color w:val="000000" w:themeColor="text1"/>
        </w:rPr>
      </w:pPr>
      <w:r w:rsidRPr="00330A73">
        <w:rPr>
          <w:color w:val="000000" w:themeColor="text1"/>
        </w:rPr>
        <w:t xml:space="preserve">Změna prakticky neovlivní stávající hlukové zatížení lokality. Dopravu generovanou záměrem lze bilancovat v řádu jednotek vozidel. Akustické zatížení lokality se při provozu objektů, umístěných v dané ploše, pozorovatelně nezmění. Po napojení na hlavní komunikace bude změna hlukové zátěže nulová. </w:t>
      </w:r>
    </w:p>
    <w:p w14:paraId="09886F8C" w14:textId="77777777" w:rsidR="00084FCD" w:rsidRPr="00330A73" w:rsidRDefault="00084FCD" w:rsidP="00084FCD">
      <w:pPr>
        <w:rPr>
          <w:color w:val="000000" w:themeColor="text1"/>
        </w:rPr>
      </w:pPr>
      <w:r w:rsidRPr="00330A73">
        <w:rPr>
          <w:color w:val="000000" w:themeColor="text1"/>
        </w:rPr>
        <w:t>Počet obyvatel v zástavbě potenciálně ovlivněné využitím plochy změny ÚP je odhadován v řádu desítek osob, v rámci níže uvedeného vyhodnocení je uvažováno s počtem 100 obyvatel. Na základě odhadu změn v imisní zátěži je pak možné provést odhad změn v ukazatelích zdravotních rizik po realizaci záměrů, obsažených v hodnocené změně ÚP SÚ hl. m. Prahy. Z výsledků hodnocení vyplývá, že:</w:t>
      </w:r>
    </w:p>
    <w:p w14:paraId="522C0142" w14:textId="77777777" w:rsidR="00084FCD" w:rsidRPr="00330A73" w:rsidRDefault="00084FCD" w:rsidP="00084FCD">
      <w:pPr>
        <w:numPr>
          <w:ilvl w:val="0"/>
          <w:numId w:val="58"/>
        </w:numPr>
        <w:tabs>
          <w:tab w:val="clear" w:pos="851"/>
        </w:tabs>
        <w:ind w:left="714" w:hanging="357"/>
        <w:rPr>
          <w:color w:val="000000" w:themeColor="text1"/>
        </w:rPr>
      </w:pPr>
      <w:r w:rsidRPr="00330A73">
        <w:rPr>
          <w:color w:val="000000" w:themeColor="text1"/>
        </w:rPr>
        <w:t>změna v míře hospitalizace s respiračními a kardiovaskulárními chorobami, úmrtnosti u dospělých a incidence chronické bronchitidy se budou pohybovat v řádu statisícin nových případů</w:t>
      </w:r>
    </w:p>
    <w:p w14:paraId="7D39320A" w14:textId="20857D53" w:rsidR="00084FCD" w:rsidRPr="00330A73" w:rsidRDefault="00084FCD" w:rsidP="00084FCD">
      <w:pPr>
        <w:numPr>
          <w:ilvl w:val="0"/>
          <w:numId w:val="58"/>
        </w:numPr>
        <w:tabs>
          <w:tab w:val="clear" w:pos="851"/>
        </w:tabs>
        <w:ind w:left="714" w:hanging="357"/>
        <w:rPr>
          <w:color w:val="000000" w:themeColor="text1"/>
        </w:rPr>
      </w:pPr>
      <w:r w:rsidRPr="00330A73">
        <w:rPr>
          <w:color w:val="000000" w:themeColor="text1"/>
        </w:rPr>
        <w:t>změna v prevalenci bronchitidy u dětí a příznaků astmatu u a</w:t>
      </w:r>
      <w:r w:rsidR="008C1584">
        <w:rPr>
          <w:color w:val="000000" w:themeColor="text1"/>
        </w:rPr>
        <w:t>stmatických dětí se pohybují na </w:t>
      </w:r>
      <w:r w:rsidRPr="00330A73">
        <w:rPr>
          <w:color w:val="000000" w:themeColor="text1"/>
        </w:rPr>
        <w:t>úrovni desetitisícin nového případu</w:t>
      </w:r>
    </w:p>
    <w:p w14:paraId="1641AD82" w14:textId="77777777" w:rsidR="00084FCD" w:rsidRPr="00330A73" w:rsidRDefault="00084FCD" w:rsidP="00084FCD">
      <w:pPr>
        <w:numPr>
          <w:ilvl w:val="0"/>
          <w:numId w:val="58"/>
        </w:numPr>
        <w:tabs>
          <w:tab w:val="clear" w:pos="851"/>
        </w:tabs>
        <w:ind w:left="714" w:hanging="357"/>
        <w:rPr>
          <w:color w:val="000000" w:themeColor="text1"/>
        </w:rPr>
      </w:pPr>
      <w:r w:rsidRPr="00330A73">
        <w:rPr>
          <w:color w:val="000000" w:themeColor="text1"/>
        </w:rPr>
        <w:t>změna v míře kojenecké úmrtnosti se bude pohybovat v řádu desetimiliontin nového případu, obdobných hodnot dosahuje též změna v míře výskytu leukémie</w:t>
      </w:r>
    </w:p>
    <w:p w14:paraId="70AA2213" w14:textId="77777777" w:rsidR="00084FCD" w:rsidRPr="00330A73" w:rsidRDefault="00084FCD" w:rsidP="00084FCD">
      <w:pPr>
        <w:numPr>
          <w:ilvl w:val="0"/>
          <w:numId w:val="58"/>
        </w:numPr>
        <w:tabs>
          <w:tab w:val="clear" w:pos="851"/>
        </w:tabs>
        <w:ind w:left="714" w:hanging="357"/>
        <w:rPr>
          <w:color w:val="000000" w:themeColor="text1"/>
        </w:rPr>
      </w:pPr>
      <w:r w:rsidRPr="00330A73">
        <w:rPr>
          <w:color w:val="000000" w:themeColor="text1"/>
        </w:rPr>
        <w:t>změna v míře výskytu rakoviny se pohybuje na úrovni nejvýše jedné miliontiny nového případu</w:t>
      </w:r>
    </w:p>
    <w:p w14:paraId="49EA288A" w14:textId="77777777" w:rsidR="00084FCD" w:rsidRPr="00330A73" w:rsidRDefault="00084FCD" w:rsidP="00084FCD">
      <w:pPr>
        <w:rPr>
          <w:color w:val="000000" w:themeColor="text1"/>
          <w:szCs w:val="20"/>
        </w:rPr>
      </w:pPr>
      <w:r w:rsidRPr="00330A73">
        <w:rPr>
          <w:color w:val="000000" w:themeColor="text1"/>
        </w:rPr>
        <w:t xml:space="preserve">Vzhledem k tomu, že předmětná změna ÚP nezpůsobí rozpoznatelné změny v úrovni hlukové zátěže obytné zástavby, nepředpokládají se ani rozpoznatelné změny v míře kardiovaskulárního rizika vlivem hlukové zátěže, ani v míře obtěžování a rušení při spánku. </w:t>
      </w:r>
    </w:p>
    <w:p w14:paraId="372216DE" w14:textId="7FC819FC" w:rsidR="00084FCD" w:rsidRPr="00330A73" w:rsidRDefault="00084FCD" w:rsidP="00084FCD">
      <w:pPr>
        <w:rPr>
          <w:color w:val="000000" w:themeColor="text1"/>
        </w:rPr>
      </w:pPr>
      <w:r w:rsidRPr="00330A73">
        <w:rPr>
          <w:color w:val="000000" w:themeColor="text1"/>
        </w:rPr>
        <w:t>Z provedeného posouzení tak vyplývá, že změny v míře zdravotního rizika vlivem nárůstu imisní či hlukové zátěže budou v řešeném území pod hranicí rozlišitelnosti a lze je</w:t>
      </w:r>
      <w:r w:rsidR="008C1584">
        <w:rPr>
          <w:color w:val="000000" w:themeColor="text1"/>
        </w:rPr>
        <w:t xml:space="preserve"> označit za zcela nevýznamné ve </w:t>
      </w:r>
      <w:r w:rsidRPr="00330A73">
        <w:rPr>
          <w:color w:val="000000" w:themeColor="text1"/>
        </w:rPr>
        <w:t>smyslu ohrožení zdraví dotčené populace.</w:t>
      </w:r>
    </w:p>
    <w:p w14:paraId="31D4093B" w14:textId="4999337A" w:rsidR="00084FCD" w:rsidRPr="00E438DC" w:rsidRDefault="00084FCD" w:rsidP="00084FCD">
      <w:pPr>
        <w:pStyle w:val="Nadpis4"/>
      </w:pPr>
      <w:r w:rsidRPr="00E438DC">
        <w:t>Vlivy na povrchové a podzemní vody</w:t>
      </w:r>
    </w:p>
    <w:p w14:paraId="2E72FA52" w14:textId="2D939B05" w:rsidR="00084FCD" w:rsidRDefault="00084FCD" w:rsidP="00084FCD">
      <w:pPr>
        <w:pStyle w:val="Normln1"/>
        <w:ind w:firstLine="0"/>
      </w:pPr>
      <w:r w:rsidRPr="00693E92">
        <w:t>Při východním okraji plochy</w:t>
      </w:r>
      <w:r>
        <w:t xml:space="preserve"> řešené změnou </w:t>
      </w:r>
      <w:r w:rsidR="00A87186">
        <w:t>č.</w:t>
      </w:r>
      <w:r>
        <w:t> 3105/10</w:t>
      </w:r>
      <w:r w:rsidRPr="00693E92">
        <w:t xml:space="preserve"> prochází zatrubněný vodní </w:t>
      </w:r>
      <w:r>
        <w:t>tok</w:t>
      </w:r>
      <w:r w:rsidRPr="00693E92">
        <w:t xml:space="preserve"> Vrtilka. </w:t>
      </w:r>
      <w:r w:rsidRPr="00BE669A">
        <w:t xml:space="preserve">Plocha posuzované změny okrajově zasahuje do záplavového území </w:t>
      </w:r>
      <w:r>
        <w:t xml:space="preserve">vymezeného </w:t>
      </w:r>
      <w:r w:rsidRPr="00BE669A">
        <w:t xml:space="preserve">na toku Vrtilka. </w:t>
      </w:r>
      <w:r>
        <w:t xml:space="preserve">Z tohoto důvodu je stanoveno opatření požadující omezení využití plochy řešené změnou </w:t>
      </w:r>
      <w:r w:rsidR="00A87186">
        <w:t>č.</w:t>
      </w:r>
      <w:r w:rsidR="008C1584">
        <w:t> 3105/10. Plochu lze </w:t>
      </w:r>
      <w:r>
        <w:t xml:space="preserve">využít způsobem, který neomezí možnost budoucí revitalizace vodního toku a bude respektovat záplavové území Q100 tohoto vodního toku. V záplavovém území tohoto vodního toku nelze umístit stavební objekty. </w:t>
      </w:r>
    </w:p>
    <w:p w14:paraId="0BF9E61F" w14:textId="77777777" w:rsidR="00084FCD" w:rsidRPr="00A92E83" w:rsidRDefault="00084FCD" w:rsidP="00084FCD">
      <w:r w:rsidRPr="00A92E83">
        <w:t xml:space="preserve">Blízké zastavěné plochy jsou odkanalizovány, je zavedena splašková kanalizace. </w:t>
      </w:r>
      <w:r>
        <w:t>Dešťová kanalizace není v zájmovém území vybudována. V č</w:t>
      </w:r>
      <w:r w:rsidRPr="00A92E83">
        <w:t>ást</w:t>
      </w:r>
      <w:r>
        <w:t>i</w:t>
      </w:r>
      <w:r w:rsidRPr="00A92E83">
        <w:t xml:space="preserve"> plochy, která bude zastavěna, ve které budou vystavěny objekty, je nutné zajistit nakládání se splaškovými vodami ve smyslu ve smyslu § 37 Pražských stavebních předpisů</w:t>
      </w:r>
      <w:r w:rsidRPr="00A92E83">
        <w:rPr>
          <w:rStyle w:val="Znakapoznpodarou"/>
        </w:rPr>
        <w:footnoteReference w:id="7"/>
      </w:r>
      <w:r w:rsidRPr="00A92E83">
        <w:t xml:space="preserve">. </w:t>
      </w:r>
    </w:p>
    <w:p w14:paraId="049DA5EC" w14:textId="77777777" w:rsidR="00084FCD" w:rsidRPr="00E438DC" w:rsidRDefault="00084FCD" w:rsidP="00084FCD">
      <w:pPr>
        <w:pStyle w:val="Normln1"/>
        <w:ind w:firstLine="0"/>
      </w:pPr>
      <w:r>
        <w:rPr>
          <w:rFonts w:cs="Calibri"/>
        </w:rPr>
        <w:t xml:space="preserve">V důsledku využití ploch pro navrhovanou změnu dojde ke zvýšení rozsahu urbanizovaných ploch, omezení podmínek pro retenci dešťové vody. </w:t>
      </w:r>
    </w:p>
    <w:p w14:paraId="2EF2F5C6" w14:textId="15589D06" w:rsidR="00084FCD" w:rsidRPr="00E438DC" w:rsidRDefault="00084FCD" w:rsidP="00084FCD">
      <w:pPr>
        <w:pStyle w:val="Nadpis4"/>
      </w:pPr>
      <w:r w:rsidRPr="00E438DC">
        <w:t>Vlivy na zemědělský půdní fond</w:t>
      </w:r>
    </w:p>
    <w:p w14:paraId="39CB78C2" w14:textId="569E29C9" w:rsidR="00084FCD" w:rsidRPr="00E438DC" w:rsidRDefault="00084FCD" w:rsidP="00084FCD">
      <w:r w:rsidRPr="00E438DC">
        <w:rPr>
          <w:lang w:eastAsia="en-US"/>
        </w:rPr>
        <w:t>Plochy dotčené změn</w:t>
      </w:r>
      <w:r>
        <w:rPr>
          <w:lang w:eastAsia="en-US"/>
        </w:rPr>
        <w:t>o</w:t>
      </w:r>
      <w:r w:rsidRPr="00E438DC">
        <w:rPr>
          <w:lang w:eastAsia="en-US"/>
        </w:rPr>
        <w:t>u č. 3105/10 nejsou součástí ZPF. V důsledku uplatnění navrhované změny nedojde k odnětí zemědělské půdy.</w:t>
      </w:r>
    </w:p>
    <w:p w14:paraId="4DE47D6C" w14:textId="038CB085" w:rsidR="00084FCD" w:rsidRPr="00E438DC" w:rsidRDefault="00084FCD" w:rsidP="00084FCD">
      <w:pPr>
        <w:pStyle w:val="Nadpis4"/>
      </w:pPr>
      <w:r w:rsidRPr="00E438DC">
        <w:t>Vlivy na lesy a PUPFL</w:t>
      </w:r>
    </w:p>
    <w:p w14:paraId="51AC74FF" w14:textId="3AA514B8" w:rsidR="00084FCD" w:rsidRPr="00E438DC" w:rsidRDefault="00084FCD" w:rsidP="00084FCD">
      <w:pPr>
        <w:rPr>
          <w:lang w:eastAsia="en-US"/>
        </w:rPr>
      </w:pPr>
      <w:r w:rsidRPr="00E438DC">
        <w:rPr>
          <w:lang w:eastAsia="en-US"/>
        </w:rPr>
        <w:t>Plochy dotčené změn</w:t>
      </w:r>
      <w:r>
        <w:rPr>
          <w:lang w:eastAsia="en-US"/>
        </w:rPr>
        <w:t>o</w:t>
      </w:r>
      <w:r w:rsidR="00A87186">
        <w:rPr>
          <w:lang w:eastAsia="en-US"/>
        </w:rPr>
        <w:t xml:space="preserve">u č. </w:t>
      </w:r>
      <w:r w:rsidRPr="00E438DC">
        <w:rPr>
          <w:lang w:eastAsia="en-US"/>
        </w:rPr>
        <w:t xml:space="preserve">3105/10 nejsou součástí </w:t>
      </w:r>
      <w:r>
        <w:rPr>
          <w:lang w:eastAsia="en-US"/>
        </w:rPr>
        <w:t>PUPFL</w:t>
      </w:r>
      <w:r w:rsidRPr="00E438DC">
        <w:rPr>
          <w:lang w:eastAsia="en-US"/>
        </w:rPr>
        <w:t xml:space="preserve">. V důsledku uplatnění navrhované změny nedojde k odnětí </w:t>
      </w:r>
      <w:r>
        <w:rPr>
          <w:lang w:eastAsia="en-US"/>
        </w:rPr>
        <w:t>pozemků určených k plnění funkcí lesa, ovlivnění lesních porostů. Dotčená lokalita nezasahuje do pásma 50 m od okraje lesa.</w:t>
      </w:r>
    </w:p>
    <w:p w14:paraId="60112F87" w14:textId="475CA0C7" w:rsidR="00084FCD" w:rsidRPr="00E438DC" w:rsidRDefault="00084FCD" w:rsidP="00084FCD">
      <w:pPr>
        <w:pStyle w:val="Nadpis4"/>
      </w:pPr>
      <w:r w:rsidRPr="00E438DC">
        <w:t>Vlivy na horninové prostředí a přírodní zdroje</w:t>
      </w:r>
    </w:p>
    <w:p w14:paraId="3DD5F64A" w14:textId="71B4498B" w:rsidR="00084FCD" w:rsidRPr="00E438DC" w:rsidRDefault="00084FCD" w:rsidP="00084FCD">
      <w:pPr>
        <w:rPr>
          <w:lang w:eastAsia="en-US"/>
        </w:rPr>
      </w:pPr>
      <w:r w:rsidRPr="00E438DC">
        <w:rPr>
          <w:lang w:eastAsia="en-US"/>
        </w:rPr>
        <w:t>Provedeným hodnocením nebyly identifikovány žádné potenciálně</w:t>
      </w:r>
      <w:r w:rsidR="00A87186">
        <w:rPr>
          <w:lang w:eastAsia="en-US"/>
        </w:rPr>
        <w:t xml:space="preserve"> negativní vlivy. Vliv změny č. </w:t>
      </w:r>
      <w:r w:rsidRPr="00E438DC">
        <w:rPr>
          <w:lang w:eastAsia="en-US"/>
        </w:rPr>
        <w:t xml:space="preserve">3105/10 ve vztahu k horninovému prostředí je hodnocen jako nulový. </w:t>
      </w:r>
    </w:p>
    <w:p w14:paraId="0FF6EB49" w14:textId="4790D08D" w:rsidR="00084FCD" w:rsidRPr="00E438DC" w:rsidRDefault="00084FCD" w:rsidP="00084FCD">
      <w:pPr>
        <w:pStyle w:val="Nadpis4"/>
      </w:pPr>
      <w:r w:rsidRPr="00E438DC">
        <w:t>Vlivy na faunu, flóru, biodiverzitu a ekosystémy</w:t>
      </w:r>
    </w:p>
    <w:p w14:paraId="0EAD04DF" w14:textId="77777777" w:rsidR="00084FCD" w:rsidRDefault="00084FCD" w:rsidP="00084FCD">
      <w:r>
        <w:t>H</w:t>
      </w:r>
      <w:r w:rsidRPr="00DE45B2">
        <w:t xml:space="preserve">odnocená plocha je v současné době pokryta travním porostem s náletovými keři a stromy. Z hlediska ekologické stability a biologické diverzity se jedná o plochu středního významu. </w:t>
      </w:r>
      <w:r>
        <w:t xml:space="preserve">Jejím využitím dojde ke snížení rozsahu ploch pozitivně ovlivňujících ekologickou stabilitu a biologickou diverzitu širšího zájmového území. </w:t>
      </w:r>
    </w:p>
    <w:p w14:paraId="1EA09F14" w14:textId="77777777" w:rsidR="00084FCD" w:rsidRPr="00A24F79" w:rsidRDefault="00084FCD" w:rsidP="00084FCD">
      <w:r>
        <w:t xml:space="preserve">Posuzovaná lokalita není v kontaktu se zvláště chráněným území. </w:t>
      </w:r>
      <w:r w:rsidRPr="008516E1">
        <w:t>Přibližně 550 m jihozápadně</w:t>
      </w:r>
      <w:r>
        <w:t xml:space="preserve"> od vymezené lokality se nachází přírodní památka Cholupická bažantnice. Provedením Změny č. 3105/10 nebude přírodní památka Cholupická bažantnice dotčena. </w:t>
      </w:r>
    </w:p>
    <w:p w14:paraId="1303815C" w14:textId="77777777" w:rsidR="00084FCD" w:rsidRDefault="00084FCD" w:rsidP="00084FCD">
      <w:r>
        <w:t>Vymezená lokalita se nachází v blízkosti zatrubněné vodoteče Vrtilka. Vodní toky a jejich nivy jsou ve </w:t>
      </w:r>
      <w:r w:rsidRPr="00A24F79">
        <w:t>smyslu §3 zákona č.114/1992 Sb., o ochraně přírody a krajiny, ve znění pozdějších předpisů</w:t>
      </w:r>
      <w:r>
        <w:t xml:space="preserve">, významnými krajinnými prvky. Vzhledem k technické úpravě (zatrubnění) vodního toku je jeho přírodovědný a vodohospodářský význam a značně omezen. Totéž platí o nivě vodního toku. </w:t>
      </w:r>
    </w:p>
    <w:p w14:paraId="088657A7" w14:textId="1A35F8AF" w:rsidR="00084FCD" w:rsidRDefault="00084FCD" w:rsidP="00084FCD">
      <w:r>
        <w:t>Vymezená lokalita změny č. 3105/10 navazuje z východu na nefunkční lokální biokoridor L4/276 (U Písnice), který je vymezen převážně v ose zatrubněné Vrtilky. Naplněním hodnocené změny budou zastavěny plochy, které by v budoucnu mohly pozitivně ovlivňovat funkce lokálního biokoridoru. Využití lokality je proto podmíněno zajištěním dostatečného prostoru pro založení navrhovaného biokoridoru L4/276, případně pro revitalizaci vodního toku. Způsob využití posuzova</w:t>
      </w:r>
      <w:r w:rsidR="008C1584">
        <w:t>né lokality nesmí ovlivnit nebo </w:t>
      </w:r>
      <w:r>
        <w:t>omezit funkce lokálního biokoridoru.</w:t>
      </w:r>
    </w:p>
    <w:p w14:paraId="24DD621C" w14:textId="77777777" w:rsidR="00084FCD" w:rsidRPr="00E438DC" w:rsidRDefault="00084FCD" w:rsidP="00084FCD">
      <w:pPr>
        <w:autoSpaceDE w:val="0"/>
        <w:autoSpaceDN w:val="0"/>
        <w:adjustRightInd w:val="0"/>
      </w:pPr>
      <w:r w:rsidRPr="00E438DC">
        <w:t xml:space="preserve">Vlivy posuzované Změny č. 3105/10 jsou ve vztahu k flóře, fauně a ekosystémům, za předpokladu minimalizace vlivů na lokálním biokoridor L4/276 (U Písnice), hodnoceny jako mírně negativní. </w:t>
      </w:r>
    </w:p>
    <w:p w14:paraId="5C0987BD" w14:textId="76184439" w:rsidR="00084FCD" w:rsidRPr="00853A19" w:rsidRDefault="00084FCD" w:rsidP="00084FCD">
      <w:pPr>
        <w:pStyle w:val="Nadpis4"/>
      </w:pPr>
      <w:r w:rsidRPr="00853A19">
        <w:t>Vlivy na krajinu, krajinný ráz</w:t>
      </w:r>
    </w:p>
    <w:p w14:paraId="74A94702" w14:textId="77777777" w:rsidR="00084FCD" w:rsidRPr="000C115B" w:rsidRDefault="00084FCD" w:rsidP="00084FCD">
      <w:pPr>
        <w:rPr>
          <w:lang w:eastAsia="en-US"/>
        </w:rPr>
      </w:pPr>
      <w:r w:rsidRPr="000C115B">
        <w:rPr>
          <w:lang w:eastAsia="en-US"/>
        </w:rPr>
        <w:t xml:space="preserve">Plocha posuzované změny se nachází při jihozápadním okraji Písnice, ve vazbě na stávající zástavbu jednopodlažních rodinných domů. Využití plochy bude spojeno s prohloubením procesu urbanizace krajiny okrajové části města, okrajové části přírodního parku Modřanská rokle – Cholupice. </w:t>
      </w:r>
    </w:p>
    <w:p w14:paraId="1D160067" w14:textId="77777777" w:rsidR="00084FCD" w:rsidRPr="000C115B" w:rsidRDefault="00084FCD" w:rsidP="00084FCD">
      <w:r w:rsidRPr="000C115B">
        <w:rPr>
          <w:lang w:eastAsia="en-US"/>
        </w:rPr>
        <w:t xml:space="preserve">Plocha je vymezena v rovinatém území, bez významných reliéfních tvarů. Je pohledově otevřená. </w:t>
      </w:r>
      <w:r w:rsidRPr="000C115B">
        <w:t>Pohledová expozice vymezené plochy není významná a stavební objekty (i s ohledem na navrhovanou míru využití dané plochy) se nebudou v dálkových pohledech výrazněji uplatňovat.</w:t>
      </w:r>
    </w:p>
    <w:p w14:paraId="701A3FD0" w14:textId="77777777" w:rsidR="00084FCD" w:rsidRPr="000C115B" w:rsidRDefault="00084FCD" w:rsidP="00084FCD">
      <w:pPr>
        <w:rPr>
          <w:lang w:eastAsia="en-US"/>
        </w:rPr>
      </w:pPr>
      <w:r w:rsidRPr="000C115B">
        <w:rPr>
          <w:lang w:eastAsia="en-US"/>
        </w:rPr>
        <w:t xml:space="preserve">Navrhovaný způsob a míra využití vymezených ploch nevyvolá nepřijatelný zásah do krajinných charakteristik území. </w:t>
      </w:r>
    </w:p>
    <w:p w14:paraId="3A0F0AF2" w14:textId="1A76267F" w:rsidR="00084FCD" w:rsidRPr="000C115B" w:rsidRDefault="00084FCD" w:rsidP="00084FCD">
      <w:pPr>
        <w:rPr>
          <w:lang w:eastAsia="en-US"/>
        </w:rPr>
      </w:pPr>
      <w:r w:rsidRPr="000C115B">
        <w:rPr>
          <w:lang w:eastAsia="en-US"/>
        </w:rPr>
        <w:t>V porovnání se současným charakterem extenzivně udržované lokality dojde ke vzniku nových nepropustných ploch a odstranění vegetačního krytu. Travnatá plocha s nále</w:t>
      </w:r>
      <w:r w:rsidR="008C1584">
        <w:rPr>
          <w:lang w:eastAsia="en-US"/>
        </w:rPr>
        <w:t>tovými keři a dřevinami, kde je </w:t>
      </w:r>
      <w:r w:rsidRPr="000C115B">
        <w:rPr>
          <w:lang w:eastAsia="en-US"/>
        </w:rPr>
        <w:t>uvažováno s výstav</w:t>
      </w:r>
      <w:r>
        <w:rPr>
          <w:lang w:eastAsia="en-US"/>
        </w:rPr>
        <w:t>b</w:t>
      </w:r>
      <w:r w:rsidRPr="000C115B">
        <w:rPr>
          <w:lang w:eastAsia="en-US"/>
        </w:rPr>
        <w:t>ou, netvoří v rámci dotčeného krajinného pro</w:t>
      </w:r>
      <w:r w:rsidR="008C1584">
        <w:rPr>
          <w:lang w:eastAsia="en-US"/>
        </w:rPr>
        <w:t>storu znak zásadního významu či </w:t>
      </w:r>
      <w:r w:rsidRPr="000C115B">
        <w:rPr>
          <w:lang w:eastAsia="en-US"/>
        </w:rPr>
        <w:t>krajinářsky výjimečně cenný prvek. S ohledem na tyto skutečnosti je záměr z hlediska vlivů na krajinu a krajinný ráz akceptovatelný. Vliv je hodnocen jako mírně negativní (-1).</w:t>
      </w:r>
    </w:p>
    <w:p w14:paraId="6E23AD78" w14:textId="110F64F4" w:rsidR="00084FCD" w:rsidRPr="00711567" w:rsidRDefault="00084FCD" w:rsidP="00084FCD">
      <w:r>
        <w:t>Dopravní napojení jakož i napojení na technickou infrastrukturu bude realizováno z ulice K Vrtilce. Při současném zohlednění stávajícího charakteru, způsobu využití předmětné plochy a její hraniční polohy na rozmezí urbanizovaného a zemědělsky využívaného území je vli</w:t>
      </w:r>
      <w:r w:rsidR="008C1584">
        <w:t>v této změny ÚP hl. m. Prahy na </w:t>
      </w:r>
      <w:r>
        <w:t xml:space="preserve">krajinu hodnocen jako mírně negativní (-1). Z tohoto důvodu uplatňuje SEA hodnocení tato opatření </w:t>
      </w:r>
      <w:r w:rsidR="008C1584">
        <w:t>ke </w:t>
      </w:r>
      <w:r w:rsidRPr="00711567">
        <w:t>zmírnění (kompenzaci) vlivů na krajinu:</w:t>
      </w:r>
    </w:p>
    <w:p w14:paraId="69C2C057" w14:textId="77777777" w:rsidR="00084FCD" w:rsidRPr="00711567" w:rsidRDefault="00084FCD" w:rsidP="00084FCD">
      <w:pPr>
        <w:numPr>
          <w:ilvl w:val="0"/>
          <w:numId w:val="46"/>
        </w:numPr>
      </w:pPr>
      <w:r w:rsidRPr="00711567">
        <w:t>zachování (nenarušení) liniové zeleně podél ulice K Vrtilce;</w:t>
      </w:r>
    </w:p>
    <w:p w14:paraId="6F59AB3C" w14:textId="77777777" w:rsidR="00084FCD" w:rsidRPr="00711567" w:rsidRDefault="00084FCD" w:rsidP="00084FCD">
      <w:pPr>
        <w:numPr>
          <w:ilvl w:val="0"/>
          <w:numId w:val="46"/>
        </w:numPr>
      </w:pPr>
      <w:r w:rsidRPr="00711567">
        <w:t>umístěním, architektonickým řešením a prostorovými parametry stavebních objektů nenarušit přírodní a krajinné hodnoty přírodního parku Modřanská rokle – Cholupice;</w:t>
      </w:r>
    </w:p>
    <w:p w14:paraId="5E0B10A2" w14:textId="1BFE473B" w:rsidR="00084FCD" w:rsidRPr="00711567" w:rsidRDefault="00084FCD" w:rsidP="00084FCD">
      <w:pPr>
        <w:pStyle w:val="Nadpis4"/>
      </w:pPr>
      <w:r w:rsidRPr="00711567">
        <w:t>Vlivy na kulturní, historické, architektonické a archeologické dědictví</w:t>
      </w:r>
    </w:p>
    <w:p w14:paraId="698A1029" w14:textId="50DDD67C" w:rsidR="00084FCD" w:rsidRPr="00711567" w:rsidRDefault="00084FCD" w:rsidP="00084FCD">
      <w:r w:rsidRPr="00711567">
        <w:t>Změna způsobu využití ploch dotčených změnou č.  3105/10 nebude spojena s vlivy na kulturní, historické, architektonické a archeologické dědictví. Území, objekty ani jevy památkov</w:t>
      </w:r>
      <w:r>
        <w:t xml:space="preserve">é ochrany se v ploše navrhované </w:t>
      </w:r>
      <w:r w:rsidRPr="00711567">
        <w:t xml:space="preserve">změny ani v jejím blízkém okolí nevyskytují. </w:t>
      </w:r>
    </w:p>
    <w:p w14:paraId="709AD1A7" w14:textId="04FF541D" w:rsidR="00084FCD" w:rsidRPr="00711567" w:rsidRDefault="00084FCD" w:rsidP="00084FCD">
      <w:pPr>
        <w:pStyle w:val="Nadpis4"/>
      </w:pPr>
      <w:r w:rsidRPr="00711567">
        <w:t>Vlivy na hmotný majetek</w:t>
      </w:r>
    </w:p>
    <w:p w14:paraId="7E69EEEC" w14:textId="175B2E16" w:rsidR="00084FCD" w:rsidRPr="00711567" w:rsidRDefault="00084FCD" w:rsidP="00084FCD">
      <w:r w:rsidRPr="00711567">
        <w:t>Posuzovaná změna 3105/10 nebude mít negativní vliv na hmotný</w:t>
      </w:r>
      <w:r w:rsidR="008C1584">
        <w:t xml:space="preserve"> majetek ve smyslu demolic nebo </w:t>
      </w:r>
      <w:r w:rsidRPr="00711567">
        <w:t xml:space="preserve">výkupu a změn ve využívání stavebních objektů. Využití plochy si nevyžádá přeložky inženýrských sítí dotčených uplatněním navrhované změny. </w:t>
      </w:r>
    </w:p>
    <w:p w14:paraId="40FFCC4B" w14:textId="60F26735" w:rsidR="00EA4F29" w:rsidRDefault="00EA4F29">
      <w:pPr>
        <w:tabs>
          <w:tab w:val="clear" w:pos="851"/>
        </w:tabs>
        <w:spacing w:after="60"/>
      </w:pPr>
      <w:r>
        <w:br w:type="page"/>
      </w:r>
    </w:p>
    <w:p w14:paraId="304D3D20" w14:textId="524AA06B" w:rsidR="00084FCD" w:rsidRPr="00711567" w:rsidRDefault="00084FCD" w:rsidP="00084FCD">
      <w:pPr>
        <w:pStyle w:val="Nadpis4"/>
      </w:pPr>
      <w:r w:rsidRPr="00711567">
        <w:t>Výsledky vyhodnocení kumulativních a synergických vlivů</w:t>
      </w:r>
    </w:p>
    <w:p w14:paraId="1E2ED356" w14:textId="77777777" w:rsidR="00084FCD" w:rsidRPr="00084FCD" w:rsidRDefault="00084FCD" w:rsidP="00084FCD">
      <w:pPr>
        <w:pStyle w:val="Nadpis4"/>
        <w:rPr>
          <w:b w:val="0"/>
          <w:u w:val="single"/>
        </w:rPr>
      </w:pPr>
      <w:r w:rsidRPr="00084FCD">
        <w:rPr>
          <w:b w:val="0"/>
          <w:u w:val="single"/>
        </w:rPr>
        <w:t>Ovzduší, klima</w:t>
      </w:r>
    </w:p>
    <w:p w14:paraId="056E5480" w14:textId="77777777" w:rsidR="00084FCD" w:rsidRPr="00330A73" w:rsidRDefault="00084FCD" w:rsidP="00084FCD">
      <w:pPr>
        <w:pStyle w:val="Seznamsodrkami"/>
        <w:numPr>
          <w:ilvl w:val="0"/>
          <w:numId w:val="0"/>
        </w:numPr>
        <w:rPr>
          <w:color w:val="000000" w:themeColor="text1"/>
        </w:rPr>
      </w:pPr>
      <w:r w:rsidRPr="00330A73">
        <w:rPr>
          <w:color w:val="000000" w:themeColor="text1"/>
        </w:rPr>
        <w:t xml:space="preserve">Hodnocením změny č. 3105/10 nebyly identifikovány kumulativní a synergické vlivy ve vztahu ke kvalitě ovzduší a klimatu. </w:t>
      </w:r>
    </w:p>
    <w:p w14:paraId="74AC6633" w14:textId="77777777" w:rsidR="00084FCD" w:rsidRPr="00084FCD" w:rsidRDefault="00084FCD" w:rsidP="00084FCD">
      <w:pPr>
        <w:pStyle w:val="Nadpis4"/>
        <w:rPr>
          <w:b w:val="0"/>
          <w:u w:val="single"/>
        </w:rPr>
      </w:pPr>
      <w:r w:rsidRPr="00084FCD">
        <w:rPr>
          <w:b w:val="0"/>
          <w:u w:val="single"/>
        </w:rPr>
        <w:t>Obyvatelstvo, veřejné zdraví</w:t>
      </w:r>
    </w:p>
    <w:p w14:paraId="14D9991B" w14:textId="762C8553" w:rsidR="00084FCD" w:rsidRPr="00330A73" w:rsidRDefault="00084FCD" w:rsidP="00084FCD">
      <w:pPr>
        <w:pStyle w:val="Seznamsodrkami"/>
        <w:numPr>
          <w:ilvl w:val="0"/>
          <w:numId w:val="0"/>
        </w:numPr>
        <w:rPr>
          <w:color w:val="000000" w:themeColor="text1"/>
        </w:rPr>
      </w:pPr>
      <w:r w:rsidRPr="00330A73">
        <w:rPr>
          <w:color w:val="000000" w:themeColor="text1"/>
        </w:rPr>
        <w:t xml:space="preserve">Hodnocením změny č. 3105/10 nebyly identifikovány kumulativní a </w:t>
      </w:r>
      <w:r w:rsidR="008C1584">
        <w:rPr>
          <w:color w:val="000000" w:themeColor="text1"/>
        </w:rPr>
        <w:t>synergické vlivy na obyvatele a </w:t>
      </w:r>
      <w:r w:rsidRPr="00330A73">
        <w:rPr>
          <w:color w:val="000000" w:themeColor="text1"/>
        </w:rPr>
        <w:t xml:space="preserve">veřejné zdraví. </w:t>
      </w:r>
    </w:p>
    <w:p w14:paraId="7AD36DE8" w14:textId="77777777" w:rsidR="00084FCD" w:rsidRPr="00084FCD" w:rsidRDefault="00084FCD" w:rsidP="00084FCD">
      <w:pPr>
        <w:pStyle w:val="Nadpis4"/>
        <w:rPr>
          <w:b w:val="0"/>
          <w:u w:val="single"/>
        </w:rPr>
      </w:pPr>
      <w:r w:rsidRPr="00084FCD">
        <w:rPr>
          <w:b w:val="0"/>
          <w:u w:val="single"/>
        </w:rPr>
        <w:t>Podzemní a povrchové vody</w:t>
      </w:r>
    </w:p>
    <w:p w14:paraId="1C2C59F7" w14:textId="046DC951" w:rsidR="00084FCD" w:rsidRDefault="00084FCD" w:rsidP="00084FCD">
      <w:pPr>
        <w:pStyle w:val="Seznamsodrkami"/>
        <w:numPr>
          <w:ilvl w:val="0"/>
          <w:numId w:val="0"/>
        </w:numPr>
      </w:pPr>
      <w:r w:rsidRPr="00084FCD">
        <w:rPr>
          <w:iCs/>
        </w:rPr>
        <w:t xml:space="preserve">Kumulativní vlivy ve vztahu k režimu a jakosti povrchových a podzemních vod lze hodnotit jako málo významné až zanedbatelné. </w:t>
      </w:r>
      <w:r w:rsidRPr="00084FCD">
        <w:t>Stavbou Pražského okruhu došlo v širším zájmovém území ke  změně odtokových poměrů povrchových a mělkých podzemních vod v poměrně rozsáhlém území. Příspěvek posuzované změny související se vznikem nových zpevněných ploch lze v tomto kontextu hod</w:t>
      </w:r>
      <w:r w:rsidR="008C1584">
        <w:t>notit jako </w:t>
      </w:r>
      <w:r w:rsidRPr="00084FCD">
        <w:t>zanedbatelný, zejména z důvodu nutnosti řešit nakládání s odpadními vodami v souladu s Pražskými stavebními předpisy (viz kap. 6.2.3).</w:t>
      </w:r>
    </w:p>
    <w:p w14:paraId="6C8415CB" w14:textId="77777777" w:rsidR="00084FCD" w:rsidRPr="00084FCD" w:rsidRDefault="00084FCD" w:rsidP="00084FCD">
      <w:pPr>
        <w:pStyle w:val="Nadpis4"/>
        <w:rPr>
          <w:b w:val="0"/>
          <w:u w:val="single"/>
        </w:rPr>
      </w:pPr>
      <w:r w:rsidRPr="00084FCD">
        <w:rPr>
          <w:b w:val="0"/>
          <w:u w:val="single"/>
        </w:rPr>
        <w:t>Zemědělský půdní fond, pozemky určené k plnění funkcí lesa</w:t>
      </w:r>
    </w:p>
    <w:p w14:paraId="22450E60" w14:textId="2C764911" w:rsidR="00084FCD" w:rsidRDefault="00084FCD" w:rsidP="00084FCD">
      <w:pPr>
        <w:pStyle w:val="Seznamsodrkami"/>
        <w:numPr>
          <w:ilvl w:val="0"/>
          <w:numId w:val="0"/>
        </w:numPr>
        <w:rPr>
          <w:iCs/>
        </w:rPr>
      </w:pPr>
      <w:r w:rsidRPr="00711567">
        <w:rPr>
          <w:iCs/>
        </w:rPr>
        <w:t xml:space="preserve">Řešením navrhované změny č.  3105/10 není dotčena zemědělská půda ani pozemky určené k plnění funkcí lesa. Riziko kumulativních nebo synergických vlivů je proto v daném případě nulové. </w:t>
      </w:r>
    </w:p>
    <w:p w14:paraId="4E4535A4" w14:textId="77777777" w:rsidR="00084FCD" w:rsidRPr="00084FCD" w:rsidRDefault="00084FCD" w:rsidP="00084FCD">
      <w:pPr>
        <w:pStyle w:val="Nadpis4"/>
        <w:rPr>
          <w:b w:val="0"/>
          <w:u w:val="single"/>
        </w:rPr>
      </w:pPr>
      <w:r w:rsidRPr="00084FCD">
        <w:rPr>
          <w:b w:val="0"/>
          <w:u w:val="single"/>
        </w:rPr>
        <w:t>Horninové prostředí</w:t>
      </w:r>
    </w:p>
    <w:p w14:paraId="5027BA55" w14:textId="77777777" w:rsidR="00084FCD" w:rsidRDefault="00084FCD" w:rsidP="00084FCD">
      <w:pPr>
        <w:pStyle w:val="Seznamsodrkami"/>
        <w:numPr>
          <w:ilvl w:val="0"/>
          <w:numId w:val="0"/>
        </w:numPr>
        <w:rPr>
          <w:iCs/>
        </w:rPr>
      </w:pPr>
      <w:r w:rsidRPr="00711567">
        <w:rPr>
          <w:iCs/>
        </w:rPr>
        <w:t xml:space="preserve">S ohledem rozsah vymezených ploch, resp. způsob a míru jejich využití v kontextu geologických poměrů dotčeného území popsaných v kap. 3, jsou také případné kumulativní a synergické vlivy hodnoceny jako nulové. </w:t>
      </w:r>
    </w:p>
    <w:p w14:paraId="1F241BFC" w14:textId="77777777" w:rsidR="00084FCD" w:rsidRPr="00084FCD" w:rsidRDefault="00084FCD" w:rsidP="00084FCD">
      <w:pPr>
        <w:pStyle w:val="Nadpis4"/>
        <w:rPr>
          <w:b w:val="0"/>
          <w:u w:val="single"/>
        </w:rPr>
      </w:pPr>
      <w:r w:rsidRPr="00084FCD">
        <w:rPr>
          <w:b w:val="0"/>
          <w:u w:val="single"/>
        </w:rPr>
        <w:t>Flóra, fauna a ekosystémy</w:t>
      </w:r>
    </w:p>
    <w:p w14:paraId="47524280" w14:textId="77777777" w:rsidR="00084FCD" w:rsidRPr="00660BCC" w:rsidRDefault="00084FCD" w:rsidP="00084FCD">
      <w:pPr>
        <w:pStyle w:val="Seznamsodrkami"/>
        <w:numPr>
          <w:ilvl w:val="0"/>
          <w:numId w:val="0"/>
        </w:numPr>
        <w:rPr>
          <w:iCs/>
        </w:rPr>
      </w:pPr>
      <w:r w:rsidRPr="00660BCC">
        <w:rPr>
          <w:iCs/>
        </w:rPr>
        <w:t xml:space="preserve">Vlivy posuzované změny na flóru, faunu a ekosystémy jsou popsány výše v kap. 6.2.6. Vzhledem ke stávajícímu způsobu využití hodnocené lokality (oplocená plocha s náletovými keři a stromy) bude jejím zastavěním vyvolán mírně negativní vliv ve vztahu k flóře, fauně a ekosystémům. Z pohledu kumulativních a synergických vlivů je mírně negativně hodnoceno zastavění plochy pozitivně ovlivňující ekologickou stabilitu a biologickou diversitu periferního území města. </w:t>
      </w:r>
    </w:p>
    <w:p w14:paraId="39CE0BEE" w14:textId="77777777" w:rsidR="00084FCD" w:rsidRPr="00660BCC" w:rsidRDefault="00084FCD" w:rsidP="00084FCD">
      <w:pPr>
        <w:pStyle w:val="Seznamsodrkami"/>
        <w:numPr>
          <w:ilvl w:val="0"/>
          <w:numId w:val="0"/>
        </w:numPr>
        <w:rPr>
          <w:iCs/>
        </w:rPr>
      </w:pPr>
      <w:r w:rsidRPr="00660BCC">
        <w:rPr>
          <w:iCs/>
        </w:rPr>
        <w:t xml:space="preserve">Plocha není součástí ploch celoměstského systému zeleně. </w:t>
      </w:r>
    </w:p>
    <w:p w14:paraId="30AC84BA" w14:textId="77777777" w:rsidR="00084FCD" w:rsidRPr="00084FCD" w:rsidRDefault="00084FCD" w:rsidP="00084FCD">
      <w:pPr>
        <w:pStyle w:val="Nadpis4"/>
        <w:rPr>
          <w:b w:val="0"/>
          <w:u w:val="single"/>
        </w:rPr>
      </w:pPr>
      <w:r w:rsidRPr="00084FCD">
        <w:rPr>
          <w:b w:val="0"/>
          <w:u w:val="single"/>
        </w:rPr>
        <w:t>Krajina, krajinný ráz</w:t>
      </w:r>
    </w:p>
    <w:p w14:paraId="656C902F" w14:textId="77777777" w:rsidR="00084FCD" w:rsidRPr="003E2ECC" w:rsidRDefault="00084FCD" w:rsidP="00084FCD">
      <w:pPr>
        <w:rPr>
          <w:lang w:eastAsia="en-US"/>
        </w:rPr>
      </w:pPr>
      <w:r w:rsidRPr="003E2ECC">
        <w:rPr>
          <w:lang w:eastAsia="en-US"/>
        </w:rPr>
        <w:t>Kumulativní a synergické vlivy ve vztahu ke krajině jsou hodnoceny vzhledem k rozsahu posuzované změny a navrhovanému způsobu využití jako mírně negativní. Zastavěním plochy rodinnými domy dojde k rozšíření sídla Písnice do krajiny, dojde k prohloubení procesu urbanizace krajiny</w:t>
      </w:r>
      <w:r>
        <w:rPr>
          <w:lang w:eastAsia="en-US"/>
        </w:rPr>
        <w:t xml:space="preserve"> území přírodního parku Modřanská rokle – Cholupice.</w:t>
      </w:r>
      <w:r w:rsidRPr="003E2ECC">
        <w:rPr>
          <w:lang w:eastAsia="en-US"/>
        </w:rPr>
        <w:t xml:space="preserve"> </w:t>
      </w:r>
    </w:p>
    <w:p w14:paraId="10E45942" w14:textId="77777777" w:rsidR="00084FCD" w:rsidRPr="003E2ECC" w:rsidRDefault="00084FCD" w:rsidP="00084FCD">
      <w:pPr>
        <w:rPr>
          <w:lang w:eastAsia="en-US"/>
        </w:rPr>
      </w:pPr>
      <w:r w:rsidRPr="003E2ECC">
        <w:rPr>
          <w:lang w:eastAsia="en-US"/>
        </w:rPr>
        <w:t xml:space="preserve">Provedením změny nebudou dotčeny významné krajinné charakteristiky (přírodní, estetické a kulturně historické). </w:t>
      </w:r>
    </w:p>
    <w:p w14:paraId="2340E7F5" w14:textId="77777777" w:rsidR="00084FCD" w:rsidRPr="00084FCD" w:rsidRDefault="00084FCD" w:rsidP="00084FCD">
      <w:pPr>
        <w:pStyle w:val="Nadpis4"/>
        <w:rPr>
          <w:b w:val="0"/>
          <w:u w:val="single"/>
        </w:rPr>
      </w:pPr>
      <w:r w:rsidRPr="00084FCD">
        <w:rPr>
          <w:b w:val="0"/>
          <w:u w:val="single"/>
        </w:rPr>
        <w:t>Kulturně historické hodnoty</w:t>
      </w:r>
    </w:p>
    <w:p w14:paraId="0C0F7793" w14:textId="77777777" w:rsidR="00084FCD" w:rsidRPr="003E2ECC" w:rsidRDefault="00084FCD" w:rsidP="00084FCD">
      <w:pPr>
        <w:pStyle w:val="Seznamsodrkami"/>
        <w:numPr>
          <w:ilvl w:val="0"/>
          <w:numId w:val="0"/>
        </w:numPr>
      </w:pPr>
      <w:r w:rsidRPr="003E2ECC">
        <w:t xml:space="preserve">Hodnocením změny č. 3105/10 nebyly identifikovány kumulativní a synergické vlivy ve vztahu ke kulturně historickým hodnotám. </w:t>
      </w:r>
    </w:p>
    <w:p w14:paraId="486B0683" w14:textId="77777777" w:rsidR="00084FCD" w:rsidRPr="00084FCD" w:rsidRDefault="00084FCD" w:rsidP="00084FCD">
      <w:pPr>
        <w:pStyle w:val="Nadpis4"/>
        <w:rPr>
          <w:b w:val="0"/>
          <w:u w:val="single"/>
        </w:rPr>
      </w:pPr>
      <w:r w:rsidRPr="00084FCD">
        <w:rPr>
          <w:b w:val="0"/>
          <w:u w:val="single"/>
        </w:rPr>
        <w:t>Hmotný majetek</w:t>
      </w:r>
    </w:p>
    <w:p w14:paraId="180D65A4" w14:textId="4CE5ADB3" w:rsidR="00084FCD" w:rsidRDefault="00084FCD" w:rsidP="00084FCD">
      <w:pPr>
        <w:pStyle w:val="Seznamsodrkami"/>
        <w:numPr>
          <w:ilvl w:val="0"/>
          <w:numId w:val="0"/>
        </w:numPr>
      </w:pPr>
      <w:r w:rsidRPr="003E2ECC">
        <w:t>Hodnocením změny č. 3105/10 nebyly identifikovány kumulativní a synergické vlivy ve vztahu k hmotnému majetku.</w:t>
      </w:r>
    </w:p>
    <w:p w14:paraId="3AC2A9F1" w14:textId="77777777" w:rsidR="00570F1E" w:rsidRPr="00765D90" w:rsidRDefault="00570F1E" w:rsidP="00570F1E">
      <w:pPr>
        <w:pStyle w:val="Nadpis4"/>
      </w:pPr>
      <w:r w:rsidRPr="00765D90">
        <w:t>Porovnání aktivní a nulové varianty</w:t>
      </w:r>
    </w:p>
    <w:p w14:paraId="6344587E" w14:textId="77777777" w:rsidR="00330A73" w:rsidRPr="00330A73" w:rsidRDefault="00330A73" w:rsidP="00330A73">
      <w:pPr>
        <w:rPr>
          <w:color w:val="000000" w:themeColor="text1"/>
        </w:rPr>
      </w:pPr>
      <w:r w:rsidRPr="00330A73">
        <w:rPr>
          <w:color w:val="000000" w:themeColor="text1"/>
        </w:rPr>
        <w:t>Obytnou zástavbu v bezprostřední blízkosti reprezentuji rodinné domy a dvojdomy v ulicích Velká Lada a K Vrtilce. Počet obyvatel okolní zástavby je odhadován v řádu desítek.</w:t>
      </w:r>
    </w:p>
    <w:p w14:paraId="5003C824" w14:textId="77777777" w:rsidR="00330A73" w:rsidRPr="00330A73" w:rsidRDefault="00330A73" w:rsidP="00330A73">
      <w:pPr>
        <w:rPr>
          <w:color w:val="000000" w:themeColor="text1"/>
        </w:rPr>
      </w:pPr>
      <w:r w:rsidRPr="00330A73">
        <w:rPr>
          <w:color w:val="000000" w:themeColor="text1"/>
        </w:rPr>
        <w:t>V řešené lokalitě ani jejím okolí nedochází dle údajů ČHMÚ k překračování limitů znečištění ovzduší (údaje ČHMÚ za pětiletý průměr 2016 – 2020). Nejblíže limitu jsou průměrné roční koncentrace částic PM</w:t>
      </w:r>
      <w:r w:rsidRPr="00330A73">
        <w:rPr>
          <w:color w:val="000000" w:themeColor="text1"/>
          <w:vertAlign w:val="subscript"/>
        </w:rPr>
        <w:t>2,5</w:t>
      </w:r>
      <w:r w:rsidRPr="00330A73">
        <w:rPr>
          <w:color w:val="000000" w:themeColor="text1"/>
        </w:rPr>
        <w:t xml:space="preserve"> (71 % limitu) a benzo[a]pyrenu (70 % limitu) a </w:t>
      </w:r>
      <w:r w:rsidRPr="00330A73">
        <w:rPr>
          <w:color w:val="000000" w:themeColor="text1"/>
          <w:lang w:eastAsia="en-US"/>
        </w:rPr>
        <w:t>24-hodinové koncentrace PM</w:t>
      </w:r>
      <w:r w:rsidRPr="00330A73">
        <w:rPr>
          <w:color w:val="000000" w:themeColor="text1"/>
          <w:vertAlign w:val="subscript"/>
          <w:lang w:eastAsia="en-US"/>
        </w:rPr>
        <w:t>10</w:t>
      </w:r>
      <w:r w:rsidRPr="00330A73">
        <w:rPr>
          <w:color w:val="000000" w:themeColor="text1"/>
          <w:lang w:eastAsia="en-US"/>
        </w:rPr>
        <w:t xml:space="preserve"> (66 % limitu). </w:t>
      </w:r>
      <w:r w:rsidRPr="00330A73">
        <w:rPr>
          <w:color w:val="000000" w:themeColor="text1"/>
        </w:rPr>
        <w:t>Negativní vlivy změny ÚP na kvalitu ovzduší a klima jsou hodnoceny jako velmi mírné, téměř na úrovni zanedbatelných vlivů. Naplnění změny ÚP nezpůsobí překročení imisních limitů.</w:t>
      </w:r>
    </w:p>
    <w:p w14:paraId="3C21FC46" w14:textId="77777777" w:rsidR="00330A73" w:rsidRPr="00330A73" w:rsidRDefault="00330A73" w:rsidP="00330A73">
      <w:pPr>
        <w:rPr>
          <w:color w:val="000000" w:themeColor="text1"/>
        </w:rPr>
      </w:pPr>
      <w:r w:rsidRPr="00330A73">
        <w:rPr>
          <w:color w:val="000000" w:themeColor="text1"/>
        </w:rPr>
        <w:t>V řešené ploše nejsou podle hlukové mapy dosahovány hladiny hluku nad úrovní platných limitů. K překračování hlukových limitů dochází ve větší vzdálenosti, podél hlavních dopravních tahů (ulice Libušská a Podchýšská). Naplnění změny ÚP bude spojeno s velmi mírným zvýšením hluku z dopravy, avšak opět na úrovni nerozpoznatelných či zanedbatelných vlivů. Změny</w:t>
      </w:r>
      <w:r w:rsidRPr="00330A73">
        <w:rPr>
          <w:color w:val="000000" w:themeColor="text1"/>
          <w:spacing w:val="5"/>
        </w:rPr>
        <w:t xml:space="preserve"> </w:t>
      </w:r>
      <w:r w:rsidRPr="00330A73">
        <w:rPr>
          <w:color w:val="000000" w:themeColor="text1"/>
        </w:rPr>
        <w:t>v</w:t>
      </w:r>
      <w:r w:rsidRPr="00330A73">
        <w:rPr>
          <w:color w:val="000000" w:themeColor="text1"/>
          <w:spacing w:val="6"/>
        </w:rPr>
        <w:t xml:space="preserve"> </w:t>
      </w:r>
      <w:r w:rsidRPr="00330A73">
        <w:rPr>
          <w:color w:val="000000" w:themeColor="text1"/>
        </w:rPr>
        <w:t>míře</w:t>
      </w:r>
      <w:r w:rsidRPr="00330A73">
        <w:rPr>
          <w:color w:val="000000" w:themeColor="text1"/>
          <w:spacing w:val="5"/>
        </w:rPr>
        <w:t xml:space="preserve"> </w:t>
      </w:r>
      <w:r w:rsidRPr="00330A73">
        <w:rPr>
          <w:color w:val="000000" w:themeColor="text1"/>
        </w:rPr>
        <w:t>zdravotního</w:t>
      </w:r>
      <w:r w:rsidRPr="00330A73">
        <w:rPr>
          <w:color w:val="000000" w:themeColor="text1"/>
          <w:spacing w:val="6"/>
        </w:rPr>
        <w:t xml:space="preserve"> </w:t>
      </w:r>
      <w:r w:rsidRPr="00330A73">
        <w:rPr>
          <w:color w:val="000000" w:themeColor="text1"/>
        </w:rPr>
        <w:t>rizika</w:t>
      </w:r>
      <w:r w:rsidRPr="00330A73">
        <w:rPr>
          <w:color w:val="000000" w:themeColor="text1"/>
          <w:spacing w:val="5"/>
        </w:rPr>
        <w:t xml:space="preserve"> </w:t>
      </w:r>
      <w:r w:rsidRPr="00330A73">
        <w:rPr>
          <w:color w:val="000000" w:themeColor="text1"/>
        </w:rPr>
        <w:t>vlivem</w:t>
      </w:r>
      <w:r w:rsidRPr="00330A73">
        <w:rPr>
          <w:color w:val="000000" w:themeColor="text1"/>
          <w:spacing w:val="6"/>
        </w:rPr>
        <w:t xml:space="preserve"> </w:t>
      </w:r>
      <w:r w:rsidRPr="00330A73">
        <w:rPr>
          <w:color w:val="000000" w:themeColor="text1"/>
        </w:rPr>
        <w:t>nárůstu</w:t>
      </w:r>
      <w:r w:rsidRPr="00330A73">
        <w:rPr>
          <w:color w:val="000000" w:themeColor="text1"/>
          <w:spacing w:val="5"/>
        </w:rPr>
        <w:t xml:space="preserve"> </w:t>
      </w:r>
      <w:r w:rsidRPr="00330A73">
        <w:rPr>
          <w:color w:val="000000" w:themeColor="text1"/>
        </w:rPr>
        <w:t>imisní</w:t>
      </w:r>
      <w:r w:rsidRPr="00330A73">
        <w:rPr>
          <w:color w:val="000000" w:themeColor="text1"/>
          <w:spacing w:val="2"/>
        </w:rPr>
        <w:t xml:space="preserve"> </w:t>
      </w:r>
      <w:r w:rsidRPr="00330A73">
        <w:rPr>
          <w:color w:val="000000" w:themeColor="text1"/>
        </w:rPr>
        <w:t>či</w:t>
      </w:r>
      <w:r w:rsidRPr="00330A73">
        <w:rPr>
          <w:color w:val="000000" w:themeColor="text1"/>
          <w:spacing w:val="5"/>
        </w:rPr>
        <w:t xml:space="preserve"> </w:t>
      </w:r>
      <w:r w:rsidRPr="00330A73">
        <w:rPr>
          <w:color w:val="000000" w:themeColor="text1"/>
        </w:rPr>
        <w:t>hlukové</w:t>
      </w:r>
      <w:r w:rsidRPr="00330A73">
        <w:rPr>
          <w:color w:val="000000" w:themeColor="text1"/>
          <w:spacing w:val="5"/>
        </w:rPr>
        <w:t xml:space="preserve"> </w:t>
      </w:r>
      <w:r w:rsidRPr="00330A73">
        <w:rPr>
          <w:color w:val="000000" w:themeColor="text1"/>
        </w:rPr>
        <w:t>zátěže</w:t>
      </w:r>
      <w:r w:rsidRPr="00330A73">
        <w:rPr>
          <w:color w:val="000000" w:themeColor="text1"/>
          <w:spacing w:val="5"/>
        </w:rPr>
        <w:t xml:space="preserve"> </w:t>
      </w:r>
      <w:r w:rsidRPr="00330A73">
        <w:rPr>
          <w:color w:val="000000" w:themeColor="text1"/>
        </w:rPr>
        <w:t>budou</w:t>
      </w:r>
      <w:r w:rsidRPr="00330A73">
        <w:rPr>
          <w:color w:val="000000" w:themeColor="text1"/>
          <w:spacing w:val="4"/>
        </w:rPr>
        <w:t xml:space="preserve"> </w:t>
      </w:r>
      <w:r w:rsidRPr="00330A73">
        <w:rPr>
          <w:color w:val="000000" w:themeColor="text1"/>
        </w:rPr>
        <w:t>v</w:t>
      </w:r>
      <w:r w:rsidRPr="00330A73">
        <w:rPr>
          <w:color w:val="000000" w:themeColor="text1"/>
          <w:spacing w:val="6"/>
        </w:rPr>
        <w:t xml:space="preserve"> </w:t>
      </w:r>
      <w:r w:rsidRPr="00330A73">
        <w:rPr>
          <w:color w:val="000000" w:themeColor="text1"/>
        </w:rPr>
        <w:t>řešeném</w:t>
      </w:r>
      <w:r w:rsidRPr="00330A73">
        <w:rPr>
          <w:color w:val="000000" w:themeColor="text1"/>
          <w:spacing w:val="6"/>
        </w:rPr>
        <w:t xml:space="preserve"> </w:t>
      </w:r>
      <w:r w:rsidRPr="00330A73">
        <w:rPr>
          <w:color w:val="000000" w:themeColor="text1"/>
        </w:rPr>
        <w:t>území</w:t>
      </w:r>
      <w:r w:rsidRPr="00330A73">
        <w:rPr>
          <w:color w:val="000000" w:themeColor="text1"/>
          <w:spacing w:val="13"/>
        </w:rPr>
        <w:t xml:space="preserve"> </w:t>
      </w:r>
      <w:r w:rsidRPr="00330A73">
        <w:rPr>
          <w:color w:val="000000" w:themeColor="text1"/>
        </w:rPr>
        <w:t>pod hranicí rozlišitelnosti</w:t>
      </w:r>
      <w:r w:rsidRPr="00330A73">
        <w:rPr>
          <w:color w:val="000000" w:themeColor="text1"/>
          <w:spacing w:val="-2"/>
        </w:rPr>
        <w:t xml:space="preserve"> </w:t>
      </w:r>
      <w:r w:rsidRPr="00330A73">
        <w:rPr>
          <w:color w:val="000000" w:themeColor="text1"/>
        </w:rPr>
        <w:t xml:space="preserve">a lze </w:t>
      </w:r>
      <w:r w:rsidRPr="00330A73">
        <w:rPr>
          <w:color w:val="000000" w:themeColor="text1"/>
          <w:spacing w:val="-2"/>
        </w:rPr>
        <w:t>je</w:t>
      </w:r>
      <w:r w:rsidRPr="00330A73">
        <w:rPr>
          <w:color w:val="000000" w:themeColor="text1"/>
          <w:spacing w:val="2"/>
        </w:rPr>
        <w:t xml:space="preserve"> </w:t>
      </w:r>
      <w:r w:rsidRPr="00330A73">
        <w:rPr>
          <w:color w:val="000000" w:themeColor="text1"/>
        </w:rPr>
        <w:t>označit za zcela nevýznamné</w:t>
      </w:r>
      <w:r w:rsidRPr="00330A73">
        <w:rPr>
          <w:color w:val="000000" w:themeColor="text1"/>
          <w:spacing w:val="-2"/>
        </w:rPr>
        <w:t xml:space="preserve"> </w:t>
      </w:r>
      <w:r w:rsidRPr="00330A73">
        <w:rPr>
          <w:color w:val="000000" w:themeColor="text1"/>
        </w:rPr>
        <w:t>ve smyslu</w:t>
      </w:r>
      <w:r w:rsidRPr="00330A73">
        <w:rPr>
          <w:color w:val="000000" w:themeColor="text1"/>
          <w:spacing w:val="-3"/>
        </w:rPr>
        <w:t xml:space="preserve"> </w:t>
      </w:r>
      <w:r w:rsidRPr="00330A73">
        <w:rPr>
          <w:color w:val="000000" w:themeColor="text1"/>
        </w:rPr>
        <w:t xml:space="preserve">ohrožení zdraví. </w:t>
      </w:r>
    </w:p>
    <w:p w14:paraId="33422C93" w14:textId="016044DA" w:rsidR="00570F1E" w:rsidRPr="00765D90" w:rsidRDefault="00765D90" w:rsidP="00570F1E">
      <w:r w:rsidRPr="00765D90">
        <w:rPr>
          <w:rFonts w:cs="Calibri"/>
        </w:rPr>
        <w:t>Provedeným hodnocením byly identifikovány významnější rozdíly v neprospěch aktivní varianty z hlediska potenciálních vlivů na povrchové vody, flóru, faunu a ekosystémy a krajinu</w:t>
      </w:r>
      <w:r w:rsidR="00330A73" w:rsidRPr="00330A73">
        <w:rPr>
          <w:rFonts w:cs="Calibri"/>
          <w:color w:val="000000" w:themeColor="text1"/>
        </w:rPr>
        <w:t>, v př</w:t>
      </w:r>
      <w:r w:rsidR="008C1584">
        <w:rPr>
          <w:rFonts w:cs="Calibri"/>
          <w:color w:val="000000" w:themeColor="text1"/>
        </w:rPr>
        <w:t>ípadě vlivů na </w:t>
      </w:r>
      <w:r w:rsidR="00330A73" w:rsidRPr="00330A73">
        <w:rPr>
          <w:rFonts w:cs="Calibri"/>
          <w:color w:val="000000" w:themeColor="text1"/>
        </w:rPr>
        <w:t xml:space="preserve">ovzduší, klima, obyvatelstvo a veřejné zdraví jsou změny nevýznamné. </w:t>
      </w:r>
      <w:r w:rsidRPr="00765D90">
        <w:rPr>
          <w:rFonts w:cs="Calibri"/>
        </w:rPr>
        <w:t xml:space="preserve">Provedeným hodnocením nebyly identifikovány vlivy, které by vyloučily možnost provedení navrhované změny. S aktivní variantou lze souhlasit </w:t>
      </w:r>
      <w:r w:rsidR="000C483C" w:rsidRPr="00765D90">
        <w:rPr>
          <w:rFonts w:cs="Calibri"/>
        </w:rPr>
        <w:t>za podmínek stanovených v kap. 8 a 11 této části VVURÚ.</w:t>
      </w:r>
      <w:r w:rsidR="00570F1E" w:rsidRPr="00765D90">
        <w:br w:type="page"/>
      </w:r>
    </w:p>
    <w:p w14:paraId="0CB4D886" w14:textId="77777777" w:rsidR="00570F1E" w:rsidRPr="00AC5655" w:rsidRDefault="00570F1E" w:rsidP="00570F1E">
      <w:pPr>
        <w:pStyle w:val="Nadpis1"/>
      </w:pPr>
      <w:bookmarkStart w:id="140" w:name="_Toc56002873"/>
      <w:bookmarkStart w:id="141" w:name="_Toc56005755"/>
      <w:bookmarkStart w:id="142" w:name="_Toc56006417"/>
      <w:bookmarkStart w:id="143" w:name="_Toc124499033"/>
      <w:r w:rsidRPr="00AC5655">
        <w:t>13.</w:t>
      </w:r>
      <w:r w:rsidRPr="00AC5655">
        <w:tab/>
        <w:t>Závěr</w:t>
      </w:r>
      <w:bookmarkEnd w:id="140"/>
      <w:bookmarkEnd w:id="141"/>
      <w:bookmarkEnd w:id="142"/>
      <w:bookmarkEnd w:id="143"/>
    </w:p>
    <w:p w14:paraId="10E34D59" w14:textId="77777777" w:rsidR="00570F1E" w:rsidRPr="00AC5655" w:rsidRDefault="00570F1E" w:rsidP="00570F1E">
      <w:pPr>
        <w:rPr>
          <w:lang w:eastAsia="en-US"/>
        </w:rPr>
      </w:pPr>
    </w:p>
    <w:p w14:paraId="7B1AF970" w14:textId="0F32B0FA" w:rsidR="00570F1E" w:rsidRPr="00AC5655" w:rsidRDefault="00570F1E" w:rsidP="00570F1E">
      <w:pPr>
        <w:rPr>
          <w:rFonts w:eastAsia="SimSun"/>
          <w:lang w:eastAsia="en-US"/>
        </w:rPr>
      </w:pPr>
      <w:r w:rsidRPr="00AC5655">
        <w:rPr>
          <w:rFonts w:eastAsia="SimSun"/>
          <w:lang w:eastAsia="en-US"/>
        </w:rPr>
        <w:t>Na základě zpracovaného návrhu změny Územního plánu hlavního města Prahy č. 31</w:t>
      </w:r>
      <w:r w:rsidR="00A20B7E" w:rsidRPr="00AC5655">
        <w:rPr>
          <w:rFonts w:eastAsia="SimSun"/>
          <w:lang w:eastAsia="en-US"/>
        </w:rPr>
        <w:t>05</w:t>
      </w:r>
      <w:r w:rsidRPr="00AC5655">
        <w:rPr>
          <w:rFonts w:eastAsia="SimSun"/>
          <w:lang w:eastAsia="en-US"/>
        </w:rPr>
        <w:t>/10</w:t>
      </w:r>
      <w:r w:rsidR="007345BE" w:rsidRPr="00AC5655">
        <w:rPr>
          <w:rFonts w:eastAsia="SimSun"/>
          <w:lang w:eastAsia="en-US"/>
        </w:rPr>
        <w:t xml:space="preserve"> a na základě Vyhodnocení vlivů změny č. 31</w:t>
      </w:r>
      <w:r w:rsidR="00A20B7E" w:rsidRPr="00AC5655">
        <w:rPr>
          <w:rFonts w:eastAsia="SimSun"/>
          <w:lang w:eastAsia="en-US"/>
        </w:rPr>
        <w:t>05</w:t>
      </w:r>
      <w:r w:rsidR="007345BE" w:rsidRPr="00AC5655">
        <w:rPr>
          <w:rFonts w:eastAsia="SimSun"/>
          <w:lang w:eastAsia="en-US"/>
        </w:rPr>
        <w:t xml:space="preserve">/10 </w:t>
      </w:r>
      <w:r w:rsidRPr="00AC5655">
        <w:rPr>
          <w:rFonts w:eastAsia="SimSun"/>
          <w:lang w:eastAsia="en-US"/>
        </w:rPr>
        <w:t>životní prostředí, zpracované v rozsahu dle přílohy zákona č.</w:t>
      </w:r>
      <w:r w:rsidR="00997623" w:rsidRPr="00AC5655">
        <w:rPr>
          <w:rFonts w:eastAsia="SimSun"/>
          <w:lang w:eastAsia="en-US"/>
        </w:rPr>
        <w:t> </w:t>
      </w:r>
      <w:r w:rsidRPr="00AC5655">
        <w:rPr>
          <w:rFonts w:eastAsia="SimSun"/>
          <w:lang w:eastAsia="en-US"/>
        </w:rPr>
        <w:t>186/2006 Sb., stavební zákon, ve znění pozdějších předpisů</w:t>
      </w:r>
    </w:p>
    <w:p w14:paraId="54E04109" w14:textId="77777777" w:rsidR="00570F1E" w:rsidRPr="00AC5655" w:rsidRDefault="00570F1E" w:rsidP="00570F1E">
      <w:pPr>
        <w:pStyle w:val="Normln-sted"/>
        <w:rPr>
          <w:rFonts w:eastAsia="SimSun"/>
        </w:rPr>
      </w:pPr>
      <w:r w:rsidRPr="00AC5655">
        <w:rPr>
          <w:rFonts w:eastAsia="SimSun"/>
        </w:rPr>
        <w:t>VYDÁVÁ</w:t>
      </w:r>
    </w:p>
    <w:p w14:paraId="4042B82B" w14:textId="7AD46932" w:rsidR="00570F1E" w:rsidRPr="00AC5655" w:rsidRDefault="00570F1E" w:rsidP="00E22F64">
      <w:pPr>
        <w:rPr>
          <w:rFonts w:asciiTheme="minorHAnsi" w:eastAsia="SimSun" w:hAnsiTheme="minorHAnsi" w:cstheme="minorHAnsi"/>
          <w:szCs w:val="20"/>
          <w:lang w:eastAsia="en-US"/>
        </w:rPr>
      </w:pPr>
      <w:r w:rsidRPr="00AC5655">
        <w:rPr>
          <w:rFonts w:eastAsia="SimSun"/>
          <w:lang w:eastAsia="en-US"/>
        </w:rPr>
        <w:t>Odbor ochrany prostředí Magistrátu hlavního města Prahy jako příslušný úřad dle § 22 písm. d) a § 23 odst. 10 písm. a) zákona č. 100/2001 Sb., o posuzování vlivů na životní prostředí a o změně některých souvisejících zákonů (zákon o posuzování vlivů na životní prostředí), ve znění pozdějších předpisů, z</w:t>
      </w:r>
      <w:r w:rsidR="00E22F64" w:rsidRPr="00AC5655">
        <w:rPr>
          <w:rFonts w:eastAsia="SimSun"/>
          <w:lang w:eastAsia="en-US"/>
        </w:rPr>
        <w:t> </w:t>
      </w:r>
      <w:r w:rsidRPr="00AC5655">
        <w:rPr>
          <w:rFonts w:eastAsia="SimSun"/>
          <w:lang w:eastAsia="en-US"/>
        </w:rPr>
        <w:t>hlediska přijatelnosti vlivů koncepce na životní prostředí</w:t>
      </w:r>
    </w:p>
    <w:p w14:paraId="5AA02375" w14:textId="77777777" w:rsidR="00570F1E" w:rsidRPr="00AC5655" w:rsidRDefault="00570F1E" w:rsidP="00570F1E">
      <w:pPr>
        <w:pStyle w:val="Normln-stedBold"/>
        <w:rPr>
          <w:rFonts w:eastAsia="SimSun"/>
        </w:rPr>
      </w:pPr>
      <w:r w:rsidRPr="00AC5655">
        <w:rPr>
          <w:rFonts w:eastAsia="SimSun"/>
        </w:rPr>
        <w:t>souhlasné stanovisko</w:t>
      </w:r>
    </w:p>
    <w:p w14:paraId="4C7D378A" w14:textId="76A9DB57" w:rsidR="00570F1E" w:rsidRPr="00AC5655" w:rsidRDefault="00570F1E" w:rsidP="00570F1E">
      <w:pPr>
        <w:rPr>
          <w:rFonts w:eastAsia="SimSun"/>
          <w:lang w:eastAsia="en-US"/>
        </w:rPr>
      </w:pPr>
      <w:r w:rsidRPr="00AC5655">
        <w:rPr>
          <w:rFonts w:eastAsia="SimSun"/>
          <w:lang w:eastAsia="en-US"/>
        </w:rPr>
        <w:t>dle § 10 g) zákona o posuzování vlivů na životní prostředí ke změně Územního</w:t>
      </w:r>
      <w:r w:rsidR="00A87186">
        <w:rPr>
          <w:rFonts w:eastAsia="SimSun"/>
          <w:lang w:eastAsia="en-US"/>
        </w:rPr>
        <w:t xml:space="preserve"> plánu hlavního města Prahy č. </w:t>
      </w:r>
      <w:r w:rsidRPr="00AC5655">
        <w:rPr>
          <w:rFonts w:eastAsia="SimSun"/>
          <w:lang w:eastAsia="en-US"/>
        </w:rPr>
        <w:t>31</w:t>
      </w:r>
      <w:r w:rsidR="00A20B7E" w:rsidRPr="00AC5655">
        <w:rPr>
          <w:rFonts w:eastAsia="SimSun"/>
          <w:lang w:eastAsia="en-US"/>
        </w:rPr>
        <w:t>05</w:t>
      </w:r>
      <w:r w:rsidRPr="00AC5655">
        <w:rPr>
          <w:rFonts w:eastAsia="SimSun"/>
          <w:lang w:eastAsia="en-US"/>
        </w:rPr>
        <w:t>/10 se stanovením následujících podmínek</w:t>
      </w:r>
      <w:r w:rsidR="007345BE" w:rsidRPr="00AC5655">
        <w:rPr>
          <w:rStyle w:val="Znakapoznpodarou"/>
          <w:rFonts w:eastAsia="SimSun"/>
          <w:lang w:eastAsia="en-US"/>
        </w:rPr>
        <w:footnoteReference w:id="8"/>
      </w:r>
      <w:r w:rsidRPr="00AC5655">
        <w:rPr>
          <w:rFonts w:eastAsia="SimSun"/>
          <w:lang w:eastAsia="en-US"/>
        </w:rPr>
        <w:t>:</w:t>
      </w:r>
    </w:p>
    <w:p w14:paraId="1B19CFA3" w14:textId="77777777" w:rsidR="00AC5655" w:rsidRPr="00AC5655" w:rsidRDefault="00AC5655" w:rsidP="007247D3">
      <w:pPr>
        <w:numPr>
          <w:ilvl w:val="0"/>
          <w:numId w:val="51"/>
        </w:numPr>
      </w:pPr>
      <w:r w:rsidRPr="00AC5655">
        <w:t xml:space="preserve">Likvidaci splaškových vod ze zástavby ve vymezených plochách řešit napojením na stávající systém splaškové kanalizace. </w:t>
      </w:r>
    </w:p>
    <w:p w14:paraId="47E14BBE" w14:textId="77777777" w:rsidR="00AC5655" w:rsidRPr="00AC5655" w:rsidRDefault="00AC5655" w:rsidP="007247D3">
      <w:pPr>
        <w:numPr>
          <w:ilvl w:val="0"/>
          <w:numId w:val="51"/>
        </w:numPr>
        <w:tabs>
          <w:tab w:val="clear" w:pos="851"/>
        </w:tabs>
      </w:pPr>
      <w:r w:rsidRPr="00AC5655">
        <w:t>Hospodaření se srážkovými vodami řešit v souladu s ust. § 38 Pražských stavebních předpisů. Prověřit vhodnost a proveditelnost opatření k zajištění retence nad rámec maximálního povoleného odtoku dle odst. 2 tohoto paragrafu.</w:t>
      </w:r>
    </w:p>
    <w:p w14:paraId="1AD48AAA" w14:textId="6F0A8350" w:rsidR="00AC5655" w:rsidRPr="00AC5655" w:rsidRDefault="00AC5655" w:rsidP="007247D3">
      <w:pPr>
        <w:numPr>
          <w:ilvl w:val="0"/>
          <w:numId w:val="51"/>
        </w:numPr>
        <w:tabs>
          <w:tab w:val="clear" w:pos="851"/>
        </w:tabs>
      </w:pPr>
      <w:r w:rsidRPr="00AC5655">
        <w:t>Využitím plochy nesmí být zhoršeny podmínky pro založení nefunkčního lokálního biokoridoru L4/276 (U Písnice).</w:t>
      </w:r>
    </w:p>
    <w:p w14:paraId="66D8536D" w14:textId="77777777" w:rsidR="00AC5655" w:rsidRPr="00AC5655" w:rsidRDefault="00AC5655" w:rsidP="007247D3">
      <w:pPr>
        <w:numPr>
          <w:ilvl w:val="0"/>
          <w:numId w:val="51"/>
        </w:numPr>
        <w:tabs>
          <w:tab w:val="clear" w:pos="851"/>
        </w:tabs>
      </w:pPr>
      <w:r w:rsidRPr="00AC5655">
        <w:t xml:space="preserve">Plochu lze využít způsobem, který neomezí možnost budoucí revitalizace vodního toku Vrtilka. </w:t>
      </w:r>
    </w:p>
    <w:p w14:paraId="377D3F59" w14:textId="77777777" w:rsidR="00AC5655" w:rsidRPr="00AC5655" w:rsidRDefault="00AC5655" w:rsidP="007247D3">
      <w:pPr>
        <w:numPr>
          <w:ilvl w:val="0"/>
          <w:numId w:val="51"/>
        </w:numPr>
        <w:tabs>
          <w:tab w:val="clear" w:pos="851"/>
        </w:tabs>
      </w:pPr>
      <w:r w:rsidRPr="00AC5655">
        <w:t xml:space="preserve">Respektovat záplavové území Q100 vodního toku Vrtilka. V záplavovém území tohoto vodního toku nelze umístit stavební objekty. </w:t>
      </w:r>
    </w:p>
    <w:p w14:paraId="640CEA98" w14:textId="3C2423BD" w:rsidR="00AC5655" w:rsidRPr="00AC5655" w:rsidRDefault="00AC5655" w:rsidP="00AC5655">
      <w:r w:rsidRPr="00AC5655">
        <w:t>Dle stanoviska Odboru ochrany prostředí Magistrátu hlavního města Pr</w:t>
      </w:r>
      <w:r w:rsidR="008C1584">
        <w:t>ahy dle § 45i odst. 1 zákona č. </w:t>
      </w:r>
      <w:r w:rsidRPr="00AC5655">
        <w:t>114/1992 Sb., o ochraně přírody a krajiny, ve znění pozdějších předpisů, čj. MHMP 789336/2017 ze dne 19. 5. 2017 nemůže mít Změna ÚP hl. města Prahy č. 3057/10 významný vliv na evropsky významné lokality ani ptačí oblasti.</w:t>
      </w:r>
    </w:p>
    <w:p w14:paraId="3C5F8A4C" w14:textId="77777777" w:rsidR="00AC5655" w:rsidRPr="00AC5655" w:rsidRDefault="00AC5655" w:rsidP="00570F1E">
      <w:pPr>
        <w:rPr>
          <w:rFonts w:eastAsia="SimSun"/>
          <w:lang w:eastAsia="en-US"/>
        </w:rPr>
      </w:pPr>
    </w:p>
    <w:p w14:paraId="6DDB7152" w14:textId="4F60DAE9" w:rsidR="00570F1E" w:rsidRPr="00AC5655" w:rsidRDefault="00570F1E" w:rsidP="007345BE">
      <w:r w:rsidRPr="00AC5655">
        <w:br w:type="page"/>
      </w:r>
    </w:p>
    <w:p w14:paraId="16973EA4" w14:textId="46E39BE1" w:rsidR="00570F1E" w:rsidRPr="00853626" w:rsidRDefault="00570F1E" w:rsidP="00570F1E">
      <w:pPr>
        <w:pStyle w:val="Nadpis1"/>
      </w:pPr>
      <w:bookmarkStart w:id="144" w:name="_Toc56002874"/>
      <w:bookmarkStart w:id="145" w:name="_Toc56005756"/>
      <w:bookmarkStart w:id="146" w:name="_Toc56006418"/>
      <w:bookmarkStart w:id="147" w:name="_Toc124499034"/>
      <w:r w:rsidRPr="00853626">
        <w:t>14.</w:t>
      </w:r>
      <w:r w:rsidRPr="00853626">
        <w:tab/>
        <w:t xml:space="preserve">vyhodnocení požadavků příslušného Úřadu k návrhu zadání změny </w:t>
      </w:r>
      <w:r w:rsidRPr="00853626">
        <w:rPr>
          <w:caps w:val="0"/>
        </w:rPr>
        <w:t>č</w:t>
      </w:r>
      <w:r w:rsidR="00A87186">
        <w:t xml:space="preserve">. </w:t>
      </w:r>
      <w:r w:rsidRPr="00853626">
        <w:t>31</w:t>
      </w:r>
      <w:r w:rsidR="00A20B7E">
        <w:t>05</w:t>
      </w:r>
      <w:r w:rsidRPr="00853626">
        <w:t>/10</w:t>
      </w:r>
      <w:bookmarkEnd w:id="144"/>
      <w:bookmarkEnd w:id="145"/>
      <w:bookmarkEnd w:id="146"/>
      <w:bookmarkEnd w:id="147"/>
    </w:p>
    <w:p w14:paraId="434AEA20" w14:textId="77777777" w:rsidR="00570F1E" w:rsidRPr="00AC5655" w:rsidRDefault="00570F1E" w:rsidP="00570F1E">
      <w:pPr>
        <w:rPr>
          <w:lang w:eastAsia="en-US"/>
        </w:rPr>
      </w:pPr>
    </w:p>
    <w:p w14:paraId="2C04B195" w14:textId="02253CBE" w:rsidR="00570F1E" w:rsidRPr="00AC5655" w:rsidRDefault="00570F1E" w:rsidP="00570F1E">
      <w:pPr>
        <w:rPr>
          <w:lang w:eastAsia="en-US"/>
        </w:rPr>
      </w:pPr>
      <w:r w:rsidRPr="00AC5655">
        <w:rPr>
          <w:lang w:eastAsia="en-US"/>
        </w:rPr>
        <w:t xml:space="preserve">V rámci projednání návrhu Zadání změn vlny </w:t>
      </w:r>
      <w:r w:rsidR="00853626" w:rsidRPr="00AC5655">
        <w:rPr>
          <w:lang w:eastAsia="en-US"/>
        </w:rPr>
        <w:t xml:space="preserve">9 a </w:t>
      </w:r>
      <w:r w:rsidRPr="00AC5655">
        <w:rPr>
          <w:lang w:eastAsia="en-US"/>
        </w:rPr>
        <w:t xml:space="preserve">10 ÚP hl. m. Prahy formuloval odbor ochrany prostředí Magistrátu hl. m. Prahy, jako příslušný úřad dle § 22 písm. d) a § 23 odst. 10 písm. a) zákona o posuzování vlivů na životní prostředí, ve svém stanovisku </w:t>
      </w:r>
      <w:r w:rsidR="00415836" w:rsidRPr="00AC5655">
        <w:rPr>
          <w:lang w:eastAsia="en-US"/>
        </w:rPr>
        <w:t>č. j.</w:t>
      </w:r>
      <w:r w:rsidRPr="00AC5655">
        <w:rPr>
          <w:lang w:eastAsia="en-US"/>
        </w:rPr>
        <w:t xml:space="preserve"> MHMP 65</w:t>
      </w:r>
      <w:r w:rsidR="008C1584">
        <w:rPr>
          <w:lang w:eastAsia="en-US"/>
        </w:rPr>
        <w:t>9037/2017 ze dne 26. 5. 2017 ke </w:t>
      </w:r>
      <w:r w:rsidRPr="00AC5655">
        <w:rPr>
          <w:lang w:eastAsia="en-US"/>
        </w:rPr>
        <w:t>změně č. 31</w:t>
      </w:r>
      <w:r w:rsidR="00A20B7E" w:rsidRPr="00AC5655">
        <w:rPr>
          <w:lang w:eastAsia="en-US"/>
        </w:rPr>
        <w:t>05</w:t>
      </w:r>
      <w:r w:rsidRPr="00AC5655">
        <w:rPr>
          <w:lang w:eastAsia="en-US"/>
        </w:rPr>
        <w:t>/10 důvody pro posouzení změny z hlediska vlivů na životní prostředí. Specifické (podrobnější) požadavky na obsah a rozsah dokumentace SEA ve smyslu § 10i) citovaného zákona příslušný úřad neuplatnil.</w:t>
      </w:r>
    </w:p>
    <w:p w14:paraId="4B1D6071" w14:textId="306DBB74" w:rsidR="00570F1E" w:rsidRPr="00AC5655" w:rsidRDefault="00570F1E" w:rsidP="00570F1E">
      <w:pPr>
        <w:rPr>
          <w:lang w:eastAsia="en-US"/>
        </w:rPr>
      </w:pPr>
      <w:r w:rsidRPr="00AC5655">
        <w:rPr>
          <w:lang w:eastAsia="en-US"/>
        </w:rPr>
        <w:t>Reakce řešitelského týmu SEA na informace obsažené v citovaném stanovisku OOP MHMP k návrhu zadání změny č. 31</w:t>
      </w:r>
      <w:r w:rsidR="00E82704">
        <w:rPr>
          <w:lang w:eastAsia="en-US"/>
        </w:rPr>
        <w:t>05</w:t>
      </w:r>
      <w:r w:rsidRPr="00AC5655">
        <w:rPr>
          <w:lang w:eastAsia="en-US"/>
        </w:rPr>
        <w:t xml:space="preserve">/10 je obsahem následující tabulky (viz </w:t>
      </w:r>
      <w:r w:rsidRPr="00AC5655">
        <w:rPr>
          <w:lang w:eastAsia="en-US"/>
        </w:rPr>
        <w:fldChar w:fldCharType="begin"/>
      </w:r>
      <w:r w:rsidRPr="00AC5655">
        <w:rPr>
          <w:lang w:eastAsia="en-US"/>
        </w:rPr>
        <w:instrText xml:space="preserve"> REF _Ref57817450 \h </w:instrText>
      </w:r>
      <w:r w:rsidR="00AC5655">
        <w:rPr>
          <w:lang w:eastAsia="en-US"/>
        </w:rPr>
        <w:instrText xml:space="preserve"> \* MERGEFORMAT </w:instrText>
      </w:r>
      <w:r w:rsidRPr="00AC5655">
        <w:rPr>
          <w:lang w:eastAsia="en-US"/>
        </w:rPr>
      </w:r>
      <w:r w:rsidRPr="00AC5655">
        <w:rPr>
          <w:lang w:eastAsia="en-US"/>
        </w:rPr>
        <w:fldChar w:fldCharType="separate"/>
      </w:r>
      <w:r w:rsidR="005535BD" w:rsidRPr="00853626">
        <w:t xml:space="preserve">Tab. </w:t>
      </w:r>
      <w:r w:rsidR="005535BD">
        <w:rPr>
          <w:noProof/>
        </w:rPr>
        <w:t>9</w:t>
      </w:r>
      <w:r w:rsidRPr="00AC5655">
        <w:rPr>
          <w:lang w:eastAsia="en-US"/>
        </w:rPr>
        <w:fldChar w:fldCharType="end"/>
      </w:r>
      <w:r w:rsidRPr="00AC5655">
        <w:rPr>
          <w:lang w:eastAsia="en-US"/>
        </w:rPr>
        <w:t>):</w:t>
      </w:r>
    </w:p>
    <w:p w14:paraId="4109BB8C" w14:textId="24DFDD48" w:rsidR="00570F1E" w:rsidRPr="00853626" w:rsidRDefault="00570F1E" w:rsidP="00570F1E">
      <w:pPr>
        <w:pStyle w:val="Titulek"/>
      </w:pPr>
      <w:bookmarkStart w:id="148" w:name="_Ref57817450"/>
      <w:bookmarkStart w:id="149" w:name="_Toc57837156"/>
      <w:bookmarkStart w:id="150" w:name="_Toc57837177"/>
      <w:bookmarkStart w:id="151" w:name="_Toc122000446"/>
      <w:r w:rsidRPr="00853626">
        <w:t xml:space="preserve">Tab. </w:t>
      </w:r>
      <w:r w:rsidRPr="00853626">
        <w:rPr>
          <w:noProof/>
        </w:rPr>
        <w:fldChar w:fldCharType="begin"/>
      </w:r>
      <w:r w:rsidRPr="00853626">
        <w:rPr>
          <w:noProof/>
        </w:rPr>
        <w:instrText xml:space="preserve"> SEQ Tab. \* ARABIC </w:instrText>
      </w:r>
      <w:r w:rsidRPr="00853626">
        <w:rPr>
          <w:noProof/>
        </w:rPr>
        <w:fldChar w:fldCharType="separate"/>
      </w:r>
      <w:r w:rsidR="005535BD">
        <w:rPr>
          <w:noProof/>
        </w:rPr>
        <w:t>9</w:t>
      </w:r>
      <w:r w:rsidRPr="00853626">
        <w:rPr>
          <w:noProof/>
        </w:rPr>
        <w:fldChar w:fldCharType="end"/>
      </w:r>
      <w:bookmarkEnd w:id="148"/>
      <w:r w:rsidRPr="00853626">
        <w:t xml:space="preserve"> Vyhodnocení požadavků příslušného úřadu k posouzení změny č.  31</w:t>
      </w:r>
      <w:r w:rsidR="00A20B7E">
        <w:t>05</w:t>
      </w:r>
      <w:r w:rsidRPr="00853626">
        <w:t>/10</w:t>
      </w:r>
      <w:bookmarkEnd w:id="149"/>
      <w:bookmarkEnd w:id="150"/>
      <w:bookmarkEnd w:id="151"/>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4392"/>
        <w:gridCol w:w="4648"/>
      </w:tblGrid>
      <w:tr w:rsidR="0093409E" w:rsidRPr="0093409E" w14:paraId="4075AA8B" w14:textId="77777777" w:rsidTr="00084FCD">
        <w:trPr>
          <w:tblHeader/>
        </w:trPr>
        <w:tc>
          <w:tcPr>
            <w:tcW w:w="2429" w:type="pct"/>
            <w:shd w:val="clear" w:color="auto" w:fill="auto"/>
            <w:vAlign w:val="center"/>
          </w:tcPr>
          <w:p w14:paraId="2D6CC44D" w14:textId="77777777" w:rsidR="00570F1E" w:rsidRPr="00AC5655" w:rsidRDefault="00570F1E" w:rsidP="00570F1E">
            <w:pPr>
              <w:pStyle w:val="Zhlavtabulky2"/>
            </w:pPr>
            <w:r w:rsidRPr="00AC5655">
              <w:t>Požadavek ze stanoviska odboru ochrany prostředí Magistrátu hlavního města Prahy</w:t>
            </w:r>
          </w:p>
        </w:tc>
        <w:tc>
          <w:tcPr>
            <w:tcW w:w="2571" w:type="pct"/>
            <w:shd w:val="clear" w:color="auto" w:fill="auto"/>
            <w:vAlign w:val="center"/>
          </w:tcPr>
          <w:p w14:paraId="40B37AAA" w14:textId="77777777" w:rsidR="00570F1E" w:rsidRPr="00AC5655" w:rsidRDefault="00570F1E" w:rsidP="00570F1E">
            <w:pPr>
              <w:pStyle w:val="Zhlavtabulky2"/>
            </w:pPr>
            <w:r w:rsidRPr="00AC5655">
              <w:t>Vypořádání požadavku</w:t>
            </w:r>
          </w:p>
        </w:tc>
      </w:tr>
      <w:tr w:rsidR="0093409E" w:rsidRPr="0093409E" w14:paraId="04A0AD0D" w14:textId="77777777" w:rsidTr="00084FCD">
        <w:tc>
          <w:tcPr>
            <w:tcW w:w="2429" w:type="pct"/>
            <w:shd w:val="clear" w:color="auto" w:fill="auto"/>
          </w:tcPr>
          <w:p w14:paraId="7D1C67B7" w14:textId="537983AF" w:rsidR="00570F1E" w:rsidRPr="00BD47CE" w:rsidRDefault="00AC5655" w:rsidP="00AC5655">
            <w:pPr>
              <w:pStyle w:val="Texttabulky"/>
            </w:pPr>
            <w:r w:rsidRPr="00BD47CE">
              <w:rPr>
                <w:rFonts w:asciiTheme="minorHAnsi" w:hAnsiTheme="minorHAnsi" w:cstheme="minorHAnsi"/>
              </w:rPr>
              <w:t>Upozorňujeme, že změnou by došlo k  nárůstu zastavitelných a redukci nezastavitelných ploch zeleně /ZMK/</w:t>
            </w:r>
          </w:p>
        </w:tc>
        <w:tc>
          <w:tcPr>
            <w:tcW w:w="2571" w:type="pct"/>
            <w:shd w:val="clear" w:color="auto" w:fill="auto"/>
          </w:tcPr>
          <w:p w14:paraId="0EC760EA" w14:textId="77777777" w:rsidR="004E423A" w:rsidRPr="00BD47CE" w:rsidRDefault="00AC5655" w:rsidP="004E423A">
            <w:pPr>
              <w:pStyle w:val="Texttabulky"/>
              <w:rPr>
                <w:rFonts w:asciiTheme="minorHAnsi" w:hAnsiTheme="minorHAnsi" w:cstheme="minorHAnsi"/>
              </w:rPr>
            </w:pPr>
            <w:r w:rsidRPr="00BD47CE">
              <w:rPr>
                <w:rFonts w:asciiTheme="minorHAnsi" w:hAnsiTheme="minorHAnsi" w:cstheme="minorHAnsi"/>
              </w:rPr>
              <w:t>Přijetí změny si vyžádá zábor ploch ZMK v rozsahu 4 200 m</w:t>
            </w:r>
            <w:r w:rsidRPr="00BD47CE">
              <w:rPr>
                <w:rFonts w:asciiTheme="minorHAnsi" w:hAnsiTheme="minorHAnsi" w:cstheme="minorHAnsi"/>
                <w:vertAlign w:val="superscript"/>
              </w:rPr>
              <w:t>2</w:t>
            </w:r>
            <w:r w:rsidRPr="00BD47CE">
              <w:rPr>
                <w:rFonts w:asciiTheme="minorHAnsi" w:hAnsiTheme="minorHAnsi" w:cstheme="minorHAnsi"/>
              </w:rPr>
              <w:t xml:space="preserve">. </w:t>
            </w:r>
          </w:p>
          <w:p w14:paraId="01D05A22" w14:textId="2288087A" w:rsidR="00AC5655" w:rsidRPr="00BD47CE" w:rsidRDefault="00AC5655" w:rsidP="004E423A">
            <w:pPr>
              <w:pStyle w:val="Texttabulky"/>
            </w:pPr>
            <w:r w:rsidRPr="00BD47CE">
              <w:t xml:space="preserve">Hodnocená plocha je v současné době pokryta travním porostem s náletovými keři a stromy. Z hlediska ekologické stability a biologické diverzity se jedná o plochu středního významu, stejně tak z pohledu ochrany krajiny a krajinného rázu. </w:t>
            </w:r>
          </w:p>
          <w:p w14:paraId="45C3D3C9" w14:textId="566B9A4D" w:rsidR="00AC5655" w:rsidRPr="00BD47CE" w:rsidRDefault="00AC5655" w:rsidP="004E423A">
            <w:pPr>
              <w:pStyle w:val="Texttabulky"/>
              <w:rPr>
                <w:rFonts w:asciiTheme="minorHAnsi" w:hAnsiTheme="minorHAnsi" w:cstheme="minorHAnsi"/>
              </w:rPr>
            </w:pPr>
            <w:r w:rsidRPr="00BD47CE">
              <w:rPr>
                <w:rFonts w:asciiTheme="minorHAnsi" w:hAnsiTheme="minorHAnsi" w:cstheme="minorHAnsi"/>
              </w:rPr>
              <w:t>Redukce nezastavitelných ploch je hodnocena jako akceptovatelná, za podmínek uvedených v kap. 8 a 11 této dokumentace.</w:t>
            </w:r>
          </w:p>
        </w:tc>
      </w:tr>
      <w:tr w:rsidR="0093409E" w:rsidRPr="0093409E" w14:paraId="1CF57FEB" w14:textId="77777777" w:rsidTr="00084FCD">
        <w:tc>
          <w:tcPr>
            <w:tcW w:w="2429" w:type="pct"/>
            <w:shd w:val="clear" w:color="auto" w:fill="auto"/>
          </w:tcPr>
          <w:p w14:paraId="6F84495D" w14:textId="30900E37" w:rsidR="00570F1E" w:rsidRPr="00BD47CE" w:rsidRDefault="00BD47CE" w:rsidP="00A87186">
            <w:pPr>
              <w:pStyle w:val="Texttabulky"/>
              <w:rPr>
                <w:rFonts w:asciiTheme="minorHAnsi" w:hAnsiTheme="minorHAnsi" w:cstheme="minorHAnsi"/>
              </w:rPr>
            </w:pPr>
            <w:r w:rsidRPr="00BD47CE">
              <w:rPr>
                <w:rFonts w:asciiTheme="minorHAnsi" w:hAnsiTheme="minorHAnsi" w:cstheme="minorHAnsi"/>
              </w:rPr>
              <w:t xml:space="preserve">V katastrálním území </w:t>
            </w:r>
            <w:r w:rsidR="00415836" w:rsidRPr="00BD47CE">
              <w:rPr>
                <w:rFonts w:asciiTheme="minorHAnsi" w:hAnsiTheme="minorHAnsi" w:cstheme="minorHAnsi"/>
              </w:rPr>
              <w:t>Písnice</w:t>
            </w:r>
            <w:r w:rsidRPr="00BD47CE">
              <w:rPr>
                <w:rFonts w:asciiTheme="minorHAnsi" w:hAnsiTheme="minorHAnsi" w:cstheme="minorHAnsi"/>
              </w:rPr>
              <w:t xml:space="preserve"> je navržena změna </w:t>
            </w:r>
            <w:r w:rsidR="00A87186">
              <w:rPr>
                <w:rFonts w:asciiTheme="minorHAnsi" w:hAnsiTheme="minorHAnsi" w:cstheme="minorHAnsi"/>
              </w:rPr>
              <w:t>č.</w:t>
            </w:r>
            <w:r w:rsidRPr="00BD47CE">
              <w:rPr>
                <w:rFonts w:asciiTheme="minorHAnsi" w:hAnsiTheme="minorHAnsi" w:cstheme="minorHAnsi"/>
              </w:rPr>
              <w:t xml:space="preserve"> 3105/10 pro výstavbu </w:t>
            </w:r>
            <w:r w:rsidR="00415836" w:rsidRPr="00BD47CE">
              <w:rPr>
                <w:rFonts w:asciiTheme="minorHAnsi" w:hAnsiTheme="minorHAnsi" w:cstheme="minorHAnsi"/>
              </w:rPr>
              <w:t>rodinných domů</w:t>
            </w:r>
            <w:r w:rsidRPr="00BD47CE">
              <w:rPr>
                <w:rFonts w:asciiTheme="minorHAnsi" w:hAnsiTheme="minorHAnsi" w:cstheme="minorHAnsi"/>
              </w:rPr>
              <w:t>. Na pozemcích o rozloze 3 755 m</w:t>
            </w:r>
            <w:r w:rsidRPr="00BD47CE">
              <w:rPr>
                <w:rFonts w:asciiTheme="minorHAnsi" w:hAnsiTheme="minorHAnsi" w:cstheme="minorHAnsi"/>
                <w:vertAlign w:val="superscript"/>
              </w:rPr>
              <w:t>2</w:t>
            </w:r>
            <w:r w:rsidRPr="00BD47CE">
              <w:rPr>
                <w:rFonts w:asciiTheme="minorHAnsi" w:hAnsiTheme="minorHAnsi" w:cstheme="minorHAnsi"/>
              </w:rPr>
              <w:t xml:space="preserve"> dojde vlivem návrhu k vymezení funkční plochy OB na úkor funkční plochy ZMK. S ohledem na to, že vlivem návrhu dochází k nárůstu zastavitelných ploch a redukci nezastavitelných ploch příslušný úřad nevyloučil významný negativní vliv na životní prostředí. </w:t>
            </w:r>
          </w:p>
        </w:tc>
        <w:tc>
          <w:tcPr>
            <w:tcW w:w="2571" w:type="pct"/>
            <w:shd w:val="clear" w:color="auto" w:fill="auto"/>
          </w:tcPr>
          <w:p w14:paraId="3714147A" w14:textId="7C2FF6D1" w:rsidR="00570F1E" w:rsidRPr="00BD47CE" w:rsidRDefault="00BD47CE" w:rsidP="004E423A">
            <w:pPr>
              <w:pStyle w:val="Texttabulky"/>
            </w:pPr>
            <w:r w:rsidRPr="00BD47CE">
              <w:t xml:space="preserve">Provedeno bylo vyhodnocení plochy dotčené změnou </w:t>
            </w:r>
            <w:r w:rsidR="00A87186">
              <w:t>č.</w:t>
            </w:r>
            <w:r w:rsidRPr="00BD47CE">
              <w:t xml:space="preserve"> 3105/10 na životní prostředí a veřejné zdraví. </w:t>
            </w:r>
          </w:p>
          <w:p w14:paraId="34824A7A" w14:textId="77777777" w:rsidR="00BD47CE" w:rsidRPr="00BD47CE" w:rsidRDefault="00BD47CE" w:rsidP="004E423A">
            <w:pPr>
              <w:pStyle w:val="Texttabulky"/>
            </w:pPr>
            <w:r w:rsidRPr="00BD47CE">
              <w:t xml:space="preserve">Provedeným hodnocením nebyly identifikovány vlivy, které by vyloučily využití plochy řešené touto změnou. </w:t>
            </w:r>
          </w:p>
          <w:p w14:paraId="654B8335" w14:textId="1489B189" w:rsidR="00BD47CE" w:rsidRPr="00BD47CE" w:rsidRDefault="00BD47CE" w:rsidP="004E423A">
            <w:pPr>
              <w:pStyle w:val="Texttabulky"/>
            </w:pPr>
            <w:r w:rsidRPr="00BD47CE">
              <w:t xml:space="preserve">Byla stanovena opatření k minimalizaci rozsahu vlivů na sledované složky životního prostředí a veřejné zdraví. </w:t>
            </w:r>
          </w:p>
        </w:tc>
      </w:tr>
    </w:tbl>
    <w:p w14:paraId="73300A0B" w14:textId="3F320BA1" w:rsidR="00BD47CE" w:rsidRDefault="00BD47CE" w:rsidP="00570F1E">
      <w:pPr>
        <w:pStyle w:val="Nadpis1"/>
      </w:pPr>
    </w:p>
    <w:p w14:paraId="7DF4E924" w14:textId="77777777" w:rsidR="00BD47CE" w:rsidRDefault="00BD47CE">
      <w:pPr>
        <w:tabs>
          <w:tab w:val="clear" w:pos="851"/>
        </w:tabs>
        <w:spacing w:after="60"/>
        <w:rPr>
          <w:rFonts w:cs="Arial Black"/>
          <w:b/>
          <w:caps/>
          <w:kern w:val="28"/>
          <w:sz w:val="30"/>
          <w:szCs w:val="32"/>
          <w:lang w:eastAsia="en-US"/>
        </w:rPr>
      </w:pPr>
      <w:r>
        <w:br w:type="page"/>
      </w:r>
    </w:p>
    <w:p w14:paraId="3D85559C" w14:textId="77777777" w:rsidR="00AC5655" w:rsidRPr="00AC5655" w:rsidRDefault="00AC5655" w:rsidP="00570F1E">
      <w:pPr>
        <w:pStyle w:val="Nadpis1"/>
      </w:pPr>
    </w:p>
    <w:p w14:paraId="14FE322C" w14:textId="77777777" w:rsidR="00AC5655" w:rsidRDefault="00AC5655" w:rsidP="00570F1E">
      <w:pPr>
        <w:pStyle w:val="Nadpis1"/>
      </w:pPr>
    </w:p>
    <w:p w14:paraId="59FAFE91" w14:textId="77777777" w:rsidR="00EA4F29" w:rsidRDefault="00EA4F29" w:rsidP="00EA4F29">
      <w:pPr>
        <w:rPr>
          <w:lang w:eastAsia="en-US"/>
        </w:rPr>
      </w:pPr>
    </w:p>
    <w:p w14:paraId="0D04DB44" w14:textId="77777777" w:rsidR="00EA4F29" w:rsidRDefault="00EA4F29" w:rsidP="00EA4F29">
      <w:pPr>
        <w:rPr>
          <w:lang w:eastAsia="en-US"/>
        </w:rPr>
      </w:pPr>
    </w:p>
    <w:p w14:paraId="0E5C8A56" w14:textId="77777777" w:rsidR="00EA4F29" w:rsidRDefault="00EA4F29" w:rsidP="00EA4F29">
      <w:pPr>
        <w:rPr>
          <w:lang w:eastAsia="en-US"/>
        </w:rPr>
      </w:pPr>
    </w:p>
    <w:p w14:paraId="0F33B56D" w14:textId="77777777" w:rsidR="00EA4F29" w:rsidRDefault="00EA4F29" w:rsidP="00EA4F29">
      <w:pPr>
        <w:rPr>
          <w:lang w:eastAsia="en-US"/>
        </w:rPr>
      </w:pPr>
    </w:p>
    <w:p w14:paraId="4DC3C235" w14:textId="77777777" w:rsidR="00EA4F29" w:rsidRDefault="00EA4F29" w:rsidP="00EA4F29">
      <w:pPr>
        <w:rPr>
          <w:lang w:eastAsia="en-US"/>
        </w:rPr>
      </w:pPr>
    </w:p>
    <w:p w14:paraId="69FE3A27" w14:textId="77777777" w:rsidR="00EA4F29" w:rsidRDefault="00EA4F29" w:rsidP="00EA4F29">
      <w:pPr>
        <w:rPr>
          <w:lang w:eastAsia="en-US"/>
        </w:rPr>
      </w:pPr>
    </w:p>
    <w:p w14:paraId="5909CE45" w14:textId="77777777" w:rsidR="00EA4F29" w:rsidRDefault="00EA4F29" w:rsidP="00EA4F29">
      <w:pPr>
        <w:rPr>
          <w:lang w:eastAsia="en-US"/>
        </w:rPr>
      </w:pPr>
    </w:p>
    <w:p w14:paraId="683B20AE" w14:textId="77777777" w:rsidR="00EA4F29" w:rsidRDefault="00EA4F29" w:rsidP="00EA4F29">
      <w:pPr>
        <w:rPr>
          <w:lang w:eastAsia="en-US"/>
        </w:rPr>
      </w:pPr>
    </w:p>
    <w:p w14:paraId="3F619777" w14:textId="77777777" w:rsidR="00EA4F29" w:rsidRDefault="00EA4F29" w:rsidP="00EA4F29">
      <w:pPr>
        <w:rPr>
          <w:lang w:eastAsia="en-US"/>
        </w:rPr>
      </w:pPr>
    </w:p>
    <w:p w14:paraId="1DFC8B6C" w14:textId="77777777" w:rsidR="00EA4F29" w:rsidRPr="00EA4F29" w:rsidRDefault="00EA4F29" w:rsidP="00EA4F29">
      <w:pPr>
        <w:rPr>
          <w:lang w:eastAsia="en-US"/>
        </w:rPr>
      </w:pPr>
    </w:p>
    <w:p w14:paraId="5037DA10" w14:textId="77777777" w:rsidR="00570F1E" w:rsidRPr="00BD47CE" w:rsidRDefault="00570F1E" w:rsidP="00570F1E">
      <w:pPr>
        <w:pStyle w:val="Nadpis1"/>
      </w:pPr>
      <w:bookmarkStart w:id="152" w:name="_Toc124499035"/>
      <w:r w:rsidRPr="00BD47CE">
        <w:t>15.</w:t>
      </w:r>
      <w:r w:rsidRPr="00BD47CE">
        <w:tab/>
        <w:t>přílohy</w:t>
      </w:r>
      <w:bookmarkEnd w:id="152"/>
    </w:p>
    <w:p w14:paraId="09B578C6" w14:textId="5AF53BF6" w:rsidR="0064014E" w:rsidRDefault="0064014E">
      <w:pPr>
        <w:tabs>
          <w:tab w:val="clear" w:pos="851"/>
        </w:tabs>
        <w:spacing w:after="60"/>
        <w:rPr>
          <w:lang w:eastAsia="en-US"/>
        </w:rPr>
      </w:pPr>
      <w:r>
        <w:rPr>
          <w:lang w:eastAsia="en-US"/>
        </w:rPr>
        <w:br w:type="page"/>
      </w:r>
    </w:p>
    <w:p w14:paraId="2B34F576" w14:textId="3052F8F4" w:rsidR="008C1584" w:rsidRDefault="008C1584" w:rsidP="008C1584">
      <w:pPr>
        <w:pStyle w:val="Nadpis2"/>
      </w:pPr>
      <w:bookmarkStart w:id="153" w:name="_Toc124499036"/>
      <w:r w:rsidRPr="00BD47CE">
        <w:t>15.</w:t>
      </w:r>
      <w:r>
        <w:t>1</w:t>
      </w:r>
      <w:r w:rsidRPr="00BD47CE">
        <w:tab/>
        <w:t>Hodnot</w:t>
      </w:r>
      <w:r>
        <w:t>y a limity</w:t>
      </w:r>
      <w:bookmarkEnd w:id="153"/>
    </w:p>
    <w:p w14:paraId="64ED5F9B" w14:textId="1119C7B9" w:rsidR="00570F1E" w:rsidRPr="00BD47CE" w:rsidRDefault="0064014E" w:rsidP="00570F1E">
      <w:pPr>
        <w:rPr>
          <w:lang w:eastAsia="en-US"/>
        </w:rPr>
      </w:pPr>
      <w:r w:rsidRPr="0064014E">
        <w:rPr>
          <w:noProof/>
        </w:rPr>
        <w:drawing>
          <wp:inline distT="0" distB="0" distL="0" distR="0" wp14:anchorId="4A985EA3" wp14:editId="7A1E7AA0">
            <wp:extent cx="5759450" cy="8134999"/>
            <wp:effectExtent l="0" t="0" r="0" b="0"/>
            <wp:docPr id="2" name="Obrázek 2" descr="C:\Users\smrckova\Downloads\3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mrckova\Downloads\3105.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59450" cy="8134999"/>
                    </a:xfrm>
                    <a:prstGeom prst="rect">
                      <a:avLst/>
                    </a:prstGeom>
                    <a:noFill/>
                    <a:ln>
                      <a:noFill/>
                    </a:ln>
                  </pic:spPr>
                </pic:pic>
              </a:graphicData>
            </a:graphic>
          </wp:inline>
        </w:drawing>
      </w:r>
    </w:p>
    <w:p w14:paraId="0179AF21" w14:textId="77777777" w:rsidR="00570F1E" w:rsidRPr="00BD47CE" w:rsidRDefault="00570F1E" w:rsidP="00570F1E">
      <w:pPr>
        <w:rPr>
          <w:lang w:eastAsia="en-US"/>
        </w:rPr>
      </w:pPr>
      <w:r w:rsidRPr="00BD47CE">
        <w:rPr>
          <w:lang w:eastAsia="en-US"/>
        </w:rPr>
        <w:br w:type="page"/>
      </w:r>
    </w:p>
    <w:p w14:paraId="34403518" w14:textId="571CB29A" w:rsidR="00570F1E" w:rsidRPr="00BD47CE" w:rsidRDefault="00570F1E" w:rsidP="00570F1E">
      <w:pPr>
        <w:pStyle w:val="Nadpis2"/>
      </w:pPr>
      <w:bookmarkStart w:id="154" w:name="_Toc124499037"/>
      <w:r w:rsidRPr="00BD47CE">
        <w:t>15.2</w:t>
      </w:r>
      <w:r w:rsidRPr="00BD47CE">
        <w:tab/>
        <w:t>Hodnotící tabulka změny č.  31</w:t>
      </w:r>
      <w:r w:rsidR="00A20B7E" w:rsidRPr="00BD47CE">
        <w:t>05</w:t>
      </w:r>
      <w:r w:rsidRPr="00BD47CE">
        <w:t>/10</w:t>
      </w:r>
      <w:bookmarkEnd w:id="154"/>
    </w:p>
    <w:tbl>
      <w:tblPr>
        <w:tblStyle w:val="Mkatabulky"/>
        <w:tblW w:w="0" w:type="auto"/>
        <w:tblLook w:val="04A0" w:firstRow="1" w:lastRow="0" w:firstColumn="1" w:lastColumn="0" w:noHBand="0" w:noVBand="1"/>
      </w:tblPr>
      <w:tblGrid>
        <w:gridCol w:w="2260"/>
        <w:gridCol w:w="2260"/>
        <w:gridCol w:w="2260"/>
        <w:gridCol w:w="2260"/>
      </w:tblGrid>
      <w:tr w:rsidR="007247D3" w:rsidRPr="00410A27" w14:paraId="333B3665" w14:textId="77777777" w:rsidTr="00DE6C78">
        <w:tc>
          <w:tcPr>
            <w:tcW w:w="9040" w:type="dxa"/>
            <w:gridSpan w:val="4"/>
            <w:tcBorders>
              <w:top w:val="single" w:sz="12" w:space="0" w:color="auto"/>
              <w:left w:val="single" w:sz="12" w:space="0" w:color="auto"/>
              <w:bottom w:val="single" w:sz="6" w:space="0" w:color="auto"/>
              <w:right w:val="single" w:sz="12" w:space="0" w:color="auto"/>
            </w:tcBorders>
          </w:tcPr>
          <w:p w14:paraId="630ADFDE" w14:textId="77777777" w:rsidR="007247D3" w:rsidRPr="00410A27" w:rsidRDefault="007247D3" w:rsidP="002C6F5C">
            <w:pPr>
              <w:jc w:val="center"/>
              <w:rPr>
                <w:rFonts w:cstheme="minorHAnsi"/>
                <w:b/>
                <w:sz w:val="20"/>
                <w:szCs w:val="20"/>
              </w:rPr>
            </w:pPr>
            <w:r w:rsidRPr="00410A27">
              <w:rPr>
                <w:rFonts w:cstheme="minorHAnsi"/>
                <w:b/>
                <w:sz w:val="20"/>
                <w:szCs w:val="20"/>
              </w:rPr>
              <w:t>Základní údaje</w:t>
            </w:r>
          </w:p>
        </w:tc>
      </w:tr>
      <w:tr w:rsidR="007247D3" w:rsidRPr="00410A27" w14:paraId="20D278D7" w14:textId="77777777" w:rsidTr="00DE6C78">
        <w:tc>
          <w:tcPr>
            <w:tcW w:w="2260" w:type="dxa"/>
            <w:tcBorders>
              <w:top w:val="single" w:sz="6" w:space="0" w:color="auto"/>
              <w:left w:val="single" w:sz="12" w:space="0" w:color="auto"/>
              <w:bottom w:val="single" w:sz="6" w:space="0" w:color="auto"/>
              <w:right w:val="single" w:sz="6" w:space="0" w:color="auto"/>
            </w:tcBorders>
          </w:tcPr>
          <w:p w14:paraId="01A28601" w14:textId="77777777" w:rsidR="007247D3" w:rsidRPr="00410A27" w:rsidRDefault="007247D3" w:rsidP="002C6F5C">
            <w:pPr>
              <w:rPr>
                <w:rFonts w:cstheme="minorHAnsi"/>
                <w:b/>
                <w:sz w:val="20"/>
                <w:szCs w:val="20"/>
              </w:rPr>
            </w:pPr>
            <w:r w:rsidRPr="00410A27">
              <w:rPr>
                <w:rFonts w:cstheme="minorHAnsi"/>
                <w:b/>
                <w:sz w:val="20"/>
                <w:szCs w:val="20"/>
              </w:rPr>
              <w:t>Číslo změny</w:t>
            </w:r>
          </w:p>
        </w:tc>
        <w:tc>
          <w:tcPr>
            <w:tcW w:w="2260" w:type="dxa"/>
            <w:tcBorders>
              <w:top w:val="single" w:sz="6" w:space="0" w:color="auto"/>
              <w:left w:val="single" w:sz="6" w:space="0" w:color="auto"/>
              <w:bottom w:val="single" w:sz="6" w:space="0" w:color="auto"/>
              <w:right w:val="single" w:sz="6" w:space="0" w:color="auto"/>
            </w:tcBorders>
          </w:tcPr>
          <w:p w14:paraId="52FB8883" w14:textId="77777777" w:rsidR="007247D3" w:rsidRPr="00410A27" w:rsidRDefault="007247D3" w:rsidP="002C6F5C">
            <w:pPr>
              <w:rPr>
                <w:rFonts w:cstheme="minorHAnsi"/>
                <w:sz w:val="20"/>
                <w:szCs w:val="20"/>
              </w:rPr>
            </w:pPr>
            <w:r w:rsidRPr="00410A27">
              <w:rPr>
                <w:rFonts w:cstheme="minorHAnsi"/>
                <w:sz w:val="20"/>
                <w:szCs w:val="20"/>
              </w:rPr>
              <w:t>3105/10</w:t>
            </w:r>
          </w:p>
        </w:tc>
        <w:tc>
          <w:tcPr>
            <w:tcW w:w="2260" w:type="dxa"/>
            <w:tcBorders>
              <w:top w:val="single" w:sz="6" w:space="0" w:color="auto"/>
              <w:left w:val="single" w:sz="6" w:space="0" w:color="auto"/>
              <w:bottom w:val="single" w:sz="6" w:space="0" w:color="auto"/>
              <w:right w:val="single" w:sz="6" w:space="0" w:color="auto"/>
            </w:tcBorders>
          </w:tcPr>
          <w:p w14:paraId="16B0F39E" w14:textId="77777777" w:rsidR="007247D3" w:rsidRPr="00410A27" w:rsidRDefault="007247D3" w:rsidP="002C6F5C">
            <w:pPr>
              <w:rPr>
                <w:rFonts w:cstheme="minorHAnsi"/>
                <w:b/>
                <w:sz w:val="20"/>
                <w:szCs w:val="20"/>
              </w:rPr>
            </w:pPr>
            <w:r w:rsidRPr="00410A27">
              <w:rPr>
                <w:rFonts w:cstheme="minorHAnsi"/>
                <w:b/>
                <w:sz w:val="20"/>
                <w:szCs w:val="20"/>
              </w:rPr>
              <w:t>Plocha</w:t>
            </w:r>
          </w:p>
        </w:tc>
        <w:tc>
          <w:tcPr>
            <w:tcW w:w="2260" w:type="dxa"/>
            <w:tcBorders>
              <w:top w:val="single" w:sz="6" w:space="0" w:color="auto"/>
              <w:left w:val="single" w:sz="6" w:space="0" w:color="auto"/>
              <w:bottom w:val="single" w:sz="6" w:space="0" w:color="auto"/>
              <w:right w:val="single" w:sz="12" w:space="0" w:color="auto"/>
            </w:tcBorders>
          </w:tcPr>
          <w:p w14:paraId="1D7EB42A" w14:textId="77777777" w:rsidR="007247D3" w:rsidRPr="005A0F56" w:rsidRDefault="007247D3" w:rsidP="002C6F5C">
            <w:pPr>
              <w:rPr>
                <w:rFonts w:cstheme="minorHAnsi"/>
                <w:sz w:val="20"/>
                <w:szCs w:val="20"/>
                <w:vertAlign w:val="superscript"/>
              </w:rPr>
            </w:pPr>
            <w:r>
              <w:rPr>
                <w:rFonts w:cstheme="minorHAnsi"/>
                <w:sz w:val="20"/>
                <w:szCs w:val="20"/>
              </w:rPr>
              <w:t>4 200 m</w:t>
            </w:r>
            <w:r>
              <w:rPr>
                <w:rFonts w:cstheme="minorHAnsi"/>
                <w:sz w:val="20"/>
                <w:szCs w:val="20"/>
                <w:vertAlign w:val="superscript"/>
              </w:rPr>
              <w:t>2</w:t>
            </w:r>
          </w:p>
        </w:tc>
      </w:tr>
      <w:tr w:rsidR="007247D3" w:rsidRPr="00410A27" w14:paraId="06428675" w14:textId="77777777" w:rsidTr="00DE6C78">
        <w:tc>
          <w:tcPr>
            <w:tcW w:w="2260" w:type="dxa"/>
            <w:tcBorders>
              <w:top w:val="single" w:sz="6" w:space="0" w:color="auto"/>
              <w:left w:val="single" w:sz="12" w:space="0" w:color="auto"/>
              <w:bottom w:val="single" w:sz="6" w:space="0" w:color="auto"/>
              <w:right w:val="single" w:sz="6" w:space="0" w:color="auto"/>
            </w:tcBorders>
          </w:tcPr>
          <w:p w14:paraId="457291D1" w14:textId="77777777" w:rsidR="007247D3" w:rsidRPr="00410A27" w:rsidRDefault="007247D3" w:rsidP="002C6F5C">
            <w:pPr>
              <w:rPr>
                <w:rFonts w:cstheme="minorHAnsi"/>
                <w:b/>
                <w:sz w:val="20"/>
                <w:szCs w:val="20"/>
              </w:rPr>
            </w:pPr>
            <w:r w:rsidRPr="00410A27">
              <w:rPr>
                <w:rFonts w:cstheme="minorHAnsi"/>
                <w:b/>
                <w:sz w:val="20"/>
                <w:szCs w:val="20"/>
              </w:rPr>
              <w:t>Městská část</w:t>
            </w:r>
          </w:p>
        </w:tc>
        <w:tc>
          <w:tcPr>
            <w:tcW w:w="2260" w:type="dxa"/>
            <w:tcBorders>
              <w:top w:val="single" w:sz="6" w:space="0" w:color="auto"/>
              <w:left w:val="single" w:sz="6" w:space="0" w:color="auto"/>
              <w:bottom w:val="single" w:sz="6" w:space="0" w:color="auto"/>
              <w:right w:val="single" w:sz="6" w:space="0" w:color="auto"/>
            </w:tcBorders>
          </w:tcPr>
          <w:p w14:paraId="5750E43A" w14:textId="77777777" w:rsidR="007247D3" w:rsidRPr="00410A27" w:rsidRDefault="007247D3" w:rsidP="002C6F5C">
            <w:pPr>
              <w:rPr>
                <w:rFonts w:cstheme="minorHAnsi"/>
                <w:sz w:val="20"/>
                <w:szCs w:val="20"/>
              </w:rPr>
            </w:pPr>
            <w:r w:rsidRPr="00410A27">
              <w:rPr>
                <w:rFonts w:cstheme="minorHAnsi"/>
                <w:sz w:val="20"/>
                <w:szCs w:val="20"/>
              </w:rPr>
              <w:t>Praha – Libuš</w:t>
            </w:r>
          </w:p>
        </w:tc>
        <w:tc>
          <w:tcPr>
            <w:tcW w:w="2260" w:type="dxa"/>
            <w:tcBorders>
              <w:top w:val="single" w:sz="6" w:space="0" w:color="auto"/>
              <w:left w:val="single" w:sz="6" w:space="0" w:color="auto"/>
              <w:bottom w:val="single" w:sz="6" w:space="0" w:color="auto"/>
              <w:right w:val="single" w:sz="6" w:space="0" w:color="auto"/>
            </w:tcBorders>
          </w:tcPr>
          <w:p w14:paraId="55507516" w14:textId="77777777" w:rsidR="007247D3" w:rsidRPr="00410A27" w:rsidRDefault="007247D3" w:rsidP="002C6F5C">
            <w:pPr>
              <w:rPr>
                <w:rFonts w:cstheme="minorHAnsi"/>
                <w:b/>
                <w:sz w:val="20"/>
                <w:szCs w:val="20"/>
              </w:rPr>
            </w:pPr>
            <w:r w:rsidRPr="00410A27">
              <w:rPr>
                <w:rFonts w:cstheme="minorHAnsi"/>
                <w:b/>
                <w:sz w:val="20"/>
                <w:szCs w:val="20"/>
              </w:rPr>
              <w:t>Katastrální území</w:t>
            </w:r>
          </w:p>
        </w:tc>
        <w:tc>
          <w:tcPr>
            <w:tcW w:w="2260" w:type="dxa"/>
            <w:tcBorders>
              <w:top w:val="single" w:sz="6" w:space="0" w:color="auto"/>
              <w:left w:val="single" w:sz="6" w:space="0" w:color="auto"/>
              <w:bottom w:val="single" w:sz="6" w:space="0" w:color="auto"/>
              <w:right w:val="single" w:sz="12" w:space="0" w:color="auto"/>
            </w:tcBorders>
          </w:tcPr>
          <w:p w14:paraId="0AA8BC0A" w14:textId="77777777" w:rsidR="007247D3" w:rsidRPr="00410A27" w:rsidRDefault="007247D3" w:rsidP="002C6F5C">
            <w:pPr>
              <w:rPr>
                <w:rFonts w:cstheme="minorHAnsi"/>
                <w:sz w:val="20"/>
                <w:szCs w:val="20"/>
              </w:rPr>
            </w:pPr>
            <w:r w:rsidRPr="00410A27">
              <w:rPr>
                <w:rFonts w:cstheme="minorHAnsi"/>
                <w:sz w:val="20"/>
                <w:szCs w:val="20"/>
              </w:rPr>
              <w:t>Písnice</w:t>
            </w:r>
          </w:p>
        </w:tc>
      </w:tr>
      <w:tr w:rsidR="007247D3" w:rsidRPr="00410A27" w14:paraId="40124B05" w14:textId="77777777" w:rsidTr="00DE6C78">
        <w:trPr>
          <w:trHeight w:val="576"/>
        </w:trPr>
        <w:tc>
          <w:tcPr>
            <w:tcW w:w="9040" w:type="dxa"/>
            <w:gridSpan w:val="4"/>
            <w:tcBorders>
              <w:top w:val="single" w:sz="6" w:space="0" w:color="auto"/>
              <w:left w:val="single" w:sz="12" w:space="0" w:color="auto"/>
              <w:bottom w:val="single" w:sz="6" w:space="0" w:color="auto"/>
              <w:right w:val="single" w:sz="12" w:space="0" w:color="auto"/>
            </w:tcBorders>
          </w:tcPr>
          <w:p w14:paraId="412CDA2C" w14:textId="77777777" w:rsidR="007247D3" w:rsidRPr="00410A27" w:rsidRDefault="007247D3" w:rsidP="002C6F5C">
            <w:pPr>
              <w:rPr>
                <w:rFonts w:cstheme="minorHAnsi"/>
                <w:b/>
                <w:sz w:val="20"/>
                <w:szCs w:val="20"/>
              </w:rPr>
            </w:pPr>
            <w:r w:rsidRPr="00410A27">
              <w:rPr>
                <w:rFonts w:cstheme="minorHAnsi"/>
                <w:b/>
                <w:sz w:val="20"/>
                <w:szCs w:val="20"/>
              </w:rPr>
              <w:t xml:space="preserve">Hlavní cíl změny: </w:t>
            </w:r>
          </w:p>
          <w:p w14:paraId="70BA8F24" w14:textId="77777777" w:rsidR="007247D3" w:rsidRPr="00410A27" w:rsidRDefault="007247D3" w:rsidP="002C6F5C">
            <w:pPr>
              <w:rPr>
                <w:rFonts w:cstheme="minorHAnsi"/>
                <w:b/>
                <w:sz w:val="20"/>
                <w:szCs w:val="20"/>
              </w:rPr>
            </w:pPr>
            <w:r w:rsidRPr="00410A27">
              <w:rPr>
                <w:rFonts w:cstheme="minorHAnsi"/>
                <w:sz w:val="20"/>
                <w:szCs w:val="20"/>
              </w:rPr>
              <w:t>Změna funkčního využití ploch</w:t>
            </w:r>
          </w:p>
        </w:tc>
      </w:tr>
      <w:tr w:rsidR="007247D3" w:rsidRPr="00410A27" w14:paraId="23A294E6" w14:textId="77777777" w:rsidTr="00DE6C78">
        <w:tc>
          <w:tcPr>
            <w:tcW w:w="9040" w:type="dxa"/>
            <w:gridSpan w:val="4"/>
            <w:tcBorders>
              <w:top w:val="single" w:sz="6" w:space="0" w:color="auto"/>
              <w:left w:val="single" w:sz="12" w:space="0" w:color="auto"/>
              <w:bottom w:val="single" w:sz="6" w:space="0" w:color="auto"/>
              <w:right w:val="single" w:sz="12" w:space="0" w:color="auto"/>
            </w:tcBorders>
          </w:tcPr>
          <w:p w14:paraId="18D4CADF" w14:textId="77777777" w:rsidR="007247D3" w:rsidRPr="00410A27" w:rsidRDefault="007247D3" w:rsidP="002C6F5C">
            <w:pPr>
              <w:rPr>
                <w:rFonts w:cstheme="minorHAnsi"/>
                <w:b/>
                <w:sz w:val="20"/>
                <w:szCs w:val="20"/>
              </w:rPr>
            </w:pPr>
            <w:r w:rsidRPr="00410A27">
              <w:rPr>
                <w:rFonts w:cstheme="minorHAnsi"/>
                <w:b/>
                <w:sz w:val="20"/>
                <w:szCs w:val="20"/>
              </w:rPr>
              <w:t xml:space="preserve">Z funkce: </w:t>
            </w:r>
          </w:p>
          <w:p w14:paraId="36778E80" w14:textId="77777777" w:rsidR="007247D3" w:rsidRPr="00410A27" w:rsidRDefault="007247D3" w:rsidP="002C6F5C">
            <w:pPr>
              <w:rPr>
                <w:rFonts w:cstheme="minorHAnsi"/>
                <w:sz w:val="20"/>
                <w:szCs w:val="20"/>
              </w:rPr>
            </w:pPr>
            <w:r w:rsidRPr="00410A27">
              <w:rPr>
                <w:rFonts w:cstheme="minorHAnsi"/>
                <w:noProof/>
                <w:sz w:val="20"/>
                <w:szCs w:val="20"/>
              </w:rPr>
              <w:t>zeleň městská a krajinná /ZMK/</w:t>
            </w:r>
          </w:p>
        </w:tc>
      </w:tr>
      <w:tr w:rsidR="007247D3" w:rsidRPr="00410A27" w14:paraId="0A33D1C1" w14:textId="77777777" w:rsidTr="00DE6C78">
        <w:tc>
          <w:tcPr>
            <w:tcW w:w="9040" w:type="dxa"/>
            <w:gridSpan w:val="4"/>
            <w:tcBorders>
              <w:top w:val="single" w:sz="6" w:space="0" w:color="auto"/>
              <w:left w:val="single" w:sz="12" w:space="0" w:color="auto"/>
              <w:bottom w:val="single" w:sz="12" w:space="0" w:color="auto"/>
              <w:right w:val="single" w:sz="12" w:space="0" w:color="auto"/>
            </w:tcBorders>
          </w:tcPr>
          <w:p w14:paraId="2F371193" w14:textId="77777777" w:rsidR="007247D3" w:rsidRPr="00410A27" w:rsidRDefault="007247D3" w:rsidP="002C6F5C">
            <w:pPr>
              <w:rPr>
                <w:rFonts w:cstheme="minorHAnsi"/>
                <w:b/>
                <w:sz w:val="20"/>
                <w:szCs w:val="20"/>
              </w:rPr>
            </w:pPr>
            <w:r w:rsidRPr="00410A27">
              <w:rPr>
                <w:rFonts w:cstheme="minorHAnsi"/>
                <w:b/>
                <w:sz w:val="20"/>
                <w:szCs w:val="20"/>
              </w:rPr>
              <w:t>Na funkci:</w:t>
            </w:r>
          </w:p>
          <w:p w14:paraId="6EA9FBF5" w14:textId="77777777" w:rsidR="007247D3" w:rsidRPr="00410A27" w:rsidRDefault="007247D3" w:rsidP="002C6F5C">
            <w:pPr>
              <w:rPr>
                <w:rFonts w:cstheme="minorHAnsi"/>
                <w:sz w:val="20"/>
                <w:szCs w:val="20"/>
              </w:rPr>
            </w:pPr>
            <w:r w:rsidRPr="00410A27">
              <w:rPr>
                <w:rFonts w:cstheme="minorHAnsi"/>
                <w:noProof/>
                <w:sz w:val="20"/>
                <w:szCs w:val="20"/>
              </w:rPr>
              <w:t>čistě obytné s kódem míry využití A /OB-A/</w:t>
            </w:r>
          </w:p>
        </w:tc>
      </w:tr>
    </w:tbl>
    <w:p w14:paraId="01029463" w14:textId="77777777" w:rsidR="007247D3" w:rsidRPr="00410A27" w:rsidRDefault="007247D3" w:rsidP="007247D3">
      <w:pPr>
        <w:rPr>
          <w:rFonts w:cstheme="minorHAnsi"/>
          <w:sz w:val="20"/>
          <w:szCs w:val="20"/>
        </w:rPr>
      </w:pPr>
    </w:p>
    <w:p w14:paraId="5B034113" w14:textId="77777777" w:rsidR="007247D3" w:rsidRDefault="007247D3" w:rsidP="007247D3"/>
    <w:tbl>
      <w:tblPr>
        <w:tblStyle w:val="Mkatabulky"/>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793"/>
        <w:gridCol w:w="3730"/>
        <w:gridCol w:w="1272"/>
        <w:gridCol w:w="1211"/>
        <w:gridCol w:w="1034"/>
      </w:tblGrid>
      <w:tr w:rsidR="007247D3" w:rsidRPr="00A50FEB" w14:paraId="2485931A" w14:textId="77777777" w:rsidTr="00330A73">
        <w:tc>
          <w:tcPr>
            <w:tcW w:w="9040" w:type="dxa"/>
            <w:gridSpan w:val="5"/>
          </w:tcPr>
          <w:p w14:paraId="26E46F10" w14:textId="77777777" w:rsidR="007247D3" w:rsidRPr="00A50FEB" w:rsidRDefault="007247D3" w:rsidP="007247D3">
            <w:pPr>
              <w:pStyle w:val="Odstavecseseznamem"/>
              <w:numPr>
                <w:ilvl w:val="0"/>
                <w:numId w:val="52"/>
              </w:numPr>
              <w:tabs>
                <w:tab w:val="clear" w:pos="851"/>
              </w:tabs>
              <w:spacing w:after="0"/>
              <w:rPr>
                <w:rFonts w:cstheme="minorHAnsi"/>
                <w:b/>
                <w:sz w:val="20"/>
                <w:szCs w:val="20"/>
              </w:rPr>
            </w:pPr>
            <w:r w:rsidRPr="00A50FEB">
              <w:rPr>
                <w:rFonts w:cstheme="minorHAnsi"/>
                <w:b/>
                <w:sz w:val="20"/>
                <w:szCs w:val="20"/>
              </w:rPr>
              <w:t>Identifikované dlouhodobé, trvalé, sekundární, přímé a nepřímé vlivy na složky životního prostředí</w:t>
            </w:r>
          </w:p>
        </w:tc>
      </w:tr>
      <w:tr w:rsidR="007247D3" w:rsidRPr="00A50FEB" w14:paraId="6B458B7B" w14:textId="77777777" w:rsidTr="00330A73">
        <w:tc>
          <w:tcPr>
            <w:tcW w:w="1793" w:type="dxa"/>
          </w:tcPr>
          <w:p w14:paraId="33692191" w14:textId="77777777" w:rsidR="007247D3" w:rsidRPr="00A50FEB" w:rsidRDefault="007247D3" w:rsidP="002C6F5C">
            <w:pPr>
              <w:rPr>
                <w:rFonts w:cstheme="minorHAnsi"/>
                <w:b/>
                <w:sz w:val="20"/>
                <w:szCs w:val="20"/>
              </w:rPr>
            </w:pPr>
            <w:r w:rsidRPr="00A50FEB">
              <w:rPr>
                <w:rFonts w:cstheme="minorHAnsi"/>
                <w:b/>
                <w:sz w:val="20"/>
                <w:szCs w:val="20"/>
              </w:rPr>
              <w:t>Složka ŽP</w:t>
            </w:r>
          </w:p>
        </w:tc>
        <w:tc>
          <w:tcPr>
            <w:tcW w:w="3730" w:type="dxa"/>
          </w:tcPr>
          <w:p w14:paraId="63397856" w14:textId="77777777" w:rsidR="007247D3" w:rsidRPr="00A50FEB" w:rsidRDefault="007247D3" w:rsidP="002C6F5C">
            <w:pPr>
              <w:rPr>
                <w:rFonts w:cstheme="minorHAnsi"/>
                <w:b/>
                <w:sz w:val="20"/>
                <w:szCs w:val="20"/>
              </w:rPr>
            </w:pPr>
            <w:r w:rsidRPr="00A50FEB">
              <w:rPr>
                <w:rFonts w:cstheme="minorHAnsi"/>
                <w:b/>
                <w:sz w:val="20"/>
                <w:szCs w:val="20"/>
              </w:rPr>
              <w:t>Popis vlivu (komentář)</w:t>
            </w:r>
          </w:p>
        </w:tc>
        <w:tc>
          <w:tcPr>
            <w:tcW w:w="1272" w:type="dxa"/>
          </w:tcPr>
          <w:p w14:paraId="2ECA7214" w14:textId="77777777" w:rsidR="007247D3" w:rsidRPr="00A50FEB" w:rsidRDefault="007247D3" w:rsidP="002C6F5C">
            <w:pPr>
              <w:rPr>
                <w:rFonts w:cstheme="minorHAnsi"/>
                <w:b/>
                <w:sz w:val="20"/>
                <w:szCs w:val="20"/>
              </w:rPr>
            </w:pPr>
            <w:r w:rsidRPr="00A50FEB">
              <w:rPr>
                <w:rFonts w:cstheme="minorHAnsi"/>
                <w:b/>
                <w:sz w:val="20"/>
                <w:szCs w:val="20"/>
              </w:rPr>
              <w:t>Významnost vlivu</w:t>
            </w:r>
          </w:p>
        </w:tc>
        <w:tc>
          <w:tcPr>
            <w:tcW w:w="1211" w:type="dxa"/>
          </w:tcPr>
          <w:p w14:paraId="27874641" w14:textId="77777777" w:rsidR="007247D3" w:rsidRPr="00A50FEB" w:rsidRDefault="007247D3" w:rsidP="002C6F5C">
            <w:pPr>
              <w:rPr>
                <w:rFonts w:cstheme="minorHAnsi"/>
                <w:b/>
                <w:sz w:val="20"/>
                <w:szCs w:val="20"/>
              </w:rPr>
            </w:pPr>
            <w:r w:rsidRPr="00A50FEB">
              <w:rPr>
                <w:rFonts w:cstheme="minorHAnsi"/>
                <w:b/>
                <w:sz w:val="20"/>
                <w:szCs w:val="20"/>
              </w:rPr>
              <w:t>Časové rozlišení vlivu</w:t>
            </w:r>
          </w:p>
        </w:tc>
        <w:tc>
          <w:tcPr>
            <w:tcW w:w="1034" w:type="dxa"/>
          </w:tcPr>
          <w:p w14:paraId="0B9EEF0D" w14:textId="77777777" w:rsidR="007247D3" w:rsidRPr="00A50FEB" w:rsidRDefault="007247D3" w:rsidP="002C6F5C">
            <w:pPr>
              <w:rPr>
                <w:rFonts w:cstheme="minorHAnsi"/>
                <w:b/>
                <w:sz w:val="20"/>
                <w:szCs w:val="20"/>
              </w:rPr>
            </w:pPr>
            <w:r w:rsidRPr="00A50FEB">
              <w:rPr>
                <w:rFonts w:cstheme="minorHAnsi"/>
                <w:b/>
                <w:sz w:val="20"/>
                <w:szCs w:val="20"/>
              </w:rPr>
              <w:t>Charakter vlivu</w:t>
            </w:r>
          </w:p>
        </w:tc>
      </w:tr>
      <w:tr w:rsidR="00330A73" w:rsidRPr="00A50FEB" w14:paraId="109D22A8" w14:textId="77777777" w:rsidTr="00330A73">
        <w:tc>
          <w:tcPr>
            <w:tcW w:w="1793" w:type="dxa"/>
          </w:tcPr>
          <w:p w14:paraId="6604CBA4" w14:textId="47814A41" w:rsidR="00330A73" w:rsidRPr="00330A73" w:rsidRDefault="00330A73" w:rsidP="00330A73">
            <w:pPr>
              <w:rPr>
                <w:rFonts w:cstheme="minorHAnsi"/>
                <w:b/>
                <w:color w:val="000000" w:themeColor="text1"/>
                <w:sz w:val="20"/>
                <w:szCs w:val="20"/>
                <w:highlight w:val="yellow"/>
              </w:rPr>
            </w:pPr>
            <w:r w:rsidRPr="00330A73">
              <w:rPr>
                <w:rFonts w:cs="Calibri"/>
                <w:b/>
                <w:color w:val="000000" w:themeColor="text1"/>
                <w:sz w:val="20"/>
                <w:szCs w:val="20"/>
              </w:rPr>
              <w:t>Ovzduší a klima</w:t>
            </w:r>
          </w:p>
        </w:tc>
        <w:tc>
          <w:tcPr>
            <w:tcW w:w="3730" w:type="dxa"/>
          </w:tcPr>
          <w:p w14:paraId="61054A63" w14:textId="460A775B" w:rsidR="00330A73" w:rsidRPr="00330A73" w:rsidRDefault="00330A73" w:rsidP="00330A73">
            <w:pPr>
              <w:rPr>
                <w:rFonts w:cstheme="minorHAnsi"/>
                <w:color w:val="000000" w:themeColor="text1"/>
                <w:sz w:val="20"/>
                <w:szCs w:val="20"/>
              </w:rPr>
            </w:pPr>
            <w:r w:rsidRPr="00330A73">
              <w:rPr>
                <w:rFonts w:cs="Calibri"/>
                <w:color w:val="000000" w:themeColor="text1"/>
                <w:sz w:val="20"/>
                <w:szCs w:val="20"/>
              </w:rPr>
              <w:t>Velmi mírné až zanedbatelné zvýšení imisní zátěže a emisí skleníkových plynů. Velmi mírné až zanedbatelné vlivy na lokální klima (zpevnění ploch).</w:t>
            </w:r>
          </w:p>
        </w:tc>
        <w:tc>
          <w:tcPr>
            <w:tcW w:w="1272" w:type="dxa"/>
          </w:tcPr>
          <w:p w14:paraId="2303A2D1" w14:textId="1A91AC70" w:rsidR="00330A73" w:rsidRPr="00330A73" w:rsidRDefault="00330A73" w:rsidP="00330A73">
            <w:pPr>
              <w:jc w:val="center"/>
              <w:rPr>
                <w:rFonts w:cstheme="minorHAnsi"/>
                <w:color w:val="000000" w:themeColor="text1"/>
                <w:sz w:val="20"/>
                <w:szCs w:val="20"/>
              </w:rPr>
            </w:pPr>
            <w:r w:rsidRPr="00330A73">
              <w:rPr>
                <w:rFonts w:cs="Calibri"/>
                <w:color w:val="000000" w:themeColor="text1"/>
                <w:sz w:val="20"/>
                <w:szCs w:val="20"/>
              </w:rPr>
              <w:t>0/-1</w:t>
            </w:r>
          </w:p>
        </w:tc>
        <w:tc>
          <w:tcPr>
            <w:tcW w:w="1211" w:type="dxa"/>
          </w:tcPr>
          <w:p w14:paraId="6190F803" w14:textId="77777777" w:rsidR="00330A73" w:rsidRPr="00330A73" w:rsidRDefault="00330A73" w:rsidP="00330A73">
            <w:pPr>
              <w:jc w:val="center"/>
              <w:rPr>
                <w:rFonts w:cs="Calibri"/>
                <w:color w:val="000000" w:themeColor="text1"/>
                <w:sz w:val="20"/>
                <w:szCs w:val="20"/>
              </w:rPr>
            </w:pPr>
            <w:r w:rsidRPr="00330A73">
              <w:rPr>
                <w:rFonts w:cs="Calibri"/>
                <w:color w:val="000000" w:themeColor="text1"/>
                <w:sz w:val="20"/>
                <w:szCs w:val="20"/>
              </w:rPr>
              <w:t>Trvalý</w:t>
            </w:r>
          </w:p>
          <w:p w14:paraId="5D89E026" w14:textId="11877531" w:rsidR="00330A73" w:rsidRPr="00330A73" w:rsidRDefault="00330A73" w:rsidP="00330A73">
            <w:pPr>
              <w:jc w:val="center"/>
              <w:rPr>
                <w:rFonts w:cstheme="minorHAnsi"/>
                <w:color w:val="000000" w:themeColor="text1"/>
                <w:sz w:val="20"/>
                <w:szCs w:val="20"/>
              </w:rPr>
            </w:pPr>
            <w:r w:rsidRPr="00330A73">
              <w:rPr>
                <w:rFonts w:cs="Calibri"/>
                <w:color w:val="000000" w:themeColor="text1"/>
                <w:sz w:val="20"/>
                <w:szCs w:val="20"/>
              </w:rPr>
              <w:t>Dlouhodobý</w:t>
            </w:r>
          </w:p>
        </w:tc>
        <w:tc>
          <w:tcPr>
            <w:tcW w:w="1034" w:type="dxa"/>
          </w:tcPr>
          <w:p w14:paraId="0D6902CD" w14:textId="14A79412" w:rsidR="00330A73" w:rsidRPr="00330A73" w:rsidRDefault="00330A73" w:rsidP="00330A73">
            <w:pPr>
              <w:jc w:val="center"/>
              <w:rPr>
                <w:rFonts w:cstheme="minorHAnsi"/>
                <w:color w:val="000000" w:themeColor="text1"/>
                <w:sz w:val="20"/>
                <w:szCs w:val="20"/>
              </w:rPr>
            </w:pPr>
            <w:r w:rsidRPr="00330A73">
              <w:rPr>
                <w:rFonts w:cs="Calibri"/>
                <w:color w:val="000000" w:themeColor="text1"/>
                <w:sz w:val="20"/>
                <w:szCs w:val="20"/>
              </w:rPr>
              <w:t>Přímý</w:t>
            </w:r>
          </w:p>
        </w:tc>
      </w:tr>
      <w:tr w:rsidR="00330A73" w:rsidRPr="00A50FEB" w14:paraId="32B4B292" w14:textId="77777777" w:rsidTr="00330A73">
        <w:tc>
          <w:tcPr>
            <w:tcW w:w="1793" w:type="dxa"/>
          </w:tcPr>
          <w:p w14:paraId="774732A3" w14:textId="18862040" w:rsidR="00330A73" w:rsidRPr="00330A73" w:rsidRDefault="00330A73" w:rsidP="00330A73">
            <w:pPr>
              <w:rPr>
                <w:rFonts w:cstheme="minorHAnsi"/>
                <w:b/>
                <w:color w:val="000000" w:themeColor="text1"/>
                <w:sz w:val="20"/>
                <w:szCs w:val="20"/>
                <w:highlight w:val="yellow"/>
              </w:rPr>
            </w:pPr>
            <w:r w:rsidRPr="00330A73">
              <w:rPr>
                <w:rFonts w:cs="Calibri"/>
                <w:b/>
                <w:color w:val="000000" w:themeColor="text1"/>
                <w:sz w:val="20"/>
                <w:szCs w:val="20"/>
              </w:rPr>
              <w:t>Obyvatelstvo a veřejné zdraví</w:t>
            </w:r>
          </w:p>
        </w:tc>
        <w:tc>
          <w:tcPr>
            <w:tcW w:w="3730" w:type="dxa"/>
          </w:tcPr>
          <w:p w14:paraId="016E8C7B" w14:textId="6C900626" w:rsidR="00330A73" w:rsidRPr="00330A73" w:rsidRDefault="00330A73" w:rsidP="00330A73">
            <w:pPr>
              <w:rPr>
                <w:rFonts w:cstheme="minorHAnsi"/>
                <w:color w:val="000000" w:themeColor="text1"/>
                <w:sz w:val="20"/>
                <w:szCs w:val="20"/>
              </w:rPr>
            </w:pPr>
            <w:r w:rsidRPr="00330A73">
              <w:rPr>
                <w:rFonts w:cs="Calibri"/>
                <w:color w:val="000000" w:themeColor="text1"/>
                <w:sz w:val="20"/>
                <w:szCs w:val="20"/>
              </w:rPr>
              <w:t>Velmi mírné až zanedbatelné zvýšení hluku z dopravy.</w:t>
            </w:r>
          </w:p>
        </w:tc>
        <w:tc>
          <w:tcPr>
            <w:tcW w:w="1272" w:type="dxa"/>
          </w:tcPr>
          <w:p w14:paraId="09100881" w14:textId="6C48C3E8" w:rsidR="00330A73" w:rsidRPr="00330A73" w:rsidRDefault="00330A73" w:rsidP="00330A73">
            <w:pPr>
              <w:jc w:val="center"/>
              <w:rPr>
                <w:rFonts w:cstheme="minorHAnsi"/>
                <w:color w:val="000000" w:themeColor="text1"/>
                <w:sz w:val="20"/>
                <w:szCs w:val="20"/>
              </w:rPr>
            </w:pPr>
            <w:r w:rsidRPr="00330A73">
              <w:rPr>
                <w:rFonts w:cs="Calibri"/>
                <w:color w:val="000000" w:themeColor="text1"/>
                <w:sz w:val="20"/>
                <w:szCs w:val="20"/>
              </w:rPr>
              <w:t>0/-1</w:t>
            </w:r>
          </w:p>
        </w:tc>
        <w:tc>
          <w:tcPr>
            <w:tcW w:w="1211" w:type="dxa"/>
          </w:tcPr>
          <w:p w14:paraId="3E908EE5" w14:textId="77777777" w:rsidR="00330A73" w:rsidRPr="00330A73" w:rsidRDefault="00330A73" w:rsidP="00330A73">
            <w:pPr>
              <w:jc w:val="center"/>
              <w:rPr>
                <w:rFonts w:cs="Calibri"/>
                <w:color w:val="000000" w:themeColor="text1"/>
                <w:sz w:val="20"/>
                <w:szCs w:val="20"/>
              </w:rPr>
            </w:pPr>
            <w:r w:rsidRPr="00330A73">
              <w:rPr>
                <w:rFonts w:cs="Calibri"/>
                <w:color w:val="000000" w:themeColor="text1"/>
                <w:sz w:val="20"/>
                <w:szCs w:val="20"/>
              </w:rPr>
              <w:t>Trvalý</w:t>
            </w:r>
          </w:p>
          <w:p w14:paraId="4722EAB8" w14:textId="4AC6CB85" w:rsidR="00330A73" w:rsidRPr="00330A73" w:rsidRDefault="00330A73" w:rsidP="00330A73">
            <w:pPr>
              <w:jc w:val="center"/>
              <w:rPr>
                <w:rFonts w:cstheme="minorHAnsi"/>
                <w:color w:val="000000" w:themeColor="text1"/>
                <w:sz w:val="20"/>
                <w:szCs w:val="20"/>
              </w:rPr>
            </w:pPr>
            <w:r w:rsidRPr="00330A73">
              <w:rPr>
                <w:rFonts w:cs="Calibri"/>
                <w:color w:val="000000" w:themeColor="text1"/>
                <w:sz w:val="20"/>
                <w:szCs w:val="20"/>
              </w:rPr>
              <w:t>Dlouhodobý</w:t>
            </w:r>
          </w:p>
        </w:tc>
        <w:tc>
          <w:tcPr>
            <w:tcW w:w="1034" w:type="dxa"/>
          </w:tcPr>
          <w:p w14:paraId="2193807B" w14:textId="477A8F79" w:rsidR="00330A73" w:rsidRPr="00330A73" w:rsidRDefault="00330A73" w:rsidP="00330A73">
            <w:pPr>
              <w:jc w:val="center"/>
              <w:rPr>
                <w:rFonts w:cstheme="minorHAnsi"/>
                <w:color w:val="000000" w:themeColor="text1"/>
                <w:sz w:val="20"/>
                <w:szCs w:val="20"/>
              </w:rPr>
            </w:pPr>
            <w:r w:rsidRPr="00330A73">
              <w:rPr>
                <w:rFonts w:cs="Calibri"/>
                <w:color w:val="000000" w:themeColor="text1"/>
                <w:sz w:val="20"/>
                <w:szCs w:val="20"/>
              </w:rPr>
              <w:t>Přímý</w:t>
            </w:r>
          </w:p>
        </w:tc>
      </w:tr>
      <w:tr w:rsidR="007247D3" w:rsidRPr="00A50FEB" w14:paraId="19459014" w14:textId="77777777" w:rsidTr="00330A73">
        <w:tc>
          <w:tcPr>
            <w:tcW w:w="1793" w:type="dxa"/>
          </w:tcPr>
          <w:p w14:paraId="5933543E" w14:textId="77777777" w:rsidR="007247D3" w:rsidRPr="00A50FEB" w:rsidRDefault="007247D3" w:rsidP="002C6F5C">
            <w:pPr>
              <w:rPr>
                <w:rFonts w:cstheme="minorHAnsi"/>
                <w:b/>
                <w:sz w:val="20"/>
                <w:szCs w:val="20"/>
              </w:rPr>
            </w:pPr>
            <w:r w:rsidRPr="00A50FEB">
              <w:rPr>
                <w:rFonts w:cstheme="minorHAnsi"/>
                <w:b/>
                <w:sz w:val="20"/>
                <w:szCs w:val="20"/>
              </w:rPr>
              <w:t>Hmotný majetek a využití území</w:t>
            </w:r>
          </w:p>
        </w:tc>
        <w:tc>
          <w:tcPr>
            <w:tcW w:w="3730" w:type="dxa"/>
          </w:tcPr>
          <w:p w14:paraId="2133BA1F" w14:textId="77777777" w:rsidR="007247D3" w:rsidRPr="00A50FEB" w:rsidRDefault="007247D3" w:rsidP="002C6F5C">
            <w:pPr>
              <w:rPr>
                <w:rFonts w:cstheme="minorHAnsi"/>
                <w:sz w:val="20"/>
                <w:szCs w:val="20"/>
              </w:rPr>
            </w:pPr>
            <w:r>
              <w:rPr>
                <w:rFonts w:cstheme="minorHAnsi"/>
                <w:sz w:val="20"/>
                <w:szCs w:val="20"/>
              </w:rPr>
              <w:t xml:space="preserve">Vlivy nebyly identifikovány. </w:t>
            </w:r>
          </w:p>
        </w:tc>
        <w:tc>
          <w:tcPr>
            <w:tcW w:w="1272" w:type="dxa"/>
          </w:tcPr>
          <w:p w14:paraId="58780ACE" w14:textId="77777777" w:rsidR="007247D3" w:rsidRPr="00A50FEB" w:rsidRDefault="007247D3" w:rsidP="002C6F5C">
            <w:pPr>
              <w:jc w:val="center"/>
              <w:rPr>
                <w:rFonts w:cstheme="minorHAnsi"/>
                <w:sz w:val="20"/>
                <w:szCs w:val="20"/>
              </w:rPr>
            </w:pPr>
            <w:r>
              <w:rPr>
                <w:rFonts w:cstheme="minorHAnsi"/>
                <w:sz w:val="20"/>
                <w:szCs w:val="20"/>
              </w:rPr>
              <w:t>0</w:t>
            </w:r>
          </w:p>
        </w:tc>
        <w:tc>
          <w:tcPr>
            <w:tcW w:w="1211" w:type="dxa"/>
          </w:tcPr>
          <w:p w14:paraId="10436EFC" w14:textId="77777777" w:rsidR="007247D3" w:rsidRPr="00A50FEB" w:rsidRDefault="007247D3" w:rsidP="002C6F5C">
            <w:pPr>
              <w:jc w:val="center"/>
              <w:rPr>
                <w:rFonts w:cstheme="minorHAnsi"/>
                <w:sz w:val="20"/>
                <w:szCs w:val="20"/>
              </w:rPr>
            </w:pPr>
            <w:r>
              <w:rPr>
                <w:rFonts w:cstheme="minorHAnsi"/>
                <w:sz w:val="20"/>
                <w:szCs w:val="20"/>
              </w:rPr>
              <w:t>-</w:t>
            </w:r>
          </w:p>
        </w:tc>
        <w:tc>
          <w:tcPr>
            <w:tcW w:w="1034" w:type="dxa"/>
          </w:tcPr>
          <w:p w14:paraId="06056D7A" w14:textId="77777777" w:rsidR="007247D3" w:rsidRPr="00A50FEB" w:rsidRDefault="007247D3" w:rsidP="002C6F5C">
            <w:pPr>
              <w:jc w:val="center"/>
              <w:rPr>
                <w:rFonts w:cstheme="minorHAnsi"/>
                <w:sz w:val="20"/>
                <w:szCs w:val="20"/>
              </w:rPr>
            </w:pPr>
            <w:r>
              <w:rPr>
                <w:rFonts w:cstheme="minorHAnsi"/>
                <w:sz w:val="20"/>
                <w:szCs w:val="20"/>
              </w:rPr>
              <w:t>-</w:t>
            </w:r>
          </w:p>
        </w:tc>
      </w:tr>
      <w:tr w:rsidR="007247D3" w:rsidRPr="00A50FEB" w14:paraId="40650670" w14:textId="77777777" w:rsidTr="00330A73">
        <w:tc>
          <w:tcPr>
            <w:tcW w:w="1793" w:type="dxa"/>
          </w:tcPr>
          <w:p w14:paraId="1CB50FEE" w14:textId="77777777" w:rsidR="007247D3" w:rsidRPr="00A50FEB" w:rsidRDefault="007247D3" w:rsidP="002C6F5C">
            <w:pPr>
              <w:rPr>
                <w:rFonts w:cstheme="minorHAnsi"/>
                <w:b/>
                <w:sz w:val="20"/>
                <w:szCs w:val="20"/>
              </w:rPr>
            </w:pPr>
            <w:r w:rsidRPr="00A50FEB">
              <w:rPr>
                <w:rFonts w:cstheme="minorHAnsi"/>
                <w:b/>
                <w:sz w:val="20"/>
                <w:szCs w:val="20"/>
              </w:rPr>
              <w:t>Kulturní, archeologické a architektonické hodnoty</w:t>
            </w:r>
          </w:p>
        </w:tc>
        <w:tc>
          <w:tcPr>
            <w:tcW w:w="3730" w:type="dxa"/>
          </w:tcPr>
          <w:p w14:paraId="6930EDEF" w14:textId="77777777" w:rsidR="007247D3" w:rsidRPr="00A50FEB" w:rsidRDefault="007247D3" w:rsidP="002C6F5C">
            <w:pPr>
              <w:rPr>
                <w:rFonts w:cstheme="minorHAnsi"/>
                <w:sz w:val="20"/>
                <w:szCs w:val="20"/>
              </w:rPr>
            </w:pPr>
            <w:r>
              <w:rPr>
                <w:rFonts w:cstheme="minorHAnsi"/>
                <w:sz w:val="20"/>
                <w:szCs w:val="20"/>
              </w:rPr>
              <w:t xml:space="preserve">Vlivy nebyly identifikovány. </w:t>
            </w:r>
          </w:p>
        </w:tc>
        <w:tc>
          <w:tcPr>
            <w:tcW w:w="1272" w:type="dxa"/>
          </w:tcPr>
          <w:p w14:paraId="1524C6D0" w14:textId="77777777" w:rsidR="007247D3" w:rsidRPr="00A50FEB" w:rsidRDefault="007247D3" w:rsidP="002C6F5C">
            <w:pPr>
              <w:jc w:val="center"/>
              <w:rPr>
                <w:rFonts w:cstheme="minorHAnsi"/>
                <w:sz w:val="20"/>
                <w:szCs w:val="20"/>
              </w:rPr>
            </w:pPr>
            <w:r>
              <w:rPr>
                <w:rFonts w:cstheme="minorHAnsi"/>
                <w:sz w:val="20"/>
                <w:szCs w:val="20"/>
              </w:rPr>
              <w:t>0</w:t>
            </w:r>
          </w:p>
        </w:tc>
        <w:tc>
          <w:tcPr>
            <w:tcW w:w="1211" w:type="dxa"/>
          </w:tcPr>
          <w:p w14:paraId="3EEBDD00" w14:textId="77777777" w:rsidR="007247D3" w:rsidRPr="00A50FEB" w:rsidRDefault="007247D3" w:rsidP="002C6F5C">
            <w:pPr>
              <w:jc w:val="center"/>
              <w:rPr>
                <w:rFonts w:cstheme="minorHAnsi"/>
                <w:sz w:val="20"/>
                <w:szCs w:val="20"/>
              </w:rPr>
            </w:pPr>
            <w:r>
              <w:rPr>
                <w:rFonts w:cstheme="minorHAnsi"/>
                <w:sz w:val="20"/>
                <w:szCs w:val="20"/>
              </w:rPr>
              <w:t>-</w:t>
            </w:r>
          </w:p>
        </w:tc>
        <w:tc>
          <w:tcPr>
            <w:tcW w:w="1034" w:type="dxa"/>
          </w:tcPr>
          <w:p w14:paraId="798A0EC1" w14:textId="77777777" w:rsidR="007247D3" w:rsidRPr="00A50FEB" w:rsidRDefault="007247D3" w:rsidP="002C6F5C">
            <w:pPr>
              <w:jc w:val="center"/>
              <w:rPr>
                <w:rFonts w:cstheme="minorHAnsi"/>
                <w:sz w:val="20"/>
                <w:szCs w:val="20"/>
              </w:rPr>
            </w:pPr>
            <w:r>
              <w:rPr>
                <w:rFonts w:cstheme="minorHAnsi"/>
                <w:sz w:val="20"/>
                <w:szCs w:val="20"/>
              </w:rPr>
              <w:t>-</w:t>
            </w:r>
          </w:p>
        </w:tc>
      </w:tr>
      <w:tr w:rsidR="007247D3" w:rsidRPr="00A50FEB" w14:paraId="2E30A747" w14:textId="77777777" w:rsidTr="00330A73">
        <w:tc>
          <w:tcPr>
            <w:tcW w:w="1793" w:type="dxa"/>
          </w:tcPr>
          <w:p w14:paraId="7EB4C822" w14:textId="77777777" w:rsidR="007247D3" w:rsidRPr="00A50FEB" w:rsidRDefault="007247D3" w:rsidP="002C6F5C">
            <w:pPr>
              <w:rPr>
                <w:rFonts w:cstheme="minorHAnsi"/>
                <w:b/>
                <w:sz w:val="20"/>
                <w:szCs w:val="20"/>
              </w:rPr>
            </w:pPr>
            <w:r w:rsidRPr="00A50FEB">
              <w:rPr>
                <w:rFonts w:cstheme="minorHAnsi"/>
                <w:b/>
                <w:sz w:val="20"/>
                <w:szCs w:val="20"/>
              </w:rPr>
              <w:t>Povrchové a podzemní vody</w:t>
            </w:r>
          </w:p>
        </w:tc>
        <w:tc>
          <w:tcPr>
            <w:tcW w:w="3730" w:type="dxa"/>
          </w:tcPr>
          <w:p w14:paraId="786EAB32" w14:textId="77777777" w:rsidR="007247D3" w:rsidRDefault="007247D3" w:rsidP="002C6F5C">
            <w:pPr>
              <w:rPr>
                <w:rFonts w:cstheme="minorHAnsi"/>
                <w:sz w:val="20"/>
                <w:szCs w:val="20"/>
              </w:rPr>
            </w:pPr>
            <w:r>
              <w:rPr>
                <w:rFonts w:cstheme="minorHAnsi"/>
                <w:sz w:val="20"/>
                <w:szCs w:val="20"/>
              </w:rPr>
              <w:t xml:space="preserve">Při východním okraji plochy prochází zatrubněný tok Vrtilka. Plocha okrajově zasahuje do záplavového území tohoto vodního toku. </w:t>
            </w:r>
          </w:p>
          <w:p w14:paraId="48AA9E44" w14:textId="77777777" w:rsidR="007247D3" w:rsidRPr="00A50FEB" w:rsidRDefault="007247D3" w:rsidP="002C6F5C">
            <w:pPr>
              <w:rPr>
                <w:rFonts w:cstheme="minorHAnsi"/>
                <w:sz w:val="20"/>
                <w:szCs w:val="20"/>
              </w:rPr>
            </w:pPr>
            <w:r>
              <w:rPr>
                <w:rFonts w:cstheme="minorHAnsi"/>
                <w:sz w:val="20"/>
                <w:szCs w:val="20"/>
              </w:rPr>
              <w:t xml:space="preserve">Zvýšení rozlohy urbanizovaných ploch, ovlivnění podmínek pro retenci vody v území. </w:t>
            </w:r>
          </w:p>
        </w:tc>
        <w:tc>
          <w:tcPr>
            <w:tcW w:w="1272" w:type="dxa"/>
          </w:tcPr>
          <w:p w14:paraId="54866F58" w14:textId="77777777" w:rsidR="007247D3" w:rsidRPr="00A50FEB" w:rsidRDefault="007247D3" w:rsidP="002C6F5C">
            <w:pPr>
              <w:jc w:val="center"/>
              <w:rPr>
                <w:rFonts w:cstheme="minorHAnsi"/>
                <w:sz w:val="20"/>
                <w:szCs w:val="20"/>
              </w:rPr>
            </w:pPr>
            <w:r>
              <w:rPr>
                <w:rFonts w:cstheme="minorHAnsi"/>
                <w:sz w:val="20"/>
                <w:szCs w:val="20"/>
              </w:rPr>
              <w:t>-1</w:t>
            </w:r>
          </w:p>
        </w:tc>
        <w:tc>
          <w:tcPr>
            <w:tcW w:w="1211" w:type="dxa"/>
          </w:tcPr>
          <w:p w14:paraId="446A583D" w14:textId="77777777" w:rsidR="007247D3" w:rsidRDefault="007247D3" w:rsidP="002C6F5C">
            <w:pPr>
              <w:jc w:val="center"/>
              <w:rPr>
                <w:rFonts w:cstheme="minorHAnsi"/>
                <w:sz w:val="20"/>
                <w:szCs w:val="20"/>
              </w:rPr>
            </w:pPr>
            <w:r>
              <w:rPr>
                <w:rFonts w:cstheme="minorHAnsi"/>
                <w:sz w:val="20"/>
                <w:szCs w:val="20"/>
              </w:rPr>
              <w:t>Dlouhodobý</w:t>
            </w:r>
          </w:p>
          <w:p w14:paraId="3EC7EAC3" w14:textId="77777777" w:rsidR="007247D3" w:rsidRPr="00A50FEB" w:rsidRDefault="007247D3" w:rsidP="002C6F5C">
            <w:pPr>
              <w:jc w:val="center"/>
              <w:rPr>
                <w:rFonts w:cstheme="minorHAnsi"/>
                <w:sz w:val="20"/>
                <w:szCs w:val="20"/>
              </w:rPr>
            </w:pPr>
            <w:r>
              <w:rPr>
                <w:rFonts w:cstheme="minorHAnsi"/>
                <w:sz w:val="20"/>
                <w:szCs w:val="20"/>
              </w:rPr>
              <w:t>Trvalý</w:t>
            </w:r>
          </w:p>
        </w:tc>
        <w:tc>
          <w:tcPr>
            <w:tcW w:w="1034" w:type="dxa"/>
          </w:tcPr>
          <w:p w14:paraId="16860313" w14:textId="77777777" w:rsidR="007247D3" w:rsidRPr="00A50FEB" w:rsidRDefault="007247D3" w:rsidP="002C6F5C">
            <w:pPr>
              <w:jc w:val="center"/>
              <w:rPr>
                <w:rFonts w:cstheme="minorHAnsi"/>
                <w:sz w:val="20"/>
                <w:szCs w:val="20"/>
              </w:rPr>
            </w:pPr>
            <w:r>
              <w:rPr>
                <w:rFonts w:cstheme="minorHAnsi"/>
                <w:sz w:val="20"/>
                <w:szCs w:val="20"/>
              </w:rPr>
              <w:t>Přímý</w:t>
            </w:r>
          </w:p>
        </w:tc>
      </w:tr>
      <w:tr w:rsidR="007247D3" w:rsidRPr="00A50FEB" w14:paraId="60EDD4E6" w14:textId="77777777" w:rsidTr="00330A73">
        <w:tc>
          <w:tcPr>
            <w:tcW w:w="1793" w:type="dxa"/>
          </w:tcPr>
          <w:p w14:paraId="1B8E0B30" w14:textId="77777777" w:rsidR="007247D3" w:rsidRPr="00A50FEB" w:rsidRDefault="007247D3" w:rsidP="002C6F5C">
            <w:pPr>
              <w:rPr>
                <w:rFonts w:cstheme="minorHAnsi"/>
                <w:b/>
                <w:sz w:val="20"/>
                <w:szCs w:val="20"/>
              </w:rPr>
            </w:pPr>
            <w:r w:rsidRPr="00A50FEB">
              <w:rPr>
                <w:rFonts w:cstheme="minorHAnsi"/>
                <w:b/>
                <w:sz w:val="20"/>
                <w:szCs w:val="20"/>
              </w:rPr>
              <w:t>Zemědělská půda</w:t>
            </w:r>
          </w:p>
        </w:tc>
        <w:tc>
          <w:tcPr>
            <w:tcW w:w="3730" w:type="dxa"/>
          </w:tcPr>
          <w:p w14:paraId="334FF359" w14:textId="77777777" w:rsidR="007247D3" w:rsidRPr="00A50FEB" w:rsidRDefault="007247D3" w:rsidP="002C6F5C">
            <w:pPr>
              <w:rPr>
                <w:rFonts w:cstheme="minorHAnsi"/>
                <w:sz w:val="20"/>
                <w:szCs w:val="20"/>
              </w:rPr>
            </w:pPr>
            <w:r>
              <w:rPr>
                <w:rFonts w:cstheme="minorHAnsi"/>
                <w:sz w:val="20"/>
                <w:szCs w:val="20"/>
              </w:rPr>
              <w:t xml:space="preserve">Vlivy nebyly identifikovány. </w:t>
            </w:r>
          </w:p>
        </w:tc>
        <w:tc>
          <w:tcPr>
            <w:tcW w:w="1272" w:type="dxa"/>
          </w:tcPr>
          <w:p w14:paraId="1D377F0A" w14:textId="77777777" w:rsidR="007247D3" w:rsidRPr="00A50FEB" w:rsidRDefault="007247D3" w:rsidP="002C6F5C">
            <w:pPr>
              <w:jc w:val="center"/>
              <w:rPr>
                <w:rFonts w:cstheme="minorHAnsi"/>
                <w:sz w:val="20"/>
                <w:szCs w:val="20"/>
              </w:rPr>
            </w:pPr>
            <w:r>
              <w:rPr>
                <w:rFonts w:cstheme="minorHAnsi"/>
                <w:sz w:val="20"/>
                <w:szCs w:val="20"/>
              </w:rPr>
              <w:t>0</w:t>
            </w:r>
          </w:p>
        </w:tc>
        <w:tc>
          <w:tcPr>
            <w:tcW w:w="1211" w:type="dxa"/>
          </w:tcPr>
          <w:p w14:paraId="75117713" w14:textId="77777777" w:rsidR="007247D3" w:rsidRPr="00A50FEB" w:rsidRDefault="007247D3" w:rsidP="002C6F5C">
            <w:pPr>
              <w:jc w:val="center"/>
              <w:rPr>
                <w:rFonts w:cstheme="minorHAnsi"/>
                <w:sz w:val="20"/>
                <w:szCs w:val="20"/>
              </w:rPr>
            </w:pPr>
            <w:r>
              <w:rPr>
                <w:rFonts w:cstheme="minorHAnsi"/>
                <w:sz w:val="20"/>
                <w:szCs w:val="20"/>
              </w:rPr>
              <w:t>-</w:t>
            </w:r>
          </w:p>
        </w:tc>
        <w:tc>
          <w:tcPr>
            <w:tcW w:w="1034" w:type="dxa"/>
          </w:tcPr>
          <w:p w14:paraId="3A1208F1" w14:textId="77777777" w:rsidR="007247D3" w:rsidRPr="00A50FEB" w:rsidRDefault="007247D3" w:rsidP="002C6F5C">
            <w:pPr>
              <w:jc w:val="center"/>
              <w:rPr>
                <w:rFonts w:cstheme="minorHAnsi"/>
                <w:sz w:val="20"/>
                <w:szCs w:val="20"/>
              </w:rPr>
            </w:pPr>
            <w:r>
              <w:rPr>
                <w:rFonts w:cstheme="minorHAnsi"/>
                <w:sz w:val="20"/>
                <w:szCs w:val="20"/>
              </w:rPr>
              <w:t>-</w:t>
            </w:r>
          </w:p>
        </w:tc>
      </w:tr>
      <w:tr w:rsidR="007247D3" w:rsidRPr="00A50FEB" w14:paraId="582A0363" w14:textId="77777777" w:rsidTr="00330A73">
        <w:tc>
          <w:tcPr>
            <w:tcW w:w="1793" w:type="dxa"/>
          </w:tcPr>
          <w:p w14:paraId="1F0D631C" w14:textId="77777777" w:rsidR="007247D3" w:rsidRPr="00A50FEB" w:rsidRDefault="007247D3" w:rsidP="002C6F5C">
            <w:pPr>
              <w:rPr>
                <w:rFonts w:cstheme="minorHAnsi"/>
                <w:b/>
                <w:sz w:val="20"/>
                <w:szCs w:val="20"/>
              </w:rPr>
            </w:pPr>
            <w:r w:rsidRPr="00A50FEB">
              <w:rPr>
                <w:rFonts w:cstheme="minorHAnsi"/>
                <w:b/>
                <w:sz w:val="20"/>
                <w:szCs w:val="20"/>
              </w:rPr>
              <w:t>Pozemky určené k plnění funkcí lesa</w:t>
            </w:r>
          </w:p>
        </w:tc>
        <w:tc>
          <w:tcPr>
            <w:tcW w:w="3730" w:type="dxa"/>
          </w:tcPr>
          <w:p w14:paraId="5F9FDDB2" w14:textId="77777777" w:rsidR="007247D3" w:rsidRPr="00A50FEB" w:rsidRDefault="007247D3" w:rsidP="002C6F5C">
            <w:pPr>
              <w:rPr>
                <w:rFonts w:cstheme="minorHAnsi"/>
                <w:sz w:val="20"/>
                <w:szCs w:val="20"/>
              </w:rPr>
            </w:pPr>
            <w:r>
              <w:rPr>
                <w:rFonts w:cstheme="minorHAnsi"/>
                <w:sz w:val="20"/>
                <w:szCs w:val="20"/>
              </w:rPr>
              <w:t xml:space="preserve">Vlivy nebyly identifikovány. </w:t>
            </w:r>
          </w:p>
        </w:tc>
        <w:tc>
          <w:tcPr>
            <w:tcW w:w="1272" w:type="dxa"/>
          </w:tcPr>
          <w:p w14:paraId="1308DC2B" w14:textId="77777777" w:rsidR="007247D3" w:rsidRPr="00A50FEB" w:rsidRDefault="007247D3" w:rsidP="002C6F5C">
            <w:pPr>
              <w:jc w:val="center"/>
              <w:rPr>
                <w:rFonts w:cstheme="minorHAnsi"/>
                <w:sz w:val="20"/>
                <w:szCs w:val="20"/>
              </w:rPr>
            </w:pPr>
            <w:r>
              <w:rPr>
                <w:rFonts w:cstheme="minorHAnsi"/>
                <w:sz w:val="20"/>
                <w:szCs w:val="20"/>
              </w:rPr>
              <w:t>0</w:t>
            </w:r>
          </w:p>
        </w:tc>
        <w:tc>
          <w:tcPr>
            <w:tcW w:w="1211" w:type="dxa"/>
          </w:tcPr>
          <w:p w14:paraId="55F323AE" w14:textId="77777777" w:rsidR="007247D3" w:rsidRPr="00A50FEB" w:rsidRDefault="007247D3" w:rsidP="002C6F5C">
            <w:pPr>
              <w:jc w:val="center"/>
              <w:rPr>
                <w:rFonts w:cstheme="minorHAnsi"/>
                <w:sz w:val="20"/>
                <w:szCs w:val="20"/>
              </w:rPr>
            </w:pPr>
            <w:r>
              <w:rPr>
                <w:rFonts w:cstheme="minorHAnsi"/>
                <w:sz w:val="20"/>
                <w:szCs w:val="20"/>
              </w:rPr>
              <w:t>-</w:t>
            </w:r>
          </w:p>
        </w:tc>
        <w:tc>
          <w:tcPr>
            <w:tcW w:w="1034" w:type="dxa"/>
          </w:tcPr>
          <w:p w14:paraId="6BAC9DAE" w14:textId="77777777" w:rsidR="007247D3" w:rsidRPr="00A50FEB" w:rsidRDefault="007247D3" w:rsidP="002C6F5C">
            <w:pPr>
              <w:jc w:val="center"/>
              <w:rPr>
                <w:rFonts w:cstheme="minorHAnsi"/>
                <w:sz w:val="20"/>
                <w:szCs w:val="20"/>
              </w:rPr>
            </w:pPr>
            <w:r>
              <w:rPr>
                <w:rFonts w:cstheme="minorHAnsi"/>
                <w:sz w:val="20"/>
                <w:szCs w:val="20"/>
              </w:rPr>
              <w:t>-</w:t>
            </w:r>
          </w:p>
        </w:tc>
      </w:tr>
      <w:tr w:rsidR="007247D3" w:rsidRPr="00A50FEB" w14:paraId="6D713DA7" w14:textId="77777777" w:rsidTr="00330A73">
        <w:tc>
          <w:tcPr>
            <w:tcW w:w="1793" w:type="dxa"/>
          </w:tcPr>
          <w:p w14:paraId="5ED0CB73" w14:textId="77777777" w:rsidR="007247D3" w:rsidRPr="00A50FEB" w:rsidRDefault="007247D3" w:rsidP="002C6F5C">
            <w:pPr>
              <w:rPr>
                <w:rFonts w:cstheme="minorHAnsi"/>
                <w:b/>
                <w:sz w:val="20"/>
                <w:szCs w:val="20"/>
              </w:rPr>
            </w:pPr>
            <w:r w:rsidRPr="00A50FEB">
              <w:rPr>
                <w:rFonts w:cstheme="minorHAnsi"/>
                <w:b/>
                <w:sz w:val="20"/>
                <w:szCs w:val="20"/>
              </w:rPr>
              <w:t>Horninové prostředí</w:t>
            </w:r>
          </w:p>
        </w:tc>
        <w:tc>
          <w:tcPr>
            <w:tcW w:w="3730" w:type="dxa"/>
          </w:tcPr>
          <w:p w14:paraId="0B19D67E" w14:textId="77777777" w:rsidR="007247D3" w:rsidRPr="00A50FEB" w:rsidRDefault="007247D3" w:rsidP="002C6F5C">
            <w:pPr>
              <w:rPr>
                <w:rFonts w:cstheme="minorHAnsi"/>
                <w:sz w:val="20"/>
                <w:szCs w:val="20"/>
              </w:rPr>
            </w:pPr>
            <w:r>
              <w:rPr>
                <w:rFonts w:cstheme="minorHAnsi"/>
                <w:sz w:val="20"/>
                <w:szCs w:val="20"/>
              </w:rPr>
              <w:t xml:space="preserve">Vlivy nebyly identifikovány. </w:t>
            </w:r>
          </w:p>
        </w:tc>
        <w:tc>
          <w:tcPr>
            <w:tcW w:w="1272" w:type="dxa"/>
          </w:tcPr>
          <w:p w14:paraId="79465FD5" w14:textId="77777777" w:rsidR="007247D3" w:rsidRPr="00A50FEB" w:rsidRDefault="007247D3" w:rsidP="002C6F5C">
            <w:pPr>
              <w:jc w:val="center"/>
              <w:rPr>
                <w:rFonts w:cstheme="minorHAnsi"/>
                <w:sz w:val="20"/>
                <w:szCs w:val="20"/>
              </w:rPr>
            </w:pPr>
            <w:r>
              <w:rPr>
                <w:rFonts w:cstheme="minorHAnsi"/>
                <w:sz w:val="20"/>
                <w:szCs w:val="20"/>
              </w:rPr>
              <w:t>0</w:t>
            </w:r>
          </w:p>
        </w:tc>
        <w:tc>
          <w:tcPr>
            <w:tcW w:w="1211" w:type="dxa"/>
          </w:tcPr>
          <w:p w14:paraId="1BD77A33" w14:textId="77777777" w:rsidR="007247D3" w:rsidRPr="00A50FEB" w:rsidRDefault="007247D3" w:rsidP="002C6F5C">
            <w:pPr>
              <w:jc w:val="center"/>
              <w:rPr>
                <w:rFonts w:cstheme="minorHAnsi"/>
                <w:sz w:val="20"/>
                <w:szCs w:val="20"/>
              </w:rPr>
            </w:pPr>
            <w:r>
              <w:rPr>
                <w:rFonts w:cstheme="minorHAnsi"/>
                <w:sz w:val="20"/>
                <w:szCs w:val="20"/>
              </w:rPr>
              <w:t>-</w:t>
            </w:r>
          </w:p>
        </w:tc>
        <w:tc>
          <w:tcPr>
            <w:tcW w:w="1034" w:type="dxa"/>
          </w:tcPr>
          <w:p w14:paraId="3477A7E8" w14:textId="77777777" w:rsidR="007247D3" w:rsidRPr="00A50FEB" w:rsidRDefault="007247D3" w:rsidP="002C6F5C">
            <w:pPr>
              <w:jc w:val="center"/>
              <w:rPr>
                <w:rFonts w:cstheme="minorHAnsi"/>
                <w:sz w:val="20"/>
                <w:szCs w:val="20"/>
              </w:rPr>
            </w:pPr>
            <w:r>
              <w:rPr>
                <w:rFonts w:cstheme="minorHAnsi"/>
                <w:sz w:val="20"/>
                <w:szCs w:val="20"/>
              </w:rPr>
              <w:t>-</w:t>
            </w:r>
          </w:p>
        </w:tc>
      </w:tr>
      <w:tr w:rsidR="007247D3" w:rsidRPr="00A50FEB" w14:paraId="70525201" w14:textId="77777777" w:rsidTr="00330A73">
        <w:tc>
          <w:tcPr>
            <w:tcW w:w="1793" w:type="dxa"/>
          </w:tcPr>
          <w:p w14:paraId="2C572FB9" w14:textId="77777777" w:rsidR="007247D3" w:rsidRPr="00A50FEB" w:rsidRDefault="007247D3" w:rsidP="002C6F5C">
            <w:pPr>
              <w:rPr>
                <w:rFonts w:cstheme="minorHAnsi"/>
                <w:b/>
                <w:sz w:val="20"/>
                <w:szCs w:val="20"/>
              </w:rPr>
            </w:pPr>
            <w:r w:rsidRPr="00A50FEB">
              <w:rPr>
                <w:rFonts w:cstheme="minorHAnsi"/>
                <w:b/>
                <w:sz w:val="20"/>
                <w:szCs w:val="20"/>
              </w:rPr>
              <w:t xml:space="preserve">Biologická rozmanitost flóra, fauna </w:t>
            </w:r>
          </w:p>
        </w:tc>
        <w:tc>
          <w:tcPr>
            <w:tcW w:w="3730" w:type="dxa"/>
          </w:tcPr>
          <w:p w14:paraId="27CE9005" w14:textId="77777777" w:rsidR="007247D3" w:rsidRDefault="007247D3" w:rsidP="002C6F5C">
            <w:pPr>
              <w:rPr>
                <w:rFonts w:cstheme="minorHAnsi"/>
                <w:sz w:val="20"/>
                <w:szCs w:val="20"/>
              </w:rPr>
            </w:pPr>
            <w:r>
              <w:rPr>
                <w:rFonts w:cstheme="minorHAnsi"/>
                <w:sz w:val="20"/>
                <w:szCs w:val="20"/>
              </w:rPr>
              <w:t xml:space="preserve">Plocha pokryta travním porostem, v části keře a stromy. Zastavěním plochy dojde ke snížení rozsahu ploch pozitivně ovlivňujících ekologickou stabilitu a biologickou rozmanitost. </w:t>
            </w:r>
          </w:p>
          <w:p w14:paraId="3A77D20E" w14:textId="77777777" w:rsidR="007247D3" w:rsidRPr="00A50FEB" w:rsidRDefault="007247D3" w:rsidP="002C6F5C">
            <w:pPr>
              <w:rPr>
                <w:rFonts w:cstheme="minorHAnsi"/>
                <w:sz w:val="20"/>
                <w:szCs w:val="20"/>
              </w:rPr>
            </w:pPr>
            <w:r>
              <w:rPr>
                <w:rFonts w:cstheme="minorHAnsi"/>
                <w:sz w:val="20"/>
                <w:szCs w:val="20"/>
              </w:rPr>
              <w:t xml:space="preserve">Plocha je vymezena v kontaktu s lokálními biokoridorem L1/276 (U Písnice). </w:t>
            </w:r>
          </w:p>
        </w:tc>
        <w:tc>
          <w:tcPr>
            <w:tcW w:w="1272" w:type="dxa"/>
          </w:tcPr>
          <w:p w14:paraId="21C22C71" w14:textId="77777777" w:rsidR="007247D3" w:rsidRPr="00A50FEB" w:rsidRDefault="007247D3" w:rsidP="002C6F5C">
            <w:pPr>
              <w:jc w:val="center"/>
              <w:rPr>
                <w:rFonts w:cstheme="minorHAnsi"/>
                <w:sz w:val="20"/>
                <w:szCs w:val="20"/>
              </w:rPr>
            </w:pPr>
            <w:r>
              <w:rPr>
                <w:rFonts w:cstheme="minorHAnsi"/>
                <w:sz w:val="20"/>
                <w:szCs w:val="20"/>
              </w:rPr>
              <w:t>-1</w:t>
            </w:r>
          </w:p>
        </w:tc>
        <w:tc>
          <w:tcPr>
            <w:tcW w:w="1211" w:type="dxa"/>
          </w:tcPr>
          <w:p w14:paraId="312FBE39" w14:textId="77777777" w:rsidR="007247D3" w:rsidRDefault="007247D3" w:rsidP="002C6F5C">
            <w:pPr>
              <w:jc w:val="center"/>
              <w:rPr>
                <w:rFonts w:cstheme="minorHAnsi"/>
                <w:sz w:val="20"/>
                <w:szCs w:val="20"/>
              </w:rPr>
            </w:pPr>
            <w:r>
              <w:rPr>
                <w:rFonts w:cstheme="minorHAnsi"/>
                <w:sz w:val="20"/>
                <w:szCs w:val="20"/>
              </w:rPr>
              <w:t>Dlouhodobý</w:t>
            </w:r>
          </w:p>
          <w:p w14:paraId="0FA15C03" w14:textId="77777777" w:rsidR="007247D3" w:rsidRPr="00A50FEB" w:rsidRDefault="007247D3" w:rsidP="002C6F5C">
            <w:pPr>
              <w:jc w:val="center"/>
              <w:rPr>
                <w:rFonts w:cstheme="minorHAnsi"/>
                <w:sz w:val="20"/>
                <w:szCs w:val="20"/>
              </w:rPr>
            </w:pPr>
            <w:r>
              <w:rPr>
                <w:rFonts w:cstheme="minorHAnsi"/>
                <w:sz w:val="20"/>
                <w:szCs w:val="20"/>
              </w:rPr>
              <w:t>Trvalý</w:t>
            </w:r>
          </w:p>
        </w:tc>
        <w:tc>
          <w:tcPr>
            <w:tcW w:w="1034" w:type="dxa"/>
          </w:tcPr>
          <w:p w14:paraId="3C53A79F" w14:textId="77777777" w:rsidR="007247D3" w:rsidRPr="00A50FEB" w:rsidRDefault="007247D3" w:rsidP="002C6F5C">
            <w:pPr>
              <w:jc w:val="center"/>
              <w:rPr>
                <w:rFonts w:cstheme="minorHAnsi"/>
                <w:sz w:val="20"/>
                <w:szCs w:val="20"/>
              </w:rPr>
            </w:pPr>
            <w:r>
              <w:rPr>
                <w:rFonts w:cstheme="minorHAnsi"/>
                <w:sz w:val="20"/>
                <w:szCs w:val="20"/>
              </w:rPr>
              <w:t>Přímý</w:t>
            </w:r>
          </w:p>
        </w:tc>
      </w:tr>
      <w:tr w:rsidR="007247D3" w:rsidRPr="00A50FEB" w14:paraId="22B87683" w14:textId="77777777" w:rsidTr="00330A73">
        <w:tc>
          <w:tcPr>
            <w:tcW w:w="1793" w:type="dxa"/>
          </w:tcPr>
          <w:p w14:paraId="2120E900" w14:textId="77777777" w:rsidR="007247D3" w:rsidRPr="00A50FEB" w:rsidRDefault="007247D3" w:rsidP="002C6F5C">
            <w:pPr>
              <w:rPr>
                <w:rFonts w:cstheme="minorHAnsi"/>
                <w:b/>
                <w:sz w:val="20"/>
                <w:szCs w:val="20"/>
              </w:rPr>
            </w:pPr>
            <w:r w:rsidRPr="00A50FEB">
              <w:rPr>
                <w:rFonts w:cstheme="minorHAnsi"/>
                <w:b/>
                <w:sz w:val="20"/>
                <w:szCs w:val="20"/>
              </w:rPr>
              <w:t>Krajina, krajinný ráz</w:t>
            </w:r>
          </w:p>
        </w:tc>
        <w:tc>
          <w:tcPr>
            <w:tcW w:w="3730" w:type="dxa"/>
          </w:tcPr>
          <w:p w14:paraId="06976990" w14:textId="77777777" w:rsidR="007247D3" w:rsidRPr="00A50FEB" w:rsidRDefault="007247D3" w:rsidP="002C6F5C">
            <w:pPr>
              <w:rPr>
                <w:rFonts w:cstheme="minorHAnsi"/>
                <w:sz w:val="20"/>
                <w:szCs w:val="20"/>
              </w:rPr>
            </w:pPr>
            <w:r>
              <w:rPr>
                <w:rFonts w:cstheme="minorHAnsi"/>
                <w:sz w:val="20"/>
                <w:szCs w:val="20"/>
              </w:rPr>
              <w:t xml:space="preserve">Prohloubení procesu urbanizace krajiny. Plocha vymezena na území přírodního parku Modřanská rokle – Cholupice. </w:t>
            </w:r>
          </w:p>
        </w:tc>
        <w:tc>
          <w:tcPr>
            <w:tcW w:w="1272" w:type="dxa"/>
          </w:tcPr>
          <w:p w14:paraId="79B97481" w14:textId="77777777" w:rsidR="007247D3" w:rsidRPr="00A50FEB" w:rsidRDefault="007247D3" w:rsidP="002C6F5C">
            <w:pPr>
              <w:jc w:val="center"/>
              <w:rPr>
                <w:rFonts w:cstheme="minorHAnsi"/>
                <w:sz w:val="20"/>
                <w:szCs w:val="20"/>
              </w:rPr>
            </w:pPr>
            <w:r>
              <w:rPr>
                <w:rFonts w:cstheme="minorHAnsi"/>
                <w:sz w:val="20"/>
                <w:szCs w:val="20"/>
              </w:rPr>
              <w:t>-1</w:t>
            </w:r>
          </w:p>
        </w:tc>
        <w:tc>
          <w:tcPr>
            <w:tcW w:w="1211" w:type="dxa"/>
          </w:tcPr>
          <w:p w14:paraId="5AB765BC" w14:textId="77777777" w:rsidR="007247D3" w:rsidRDefault="007247D3" w:rsidP="002C6F5C">
            <w:pPr>
              <w:jc w:val="center"/>
              <w:rPr>
                <w:rFonts w:cstheme="minorHAnsi"/>
                <w:sz w:val="20"/>
                <w:szCs w:val="20"/>
              </w:rPr>
            </w:pPr>
            <w:r>
              <w:rPr>
                <w:rFonts w:cstheme="minorHAnsi"/>
                <w:sz w:val="20"/>
                <w:szCs w:val="20"/>
              </w:rPr>
              <w:t>Dlouhodobý</w:t>
            </w:r>
          </w:p>
          <w:p w14:paraId="48C6B44A" w14:textId="77777777" w:rsidR="007247D3" w:rsidRPr="00A50FEB" w:rsidRDefault="007247D3" w:rsidP="002C6F5C">
            <w:pPr>
              <w:jc w:val="center"/>
              <w:rPr>
                <w:rFonts w:cstheme="minorHAnsi"/>
                <w:sz w:val="20"/>
                <w:szCs w:val="20"/>
              </w:rPr>
            </w:pPr>
            <w:r>
              <w:rPr>
                <w:rFonts w:cstheme="minorHAnsi"/>
                <w:sz w:val="20"/>
                <w:szCs w:val="20"/>
              </w:rPr>
              <w:t>Trvalý</w:t>
            </w:r>
          </w:p>
        </w:tc>
        <w:tc>
          <w:tcPr>
            <w:tcW w:w="1034" w:type="dxa"/>
          </w:tcPr>
          <w:p w14:paraId="09FF504E" w14:textId="77777777" w:rsidR="007247D3" w:rsidRPr="00A50FEB" w:rsidRDefault="007247D3" w:rsidP="002C6F5C">
            <w:pPr>
              <w:jc w:val="center"/>
              <w:rPr>
                <w:rFonts w:cstheme="minorHAnsi"/>
                <w:sz w:val="20"/>
                <w:szCs w:val="20"/>
              </w:rPr>
            </w:pPr>
            <w:r>
              <w:rPr>
                <w:rFonts w:cstheme="minorHAnsi"/>
                <w:sz w:val="20"/>
                <w:szCs w:val="20"/>
              </w:rPr>
              <w:t>Přímý</w:t>
            </w:r>
          </w:p>
        </w:tc>
      </w:tr>
      <w:tr w:rsidR="007247D3" w:rsidRPr="00A50FEB" w14:paraId="403EEF40" w14:textId="77777777" w:rsidTr="00330A73">
        <w:tc>
          <w:tcPr>
            <w:tcW w:w="9040" w:type="dxa"/>
            <w:gridSpan w:val="5"/>
          </w:tcPr>
          <w:p w14:paraId="19A73F95" w14:textId="77777777" w:rsidR="007247D3" w:rsidRPr="00A50FEB" w:rsidRDefault="007247D3" w:rsidP="007247D3">
            <w:pPr>
              <w:pStyle w:val="Odstavecseseznamem"/>
              <w:numPr>
                <w:ilvl w:val="0"/>
                <w:numId w:val="52"/>
              </w:numPr>
              <w:tabs>
                <w:tab w:val="clear" w:pos="851"/>
              </w:tabs>
              <w:spacing w:after="0"/>
              <w:rPr>
                <w:rFonts w:cstheme="minorHAnsi"/>
                <w:b/>
                <w:sz w:val="20"/>
                <w:szCs w:val="20"/>
              </w:rPr>
            </w:pPr>
            <w:r w:rsidRPr="00A50FEB">
              <w:rPr>
                <w:rFonts w:cstheme="minorHAnsi"/>
                <w:b/>
                <w:sz w:val="20"/>
                <w:szCs w:val="20"/>
              </w:rPr>
              <w:t>Identifikované krátkodobé, střednědobé, přímé a nepřímé vlivy na složky životního prostředí</w:t>
            </w:r>
          </w:p>
        </w:tc>
      </w:tr>
      <w:tr w:rsidR="00330A73" w:rsidRPr="00A50FEB" w14:paraId="484B5221" w14:textId="77777777" w:rsidTr="00330A73">
        <w:tc>
          <w:tcPr>
            <w:tcW w:w="1793" w:type="dxa"/>
          </w:tcPr>
          <w:p w14:paraId="496D45F6" w14:textId="4E07CDD7" w:rsidR="00330A73" w:rsidRPr="00330A73" w:rsidRDefault="00330A73" w:rsidP="00330A73">
            <w:pPr>
              <w:rPr>
                <w:rFonts w:cstheme="minorHAnsi"/>
                <w:b/>
                <w:color w:val="000000" w:themeColor="text1"/>
                <w:sz w:val="20"/>
                <w:szCs w:val="20"/>
                <w:highlight w:val="yellow"/>
              </w:rPr>
            </w:pPr>
            <w:r w:rsidRPr="00330A73">
              <w:rPr>
                <w:rFonts w:cs="Calibri"/>
                <w:b/>
                <w:color w:val="000000" w:themeColor="text1"/>
                <w:sz w:val="20"/>
                <w:szCs w:val="20"/>
              </w:rPr>
              <w:t>Ovzduší a klima</w:t>
            </w:r>
          </w:p>
        </w:tc>
        <w:tc>
          <w:tcPr>
            <w:tcW w:w="3730" w:type="dxa"/>
          </w:tcPr>
          <w:p w14:paraId="0021D4CC" w14:textId="1C7091D7" w:rsidR="00330A73" w:rsidRPr="00330A73" w:rsidRDefault="00330A73" w:rsidP="00330A73">
            <w:pPr>
              <w:rPr>
                <w:rFonts w:cstheme="minorHAnsi"/>
                <w:color w:val="000000" w:themeColor="text1"/>
                <w:sz w:val="20"/>
                <w:szCs w:val="20"/>
              </w:rPr>
            </w:pPr>
            <w:r w:rsidRPr="00330A73">
              <w:rPr>
                <w:color w:val="000000" w:themeColor="text1"/>
                <w:spacing w:val="-1"/>
                <w:sz w:val="20"/>
                <w:szCs w:val="20"/>
              </w:rPr>
              <w:t>Přechodné</w:t>
            </w:r>
            <w:r w:rsidRPr="00330A73">
              <w:rPr>
                <w:color w:val="000000" w:themeColor="text1"/>
                <w:sz w:val="20"/>
                <w:szCs w:val="20"/>
              </w:rPr>
              <w:t xml:space="preserve"> vlivy </w:t>
            </w:r>
            <w:r w:rsidRPr="00330A73">
              <w:rPr>
                <w:color w:val="000000" w:themeColor="text1"/>
                <w:spacing w:val="-1"/>
                <w:sz w:val="20"/>
                <w:szCs w:val="20"/>
              </w:rPr>
              <w:t>po</w:t>
            </w:r>
            <w:r w:rsidRPr="00330A73">
              <w:rPr>
                <w:color w:val="000000" w:themeColor="text1"/>
                <w:sz w:val="20"/>
                <w:szCs w:val="20"/>
              </w:rPr>
              <w:t xml:space="preserve"> </w:t>
            </w:r>
            <w:r w:rsidRPr="00330A73">
              <w:rPr>
                <w:color w:val="000000" w:themeColor="text1"/>
                <w:spacing w:val="-1"/>
                <w:sz w:val="20"/>
                <w:szCs w:val="20"/>
              </w:rPr>
              <w:t>dobu</w:t>
            </w:r>
            <w:r w:rsidRPr="00330A73">
              <w:rPr>
                <w:color w:val="000000" w:themeColor="text1"/>
                <w:sz w:val="20"/>
                <w:szCs w:val="20"/>
              </w:rPr>
              <w:t xml:space="preserve"> </w:t>
            </w:r>
            <w:r w:rsidRPr="00330A73">
              <w:rPr>
                <w:color w:val="000000" w:themeColor="text1"/>
                <w:spacing w:val="-1"/>
                <w:sz w:val="20"/>
                <w:szCs w:val="20"/>
              </w:rPr>
              <w:t>provádění</w:t>
            </w:r>
            <w:r w:rsidRPr="00330A73">
              <w:rPr>
                <w:color w:val="000000" w:themeColor="text1"/>
                <w:sz w:val="20"/>
                <w:szCs w:val="20"/>
              </w:rPr>
              <w:t xml:space="preserve"> </w:t>
            </w:r>
            <w:r w:rsidRPr="00330A73">
              <w:rPr>
                <w:color w:val="000000" w:themeColor="text1"/>
                <w:spacing w:val="-1"/>
                <w:sz w:val="20"/>
                <w:szCs w:val="20"/>
              </w:rPr>
              <w:t>stavebních prací</w:t>
            </w:r>
            <w:r w:rsidRPr="00330A73">
              <w:rPr>
                <w:color w:val="000000" w:themeColor="text1"/>
                <w:sz w:val="20"/>
                <w:szCs w:val="20"/>
              </w:rPr>
              <w:t xml:space="preserve"> </w:t>
            </w:r>
            <w:r w:rsidRPr="00330A73">
              <w:rPr>
                <w:color w:val="000000" w:themeColor="text1"/>
                <w:spacing w:val="-1"/>
                <w:sz w:val="20"/>
                <w:szCs w:val="20"/>
              </w:rPr>
              <w:t>(zejm.</w:t>
            </w:r>
            <w:r w:rsidRPr="00330A73">
              <w:rPr>
                <w:color w:val="000000" w:themeColor="text1"/>
                <w:sz w:val="20"/>
                <w:szCs w:val="20"/>
              </w:rPr>
              <w:t xml:space="preserve"> </w:t>
            </w:r>
            <w:r w:rsidRPr="00330A73">
              <w:rPr>
                <w:color w:val="000000" w:themeColor="text1"/>
                <w:spacing w:val="-1"/>
                <w:sz w:val="20"/>
                <w:szCs w:val="20"/>
              </w:rPr>
              <w:t>prašnost).</w:t>
            </w:r>
          </w:p>
        </w:tc>
        <w:tc>
          <w:tcPr>
            <w:tcW w:w="1272" w:type="dxa"/>
          </w:tcPr>
          <w:p w14:paraId="2CED5533" w14:textId="2597ABB1" w:rsidR="00330A73" w:rsidRPr="00330A73" w:rsidRDefault="00330A73" w:rsidP="00330A73">
            <w:pPr>
              <w:jc w:val="center"/>
              <w:rPr>
                <w:rFonts w:cstheme="minorHAnsi"/>
                <w:color w:val="000000" w:themeColor="text1"/>
                <w:sz w:val="20"/>
                <w:szCs w:val="20"/>
              </w:rPr>
            </w:pPr>
            <w:r w:rsidRPr="00330A73">
              <w:rPr>
                <w:rFonts w:cs="Calibri"/>
                <w:color w:val="000000" w:themeColor="text1"/>
                <w:sz w:val="20"/>
                <w:szCs w:val="20"/>
              </w:rPr>
              <w:t>-1</w:t>
            </w:r>
          </w:p>
        </w:tc>
        <w:tc>
          <w:tcPr>
            <w:tcW w:w="1211" w:type="dxa"/>
          </w:tcPr>
          <w:p w14:paraId="27EA5D1F" w14:textId="46A25CD3" w:rsidR="00330A73" w:rsidRPr="00330A73" w:rsidRDefault="00330A73" w:rsidP="00330A73">
            <w:pPr>
              <w:rPr>
                <w:rFonts w:cstheme="minorHAnsi"/>
                <w:color w:val="000000" w:themeColor="text1"/>
                <w:sz w:val="20"/>
                <w:szCs w:val="20"/>
              </w:rPr>
            </w:pPr>
            <w:r w:rsidRPr="00330A73">
              <w:rPr>
                <w:rFonts w:cs="Calibri"/>
                <w:color w:val="000000" w:themeColor="text1"/>
                <w:sz w:val="20"/>
                <w:szCs w:val="20"/>
              </w:rPr>
              <w:t xml:space="preserve">Krátkodobý </w:t>
            </w:r>
          </w:p>
        </w:tc>
        <w:tc>
          <w:tcPr>
            <w:tcW w:w="1034" w:type="dxa"/>
          </w:tcPr>
          <w:p w14:paraId="65033D16" w14:textId="5DCFD4FB" w:rsidR="00330A73" w:rsidRPr="00330A73" w:rsidRDefault="00330A73" w:rsidP="00330A73">
            <w:pPr>
              <w:rPr>
                <w:rFonts w:cstheme="minorHAnsi"/>
                <w:color w:val="000000" w:themeColor="text1"/>
                <w:sz w:val="20"/>
                <w:szCs w:val="20"/>
              </w:rPr>
            </w:pPr>
            <w:r w:rsidRPr="00330A73">
              <w:rPr>
                <w:rFonts w:cs="Calibri"/>
                <w:color w:val="000000" w:themeColor="text1"/>
                <w:sz w:val="20"/>
                <w:szCs w:val="20"/>
              </w:rPr>
              <w:t xml:space="preserve">Přímý </w:t>
            </w:r>
          </w:p>
        </w:tc>
      </w:tr>
      <w:tr w:rsidR="00330A73" w:rsidRPr="00A50FEB" w14:paraId="4374D1D8" w14:textId="77777777" w:rsidTr="00330A73">
        <w:tc>
          <w:tcPr>
            <w:tcW w:w="1793" w:type="dxa"/>
          </w:tcPr>
          <w:p w14:paraId="0C9A8D5D" w14:textId="3ED25A70" w:rsidR="00330A73" w:rsidRPr="00330A73" w:rsidRDefault="00330A73" w:rsidP="00330A73">
            <w:pPr>
              <w:rPr>
                <w:rFonts w:cstheme="minorHAnsi"/>
                <w:b/>
                <w:color w:val="000000" w:themeColor="text1"/>
                <w:sz w:val="20"/>
                <w:szCs w:val="20"/>
                <w:highlight w:val="yellow"/>
              </w:rPr>
            </w:pPr>
            <w:r w:rsidRPr="00330A73">
              <w:rPr>
                <w:rFonts w:cs="Calibri"/>
                <w:b/>
                <w:color w:val="000000" w:themeColor="text1"/>
                <w:sz w:val="20"/>
                <w:szCs w:val="20"/>
              </w:rPr>
              <w:t>Obyvatelstvo a veřejné zdraví</w:t>
            </w:r>
          </w:p>
        </w:tc>
        <w:tc>
          <w:tcPr>
            <w:tcW w:w="3730" w:type="dxa"/>
          </w:tcPr>
          <w:p w14:paraId="202DE64E" w14:textId="26E44817" w:rsidR="00330A73" w:rsidRPr="00330A73" w:rsidRDefault="00330A73" w:rsidP="00330A73">
            <w:pPr>
              <w:rPr>
                <w:rFonts w:cstheme="minorHAnsi"/>
                <w:color w:val="000000" w:themeColor="text1"/>
                <w:sz w:val="20"/>
                <w:szCs w:val="20"/>
              </w:rPr>
            </w:pPr>
            <w:r w:rsidRPr="00330A73">
              <w:rPr>
                <w:color w:val="000000" w:themeColor="text1"/>
                <w:spacing w:val="-1"/>
                <w:sz w:val="20"/>
                <w:szCs w:val="20"/>
              </w:rPr>
              <w:t>Přechodné zvýšení hlukové zátěže po dobu provádění stavebních prací.</w:t>
            </w:r>
          </w:p>
        </w:tc>
        <w:tc>
          <w:tcPr>
            <w:tcW w:w="1272" w:type="dxa"/>
          </w:tcPr>
          <w:p w14:paraId="1BE8F6AF" w14:textId="1EAE662F" w:rsidR="00330A73" w:rsidRPr="00330A73" w:rsidRDefault="00330A73" w:rsidP="00330A73">
            <w:pPr>
              <w:jc w:val="center"/>
              <w:rPr>
                <w:rFonts w:cstheme="minorHAnsi"/>
                <w:color w:val="000000" w:themeColor="text1"/>
                <w:sz w:val="20"/>
                <w:szCs w:val="20"/>
              </w:rPr>
            </w:pPr>
            <w:r w:rsidRPr="00330A73">
              <w:rPr>
                <w:rFonts w:cs="Calibri"/>
                <w:color w:val="000000" w:themeColor="text1"/>
                <w:sz w:val="20"/>
                <w:szCs w:val="20"/>
              </w:rPr>
              <w:t>-1</w:t>
            </w:r>
          </w:p>
        </w:tc>
        <w:tc>
          <w:tcPr>
            <w:tcW w:w="1211" w:type="dxa"/>
          </w:tcPr>
          <w:p w14:paraId="534C61D4" w14:textId="2392EC06" w:rsidR="00330A73" w:rsidRPr="00330A73" w:rsidRDefault="00330A73" w:rsidP="00330A73">
            <w:pPr>
              <w:rPr>
                <w:rFonts w:cstheme="minorHAnsi"/>
                <w:color w:val="000000" w:themeColor="text1"/>
                <w:sz w:val="20"/>
                <w:szCs w:val="20"/>
              </w:rPr>
            </w:pPr>
            <w:r w:rsidRPr="00330A73">
              <w:rPr>
                <w:rFonts w:cs="Calibri"/>
                <w:color w:val="000000" w:themeColor="text1"/>
                <w:sz w:val="20"/>
                <w:szCs w:val="20"/>
              </w:rPr>
              <w:t xml:space="preserve">Krátkodobý </w:t>
            </w:r>
          </w:p>
        </w:tc>
        <w:tc>
          <w:tcPr>
            <w:tcW w:w="1034" w:type="dxa"/>
          </w:tcPr>
          <w:p w14:paraId="3451DC15" w14:textId="56755894" w:rsidR="00330A73" w:rsidRPr="00330A73" w:rsidRDefault="00330A73" w:rsidP="00330A73">
            <w:pPr>
              <w:rPr>
                <w:rFonts w:cstheme="minorHAnsi"/>
                <w:color w:val="000000" w:themeColor="text1"/>
                <w:sz w:val="20"/>
                <w:szCs w:val="20"/>
              </w:rPr>
            </w:pPr>
            <w:r w:rsidRPr="00330A73">
              <w:rPr>
                <w:rFonts w:cs="Calibri"/>
                <w:color w:val="000000" w:themeColor="text1"/>
                <w:sz w:val="20"/>
                <w:szCs w:val="20"/>
              </w:rPr>
              <w:t xml:space="preserve">Přímý </w:t>
            </w:r>
          </w:p>
        </w:tc>
      </w:tr>
      <w:tr w:rsidR="007247D3" w:rsidRPr="00A50FEB" w14:paraId="4C7B2258" w14:textId="77777777" w:rsidTr="00330A73">
        <w:tc>
          <w:tcPr>
            <w:tcW w:w="1793" w:type="dxa"/>
          </w:tcPr>
          <w:p w14:paraId="73A3187E" w14:textId="77777777" w:rsidR="007247D3" w:rsidRPr="00A50FEB" w:rsidRDefault="007247D3" w:rsidP="002C6F5C">
            <w:pPr>
              <w:rPr>
                <w:rFonts w:cstheme="minorHAnsi"/>
                <w:b/>
                <w:sz w:val="20"/>
                <w:szCs w:val="20"/>
              </w:rPr>
            </w:pPr>
            <w:r w:rsidRPr="00A50FEB">
              <w:rPr>
                <w:rFonts w:cstheme="minorHAnsi"/>
                <w:b/>
                <w:sz w:val="20"/>
                <w:szCs w:val="20"/>
              </w:rPr>
              <w:t>Hmotný majetek a využití území</w:t>
            </w:r>
          </w:p>
        </w:tc>
        <w:tc>
          <w:tcPr>
            <w:tcW w:w="3730" w:type="dxa"/>
          </w:tcPr>
          <w:p w14:paraId="52EF8F7C" w14:textId="77777777" w:rsidR="007247D3" w:rsidRPr="00A50FEB" w:rsidRDefault="007247D3" w:rsidP="002C6F5C">
            <w:pPr>
              <w:rPr>
                <w:rFonts w:cstheme="minorHAnsi"/>
                <w:sz w:val="20"/>
                <w:szCs w:val="20"/>
              </w:rPr>
            </w:pPr>
            <w:r>
              <w:rPr>
                <w:rFonts w:cstheme="minorHAnsi"/>
                <w:sz w:val="20"/>
                <w:szCs w:val="20"/>
              </w:rPr>
              <w:t xml:space="preserve">Vlivy nebyly identifikovány. </w:t>
            </w:r>
          </w:p>
        </w:tc>
        <w:tc>
          <w:tcPr>
            <w:tcW w:w="1272" w:type="dxa"/>
          </w:tcPr>
          <w:p w14:paraId="4B606FAC" w14:textId="77777777" w:rsidR="007247D3" w:rsidRPr="00A50FEB" w:rsidRDefault="007247D3" w:rsidP="002C6F5C">
            <w:pPr>
              <w:jc w:val="center"/>
              <w:rPr>
                <w:rFonts w:cstheme="minorHAnsi"/>
                <w:sz w:val="20"/>
                <w:szCs w:val="20"/>
              </w:rPr>
            </w:pPr>
            <w:r>
              <w:rPr>
                <w:rFonts w:cstheme="minorHAnsi"/>
                <w:sz w:val="20"/>
                <w:szCs w:val="20"/>
              </w:rPr>
              <w:t>0</w:t>
            </w:r>
          </w:p>
        </w:tc>
        <w:tc>
          <w:tcPr>
            <w:tcW w:w="1211" w:type="dxa"/>
          </w:tcPr>
          <w:p w14:paraId="4DA8FB57" w14:textId="77777777" w:rsidR="007247D3" w:rsidRPr="00A50FEB" w:rsidRDefault="007247D3" w:rsidP="002C6F5C">
            <w:pPr>
              <w:jc w:val="center"/>
              <w:rPr>
                <w:rFonts w:cstheme="minorHAnsi"/>
                <w:sz w:val="20"/>
                <w:szCs w:val="20"/>
              </w:rPr>
            </w:pPr>
            <w:r>
              <w:rPr>
                <w:rFonts w:cstheme="minorHAnsi"/>
                <w:sz w:val="20"/>
                <w:szCs w:val="20"/>
              </w:rPr>
              <w:t>-</w:t>
            </w:r>
          </w:p>
        </w:tc>
        <w:tc>
          <w:tcPr>
            <w:tcW w:w="1034" w:type="dxa"/>
          </w:tcPr>
          <w:p w14:paraId="66BF1AFC" w14:textId="77777777" w:rsidR="007247D3" w:rsidRPr="00A50FEB" w:rsidRDefault="007247D3" w:rsidP="002C6F5C">
            <w:pPr>
              <w:jc w:val="center"/>
              <w:rPr>
                <w:rFonts w:cstheme="minorHAnsi"/>
                <w:sz w:val="20"/>
                <w:szCs w:val="20"/>
              </w:rPr>
            </w:pPr>
            <w:r>
              <w:rPr>
                <w:rFonts w:cstheme="minorHAnsi"/>
                <w:sz w:val="20"/>
                <w:szCs w:val="20"/>
              </w:rPr>
              <w:t>-</w:t>
            </w:r>
          </w:p>
        </w:tc>
      </w:tr>
      <w:tr w:rsidR="007247D3" w:rsidRPr="00A50FEB" w14:paraId="2648DFFE" w14:textId="77777777" w:rsidTr="00330A73">
        <w:tc>
          <w:tcPr>
            <w:tcW w:w="1793" w:type="dxa"/>
          </w:tcPr>
          <w:p w14:paraId="2AE159EB" w14:textId="77777777" w:rsidR="007247D3" w:rsidRPr="00A50FEB" w:rsidRDefault="007247D3" w:rsidP="002C6F5C">
            <w:pPr>
              <w:rPr>
                <w:rFonts w:cstheme="minorHAnsi"/>
                <w:b/>
                <w:sz w:val="20"/>
                <w:szCs w:val="20"/>
              </w:rPr>
            </w:pPr>
            <w:r w:rsidRPr="00A50FEB">
              <w:rPr>
                <w:rFonts w:cstheme="minorHAnsi"/>
                <w:b/>
                <w:sz w:val="20"/>
                <w:szCs w:val="20"/>
              </w:rPr>
              <w:t>Kulturní, archeologické a architektonické hodnoty</w:t>
            </w:r>
          </w:p>
        </w:tc>
        <w:tc>
          <w:tcPr>
            <w:tcW w:w="3730" w:type="dxa"/>
          </w:tcPr>
          <w:p w14:paraId="22435EF2" w14:textId="77777777" w:rsidR="007247D3" w:rsidRPr="00A50FEB" w:rsidRDefault="007247D3" w:rsidP="002C6F5C">
            <w:pPr>
              <w:rPr>
                <w:rFonts w:cstheme="minorHAnsi"/>
                <w:sz w:val="20"/>
                <w:szCs w:val="20"/>
              </w:rPr>
            </w:pPr>
            <w:r>
              <w:rPr>
                <w:rFonts w:cstheme="minorHAnsi"/>
                <w:sz w:val="20"/>
                <w:szCs w:val="20"/>
              </w:rPr>
              <w:t xml:space="preserve">Vlivy nebyly identifikovány. </w:t>
            </w:r>
          </w:p>
        </w:tc>
        <w:tc>
          <w:tcPr>
            <w:tcW w:w="1272" w:type="dxa"/>
          </w:tcPr>
          <w:p w14:paraId="0D9E23D6" w14:textId="77777777" w:rsidR="007247D3" w:rsidRPr="00A50FEB" w:rsidRDefault="007247D3" w:rsidP="002C6F5C">
            <w:pPr>
              <w:jc w:val="center"/>
              <w:rPr>
                <w:rFonts w:cstheme="minorHAnsi"/>
                <w:sz w:val="20"/>
                <w:szCs w:val="20"/>
              </w:rPr>
            </w:pPr>
            <w:r>
              <w:rPr>
                <w:rFonts w:cstheme="minorHAnsi"/>
                <w:sz w:val="20"/>
                <w:szCs w:val="20"/>
              </w:rPr>
              <w:t>0</w:t>
            </w:r>
          </w:p>
        </w:tc>
        <w:tc>
          <w:tcPr>
            <w:tcW w:w="1211" w:type="dxa"/>
          </w:tcPr>
          <w:p w14:paraId="06D18BE2" w14:textId="77777777" w:rsidR="007247D3" w:rsidRPr="00A50FEB" w:rsidRDefault="007247D3" w:rsidP="002C6F5C">
            <w:pPr>
              <w:jc w:val="center"/>
              <w:rPr>
                <w:rFonts w:cstheme="minorHAnsi"/>
                <w:sz w:val="20"/>
                <w:szCs w:val="20"/>
              </w:rPr>
            </w:pPr>
            <w:r>
              <w:rPr>
                <w:rFonts w:cstheme="minorHAnsi"/>
                <w:sz w:val="20"/>
                <w:szCs w:val="20"/>
              </w:rPr>
              <w:t>-</w:t>
            </w:r>
          </w:p>
        </w:tc>
        <w:tc>
          <w:tcPr>
            <w:tcW w:w="1034" w:type="dxa"/>
          </w:tcPr>
          <w:p w14:paraId="2FF006FD" w14:textId="77777777" w:rsidR="007247D3" w:rsidRPr="00A50FEB" w:rsidRDefault="007247D3" w:rsidP="002C6F5C">
            <w:pPr>
              <w:jc w:val="center"/>
              <w:rPr>
                <w:rFonts w:cstheme="minorHAnsi"/>
                <w:sz w:val="20"/>
                <w:szCs w:val="20"/>
              </w:rPr>
            </w:pPr>
            <w:r>
              <w:rPr>
                <w:rFonts w:cstheme="minorHAnsi"/>
                <w:sz w:val="20"/>
                <w:szCs w:val="20"/>
              </w:rPr>
              <w:t>-</w:t>
            </w:r>
          </w:p>
        </w:tc>
      </w:tr>
      <w:tr w:rsidR="007247D3" w:rsidRPr="00A50FEB" w14:paraId="53E8BF63" w14:textId="77777777" w:rsidTr="00330A73">
        <w:tc>
          <w:tcPr>
            <w:tcW w:w="1793" w:type="dxa"/>
          </w:tcPr>
          <w:p w14:paraId="54C5E312" w14:textId="77777777" w:rsidR="007247D3" w:rsidRPr="00A50FEB" w:rsidRDefault="007247D3" w:rsidP="002C6F5C">
            <w:pPr>
              <w:rPr>
                <w:rFonts w:cstheme="minorHAnsi"/>
                <w:b/>
                <w:sz w:val="20"/>
                <w:szCs w:val="20"/>
              </w:rPr>
            </w:pPr>
            <w:r w:rsidRPr="00A50FEB">
              <w:rPr>
                <w:rFonts w:cstheme="minorHAnsi"/>
                <w:b/>
                <w:sz w:val="20"/>
                <w:szCs w:val="20"/>
              </w:rPr>
              <w:t>Povrchové a podzemní vody</w:t>
            </w:r>
          </w:p>
        </w:tc>
        <w:tc>
          <w:tcPr>
            <w:tcW w:w="3730" w:type="dxa"/>
          </w:tcPr>
          <w:p w14:paraId="46A51489" w14:textId="77777777" w:rsidR="007247D3" w:rsidRPr="00A50FEB" w:rsidRDefault="007247D3" w:rsidP="002C6F5C">
            <w:pPr>
              <w:rPr>
                <w:rFonts w:cstheme="minorHAnsi"/>
                <w:sz w:val="20"/>
                <w:szCs w:val="20"/>
              </w:rPr>
            </w:pPr>
            <w:r>
              <w:rPr>
                <w:rFonts w:cstheme="minorHAnsi"/>
                <w:sz w:val="20"/>
                <w:szCs w:val="20"/>
              </w:rPr>
              <w:t xml:space="preserve">Vlivy nebyly identifikovány. </w:t>
            </w:r>
          </w:p>
        </w:tc>
        <w:tc>
          <w:tcPr>
            <w:tcW w:w="1272" w:type="dxa"/>
          </w:tcPr>
          <w:p w14:paraId="4611B44B" w14:textId="77777777" w:rsidR="007247D3" w:rsidRPr="00A50FEB" w:rsidRDefault="007247D3" w:rsidP="002C6F5C">
            <w:pPr>
              <w:jc w:val="center"/>
              <w:rPr>
                <w:rFonts w:cstheme="minorHAnsi"/>
                <w:sz w:val="20"/>
                <w:szCs w:val="20"/>
              </w:rPr>
            </w:pPr>
            <w:r>
              <w:rPr>
                <w:rFonts w:cstheme="minorHAnsi"/>
                <w:sz w:val="20"/>
                <w:szCs w:val="20"/>
              </w:rPr>
              <w:t>0</w:t>
            </w:r>
          </w:p>
        </w:tc>
        <w:tc>
          <w:tcPr>
            <w:tcW w:w="1211" w:type="dxa"/>
          </w:tcPr>
          <w:p w14:paraId="303E89FF" w14:textId="77777777" w:rsidR="007247D3" w:rsidRPr="00A50FEB" w:rsidRDefault="007247D3" w:rsidP="002C6F5C">
            <w:pPr>
              <w:jc w:val="center"/>
              <w:rPr>
                <w:rFonts w:cstheme="minorHAnsi"/>
                <w:sz w:val="20"/>
                <w:szCs w:val="20"/>
              </w:rPr>
            </w:pPr>
            <w:r>
              <w:rPr>
                <w:rFonts w:cstheme="minorHAnsi"/>
                <w:sz w:val="20"/>
                <w:szCs w:val="20"/>
              </w:rPr>
              <w:t>-</w:t>
            </w:r>
          </w:p>
        </w:tc>
        <w:tc>
          <w:tcPr>
            <w:tcW w:w="1034" w:type="dxa"/>
          </w:tcPr>
          <w:p w14:paraId="6A40D2ED" w14:textId="77777777" w:rsidR="007247D3" w:rsidRPr="00A50FEB" w:rsidRDefault="007247D3" w:rsidP="002C6F5C">
            <w:pPr>
              <w:jc w:val="center"/>
              <w:rPr>
                <w:rFonts w:cstheme="minorHAnsi"/>
                <w:sz w:val="20"/>
                <w:szCs w:val="20"/>
              </w:rPr>
            </w:pPr>
            <w:r>
              <w:rPr>
                <w:rFonts w:cstheme="minorHAnsi"/>
                <w:sz w:val="20"/>
                <w:szCs w:val="20"/>
              </w:rPr>
              <w:t>-</w:t>
            </w:r>
          </w:p>
        </w:tc>
      </w:tr>
      <w:tr w:rsidR="007247D3" w:rsidRPr="00A50FEB" w14:paraId="620D5F07" w14:textId="77777777" w:rsidTr="00330A73">
        <w:tc>
          <w:tcPr>
            <w:tcW w:w="1793" w:type="dxa"/>
          </w:tcPr>
          <w:p w14:paraId="23032B62" w14:textId="77777777" w:rsidR="007247D3" w:rsidRPr="00A50FEB" w:rsidRDefault="007247D3" w:rsidP="002C6F5C">
            <w:pPr>
              <w:rPr>
                <w:rFonts w:cstheme="minorHAnsi"/>
                <w:b/>
                <w:sz w:val="20"/>
                <w:szCs w:val="20"/>
              </w:rPr>
            </w:pPr>
            <w:r w:rsidRPr="00A50FEB">
              <w:rPr>
                <w:rFonts w:cstheme="minorHAnsi"/>
                <w:b/>
                <w:sz w:val="20"/>
                <w:szCs w:val="20"/>
              </w:rPr>
              <w:t>Zemědělská půda</w:t>
            </w:r>
          </w:p>
        </w:tc>
        <w:tc>
          <w:tcPr>
            <w:tcW w:w="3730" w:type="dxa"/>
          </w:tcPr>
          <w:p w14:paraId="4BA41017" w14:textId="77777777" w:rsidR="007247D3" w:rsidRPr="00A50FEB" w:rsidRDefault="007247D3" w:rsidP="002C6F5C">
            <w:pPr>
              <w:rPr>
                <w:rFonts w:cstheme="minorHAnsi"/>
                <w:sz w:val="20"/>
                <w:szCs w:val="20"/>
              </w:rPr>
            </w:pPr>
            <w:r>
              <w:rPr>
                <w:rFonts w:cstheme="minorHAnsi"/>
                <w:sz w:val="20"/>
                <w:szCs w:val="20"/>
              </w:rPr>
              <w:t xml:space="preserve">Vlivy nebyly identifikovány. </w:t>
            </w:r>
          </w:p>
        </w:tc>
        <w:tc>
          <w:tcPr>
            <w:tcW w:w="1272" w:type="dxa"/>
          </w:tcPr>
          <w:p w14:paraId="700A12C0" w14:textId="77777777" w:rsidR="007247D3" w:rsidRPr="00A50FEB" w:rsidRDefault="007247D3" w:rsidP="002C6F5C">
            <w:pPr>
              <w:jc w:val="center"/>
              <w:rPr>
                <w:rFonts w:cstheme="minorHAnsi"/>
                <w:sz w:val="20"/>
                <w:szCs w:val="20"/>
              </w:rPr>
            </w:pPr>
            <w:r>
              <w:rPr>
                <w:rFonts w:cstheme="minorHAnsi"/>
                <w:sz w:val="20"/>
                <w:szCs w:val="20"/>
              </w:rPr>
              <w:t>0</w:t>
            </w:r>
          </w:p>
        </w:tc>
        <w:tc>
          <w:tcPr>
            <w:tcW w:w="1211" w:type="dxa"/>
          </w:tcPr>
          <w:p w14:paraId="4D7E4C21" w14:textId="77777777" w:rsidR="007247D3" w:rsidRPr="00A50FEB" w:rsidRDefault="007247D3" w:rsidP="002C6F5C">
            <w:pPr>
              <w:jc w:val="center"/>
              <w:rPr>
                <w:rFonts w:cstheme="minorHAnsi"/>
                <w:sz w:val="20"/>
                <w:szCs w:val="20"/>
              </w:rPr>
            </w:pPr>
            <w:r>
              <w:rPr>
                <w:rFonts w:cstheme="minorHAnsi"/>
                <w:sz w:val="20"/>
                <w:szCs w:val="20"/>
              </w:rPr>
              <w:t>-</w:t>
            </w:r>
          </w:p>
        </w:tc>
        <w:tc>
          <w:tcPr>
            <w:tcW w:w="1034" w:type="dxa"/>
          </w:tcPr>
          <w:p w14:paraId="013B7BEA" w14:textId="77777777" w:rsidR="007247D3" w:rsidRPr="00A50FEB" w:rsidRDefault="007247D3" w:rsidP="002C6F5C">
            <w:pPr>
              <w:jc w:val="center"/>
              <w:rPr>
                <w:rFonts w:cstheme="minorHAnsi"/>
                <w:sz w:val="20"/>
                <w:szCs w:val="20"/>
              </w:rPr>
            </w:pPr>
            <w:r>
              <w:rPr>
                <w:rFonts w:cstheme="minorHAnsi"/>
                <w:sz w:val="20"/>
                <w:szCs w:val="20"/>
              </w:rPr>
              <w:t>-</w:t>
            </w:r>
          </w:p>
        </w:tc>
      </w:tr>
      <w:tr w:rsidR="007247D3" w:rsidRPr="00A50FEB" w14:paraId="3163DCA5" w14:textId="77777777" w:rsidTr="00330A73">
        <w:tc>
          <w:tcPr>
            <w:tcW w:w="1793" w:type="dxa"/>
          </w:tcPr>
          <w:p w14:paraId="36037107" w14:textId="77777777" w:rsidR="007247D3" w:rsidRPr="00A50FEB" w:rsidRDefault="007247D3" w:rsidP="002C6F5C">
            <w:pPr>
              <w:rPr>
                <w:rFonts w:cstheme="minorHAnsi"/>
                <w:b/>
                <w:sz w:val="20"/>
                <w:szCs w:val="20"/>
              </w:rPr>
            </w:pPr>
            <w:r w:rsidRPr="00A50FEB">
              <w:rPr>
                <w:rFonts w:cstheme="minorHAnsi"/>
                <w:b/>
                <w:sz w:val="20"/>
                <w:szCs w:val="20"/>
              </w:rPr>
              <w:t>Pozemky určené k plnění funkcí lesa</w:t>
            </w:r>
          </w:p>
        </w:tc>
        <w:tc>
          <w:tcPr>
            <w:tcW w:w="3730" w:type="dxa"/>
          </w:tcPr>
          <w:p w14:paraId="3D13E48C" w14:textId="77777777" w:rsidR="007247D3" w:rsidRPr="00A50FEB" w:rsidRDefault="007247D3" w:rsidP="002C6F5C">
            <w:pPr>
              <w:rPr>
                <w:rFonts w:cstheme="minorHAnsi"/>
                <w:sz w:val="20"/>
                <w:szCs w:val="20"/>
              </w:rPr>
            </w:pPr>
            <w:r>
              <w:rPr>
                <w:rFonts w:cstheme="minorHAnsi"/>
                <w:sz w:val="20"/>
                <w:szCs w:val="20"/>
              </w:rPr>
              <w:t xml:space="preserve">Vlivy nebyly identifikovány. </w:t>
            </w:r>
          </w:p>
        </w:tc>
        <w:tc>
          <w:tcPr>
            <w:tcW w:w="1272" w:type="dxa"/>
          </w:tcPr>
          <w:p w14:paraId="3F33A1E1" w14:textId="77777777" w:rsidR="007247D3" w:rsidRPr="00A50FEB" w:rsidRDefault="007247D3" w:rsidP="002C6F5C">
            <w:pPr>
              <w:jc w:val="center"/>
              <w:rPr>
                <w:rFonts w:cstheme="minorHAnsi"/>
                <w:sz w:val="20"/>
                <w:szCs w:val="20"/>
              </w:rPr>
            </w:pPr>
            <w:r>
              <w:rPr>
                <w:rFonts w:cstheme="minorHAnsi"/>
                <w:sz w:val="20"/>
                <w:szCs w:val="20"/>
              </w:rPr>
              <w:t>0</w:t>
            </w:r>
          </w:p>
        </w:tc>
        <w:tc>
          <w:tcPr>
            <w:tcW w:w="1211" w:type="dxa"/>
          </w:tcPr>
          <w:p w14:paraId="3AD61878" w14:textId="77777777" w:rsidR="007247D3" w:rsidRPr="00A50FEB" w:rsidRDefault="007247D3" w:rsidP="002C6F5C">
            <w:pPr>
              <w:jc w:val="center"/>
              <w:rPr>
                <w:rFonts w:cstheme="minorHAnsi"/>
                <w:sz w:val="20"/>
                <w:szCs w:val="20"/>
              </w:rPr>
            </w:pPr>
            <w:r>
              <w:rPr>
                <w:rFonts w:cstheme="minorHAnsi"/>
                <w:sz w:val="20"/>
                <w:szCs w:val="20"/>
              </w:rPr>
              <w:t>-</w:t>
            </w:r>
          </w:p>
        </w:tc>
        <w:tc>
          <w:tcPr>
            <w:tcW w:w="1034" w:type="dxa"/>
          </w:tcPr>
          <w:p w14:paraId="4275845E" w14:textId="77777777" w:rsidR="007247D3" w:rsidRPr="00A50FEB" w:rsidRDefault="007247D3" w:rsidP="002C6F5C">
            <w:pPr>
              <w:jc w:val="center"/>
              <w:rPr>
                <w:rFonts w:cstheme="minorHAnsi"/>
                <w:sz w:val="20"/>
                <w:szCs w:val="20"/>
              </w:rPr>
            </w:pPr>
            <w:r>
              <w:rPr>
                <w:rFonts w:cstheme="minorHAnsi"/>
                <w:sz w:val="20"/>
                <w:szCs w:val="20"/>
              </w:rPr>
              <w:t>-</w:t>
            </w:r>
          </w:p>
        </w:tc>
      </w:tr>
      <w:tr w:rsidR="007247D3" w:rsidRPr="00A50FEB" w14:paraId="18514CD2" w14:textId="77777777" w:rsidTr="00330A73">
        <w:tc>
          <w:tcPr>
            <w:tcW w:w="1793" w:type="dxa"/>
          </w:tcPr>
          <w:p w14:paraId="5F147F41" w14:textId="77777777" w:rsidR="007247D3" w:rsidRPr="00A50FEB" w:rsidRDefault="007247D3" w:rsidP="002C6F5C">
            <w:pPr>
              <w:rPr>
                <w:rFonts w:cstheme="minorHAnsi"/>
                <w:b/>
                <w:sz w:val="20"/>
                <w:szCs w:val="20"/>
              </w:rPr>
            </w:pPr>
            <w:r w:rsidRPr="00A50FEB">
              <w:rPr>
                <w:rFonts w:cstheme="minorHAnsi"/>
                <w:b/>
                <w:sz w:val="20"/>
                <w:szCs w:val="20"/>
              </w:rPr>
              <w:t>Horninové prostředí</w:t>
            </w:r>
          </w:p>
        </w:tc>
        <w:tc>
          <w:tcPr>
            <w:tcW w:w="3730" w:type="dxa"/>
          </w:tcPr>
          <w:p w14:paraId="3062CE3C" w14:textId="77777777" w:rsidR="007247D3" w:rsidRPr="00A50FEB" w:rsidRDefault="007247D3" w:rsidP="002C6F5C">
            <w:pPr>
              <w:rPr>
                <w:rFonts w:cstheme="minorHAnsi"/>
                <w:sz w:val="20"/>
                <w:szCs w:val="20"/>
              </w:rPr>
            </w:pPr>
            <w:r>
              <w:rPr>
                <w:rFonts w:cstheme="minorHAnsi"/>
                <w:sz w:val="20"/>
                <w:szCs w:val="20"/>
              </w:rPr>
              <w:t xml:space="preserve">Vlivy nebyly identifikovány. </w:t>
            </w:r>
          </w:p>
        </w:tc>
        <w:tc>
          <w:tcPr>
            <w:tcW w:w="1272" w:type="dxa"/>
          </w:tcPr>
          <w:p w14:paraId="598EA3AB" w14:textId="77777777" w:rsidR="007247D3" w:rsidRPr="00A50FEB" w:rsidRDefault="007247D3" w:rsidP="002C6F5C">
            <w:pPr>
              <w:jc w:val="center"/>
              <w:rPr>
                <w:rFonts w:cstheme="minorHAnsi"/>
                <w:sz w:val="20"/>
                <w:szCs w:val="20"/>
              </w:rPr>
            </w:pPr>
            <w:r>
              <w:rPr>
                <w:rFonts w:cstheme="minorHAnsi"/>
                <w:sz w:val="20"/>
                <w:szCs w:val="20"/>
              </w:rPr>
              <w:t>0</w:t>
            </w:r>
          </w:p>
        </w:tc>
        <w:tc>
          <w:tcPr>
            <w:tcW w:w="1211" w:type="dxa"/>
          </w:tcPr>
          <w:p w14:paraId="5029C916" w14:textId="77777777" w:rsidR="007247D3" w:rsidRPr="00A50FEB" w:rsidRDefault="007247D3" w:rsidP="002C6F5C">
            <w:pPr>
              <w:jc w:val="center"/>
              <w:rPr>
                <w:rFonts w:cstheme="minorHAnsi"/>
                <w:sz w:val="20"/>
                <w:szCs w:val="20"/>
              </w:rPr>
            </w:pPr>
            <w:r>
              <w:rPr>
                <w:rFonts w:cstheme="minorHAnsi"/>
                <w:sz w:val="20"/>
                <w:szCs w:val="20"/>
              </w:rPr>
              <w:t>-</w:t>
            </w:r>
          </w:p>
        </w:tc>
        <w:tc>
          <w:tcPr>
            <w:tcW w:w="1034" w:type="dxa"/>
          </w:tcPr>
          <w:p w14:paraId="6E143565" w14:textId="77777777" w:rsidR="007247D3" w:rsidRPr="00A50FEB" w:rsidRDefault="007247D3" w:rsidP="002C6F5C">
            <w:pPr>
              <w:jc w:val="center"/>
              <w:rPr>
                <w:rFonts w:cstheme="minorHAnsi"/>
                <w:sz w:val="20"/>
                <w:szCs w:val="20"/>
              </w:rPr>
            </w:pPr>
            <w:r>
              <w:rPr>
                <w:rFonts w:cstheme="minorHAnsi"/>
                <w:sz w:val="20"/>
                <w:szCs w:val="20"/>
              </w:rPr>
              <w:t>-</w:t>
            </w:r>
          </w:p>
        </w:tc>
      </w:tr>
      <w:tr w:rsidR="007247D3" w:rsidRPr="00A50FEB" w14:paraId="00CBC940" w14:textId="77777777" w:rsidTr="00330A73">
        <w:tc>
          <w:tcPr>
            <w:tcW w:w="1793" w:type="dxa"/>
          </w:tcPr>
          <w:p w14:paraId="01FCC1C6" w14:textId="77777777" w:rsidR="007247D3" w:rsidRPr="00A50FEB" w:rsidRDefault="007247D3" w:rsidP="002C6F5C">
            <w:pPr>
              <w:rPr>
                <w:rFonts w:cstheme="minorHAnsi"/>
                <w:b/>
                <w:sz w:val="20"/>
                <w:szCs w:val="20"/>
              </w:rPr>
            </w:pPr>
            <w:r w:rsidRPr="00A50FEB">
              <w:rPr>
                <w:rFonts w:cstheme="minorHAnsi"/>
                <w:b/>
                <w:sz w:val="20"/>
                <w:szCs w:val="20"/>
              </w:rPr>
              <w:t xml:space="preserve">Biologická rozmanitost flóra, fauna </w:t>
            </w:r>
          </w:p>
        </w:tc>
        <w:tc>
          <w:tcPr>
            <w:tcW w:w="3730" w:type="dxa"/>
          </w:tcPr>
          <w:p w14:paraId="58A28638" w14:textId="77777777" w:rsidR="007247D3" w:rsidRPr="00A50FEB" w:rsidRDefault="007247D3" w:rsidP="002C6F5C">
            <w:pPr>
              <w:rPr>
                <w:rFonts w:cstheme="minorHAnsi"/>
                <w:sz w:val="20"/>
                <w:szCs w:val="20"/>
              </w:rPr>
            </w:pPr>
            <w:r>
              <w:rPr>
                <w:rFonts w:cstheme="minorHAnsi"/>
                <w:sz w:val="20"/>
                <w:szCs w:val="20"/>
              </w:rPr>
              <w:t xml:space="preserve">Ovlivnění stanovištních podmínek v okolních plochách po dobu provádění stavebních prací. </w:t>
            </w:r>
          </w:p>
        </w:tc>
        <w:tc>
          <w:tcPr>
            <w:tcW w:w="1272" w:type="dxa"/>
          </w:tcPr>
          <w:p w14:paraId="6E040283" w14:textId="77777777" w:rsidR="007247D3" w:rsidRPr="00A50FEB" w:rsidRDefault="007247D3" w:rsidP="002C6F5C">
            <w:pPr>
              <w:jc w:val="center"/>
              <w:rPr>
                <w:rFonts w:cstheme="minorHAnsi"/>
                <w:sz w:val="20"/>
                <w:szCs w:val="20"/>
              </w:rPr>
            </w:pPr>
            <w:r>
              <w:rPr>
                <w:rFonts w:cstheme="minorHAnsi"/>
                <w:sz w:val="20"/>
                <w:szCs w:val="20"/>
              </w:rPr>
              <w:t>0/-1</w:t>
            </w:r>
          </w:p>
        </w:tc>
        <w:tc>
          <w:tcPr>
            <w:tcW w:w="1211" w:type="dxa"/>
          </w:tcPr>
          <w:p w14:paraId="2AE14936" w14:textId="77777777" w:rsidR="007247D3" w:rsidRPr="00A50FEB" w:rsidRDefault="007247D3" w:rsidP="002C6F5C">
            <w:pPr>
              <w:jc w:val="center"/>
              <w:rPr>
                <w:rFonts w:cstheme="minorHAnsi"/>
                <w:sz w:val="20"/>
                <w:szCs w:val="20"/>
              </w:rPr>
            </w:pPr>
            <w:r>
              <w:rPr>
                <w:rFonts w:cstheme="minorHAnsi"/>
                <w:sz w:val="20"/>
                <w:szCs w:val="20"/>
              </w:rPr>
              <w:t>Krátkodobý</w:t>
            </w:r>
          </w:p>
        </w:tc>
        <w:tc>
          <w:tcPr>
            <w:tcW w:w="1034" w:type="dxa"/>
          </w:tcPr>
          <w:p w14:paraId="1FC26C91" w14:textId="77777777" w:rsidR="007247D3" w:rsidRPr="00A50FEB" w:rsidRDefault="007247D3" w:rsidP="002C6F5C">
            <w:pPr>
              <w:jc w:val="center"/>
              <w:rPr>
                <w:rFonts w:cstheme="minorHAnsi"/>
                <w:sz w:val="20"/>
                <w:szCs w:val="20"/>
              </w:rPr>
            </w:pPr>
            <w:r>
              <w:rPr>
                <w:rFonts w:cstheme="minorHAnsi"/>
                <w:sz w:val="20"/>
                <w:szCs w:val="20"/>
              </w:rPr>
              <w:t>Přímý</w:t>
            </w:r>
          </w:p>
        </w:tc>
      </w:tr>
      <w:tr w:rsidR="007247D3" w:rsidRPr="00A50FEB" w14:paraId="2C42224D" w14:textId="77777777" w:rsidTr="00330A73">
        <w:tc>
          <w:tcPr>
            <w:tcW w:w="1793" w:type="dxa"/>
          </w:tcPr>
          <w:p w14:paraId="24F4562C" w14:textId="77777777" w:rsidR="007247D3" w:rsidRPr="00A50FEB" w:rsidRDefault="007247D3" w:rsidP="002C6F5C">
            <w:pPr>
              <w:rPr>
                <w:rFonts w:cstheme="minorHAnsi"/>
                <w:b/>
                <w:sz w:val="20"/>
                <w:szCs w:val="20"/>
              </w:rPr>
            </w:pPr>
            <w:r w:rsidRPr="00A50FEB">
              <w:rPr>
                <w:rFonts w:cstheme="minorHAnsi"/>
                <w:b/>
                <w:sz w:val="20"/>
                <w:szCs w:val="20"/>
              </w:rPr>
              <w:t>Krajina, krajinný ráz</w:t>
            </w:r>
          </w:p>
        </w:tc>
        <w:tc>
          <w:tcPr>
            <w:tcW w:w="3730" w:type="dxa"/>
          </w:tcPr>
          <w:p w14:paraId="4C9A991F" w14:textId="77777777" w:rsidR="007247D3" w:rsidRPr="00A50FEB" w:rsidRDefault="007247D3" w:rsidP="002C6F5C">
            <w:pPr>
              <w:rPr>
                <w:rFonts w:cstheme="minorHAnsi"/>
                <w:sz w:val="20"/>
                <w:szCs w:val="20"/>
              </w:rPr>
            </w:pPr>
            <w:r>
              <w:rPr>
                <w:rFonts w:cstheme="minorHAnsi"/>
                <w:sz w:val="20"/>
                <w:szCs w:val="20"/>
              </w:rPr>
              <w:t xml:space="preserve">Vlivy nebyly identifikovány. </w:t>
            </w:r>
          </w:p>
        </w:tc>
        <w:tc>
          <w:tcPr>
            <w:tcW w:w="1272" w:type="dxa"/>
          </w:tcPr>
          <w:p w14:paraId="61F11602" w14:textId="77777777" w:rsidR="007247D3" w:rsidRPr="00A50FEB" w:rsidRDefault="007247D3" w:rsidP="002C6F5C">
            <w:pPr>
              <w:jc w:val="center"/>
              <w:rPr>
                <w:rFonts w:cstheme="minorHAnsi"/>
                <w:sz w:val="20"/>
                <w:szCs w:val="20"/>
              </w:rPr>
            </w:pPr>
            <w:r>
              <w:rPr>
                <w:rFonts w:cstheme="minorHAnsi"/>
                <w:sz w:val="20"/>
                <w:szCs w:val="20"/>
              </w:rPr>
              <w:t>0</w:t>
            </w:r>
          </w:p>
        </w:tc>
        <w:tc>
          <w:tcPr>
            <w:tcW w:w="1211" w:type="dxa"/>
          </w:tcPr>
          <w:p w14:paraId="78E647DB" w14:textId="77777777" w:rsidR="007247D3" w:rsidRPr="00A50FEB" w:rsidRDefault="007247D3" w:rsidP="002C6F5C">
            <w:pPr>
              <w:jc w:val="center"/>
              <w:rPr>
                <w:rFonts w:cstheme="minorHAnsi"/>
                <w:sz w:val="20"/>
                <w:szCs w:val="20"/>
              </w:rPr>
            </w:pPr>
            <w:r>
              <w:rPr>
                <w:rFonts w:cstheme="minorHAnsi"/>
                <w:sz w:val="20"/>
                <w:szCs w:val="20"/>
              </w:rPr>
              <w:t>-</w:t>
            </w:r>
          </w:p>
        </w:tc>
        <w:tc>
          <w:tcPr>
            <w:tcW w:w="1034" w:type="dxa"/>
          </w:tcPr>
          <w:p w14:paraId="355F8370" w14:textId="77777777" w:rsidR="007247D3" w:rsidRPr="00A50FEB" w:rsidRDefault="007247D3" w:rsidP="002C6F5C">
            <w:pPr>
              <w:jc w:val="center"/>
              <w:rPr>
                <w:rFonts w:cstheme="minorHAnsi"/>
                <w:sz w:val="20"/>
                <w:szCs w:val="20"/>
              </w:rPr>
            </w:pPr>
            <w:r>
              <w:rPr>
                <w:rFonts w:cstheme="minorHAnsi"/>
                <w:sz w:val="20"/>
                <w:szCs w:val="20"/>
              </w:rPr>
              <w:t>-</w:t>
            </w:r>
          </w:p>
        </w:tc>
      </w:tr>
      <w:tr w:rsidR="007247D3" w:rsidRPr="00A50FEB" w14:paraId="7FC128C3" w14:textId="77777777" w:rsidTr="00330A73">
        <w:tc>
          <w:tcPr>
            <w:tcW w:w="9040" w:type="dxa"/>
            <w:gridSpan w:val="5"/>
          </w:tcPr>
          <w:p w14:paraId="002AA9CF" w14:textId="77777777" w:rsidR="007247D3" w:rsidRPr="00A50FEB" w:rsidRDefault="007247D3" w:rsidP="007247D3">
            <w:pPr>
              <w:pStyle w:val="Odstavecseseznamem"/>
              <w:numPr>
                <w:ilvl w:val="0"/>
                <w:numId w:val="52"/>
              </w:numPr>
              <w:tabs>
                <w:tab w:val="clear" w:pos="851"/>
              </w:tabs>
              <w:spacing w:after="0"/>
              <w:rPr>
                <w:rFonts w:cstheme="minorHAnsi"/>
                <w:b/>
                <w:sz w:val="20"/>
                <w:szCs w:val="20"/>
              </w:rPr>
            </w:pPr>
            <w:r w:rsidRPr="00A50FEB">
              <w:rPr>
                <w:rFonts w:cstheme="minorHAnsi"/>
                <w:b/>
                <w:sz w:val="20"/>
                <w:szCs w:val="20"/>
              </w:rPr>
              <w:t>Identifikované kumulativní a synergické vlivy na složky životního prostředí</w:t>
            </w:r>
          </w:p>
        </w:tc>
      </w:tr>
      <w:tr w:rsidR="00330A73" w:rsidRPr="00A50FEB" w14:paraId="754D1BFE" w14:textId="77777777" w:rsidTr="00330A73">
        <w:tc>
          <w:tcPr>
            <w:tcW w:w="1793" w:type="dxa"/>
          </w:tcPr>
          <w:p w14:paraId="3045B462" w14:textId="11670F89" w:rsidR="00330A73" w:rsidRPr="00330A73" w:rsidRDefault="00330A73" w:rsidP="00330A73">
            <w:pPr>
              <w:rPr>
                <w:rFonts w:cstheme="minorHAnsi"/>
                <w:b/>
                <w:color w:val="000000" w:themeColor="text1"/>
                <w:sz w:val="20"/>
                <w:szCs w:val="20"/>
                <w:highlight w:val="yellow"/>
              </w:rPr>
            </w:pPr>
            <w:r w:rsidRPr="00330A73">
              <w:rPr>
                <w:rFonts w:cs="Calibri"/>
                <w:b/>
                <w:color w:val="000000" w:themeColor="text1"/>
                <w:sz w:val="20"/>
                <w:szCs w:val="20"/>
              </w:rPr>
              <w:t>Ovzduší a klima</w:t>
            </w:r>
          </w:p>
        </w:tc>
        <w:tc>
          <w:tcPr>
            <w:tcW w:w="3730" w:type="dxa"/>
          </w:tcPr>
          <w:p w14:paraId="7D25D8E8" w14:textId="39CBABA0" w:rsidR="00330A73" w:rsidRPr="00330A73" w:rsidRDefault="00330A73" w:rsidP="00330A73">
            <w:pPr>
              <w:rPr>
                <w:rFonts w:cstheme="minorHAnsi"/>
                <w:color w:val="000000" w:themeColor="text1"/>
                <w:sz w:val="20"/>
                <w:szCs w:val="20"/>
              </w:rPr>
            </w:pPr>
            <w:r w:rsidRPr="00330A73">
              <w:rPr>
                <w:rFonts w:cs="Calibri"/>
                <w:color w:val="000000" w:themeColor="text1"/>
                <w:sz w:val="20"/>
                <w:szCs w:val="20"/>
              </w:rPr>
              <w:t>Vlivy nebyly identifikovány.</w:t>
            </w:r>
          </w:p>
        </w:tc>
        <w:tc>
          <w:tcPr>
            <w:tcW w:w="1272" w:type="dxa"/>
          </w:tcPr>
          <w:p w14:paraId="2FFF3D29" w14:textId="5583DD15" w:rsidR="00330A73" w:rsidRPr="00330A73" w:rsidRDefault="00330A73" w:rsidP="00330A73">
            <w:pPr>
              <w:jc w:val="center"/>
              <w:rPr>
                <w:rFonts w:cstheme="minorHAnsi"/>
                <w:color w:val="000000" w:themeColor="text1"/>
                <w:sz w:val="20"/>
                <w:szCs w:val="20"/>
              </w:rPr>
            </w:pPr>
            <w:r w:rsidRPr="00330A73">
              <w:rPr>
                <w:rFonts w:cs="Calibri"/>
                <w:color w:val="000000" w:themeColor="text1"/>
                <w:sz w:val="20"/>
                <w:szCs w:val="20"/>
              </w:rPr>
              <w:t>0</w:t>
            </w:r>
          </w:p>
        </w:tc>
        <w:tc>
          <w:tcPr>
            <w:tcW w:w="1211" w:type="dxa"/>
          </w:tcPr>
          <w:p w14:paraId="6DDA118D" w14:textId="3EC5652A" w:rsidR="00330A73" w:rsidRPr="00330A73" w:rsidRDefault="00330A73" w:rsidP="00330A73">
            <w:pPr>
              <w:jc w:val="center"/>
              <w:rPr>
                <w:rFonts w:cstheme="minorHAnsi"/>
                <w:color w:val="000000" w:themeColor="text1"/>
                <w:sz w:val="20"/>
                <w:szCs w:val="20"/>
              </w:rPr>
            </w:pPr>
            <w:r w:rsidRPr="00330A73">
              <w:rPr>
                <w:rFonts w:cs="Calibri"/>
                <w:color w:val="000000" w:themeColor="text1"/>
                <w:sz w:val="20"/>
                <w:szCs w:val="20"/>
              </w:rPr>
              <w:t>-</w:t>
            </w:r>
          </w:p>
        </w:tc>
        <w:tc>
          <w:tcPr>
            <w:tcW w:w="1034" w:type="dxa"/>
          </w:tcPr>
          <w:p w14:paraId="61E04F3F" w14:textId="35C6E3BC" w:rsidR="00330A73" w:rsidRPr="00330A73" w:rsidRDefault="00330A73" w:rsidP="00330A73">
            <w:pPr>
              <w:jc w:val="center"/>
              <w:rPr>
                <w:rFonts w:cstheme="minorHAnsi"/>
                <w:color w:val="000000" w:themeColor="text1"/>
                <w:sz w:val="20"/>
                <w:szCs w:val="20"/>
              </w:rPr>
            </w:pPr>
            <w:r w:rsidRPr="00330A73">
              <w:rPr>
                <w:rFonts w:cs="Calibri"/>
                <w:color w:val="000000" w:themeColor="text1"/>
                <w:sz w:val="20"/>
                <w:szCs w:val="20"/>
              </w:rPr>
              <w:t>-</w:t>
            </w:r>
          </w:p>
        </w:tc>
      </w:tr>
      <w:tr w:rsidR="00330A73" w:rsidRPr="00A50FEB" w14:paraId="0221DC8D" w14:textId="77777777" w:rsidTr="00330A73">
        <w:tc>
          <w:tcPr>
            <w:tcW w:w="1793" w:type="dxa"/>
          </w:tcPr>
          <w:p w14:paraId="2A37E5FF" w14:textId="7AB9639A" w:rsidR="00330A73" w:rsidRPr="00330A73" w:rsidRDefault="00330A73" w:rsidP="00330A73">
            <w:pPr>
              <w:rPr>
                <w:rFonts w:cstheme="minorHAnsi"/>
                <w:b/>
                <w:color w:val="000000" w:themeColor="text1"/>
                <w:sz w:val="20"/>
                <w:szCs w:val="20"/>
                <w:highlight w:val="yellow"/>
              </w:rPr>
            </w:pPr>
            <w:r w:rsidRPr="00330A73">
              <w:rPr>
                <w:rFonts w:cs="Calibri"/>
                <w:b/>
                <w:color w:val="000000" w:themeColor="text1"/>
                <w:sz w:val="20"/>
                <w:szCs w:val="20"/>
              </w:rPr>
              <w:t>Obyvatelstvo a veřejné zdraví</w:t>
            </w:r>
          </w:p>
        </w:tc>
        <w:tc>
          <w:tcPr>
            <w:tcW w:w="3730" w:type="dxa"/>
          </w:tcPr>
          <w:p w14:paraId="3D7F31E4" w14:textId="352EF6FE" w:rsidR="00330A73" w:rsidRPr="00330A73" w:rsidRDefault="00330A73" w:rsidP="00330A73">
            <w:pPr>
              <w:rPr>
                <w:rFonts w:cstheme="minorHAnsi"/>
                <w:color w:val="000000" w:themeColor="text1"/>
                <w:sz w:val="20"/>
                <w:szCs w:val="20"/>
              </w:rPr>
            </w:pPr>
            <w:r w:rsidRPr="00330A73">
              <w:rPr>
                <w:rFonts w:cs="Calibri"/>
                <w:color w:val="000000" w:themeColor="text1"/>
                <w:sz w:val="20"/>
                <w:szCs w:val="20"/>
              </w:rPr>
              <w:t>Vlivy nebyly identifikovány.</w:t>
            </w:r>
          </w:p>
        </w:tc>
        <w:tc>
          <w:tcPr>
            <w:tcW w:w="1272" w:type="dxa"/>
          </w:tcPr>
          <w:p w14:paraId="53A9D1E4" w14:textId="65C6456A" w:rsidR="00330A73" w:rsidRPr="00330A73" w:rsidRDefault="00330A73" w:rsidP="00330A73">
            <w:pPr>
              <w:jc w:val="center"/>
              <w:rPr>
                <w:rFonts w:cstheme="minorHAnsi"/>
                <w:color w:val="000000" w:themeColor="text1"/>
                <w:sz w:val="20"/>
                <w:szCs w:val="20"/>
              </w:rPr>
            </w:pPr>
            <w:r w:rsidRPr="00330A73">
              <w:rPr>
                <w:rFonts w:cs="Calibri"/>
                <w:color w:val="000000" w:themeColor="text1"/>
                <w:sz w:val="20"/>
                <w:szCs w:val="20"/>
              </w:rPr>
              <w:t>0</w:t>
            </w:r>
          </w:p>
        </w:tc>
        <w:tc>
          <w:tcPr>
            <w:tcW w:w="1211" w:type="dxa"/>
          </w:tcPr>
          <w:p w14:paraId="34E5FE68" w14:textId="0261D6DE" w:rsidR="00330A73" w:rsidRPr="00330A73" w:rsidRDefault="00330A73" w:rsidP="00330A73">
            <w:pPr>
              <w:jc w:val="center"/>
              <w:rPr>
                <w:rFonts w:cstheme="minorHAnsi"/>
                <w:color w:val="000000" w:themeColor="text1"/>
                <w:sz w:val="20"/>
                <w:szCs w:val="20"/>
              </w:rPr>
            </w:pPr>
            <w:r w:rsidRPr="00330A73">
              <w:rPr>
                <w:rFonts w:cs="Calibri"/>
                <w:color w:val="000000" w:themeColor="text1"/>
                <w:sz w:val="20"/>
                <w:szCs w:val="20"/>
              </w:rPr>
              <w:t>-</w:t>
            </w:r>
          </w:p>
        </w:tc>
        <w:tc>
          <w:tcPr>
            <w:tcW w:w="1034" w:type="dxa"/>
          </w:tcPr>
          <w:p w14:paraId="765DA8CE" w14:textId="7E7CB093" w:rsidR="00330A73" w:rsidRPr="00330A73" w:rsidRDefault="00330A73" w:rsidP="00330A73">
            <w:pPr>
              <w:jc w:val="center"/>
              <w:rPr>
                <w:rFonts w:cstheme="minorHAnsi"/>
                <w:color w:val="000000" w:themeColor="text1"/>
                <w:sz w:val="20"/>
                <w:szCs w:val="20"/>
              </w:rPr>
            </w:pPr>
            <w:r w:rsidRPr="00330A73">
              <w:rPr>
                <w:rFonts w:cs="Calibri"/>
                <w:color w:val="000000" w:themeColor="text1"/>
                <w:sz w:val="20"/>
                <w:szCs w:val="20"/>
              </w:rPr>
              <w:t>-</w:t>
            </w:r>
          </w:p>
        </w:tc>
      </w:tr>
      <w:tr w:rsidR="007247D3" w:rsidRPr="00A50FEB" w14:paraId="5A9E13C1" w14:textId="77777777" w:rsidTr="00330A73">
        <w:tc>
          <w:tcPr>
            <w:tcW w:w="1793" w:type="dxa"/>
          </w:tcPr>
          <w:p w14:paraId="6816CE7C" w14:textId="77777777" w:rsidR="007247D3" w:rsidRPr="00A50FEB" w:rsidRDefault="007247D3" w:rsidP="002C6F5C">
            <w:pPr>
              <w:rPr>
                <w:rFonts w:cstheme="minorHAnsi"/>
                <w:b/>
                <w:sz w:val="20"/>
                <w:szCs w:val="20"/>
              </w:rPr>
            </w:pPr>
            <w:r w:rsidRPr="00A50FEB">
              <w:rPr>
                <w:rFonts w:cstheme="minorHAnsi"/>
                <w:b/>
                <w:sz w:val="20"/>
                <w:szCs w:val="20"/>
              </w:rPr>
              <w:t>Hmotný majetek a využití území</w:t>
            </w:r>
          </w:p>
        </w:tc>
        <w:tc>
          <w:tcPr>
            <w:tcW w:w="3730" w:type="dxa"/>
          </w:tcPr>
          <w:p w14:paraId="4DFC4CE8" w14:textId="77777777" w:rsidR="007247D3" w:rsidRPr="00A50FEB" w:rsidRDefault="007247D3" w:rsidP="002C6F5C">
            <w:pPr>
              <w:rPr>
                <w:rFonts w:cstheme="minorHAnsi"/>
                <w:sz w:val="20"/>
                <w:szCs w:val="20"/>
              </w:rPr>
            </w:pPr>
            <w:r>
              <w:rPr>
                <w:rFonts w:cstheme="minorHAnsi"/>
                <w:sz w:val="20"/>
                <w:szCs w:val="20"/>
              </w:rPr>
              <w:t xml:space="preserve">Vlivy nebyly identifikovány. </w:t>
            </w:r>
          </w:p>
        </w:tc>
        <w:tc>
          <w:tcPr>
            <w:tcW w:w="1272" w:type="dxa"/>
          </w:tcPr>
          <w:p w14:paraId="631F334D" w14:textId="77777777" w:rsidR="007247D3" w:rsidRPr="00A50FEB" w:rsidRDefault="007247D3" w:rsidP="002C6F5C">
            <w:pPr>
              <w:jc w:val="center"/>
              <w:rPr>
                <w:rFonts w:cstheme="minorHAnsi"/>
                <w:sz w:val="20"/>
                <w:szCs w:val="20"/>
              </w:rPr>
            </w:pPr>
            <w:r>
              <w:rPr>
                <w:rFonts w:cstheme="minorHAnsi"/>
                <w:sz w:val="20"/>
                <w:szCs w:val="20"/>
              </w:rPr>
              <w:t>0</w:t>
            </w:r>
          </w:p>
        </w:tc>
        <w:tc>
          <w:tcPr>
            <w:tcW w:w="1211" w:type="dxa"/>
          </w:tcPr>
          <w:p w14:paraId="3EFFF4B4" w14:textId="77777777" w:rsidR="007247D3" w:rsidRPr="00A50FEB" w:rsidRDefault="007247D3" w:rsidP="002C6F5C">
            <w:pPr>
              <w:jc w:val="center"/>
              <w:rPr>
                <w:rFonts w:cstheme="minorHAnsi"/>
                <w:sz w:val="20"/>
                <w:szCs w:val="20"/>
              </w:rPr>
            </w:pPr>
            <w:r>
              <w:rPr>
                <w:rFonts w:cstheme="minorHAnsi"/>
                <w:sz w:val="20"/>
                <w:szCs w:val="20"/>
              </w:rPr>
              <w:t>-</w:t>
            </w:r>
          </w:p>
        </w:tc>
        <w:tc>
          <w:tcPr>
            <w:tcW w:w="1034" w:type="dxa"/>
          </w:tcPr>
          <w:p w14:paraId="7C5B6E29" w14:textId="77777777" w:rsidR="007247D3" w:rsidRPr="00A50FEB" w:rsidRDefault="007247D3" w:rsidP="002C6F5C">
            <w:pPr>
              <w:jc w:val="center"/>
              <w:rPr>
                <w:rFonts w:cstheme="minorHAnsi"/>
                <w:sz w:val="20"/>
                <w:szCs w:val="20"/>
              </w:rPr>
            </w:pPr>
            <w:r>
              <w:rPr>
                <w:rFonts w:cstheme="minorHAnsi"/>
                <w:sz w:val="20"/>
                <w:szCs w:val="20"/>
              </w:rPr>
              <w:t>-</w:t>
            </w:r>
          </w:p>
        </w:tc>
      </w:tr>
      <w:tr w:rsidR="007247D3" w:rsidRPr="00A50FEB" w14:paraId="25B9B189" w14:textId="77777777" w:rsidTr="00330A73">
        <w:tc>
          <w:tcPr>
            <w:tcW w:w="1793" w:type="dxa"/>
          </w:tcPr>
          <w:p w14:paraId="7D68AC80" w14:textId="77777777" w:rsidR="007247D3" w:rsidRPr="00A50FEB" w:rsidRDefault="007247D3" w:rsidP="002C6F5C">
            <w:pPr>
              <w:rPr>
                <w:rFonts w:cstheme="minorHAnsi"/>
                <w:b/>
                <w:sz w:val="20"/>
                <w:szCs w:val="20"/>
              </w:rPr>
            </w:pPr>
            <w:r w:rsidRPr="00A50FEB">
              <w:rPr>
                <w:rFonts w:cstheme="minorHAnsi"/>
                <w:b/>
                <w:sz w:val="20"/>
                <w:szCs w:val="20"/>
              </w:rPr>
              <w:t>Kulturní, archeologické a architektonické hodnoty</w:t>
            </w:r>
          </w:p>
        </w:tc>
        <w:tc>
          <w:tcPr>
            <w:tcW w:w="3730" w:type="dxa"/>
          </w:tcPr>
          <w:p w14:paraId="33AE9F17" w14:textId="77777777" w:rsidR="007247D3" w:rsidRPr="00A50FEB" w:rsidRDefault="007247D3" w:rsidP="002C6F5C">
            <w:pPr>
              <w:rPr>
                <w:rFonts w:cstheme="minorHAnsi"/>
                <w:sz w:val="20"/>
                <w:szCs w:val="20"/>
              </w:rPr>
            </w:pPr>
            <w:r>
              <w:rPr>
                <w:rFonts w:cstheme="minorHAnsi"/>
                <w:sz w:val="20"/>
                <w:szCs w:val="20"/>
              </w:rPr>
              <w:t xml:space="preserve">Vlivy nebyly identifikovány. </w:t>
            </w:r>
          </w:p>
        </w:tc>
        <w:tc>
          <w:tcPr>
            <w:tcW w:w="1272" w:type="dxa"/>
          </w:tcPr>
          <w:p w14:paraId="4D1A011C" w14:textId="77777777" w:rsidR="007247D3" w:rsidRPr="00A50FEB" w:rsidRDefault="007247D3" w:rsidP="002C6F5C">
            <w:pPr>
              <w:jc w:val="center"/>
              <w:rPr>
                <w:rFonts w:cstheme="minorHAnsi"/>
                <w:sz w:val="20"/>
                <w:szCs w:val="20"/>
              </w:rPr>
            </w:pPr>
            <w:r>
              <w:rPr>
                <w:rFonts w:cstheme="minorHAnsi"/>
                <w:sz w:val="20"/>
                <w:szCs w:val="20"/>
              </w:rPr>
              <w:t>0</w:t>
            </w:r>
          </w:p>
        </w:tc>
        <w:tc>
          <w:tcPr>
            <w:tcW w:w="1211" w:type="dxa"/>
          </w:tcPr>
          <w:p w14:paraId="79A95B25" w14:textId="77777777" w:rsidR="007247D3" w:rsidRPr="00A50FEB" w:rsidRDefault="007247D3" w:rsidP="002C6F5C">
            <w:pPr>
              <w:jc w:val="center"/>
              <w:rPr>
                <w:rFonts w:cstheme="minorHAnsi"/>
                <w:sz w:val="20"/>
                <w:szCs w:val="20"/>
              </w:rPr>
            </w:pPr>
            <w:r>
              <w:rPr>
                <w:rFonts w:cstheme="minorHAnsi"/>
                <w:sz w:val="20"/>
                <w:szCs w:val="20"/>
              </w:rPr>
              <w:t>-</w:t>
            </w:r>
          </w:p>
        </w:tc>
        <w:tc>
          <w:tcPr>
            <w:tcW w:w="1034" w:type="dxa"/>
          </w:tcPr>
          <w:p w14:paraId="711AA1AF" w14:textId="77777777" w:rsidR="007247D3" w:rsidRPr="00A50FEB" w:rsidRDefault="007247D3" w:rsidP="002C6F5C">
            <w:pPr>
              <w:jc w:val="center"/>
              <w:rPr>
                <w:rFonts w:cstheme="minorHAnsi"/>
                <w:sz w:val="20"/>
                <w:szCs w:val="20"/>
              </w:rPr>
            </w:pPr>
            <w:r>
              <w:rPr>
                <w:rFonts w:cstheme="minorHAnsi"/>
                <w:sz w:val="20"/>
                <w:szCs w:val="20"/>
              </w:rPr>
              <w:t>-</w:t>
            </w:r>
          </w:p>
        </w:tc>
      </w:tr>
      <w:tr w:rsidR="007247D3" w:rsidRPr="00A50FEB" w14:paraId="78DF0C44" w14:textId="77777777" w:rsidTr="00330A73">
        <w:tc>
          <w:tcPr>
            <w:tcW w:w="1793" w:type="dxa"/>
          </w:tcPr>
          <w:p w14:paraId="5FDC8B17" w14:textId="77777777" w:rsidR="007247D3" w:rsidRPr="00A50FEB" w:rsidRDefault="007247D3" w:rsidP="002C6F5C">
            <w:pPr>
              <w:rPr>
                <w:rFonts w:cstheme="minorHAnsi"/>
                <w:b/>
                <w:sz w:val="20"/>
                <w:szCs w:val="20"/>
              </w:rPr>
            </w:pPr>
            <w:r w:rsidRPr="00A50FEB">
              <w:rPr>
                <w:rFonts w:cstheme="minorHAnsi"/>
                <w:b/>
                <w:sz w:val="20"/>
                <w:szCs w:val="20"/>
              </w:rPr>
              <w:t>Povrchové a podzemní vody</w:t>
            </w:r>
          </w:p>
        </w:tc>
        <w:tc>
          <w:tcPr>
            <w:tcW w:w="3730" w:type="dxa"/>
          </w:tcPr>
          <w:p w14:paraId="2AD0E5A5" w14:textId="77777777" w:rsidR="007247D3" w:rsidRPr="00A50FEB" w:rsidRDefault="007247D3" w:rsidP="002C6F5C">
            <w:pPr>
              <w:rPr>
                <w:rFonts w:cstheme="minorHAnsi"/>
                <w:sz w:val="20"/>
                <w:szCs w:val="20"/>
              </w:rPr>
            </w:pPr>
            <w:r>
              <w:rPr>
                <w:rFonts w:cstheme="minorHAnsi"/>
                <w:sz w:val="20"/>
                <w:szCs w:val="20"/>
              </w:rPr>
              <w:t xml:space="preserve">Ovlivnění podmínek pro retenci vod z důvodu zvýšení rozsahu zpevněných ploch. </w:t>
            </w:r>
          </w:p>
        </w:tc>
        <w:tc>
          <w:tcPr>
            <w:tcW w:w="1272" w:type="dxa"/>
          </w:tcPr>
          <w:p w14:paraId="2B06C12F" w14:textId="77777777" w:rsidR="007247D3" w:rsidRPr="00A50FEB" w:rsidRDefault="007247D3" w:rsidP="002C6F5C">
            <w:pPr>
              <w:jc w:val="center"/>
              <w:rPr>
                <w:rFonts w:cstheme="minorHAnsi"/>
                <w:sz w:val="20"/>
                <w:szCs w:val="20"/>
              </w:rPr>
            </w:pPr>
            <w:r>
              <w:rPr>
                <w:rFonts w:cstheme="minorHAnsi"/>
                <w:sz w:val="20"/>
                <w:szCs w:val="20"/>
              </w:rPr>
              <w:t>0/-1</w:t>
            </w:r>
          </w:p>
        </w:tc>
        <w:tc>
          <w:tcPr>
            <w:tcW w:w="1211" w:type="dxa"/>
          </w:tcPr>
          <w:p w14:paraId="3D2E0489" w14:textId="77777777" w:rsidR="007247D3" w:rsidRDefault="007247D3" w:rsidP="002C6F5C">
            <w:pPr>
              <w:rPr>
                <w:rFonts w:cstheme="minorHAnsi"/>
                <w:sz w:val="20"/>
                <w:szCs w:val="20"/>
              </w:rPr>
            </w:pPr>
            <w:r>
              <w:rPr>
                <w:rFonts w:cstheme="minorHAnsi"/>
                <w:sz w:val="20"/>
                <w:szCs w:val="20"/>
              </w:rPr>
              <w:t xml:space="preserve">Kumulativní </w:t>
            </w:r>
          </w:p>
          <w:p w14:paraId="2970DB28" w14:textId="77777777" w:rsidR="007247D3" w:rsidRPr="00A50FEB" w:rsidRDefault="007247D3" w:rsidP="002C6F5C">
            <w:pPr>
              <w:rPr>
                <w:rFonts w:cstheme="minorHAnsi"/>
                <w:sz w:val="20"/>
                <w:szCs w:val="20"/>
              </w:rPr>
            </w:pPr>
            <w:r>
              <w:rPr>
                <w:rFonts w:cstheme="minorHAnsi"/>
                <w:sz w:val="20"/>
                <w:szCs w:val="20"/>
              </w:rPr>
              <w:t>Synergický</w:t>
            </w:r>
          </w:p>
        </w:tc>
        <w:tc>
          <w:tcPr>
            <w:tcW w:w="1034" w:type="dxa"/>
          </w:tcPr>
          <w:p w14:paraId="699449C5" w14:textId="77777777" w:rsidR="007247D3" w:rsidRPr="00A50FEB" w:rsidRDefault="007247D3" w:rsidP="002C6F5C">
            <w:pPr>
              <w:rPr>
                <w:rFonts w:cstheme="minorHAnsi"/>
                <w:sz w:val="20"/>
                <w:szCs w:val="20"/>
              </w:rPr>
            </w:pPr>
          </w:p>
        </w:tc>
      </w:tr>
      <w:tr w:rsidR="007247D3" w:rsidRPr="00A50FEB" w14:paraId="7194D74F" w14:textId="77777777" w:rsidTr="00330A73">
        <w:tc>
          <w:tcPr>
            <w:tcW w:w="1793" w:type="dxa"/>
          </w:tcPr>
          <w:p w14:paraId="1FE676A7" w14:textId="77777777" w:rsidR="007247D3" w:rsidRPr="00A50FEB" w:rsidRDefault="007247D3" w:rsidP="002C6F5C">
            <w:pPr>
              <w:rPr>
                <w:rFonts w:cstheme="minorHAnsi"/>
                <w:b/>
                <w:sz w:val="20"/>
                <w:szCs w:val="20"/>
              </w:rPr>
            </w:pPr>
            <w:r w:rsidRPr="00A50FEB">
              <w:rPr>
                <w:rFonts w:cstheme="minorHAnsi"/>
                <w:b/>
                <w:sz w:val="20"/>
                <w:szCs w:val="20"/>
              </w:rPr>
              <w:t>Zemědělská půda</w:t>
            </w:r>
          </w:p>
        </w:tc>
        <w:tc>
          <w:tcPr>
            <w:tcW w:w="3730" w:type="dxa"/>
          </w:tcPr>
          <w:p w14:paraId="6762B883" w14:textId="77777777" w:rsidR="007247D3" w:rsidRPr="00A50FEB" w:rsidRDefault="007247D3" w:rsidP="002C6F5C">
            <w:pPr>
              <w:rPr>
                <w:rFonts w:cstheme="minorHAnsi"/>
                <w:sz w:val="20"/>
                <w:szCs w:val="20"/>
              </w:rPr>
            </w:pPr>
            <w:r>
              <w:rPr>
                <w:rFonts w:cstheme="minorHAnsi"/>
                <w:sz w:val="20"/>
                <w:szCs w:val="20"/>
              </w:rPr>
              <w:t xml:space="preserve">Vlivy nebyly identifikovány. </w:t>
            </w:r>
          </w:p>
        </w:tc>
        <w:tc>
          <w:tcPr>
            <w:tcW w:w="1272" w:type="dxa"/>
          </w:tcPr>
          <w:p w14:paraId="514D5D3E" w14:textId="77777777" w:rsidR="007247D3" w:rsidRPr="00A50FEB" w:rsidRDefault="007247D3" w:rsidP="002C6F5C">
            <w:pPr>
              <w:jc w:val="center"/>
              <w:rPr>
                <w:rFonts w:cstheme="minorHAnsi"/>
                <w:sz w:val="20"/>
                <w:szCs w:val="20"/>
              </w:rPr>
            </w:pPr>
            <w:r>
              <w:rPr>
                <w:rFonts w:cstheme="minorHAnsi"/>
                <w:sz w:val="20"/>
                <w:szCs w:val="20"/>
              </w:rPr>
              <w:t>0</w:t>
            </w:r>
          </w:p>
        </w:tc>
        <w:tc>
          <w:tcPr>
            <w:tcW w:w="1211" w:type="dxa"/>
          </w:tcPr>
          <w:p w14:paraId="1FFF03B2" w14:textId="77777777" w:rsidR="007247D3" w:rsidRPr="00A50FEB" w:rsidRDefault="007247D3" w:rsidP="002C6F5C">
            <w:pPr>
              <w:jc w:val="center"/>
              <w:rPr>
                <w:rFonts w:cstheme="minorHAnsi"/>
                <w:sz w:val="20"/>
                <w:szCs w:val="20"/>
              </w:rPr>
            </w:pPr>
            <w:r>
              <w:rPr>
                <w:rFonts w:cstheme="minorHAnsi"/>
                <w:sz w:val="20"/>
                <w:szCs w:val="20"/>
              </w:rPr>
              <w:t>-</w:t>
            </w:r>
          </w:p>
        </w:tc>
        <w:tc>
          <w:tcPr>
            <w:tcW w:w="1034" w:type="dxa"/>
          </w:tcPr>
          <w:p w14:paraId="153D73EC" w14:textId="77777777" w:rsidR="007247D3" w:rsidRPr="00A50FEB" w:rsidRDefault="007247D3" w:rsidP="002C6F5C">
            <w:pPr>
              <w:jc w:val="center"/>
              <w:rPr>
                <w:rFonts w:cstheme="minorHAnsi"/>
                <w:sz w:val="20"/>
                <w:szCs w:val="20"/>
              </w:rPr>
            </w:pPr>
            <w:r>
              <w:rPr>
                <w:rFonts w:cstheme="minorHAnsi"/>
                <w:sz w:val="20"/>
                <w:szCs w:val="20"/>
              </w:rPr>
              <w:t>-</w:t>
            </w:r>
          </w:p>
        </w:tc>
      </w:tr>
      <w:tr w:rsidR="007247D3" w:rsidRPr="00A50FEB" w14:paraId="5AB0C26C" w14:textId="77777777" w:rsidTr="00330A73">
        <w:tc>
          <w:tcPr>
            <w:tcW w:w="1793" w:type="dxa"/>
          </w:tcPr>
          <w:p w14:paraId="7614E2D7" w14:textId="77777777" w:rsidR="007247D3" w:rsidRPr="00A50FEB" w:rsidRDefault="007247D3" w:rsidP="002C6F5C">
            <w:pPr>
              <w:rPr>
                <w:rFonts w:cstheme="minorHAnsi"/>
                <w:b/>
                <w:sz w:val="20"/>
                <w:szCs w:val="20"/>
              </w:rPr>
            </w:pPr>
            <w:r w:rsidRPr="00A50FEB">
              <w:rPr>
                <w:rFonts w:cstheme="minorHAnsi"/>
                <w:b/>
                <w:sz w:val="20"/>
                <w:szCs w:val="20"/>
              </w:rPr>
              <w:t>Pozemky určené k plnění funkcí lesa</w:t>
            </w:r>
          </w:p>
        </w:tc>
        <w:tc>
          <w:tcPr>
            <w:tcW w:w="3730" w:type="dxa"/>
          </w:tcPr>
          <w:p w14:paraId="1A4F36BD" w14:textId="77777777" w:rsidR="007247D3" w:rsidRPr="00A50FEB" w:rsidRDefault="007247D3" w:rsidP="002C6F5C">
            <w:pPr>
              <w:rPr>
                <w:rFonts w:cstheme="minorHAnsi"/>
                <w:sz w:val="20"/>
                <w:szCs w:val="20"/>
              </w:rPr>
            </w:pPr>
            <w:r>
              <w:rPr>
                <w:rFonts w:cstheme="minorHAnsi"/>
                <w:sz w:val="20"/>
                <w:szCs w:val="20"/>
              </w:rPr>
              <w:t xml:space="preserve">Vlivy nebyly identifikovány. </w:t>
            </w:r>
          </w:p>
        </w:tc>
        <w:tc>
          <w:tcPr>
            <w:tcW w:w="1272" w:type="dxa"/>
          </w:tcPr>
          <w:p w14:paraId="6BF3A209" w14:textId="77777777" w:rsidR="007247D3" w:rsidRPr="00A50FEB" w:rsidRDefault="007247D3" w:rsidP="002C6F5C">
            <w:pPr>
              <w:jc w:val="center"/>
              <w:rPr>
                <w:rFonts w:cstheme="minorHAnsi"/>
                <w:sz w:val="20"/>
                <w:szCs w:val="20"/>
              </w:rPr>
            </w:pPr>
            <w:r>
              <w:rPr>
                <w:rFonts w:cstheme="minorHAnsi"/>
                <w:sz w:val="20"/>
                <w:szCs w:val="20"/>
              </w:rPr>
              <w:t>0</w:t>
            </w:r>
          </w:p>
        </w:tc>
        <w:tc>
          <w:tcPr>
            <w:tcW w:w="1211" w:type="dxa"/>
          </w:tcPr>
          <w:p w14:paraId="7C9C2801" w14:textId="77777777" w:rsidR="007247D3" w:rsidRPr="00A50FEB" w:rsidRDefault="007247D3" w:rsidP="002C6F5C">
            <w:pPr>
              <w:jc w:val="center"/>
              <w:rPr>
                <w:rFonts w:cstheme="minorHAnsi"/>
                <w:sz w:val="20"/>
                <w:szCs w:val="20"/>
              </w:rPr>
            </w:pPr>
            <w:r>
              <w:rPr>
                <w:rFonts w:cstheme="minorHAnsi"/>
                <w:sz w:val="20"/>
                <w:szCs w:val="20"/>
              </w:rPr>
              <w:t>-</w:t>
            </w:r>
          </w:p>
        </w:tc>
        <w:tc>
          <w:tcPr>
            <w:tcW w:w="1034" w:type="dxa"/>
          </w:tcPr>
          <w:p w14:paraId="0DB7AE92" w14:textId="77777777" w:rsidR="007247D3" w:rsidRPr="00A50FEB" w:rsidRDefault="007247D3" w:rsidP="002C6F5C">
            <w:pPr>
              <w:jc w:val="center"/>
              <w:rPr>
                <w:rFonts w:cstheme="minorHAnsi"/>
                <w:sz w:val="20"/>
                <w:szCs w:val="20"/>
              </w:rPr>
            </w:pPr>
            <w:r>
              <w:rPr>
                <w:rFonts w:cstheme="minorHAnsi"/>
                <w:sz w:val="20"/>
                <w:szCs w:val="20"/>
              </w:rPr>
              <w:t>-</w:t>
            </w:r>
          </w:p>
        </w:tc>
      </w:tr>
      <w:tr w:rsidR="007247D3" w:rsidRPr="00A50FEB" w14:paraId="2577DE67" w14:textId="77777777" w:rsidTr="00330A73">
        <w:tc>
          <w:tcPr>
            <w:tcW w:w="1793" w:type="dxa"/>
          </w:tcPr>
          <w:p w14:paraId="4A1F8998" w14:textId="77777777" w:rsidR="007247D3" w:rsidRPr="00A50FEB" w:rsidRDefault="007247D3" w:rsidP="002C6F5C">
            <w:pPr>
              <w:rPr>
                <w:rFonts w:cstheme="minorHAnsi"/>
                <w:b/>
                <w:sz w:val="20"/>
                <w:szCs w:val="20"/>
              </w:rPr>
            </w:pPr>
            <w:r w:rsidRPr="00A50FEB">
              <w:rPr>
                <w:rFonts w:cstheme="minorHAnsi"/>
                <w:b/>
                <w:sz w:val="20"/>
                <w:szCs w:val="20"/>
              </w:rPr>
              <w:t>Horninové prostředí</w:t>
            </w:r>
          </w:p>
        </w:tc>
        <w:tc>
          <w:tcPr>
            <w:tcW w:w="3730" w:type="dxa"/>
          </w:tcPr>
          <w:p w14:paraId="36EE5653" w14:textId="77777777" w:rsidR="007247D3" w:rsidRPr="00A50FEB" w:rsidRDefault="007247D3" w:rsidP="002C6F5C">
            <w:pPr>
              <w:rPr>
                <w:rFonts w:cstheme="minorHAnsi"/>
                <w:sz w:val="20"/>
                <w:szCs w:val="20"/>
              </w:rPr>
            </w:pPr>
            <w:r>
              <w:rPr>
                <w:rFonts w:cstheme="minorHAnsi"/>
                <w:sz w:val="20"/>
                <w:szCs w:val="20"/>
              </w:rPr>
              <w:t xml:space="preserve">Vlivy nebyly identifikovány. </w:t>
            </w:r>
          </w:p>
        </w:tc>
        <w:tc>
          <w:tcPr>
            <w:tcW w:w="1272" w:type="dxa"/>
          </w:tcPr>
          <w:p w14:paraId="70727A47" w14:textId="77777777" w:rsidR="007247D3" w:rsidRPr="00A50FEB" w:rsidRDefault="007247D3" w:rsidP="002C6F5C">
            <w:pPr>
              <w:jc w:val="center"/>
              <w:rPr>
                <w:rFonts w:cstheme="minorHAnsi"/>
                <w:sz w:val="20"/>
                <w:szCs w:val="20"/>
              </w:rPr>
            </w:pPr>
            <w:r>
              <w:rPr>
                <w:rFonts w:cstheme="minorHAnsi"/>
                <w:sz w:val="20"/>
                <w:szCs w:val="20"/>
              </w:rPr>
              <w:t>0</w:t>
            </w:r>
          </w:p>
        </w:tc>
        <w:tc>
          <w:tcPr>
            <w:tcW w:w="1211" w:type="dxa"/>
          </w:tcPr>
          <w:p w14:paraId="72C9E49C" w14:textId="77777777" w:rsidR="007247D3" w:rsidRPr="00A50FEB" w:rsidRDefault="007247D3" w:rsidP="002C6F5C">
            <w:pPr>
              <w:jc w:val="center"/>
              <w:rPr>
                <w:rFonts w:cstheme="minorHAnsi"/>
                <w:sz w:val="20"/>
                <w:szCs w:val="20"/>
              </w:rPr>
            </w:pPr>
            <w:r>
              <w:rPr>
                <w:rFonts w:cstheme="minorHAnsi"/>
                <w:sz w:val="20"/>
                <w:szCs w:val="20"/>
              </w:rPr>
              <w:t>-</w:t>
            </w:r>
          </w:p>
        </w:tc>
        <w:tc>
          <w:tcPr>
            <w:tcW w:w="1034" w:type="dxa"/>
          </w:tcPr>
          <w:p w14:paraId="46542763" w14:textId="77777777" w:rsidR="007247D3" w:rsidRPr="00A50FEB" w:rsidRDefault="007247D3" w:rsidP="002C6F5C">
            <w:pPr>
              <w:jc w:val="center"/>
              <w:rPr>
                <w:rFonts w:cstheme="minorHAnsi"/>
                <w:sz w:val="20"/>
                <w:szCs w:val="20"/>
              </w:rPr>
            </w:pPr>
            <w:r>
              <w:rPr>
                <w:rFonts w:cstheme="minorHAnsi"/>
                <w:sz w:val="20"/>
                <w:szCs w:val="20"/>
              </w:rPr>
              <w:t>-</w:t>
            </w:r>
          </w:p>
        </w:tc>
      </w:tr>
      <w:tr w:rsidR="007247D3" w:rsidRPr="00A50FEB" w14:paraId="55BF4CDD" w14:textId="77777777" w:rsidTr="00330A73">
        <w:tc>
          <w:tcPr>
            <w:tcW w:w="1793" w:type="dxa"/>
          </w:tcPr>
          <w:p w14:paraId="029BDC4E" w14:textId="77777777" w:rsidR="007247D3" w:rsidRPr="00A50FEB" w:rsidRDefault="007247D3" w:rsidP="002C6F5C">
            <w:pPr>
              <w:rPr>
                <w:rFonts w:cstheme="minorHAnsi"/>
                <w:b/>
                <w:sz w:val="20"/>
                <w:szCs w:val="20"/>
              </w:rPr>
            </w:pPr>
            <w:r w:rsidRPr="00A50FEB">
              <w:rPr>
                <w:rFonts w:cstheme="minorHAnsi"/>
                <w:b/>
                <w:sz w:val="20"/>
                <w:szCs w:val="20"/>
              </w:rPr>
              <w:t xml:space="preserve">Biologická rozmanitost flóra, fauna </w:t>
            </w:r>
          </w:p>
        </w:tc>
        <w:tc>
          <w:tcPr>
            <w:tcW w:w="3730" w:type="dxa"/>
          </w:tcPr>
          <w:p w14:paraId="305F495E" w14:textId="77777777" w:rsidR="007247D3" w:rsidRPr="00A50FEB" w:rsidRDefault="007247D3" w:rsidP="002C6F5C">
            <w:pPr>
              <w:rPr>
                <w:rFonts w:cstheme="minorHAnsi"/>
                <w:sz w:val="20"/>
                <w:szCs w:val="20"/>
              </w:rPr>
            </w:pPr>
            <w:r>
              <w:rPr>
                <w:rFonts w:cstheme="minorHAnsi"/>
                <w:sz w:val="20"/>
                <w:szCs w:val="20"/>
              </w:rPr>
              <w:t>Snížení rozsahu ploch pozitivně ovlivňujících biologickou diversitu a ekologickou stabilitu.</w:t>
            </w:r>
          </w:p>
        </w:tc>
        <w:tc>
          <w:tcPr>
            <w:tcW w:w="1272" w:type="dxa"/>
          </w:tcPr>
          <w:p w14:paraId="528E7B5C" w14:textId="77777777" w:rsidR="007247D3" w:rsidRPr="00A50FEB" w:rsidRDefault="007247D3" w:rsidP="002C6F5C">
            <w:pPr>
              <w:jc w:val="center"/>
              <w:rPr>
                <w:rFonts w:cstheme="minorHAnsi"/>
                <w:sz w:val="20"/>
                <w:szCs w:val="20"/>
              </w:rPr>
            </w:pPr>
            <w:r>
              <w:rPr>
                <w:rFonts w:cstheme="minorHAnsi"/>
                <w:sz w:val="20"/>
                <w:szCs w:val="20"/>
              </w:rPr>
              <w:t>0/-1</w:t>
            </w:r>
          </w:p>
        </w:tc>
        <w:tc>
          <w:tcPr>
            <w:tcW w:w="1211" w:type="dxa"/>
          </w:tcPr>
          <w:p w14:paraId="3F1F4B98" w14:textId="77777777" w:rsidR="007247D3" w:rsidRDefault="007247D3" w:rsidP="002C6F5C">
            <w:pPr>
              <w:rPr>
                <w:rFonts w:cstheme="minorHAnsi"/>
                <w:sz w:val="20"/>
                <w:szCs w:val="20"/>
              </w:rPr>
            </w:pPr>
            <w:r>
              <w:rPr>
                <w:rFonts w:cstheme="minorHAnsi"/>
                <w:sz w:val="20"/>
                <w:szCs w:val="20"/>
              </w:rPr>
              <w:t xml:space="preserve">Kumulativní </w:t>
            </w:r>
          </w:p>
          <w:p w14:paraId="2EA3D186" w14:textId="77777777" w:rsidR="007247D3" w:rsidRPr="00A50FEB" w:rsidRDefault="007247D3" w:rsidP="002C6F5C">
            <w:pPr>
              <w:rPr>
                <w:rFonts w:cstheme="minorHAnsi"/>
                <w:sz w:val="20"/>
                <w:szCs w:val="20"/>
              </w:rPr>
            </w:pPr>
            <w:r>
              <w:rPr>
                <w:rFonts w:cstheme="minorHAnsi"/>
                <w:sz w:val="20"/>
                <w:szCs w:val="20"/>
              </w:rPr>
              <w:t>Synergický</w:t>
            </w:r>
          </w:p>
        </w:tc>
        <w:tc>
          <w:tcPr>
            <w:tcW w:w="1034" w:type="dxa"/>
          </w:tcPr>
          <w:p w14:paraId="5DA9CA35" w14:textId="77777777" w:rsidR="007247D3" w:rsidRPr="00A50FEB" w:rsidRDefault="007247D3" w:rsidP="002C6F5C">
            <w:pPr>
              <w:rPr>
                <w:rFonts w:cstheme="minorHAnsi"/>
                <w:sz w:val="20"/>
                <w:szCs w:val="20"/>
              </w:rPr>
            </w:pPr>
          </w:p>
        </w:tc>
      </w:tr>
      <w:tr w:rsidR="007247D3" w:rsidRPr="00A50FEB" w14:paraId="17856F84" w14:textId="77777777" w:rsidTr="00330A73">
        <w:tc>
          <w:tcPr>
            <w:tcW w:w="1793" w:type="dxa"/>
          </w:tcPr>
          <w:p w14:paraId="26F48C8F" w14:textId="77777777" w:rsidR="007247D3" w:rsidRPr="00A50FEB" w:rsidRDefault="007247D3" w:rsidP="002C6F5C">
            <w:pPr>
              <w:rPr>
                <w:rFonts w:cstheme="minorHAnsi"/>
                <w:b/>
                <w:sz w:val="20"/>
                <w:szCs w:val="20"/>
              </w:rPr>
            </w:pPr>
            <w:r w:rsidRPr="00A50FEB">
              <w:rPr>
                <w:rFonts w:cstheme="minorHAnsi"/>
                <w:b/>
                <w:sz w:val="20"/>
                <w:szCs w:val="20"/>
              </w:rPr>
              <w:t>Krajina, krajinný ráz</w:t>
            </w:r>
          </w:p>
        </w:tc>
        <w:tc>
          <w:tcPr>
            <w:tcW w:w="3730" w:type="dxa"/>
          </w:tcPr>
          <w:p w14:paraId="0EC10E5D" w14:textId="77777777" w:rsidR="007247D3" w:rsidRPr="00A50FEB" w:rsidRDefault="007247D3" w:rsidP="002C6F5C">
            <w:pPr>
              <w:rPr>
                <w:rFonts w:cstheme="minorHAnsi"/>
                <w:sz w:val="20"/>
                <w:szCs w:val="20"/>
              </w:rPr>
            </w:pPr>
            <w:r>
              <w:rPr>
                <w:rFonts w:cstheme="minorHAnsi"/>
                <w:sz w:val="20"/>
                <w:szCs w:val="20"/>
              </w:rPr>
              <w:t>Prohloubení procesu urbanizace krajiny na území přírodního parku Modřanská rokle – Cholupice.</w:t>
            </w:r>
          </w:p>
        </w:tc>
        <w:tc>
          <w:tcPr>
            <w:tcW w:w="1272" w:type="dxa"/>
          </w:tcPr>
          <w:p w14:paraId="1F50B30B" w14:textId="77777777" w:rsidR="007247D3" w:rsidRPr="00A50FEB" w:rsidRDefault="007247D3" w:rsidP="002C6F5C">
            <w:pPr>
              <w:jc w:val="center"/>
              <w:rPr>
                <w:rFonts w:cstheme="minorHAnsi"/>
                <w:sz w:val="20"/>
                <w:szCs w:val="20"/>
              </w:rPr>
            </w:pPr>
            <w:r>
              <w:rPr>
                <w:rFonts w:cstheme="minorHAnsi"/>
                <w:sz w:val="20"/>
                <w:szCs w:val="20"/>
              </w:rPr>
              <w:t>0/-1</w:t>
            </w:r>
          </w:p>
        </w:tc>
        <w:tc>
          <w:tcPr>
            <w:tcW w:w="1211" w:type="dxa"/>
          </w:tcPr>
          <w:p w14:paraId="75F17BBE" w14:textId="77777777" w:rsidR="007247D3" w:rsidRDefault="007247D3" w:rsidP="002C6F5C">
            <w:pPr>
              <w:rPr>
                <w:rFonts w:cstheme="minorHAnsi"/>
                <w:sz w:val="20"/>
                <w:szCs w:val="20"/>
              </w:rPr>
            </w:pPr>
            <w:r>
              <w:rPr>
                <w:rFonts w:cstheme="minorHAnsi"/>
                <w:sz w:val="20"/>
                <w:szCs w:val="20"/>
              </w:rPr>
              <w:t xml:space="preserve">Kumulativní </w:t>
            </w:r>
          </w:p>
          <w:p w14:paraId="4C25248E" w14:textId="77777777" w:rsidR="007247D3" w:rsidRPr="00A50FEB" w:rsidRDefault="007247D3" w:rsidP="002C6F5C">
            <w:pPr>
              <w:rPr>
                <w:rFonts w:cstheme="minorHAnsi"/>
                <w:sz w:val="20"/>
                <w:szCs w:val="20"/>
              </w:rPr>
            </w:pPr>
            <w:r>
              <w:rPr>
                <w:rFonts w:cstheme="minorHAnsi"/>
                <w:sz w:val="20"/>
                <w:szCs w:val="20"/>
              </w:rPr>
              <w:t>Synergický</w:t>
            </w:r>
          </w:p>
        </w:tc>
        <w:tc>
          <w:tcPr>
            <w:tcW w:w="1034" w:type="dxa"/>
          </w:tcPr>
          <w:p w14:paraId="47F8313B" w14:textId="77777777" w:rsidR="007247D3" w:rsidRPr="00A50FEB" w:rsidRDefault="007247D3" w:rsidP="002C6F5C">
            <w:pPr>
              <w:rPr>
                <w:rFonts w:cstheme="minorHAnsi"/>
                <w:sz w:val="20"/>
                <w:szCs w:val="20"/>
              </w:rPr>
            </w:pPr>
          </w:p>
        </w:tc>
      </w:tr>
      <w:tr w:rsidR="007247D3" w:rsidRPr="00A50FEB" w14:paraId="13E8E361" w14:textId="77777777" w:rsidTr="00330A73">
        <w:tc>
          <w:tcPr>
            <w:tcW w:w="9040" w:type="dxa"/>
            <w:gridSpan w:val="5"/>
          </w:tcPr>
          <w:p w14:paraId="7513CE93" w14:textId="77777777" w:rsidR="007247D3" w:rsidRPr="00A50FEB" w:rsidRDefault="007247D3" w:rsidP="007247D3">
            <w:pPr>
              <w:pStyle w:val="Odstavecseseznamem"/>
              <w:numPr>
                <w:ilvl w:val="0"/>
                <w:numId w:val="52"/>
              </w:numPr>
              <w:tabs>
                <w:tab w:val="clear" w:pos="851"/>
              </w:tabs>
              <w:spacing w:after="0"/>
              <w:rPr>
                <w:rFonts w:cstheme="minorHAnsi"/>
                <w:b/>
                <w:sz w:val="20"/>
                <w:szCs w:val="20"/>
              </w:rPr>
            </w:pPr>
            <w:r w:rsidRPr="00A50FEB">
              <w:rPr>
                <w:rFonts w:cstheme="minorHAnsi"/>
                <w:b/>
                <w:sz w:val="20"/>
                <w:szCs w:val="20"/>
              </w:rPr>
              <w:t>Identifikace přeshraničních vlivů</w:t>
            </w:r>
          </w:p>
        </w:tc>
      </w:tr>
      <w:tr w:rsidR="007247D3" w:rsidRPr="00A50FEB" w14:paraId="6C18D427" w14:textId="77777777" w:rsidTr="00330A73">
        <w:tc>
          <w:tcPr>
            <w:tcW w:w="9040" w:type="dxa"/>
            <w:gridSpan w:val="5"/>
          </w:tcPr>
          <w:p w14:paraId="6867AB05" w14:textId="77777777" w:rsidR="007247D3" w:rsidRPr="00A50FEB" w:rsidRDefault="007247D3" w:rsidP="002C6F5C">
            <w:pPr>
              <w:rPr>
                <w:rFonts w:cstheme="minorHAnsi"/>
                <w:sz w:val="20"/>
                <w:szCs w:val="20"/>
              </w:rPr>
            </w:pPr>
            <w:r w:rsidRPr="00A50FEB">
              <w:rPr>
                <w:rFonts w:cstheme="minorHAnsi"/>
                <w:sz w:val="20"/>
                <w:szCs w:val="20"/>
              </w:rPr>
              <w:t xml:space="preserve">Přeshraniční vlivy nebyly identifikovány. </w:t>
            </w:r>
          </w:p>
        </w:tc>
      </w:tr>
      <w:tr w:rsidR="007247D3" w:rsidRPr="00A50FEB" w14:paraId="19DB5EBB" w14:textId="77777777" w:rsidTr="00330A73">
        <w:tc>
          <w:tcPr>
            <w:tcW w:w="9040" w:type="dxa"/>
            <w:gridSpan w:val="5"/>
            <w:tcBorders>
              <w:bottom w:val="single" w:sz="12" w:space="0" w:color="auto"/>
            </w:tcBorders>
          </w:tcPr>
          <w:p w14:paraId="0F8FC73E" w14:textId="77777777" w:rsidR="007247D3" w:rsidRPr="00A50FEB" w:rsidRDefault="007247D3" w:rsidP="007247D3">
            <w:pPr>
              <w:pStyle w:val="Odstavecseseznamem"/>
              <w:numPr>
                <w:ilvl w:val="0"/>
                <w:numId w:val="52"/>
              </w:numPr>
              <w:tabs>
                <w:tab w:val="clear" w:pos="851"/>
              </w:tabs>
              <w:spacing w:after="0"/>
              <w:rPr>
                <w:rFonts w:cstheme="minorHAnsi"/>
                <w:b/>
                <w:sz w:val="20"/>
                <w:szCs w:val="20"/>
              </w:rPr>
            </w:pPr>
            <w:r w:rsidRPr="00A50FEB">
              <w:rPr>
                <w:rFonts w:cstheme="minorHAnsi"/>
                <w:b/>
                <w:sz w:val="20"/>
                <w:szCs w:val="20"/>
              </w:rPr>
              <w:t>Závěry a návrh opatření</w:t>
            </w:r>
          </w:p>
        </w:tc>
      </w:tr>
      <w:tr w:rsidR="007247D3" w:rsidRPr="00A50FEB" w14:paraId="6AA9D22A" w14:textId="77777777" w:rsidTr="00330A73">
        <w:tc>
          <w:tcPr>
            <w:tcW w:w="9040" w:type="dxa"/>
            <w:gridSpan w:val="5"/>
            <w:tcBorders>
              <w:top w:val="single" w:sz="12" w:space="0" w:color="auto"/>
              <w:bottom w:val="nil"/>
            </w:tcBorders>
          </w:tcPr>
          <w:p w14:paraId="0FCDF12C" w14:textId="77777777" w:rsidR="007247D3" w:rsidRPr="00F65C35" w:rsidRDefault="007247D3" w:rsidP="002C6F5C">
            <w:pPr>
              <w:rPr>
                <w:rFonts w:cstheme="minorHAnsi"/>
                <w:b/>
                <w:i/>
                <w:sz w:val="20"/>
                <w:szCs w:val="20"/>
              </w:rPr>
            </w:pPr>
            <w:r w:rsidRPr="00F65C35">
              <w:rPr>
                <w:rFonts w:cstheme="minorHAnsi"/>
                <w:b/>
                <w:i/>
                <w:sz w:val="20"/>
                <w:szCs w:val="20"/>
              </w:rPr>
              <w:t>S využitím lokality lze souhlasit za níže stanovených podmínek</w:t>
            </w:r>
          </w:p>
        </w:tc>
      </w:tr>
      <w:tr w:rsidR="007247D3" w:rsidRPr="00A50FEB" w14:paraId="18EDE0B6" w14:textId="77777777" w:rsidTr="00330A73">
        <w:tc>
          <w:tcPr>
            <w:tcW w:w="9040" w:type="dxa"/>
            <w:gridSpan w:val="5"/>
            <w:tcBorders>
              <w:top w:val="nil"/>
              <w:bottom w:val="nil"/>
            </w:tcBorders>
          </w:tcPr>
          <w:p w14:paraId="0FF08368" w14:textId="77777777" w:rsidR="007247D3" w:rsidRPr="00F65C35" w:rsidRDefault="007247D3" w:rsidP="007247D3">
            <w:pPr>
              <w:pStyle w:val="Odstavecseseznamem"/>
              <w:numPr>
                <w:ilvl w:val="0"/>
                <w:numId w:val="53"/>
              </w:numPr>
              <w:tabs>
                <w:tab w:val="clear" w:pos="851"/>
              </w:tabs>
              <w:spacing w:after="0"/>
              <w:rPr>
                <w:rFonts w:cstheme="minorHAnsi"/>
                <w:sz w:val="20"/>
                <w:szCs w:val="20"/>
              </w:rPr>
            </w:pPr>
            <w:r w:rsidRPr="00F65C35">
              <w:rPr>
                <w:rFonts w:cstheme="minorHAnsi"/>
                <w:sz w:val="20"/>
                <w:szCs w:val="20"/>
              </w:rPr>
              <w:t xml:space="preserve">Likvidaci splaškových vod ze zástavby ve vymezených plochách řešit napojením na stávající systém splaškové kanalizace. </w:t>
            </w:r>
          </w:p>
        </w:tc>
      </w:tr>
      <w:tr w:rsidR="007247D3" w:rsidRPr="00A50FEB" w14:paraId="380ED60A" w14:textId="77777777" w:rsidTr="00330A73">
        <w:tc>
          <w:tcPr>
            <w:tcW w:w="9040" w:type="dxa"/>
            <w:gridSpan w:val="5"/>
            <w:tcBorders>
              <w:top w:val="nil"/>
              <w:bottom w:val="nil"/>
            </w:tcBorders>
          </w:tcPr>
          <w:p w14:paraId="78D254DF" w14:textId="77777777" w:rsidR="007247D3" w:rsidRPr="00F65C35" w:rsidRDefault="007247D3" w:rsidP="007247D3">
            <w:pPr>
              <w:pStyle w:val="Odstavecseseznamem"/>
              <w:numPr>
                <w:ilvl w:val="0"/>
                <w:numId w:val="53"/>
              </w:numPr>
              <w:tabs>
                <w:tab w:val="clear" w:pos="851"/>
              </w:tabs>
              <w:spacing w:after="0"/>
              <w:rPr>
                <w:rFonts w:cstheme="minorHAnsi"/>
                <w:sz w:val="20"/>
                <w:szCs w:val="20"/>
              </w:rPr>
            </w:pPr>
            <w:r w:rsidRPr="00F65C35">
              <w:rPr>
                <w:rFonts w:cstheme="minorHAnsi"/>
                <w:sz w:val="20"/>
                <w:szCs w:val="20"/>
              </w:rPr>
              <w:t xml:space="preserve">Plochu lze využít způsobem, který neomezí možnost budoucí revitalizace vodního toku Vrtilka. </w:t>
            </w:r>
          </w:p>
        </w:tc>
      </w:tr>
      <w:tr w:rsidR="007247D3" w:rsidRPr="00A50FEB" w14:paraId="30CADEAB" w14:textId="77777777" w:rsidTr="00330A73">
        <w:tc>
          <w:tcPr>
            <w:tcW w:w="9040" w:type="dxa"/>
            <w:gridSpan w:val="5"/>
            <w:tcBorders>
              <w:top w:val="nil"/>
              <w:bottom w:val="nil"/>
            </w:tcBorders>
          </w:tcPr>
          <w:p w14:paraId="2C360E2F" w14:textId="77777777" w:rsidR="007247D3" w:rsidRPr="00F65C35" w:rsidRDefault="007247D3" w:rsidP="007247D3">
            <w:pPr>
              <w:pStyle w:val="Odstavecseseznamem"/>
              <w:numPr>
                <w:ilvl w:val="0"/>
                <w:numId w:val="53"/>
              </w:numPr>
              <w:tabs>
                <w:tab w:val="clear" w:pos="851"/>
              </w:tabs>
              <w:spacing w:after="0"/>
              <w:rPr>
                <w:rFonts w:cstheme="minorHAnsi"/>
                <w:sz w:val="20"/>
                <w:szCs w:val="20"/>
              </w:rPr>
            </w:pPr>
            <w:r w:rsidRPr="00F65C35">
              <w:rPr>
                <w:rFonts w:cstheme="minorHAnsi"/>
                <w:sz w:val="20"/>
                <w:szCs w:val="20"/>
              </w:rPr>
              <w:t xml:space="preserve">Respektovat záplavové území Q100 vodního toku Vrtilka. V záplavovém území tohoto vodního toku nelze umístit stavební objekty. </w:t>
            </w:r>
          </w:p>
        </w:tc>
      </w:tr>
      <w:tr w:rsidR="007247D3" w:rsidRPr="00A50FEB" w14:paraId="61565FD2" w14:textId="77777777" w:rsidTr="00330A73">
        <w:tc>
          <w:tcPr>
            <w:tcW w:w="9040" w:type="dxa"/>
            <w:gridSpan w:val="5"/>
            <w:tcBorders>
              <w:top w:val="nil"/>
              <w:bottom w:val="nil"/>
            </w:tcBorders>
          </w:tcPr>
          <w:p w14:paraId="71CD056F" w14:textId="77777777" w:rsidR="007247D3" w:rsidRPr="00F65C35" w:rsidRDefault="007247D3" w:rsidP="007247D3">
            <w:pPr>
              <w:pStyle w:val="Odstavecseseznamem"/>
              <w:numPr>
                <w:ilvl w:val="0"/>
                <w:numId w:val="53"/>
              </w:numPr>
              <w:tabs>
                <w:tab w:val="clear" w:pos="851"/>
              </w:tabs>
              <w:spacing w:after="0"/>
              <w:rPr>
                <w:rFonts w:cstheme="minorHAnsi"/>
                <w:sz w:val="20"/>
                <w:szCs w:val="20"/>
              </w:rPr>
            </w:pPr>
            <w:r w:rsidRPr="00F65C35">
              <w:rPr>
                <w:rFonts w:cstheme="minorHAnsi"/>
                <w:sz w:val="20"/>
                <w:szCs w:val="20"/>
              </w:rPr>
              <w:t>Využitím plochy nesmí být zhoršeny podmínky pro založení nefunkčního lokálního biokoridoru L4/276 (U Písnice).</w:t>
            </w:r>
          </w:p>
        </w:tc>
      </w:tr>
      <w:tr w:rsidR="007247D3" w:rsidRPr="00A50FEB" w14:paraId="206223A1" w14:textId="77777777" w:rsidTr="00330A73">
        <w:tc>
          <w:tcPr>
            <w:tcW w:w="9040" w:type="dxa"/>
            <w:gridSpan w:val="5"/>
            <w:tcBorders>
              <w:top w:val="nil"/>
              <w:bottom w:val="nil"/>
            </w:tcBorders>
          </w:tcPr>
          <w:p w14:paraId="49A6D5BA" w14:textId="77777777" w:rsidR="007247D3" w:rsidRPr="00F65C35" w:rsidRDefault="007247D3" w:rsidP="007247D3">
            <w:pPr>
              <w:pStyle w:val="Odstavecseseznamem"/>
              <w:numPr>
                <w:ilvl w:val="0"/>
                <w:numId w:val="53"/>
              </w:numPr>
              <w:tabs>
                <w:tab w:val="clear" w:pos="851"/>
              </w:tabs>
              <w:spacing w:after="0"/>
              <w:rPr>
                <w:rFonts w:cstheme="minorHAnsi"/>
                <w:sz w:val="20"/>
                <w:szCs w:val="20"/>
              </w:rPr>
            </w:pPr>
            <w:r w:rsidRPr="00F65C35">
              <w:rPr>
                <w:rFonts w:cstheme="minorHAnsi"/>
                <w:sz w:val="20"/>
                <w:szCs w:val="20"/>
              </w:rPr>
              <w:t>Zachovat a kultivovat liniový vegetační doprovod podél ulice K Vrtilce.</w:t>
            </w:r>
          </w:p>
        </w:tc>
      </w:tr>
      <w:tr w:rsidR="007247D3" w:rsidRPr="00A50FEB" w14:paraId="6D86AEDD" w14:textId="77777777" w:rsidTr="00330A73">
        <w:tc>
          <w:tcPr>
            <w:tcW w:w="9040" w:type="dxa"/>
            <w:gridSpan w:val="5"/>
            <w:tcBorders>
              <w:top w:val="nil"/>
              <w:bottom w:val="single" w:sz="12" w:space="0" w:color="auto"/>
            </w:tcBorders>
          </w:tcPr>
          <w:p w14:paraId="6FFD8FE8" w14:textId="77777777" w:rsidR="007247D3" w:rsidRPr="00F65C35" w:rsidRDefault="007247D3" w:rsidP="007247D3">
            <w:pPr>
              <w:pStyle w:val="Odstavecseseznamem"/>
              <w:numPr>
                <w:ilvl w:val="0"/>
                <w:numId w:val="53"/>
              </w:numPr>
              <w:tabs>
                <w:tab w:val="clear" w:pos="851"/>
              </w:tabs>
              <w:spacing w:after="0"/>
              <w:rPr>
                <w:rFonts w:cstheme="minorHAnsi"/>
                <w:sz w:val="20"/>
                <w:szCs w:val="20"/>
              </w:rPr>
            </w:pPr>
            <w:r w:rsidRPr="00F65C35">
              <w:rPr>
                <w:rFonts w:cstheme="minorHAnsi"/>
                <w:sz w:val="20"/>
                <w:szCs w:val="20"/>
              </w:rPr>
              <w:t xml:space="preserve">Umístěním, architektonickým řešením a prostorovými parametry stavebních objektů nenarušit přírodní a krajinné hodnoty přírodního parku Modřanská rokle – Cholupice.  </w:t>
            </w:r>
          </w:p>
        </w:tc>
      </w:tr>
    </w:tbl>
    <w:p w14:paraId="62EF5097" w14:textId="77777777" w:rsidR="007247D3" w:rsidRPr="00F65C35" w:rsidRDefault="007247D3" w:rsidP="007247D3">
      <w:pPr>
        <w:spacing w:after="0"/>
        <w:rPr>
          <w:rFonts w:cstheme="minorHAnsi"/>
          <w:sz w:val="20"/>
          <w:szCs w:val="20"/>
        </w:rPr>
      </w:pPr>
    </w:p>
    <w:p w14:paraId="5D3EECA3" w14:textId="77777777" w:rsidR="00D12B31" w:rsidRPr="00BD47CE" w:rsidRDefault="00D12B31" w:rsidP="00D12B31">
      <w:pPr>
        <w:rPr>
          <w:lang w:eastAsia="en-US"/>
        </w:rPr>
      </w:pPr>
    </w:p>
    <w:p w14:paraId="1E41A4BA" w14:textId="77777777" w:rsidR="00570F1E" w:rsidRPr="00BD47CE" w:rsidRDefault="00570F1E" w:rsidP="00570F1E">
      <w:pPr>
        <w:rPr>
          <w:lang w:eastAsia="en-US"/>
        </w:rPr>
      </w:pPr>
    </w:p>
    <w:p w14:paraId="2DCE4522" w14:textId="77777777" w:rsidR="00D12B31" w:rsidRPr="0093409E" w:rsidRDefault="00D12B31" w:rsidP="00570F1E">
      <w:pPr>
        <w:rPr>
          <w:color w:val="FF0000"/>
          <w:lang w:eastAsia="en-US"/>
        </w:rPr>
        <w:sectPr w:rsidR="00D12B31" w:rsidRPr="0093409E" w:rsidSect="005535BD">
          <w:headerReference w:type="even" r:id="rId29"/>
          <w:headerReference w:type="default" r:id="rId30"/>
          <w:footerReference w:type="even" r:id="rId31"/>
          <w:footerReference w:type="default" r:id="rId32"/>
          <w:pgSz w:w="11906" w:h="16838" w:code="9"/>
          <w:pgMar w:top="1418" w:right="1418" w:bottom="1418" w:left="1418" w:header="709" w:footer="709" w:gutter="0"/>
          <w:pgNumType w:start="1"/>
          <w:cols w:space="708"/>
          <w:docGrid w:linePitch="299"/>
        </w:sectPr>
      </w:pPr>
    </w:p>
    <w:p w14:paraId="522C9AEE" w14:textId="343E715D" w:rsidR="00570F1E" w:rsidRPr="00853626" w:rsidRDefault="00570F1E" w:rsidP="009509B2">
      <w:pPr>
        <w:pStyle w:val="Nadpis0"/>
        <w:tabs>
          <w:tab w:val="left" w:pos="2127"/>
        </w:tabs>
        <w:jc w:val="left"/>
      </w:pPr>
      <w:bookmarkStart w:id="155" w:name="_Toc56005757"/>
      <w:bookmarkStart w:id="156" w:name="_Toc56006419"/>
      <w:bookmarkStart w:id="157" w:name="_Toc124499038"/>
      <w:bookmarkStart w:id="158" w:name="_Toc56002875"/>
      <w:r w:rsidRPr="00853626">
        <w:t>B.</w:t>
      </w:r>
      <w:r w:rsidRPr="00853626">
        <w:tab/>
      </w:r>
      <w:bookmarkStart w:id="159" w:name="_Toc68786445"/>
      <w:bookmarkEnd w:id="155"/>
      <w:bookmarkEnd w:id="156"/>
      <w:r w:rsidRPr="00853626">
        <w:t xml:space="preserve">Posouzení vlivů Změny na </w:t>
      </w:r>
      <w:r w:rsidR="009509B2" w:rsidRPr="00853626">
        <w:t>ptačí oblasti a </w:t>
      </w:r>
      <w:r w:rsidRPr="00853626">
        <w:t>evropsky významné lokality</w:t>
      </w:r>
      <w:bookmarkEnd w:id="157"/>
      <w:r w:rsidRPr="00853626">
        <w:t xml:space="preserve"> </w:t>
      </w:r>
      <w:bookmarkEnd w:id="159"/>
    </w:p>
    <w:p w14:paraId="31ADD908" w14:textId="77777777" w:rsidR="00BD47CE" w:rsidRPr="00FF67A0" w:rsidRDefault="00BD47CE" w:rsidP="00BD47CE">
      <w:r w:rsidRPr="002C2559">
        <w:rPr>
          <w:color w:val="000000" w:themeColor="text1"/>
        </w:rPr>
        <w:t>Vyhodnocení nebylo zpracováno</w:t>
      </w:r>
      <w:r w:rsidRPr="00FF67A0">
        <w:t>.</w:t>
      </w:r>
    </w:p>
    <w:p w14:paraId="756BD89A" w14:textId="1E894D1A" w:rsidR="00BD47CE" w:rsidRPr="00FF67A0" w:rsidRDefault="00BD47CE" w:rsidP="00BD47CE">
      <w:r w:rsidRPr="00FF67A0">
        <w:t>Dle stanoviska Odboru ochrany prostředí ochrany přírody Magistrátu hlavního města Prahy dle § 45i odst. 1 zákona č. 114/1992 Sb., o ochraně přírody a krajiny, ve znění pozdějších předpisů, čj. MHMP 789336/2017 ze dne 19. 5. 2017</w:t>
      </w:r>
      <w:r w:rsidR="009219C5">
        <w:t xml:space="preserve"> </w:t>
      </w:r>
      <w:r w:rsidRPr="00FF67A0">
        <w:rPr>
          <w:b/>
        </w:rPr>
        <w:t>nemůže mít Změna ÚP hl. města Prahy č. 3</w:t>
      </w:r>
      <w:r w:rsidR="009219C5">
        <w:rPr>
          <w:b/>
        </w:rPr>
        <w:t>105</w:t>
      </w:r>
      <w:r>
        <w:rPr>
          <w:b/>
        </w:rPr>
        <w:t>/10 významný vliv na </w:t>
      </w:r>
      <w:r w:rsidRPr="00FF67A0">
        <w:rPr>
          <w:b/>
        </w:rPr>
        <w:t>evropsky významné lokality ani ptačí oblasti</w:t>
      </w:r>
      <w:r w:rsidRPr="00FF67A0">
        <w:t>.</w:t>
      </w:r>
    </w:p>
    <w:p w14:paraId="7B6C6617" w14:textId="77777777" w:rsidR="005B37AC" w:rsidRDefault="00BD47CE" w:rsidP="00BD47CE">
      <w:pPr>
        <w:sectPr w:rsidR="005B37AC" w:rsidSect="00803BEE">
          <w:headerReference w:type="even" r:id="rId33"/>
          <w:headerReference w:type="default" r:id="rId34"/>
          <w:pgSz w:w="11906" w:h="16838" w:code="9"/>
          <w:pgMar w:top="1418" w:right="1418" w:bottom="1418" w:left="1418" w:header="709" w:footer="709" w:gutter="0"/>
          <w:cols w:space="708"/>
        </w:sectPr>
      </w:pPr>
      <w:r w:rsidRPr="00FF67A0">
        <w:t>Území, ve kterém je tato změna navržena se nachází v dostatečné vzdálenosti od evropsky významných lokalit (dále jen EVL) na území hlavního města. Ptačí oblast se na území hl. m. Prahy, ani v jeho nejbližším okolí nevyskytuje.</w:t>
      </w:r>
    </w:p>
    <w:p w14:paraId="6B35F7E6" w14:textId="77777777" w:rsidR="00444803" w:rsidRPr="003518C8" w:rsidRDefault="00444803" w:rsidP="00444803">
      <w:pPr>
        <w:pStyle w:val="Nadpis0"/>
      </w:pPr>
      <w:bookmarkStart w:id="160" w:name="_Toc56005758"/>
      <w:bookmarkStart w:id="161" w:name="_Toc56006420"/>
      <w:bookmarkStart w:id="162" w:name="_Toc68195281"/>
      <w:bookmarkStart w:id="163" w:name="_Toc124499039"/>
      <w:bookmarkStart w:id="164" w:name="_Toc56005762"/>
      <w:bookmarkStart w:id="165" w:name="_Toc56006424"/>
      <w:bookmarkStart w:id="166" w:name="_Toc114043758"/>
      <w:bookmarkEnd w:id="158"/>
      <w:r w:rsidRPr="003518C8">
        <w:t>C.</w:t>
      </w:r>
      <w:r w:rsidRPr="003518C8">
        <w:tab/>
      </w:r>
      <w:bookmarkEnd w:id="160"/>
      <w:bookmarkEnd w:id="161"/>
      <w:r w:rsidRPr="003518C8">
        <w:t>Vyhodnocení vlivů na skutečnosti zjištěné v územně analytických podkladech</w:t>
      </w:r>
      <w:bookmarkEnd w:id="162"/>
      <w:bookmarkEnd w:id="163"/>
    </w:p>
    <w:p w14:paraId="10742247" w14:textId="77777777" w:rsidR="00444803" w:rsidRPr="003518C8" w:rsidRDefault="00444803" w:rsidP="00444803">
      <w:pPr>
        <w:rPr>
          <w:lang w:eastAsia="en-US"/>
        </w:rPr>
      </w:pPr>
    </w:p>
    <w:p w14:paraId="5253AAAD" w14:textId="77777777" w:rsidR="00444803" w:rsidRPr="003518C8" w:rsidRDefault="00444803" w:rsidP="00444803">
      <w:pPr>
        <w:rPr>
          <w:lang w:eastAsia="en-US"/>
        </w:rPr>
      </w:pPr>
    </w:p>
    <w:p w14:paraId="6EC7811E" w14:textId="77777777" w:rsidR="00444803" w:rsidRPr="003518C8" w:rsidRDefault="00444803" w:rsidP="00444803">
      <w:pPr>
        <w:pStyle w:val="Nadpis1"/>
        <w:ind w:left="0" w:firstLine="0"/>
      </w:pPr>
      <w:bookmarkStart w:id="167" w:name="_Toc3500719"/>
      <w:bookmarkStart w:id="168" w:name="_Toc3500999"/>
      <w:bookmarkStart w:id="169" w:name="_Toc3501613"/>
      <w:bookmarkStart w:id="170" w:name="_Toc49256617"/>
      <w:bookmarkStart w:id="171" w:name="_Toc68195282"/>
      <w:bookmarkStart w:id="172" w:name="_Toc121999404"/>
      <w:bookmarkStart w:id="173" w:name="_Toc124499040"/>
      <w:r w:rsidRPr="003518C8">
        <w:t>1.</w:t>
      </w:r>
      <w:r w:rsidRPr="003518C8">
        <w:tab/>
        <w:t>Metodický přístup</w:t>
      </w:r>
      <w:bookmarkEnd w:id="167"/>
      <w:bookmarkEnd w:id="168"/>
      <w:bookmarkEnd w:id="169"/>
      <w:bookmarkEnd w:id="170"/>
      <w:bookmarkEnd w:id="171"/>
      <w:bookmarkEnd w:id="172"/>
      <w:bookmarkEnd w:id="173"/>
    </w:p>
    <w:p w14:paraId="76B146AB" w14:textId="77777777" w:rsidR="00444803" w:rsidRPr="003518C8" w:rsidRDefault="00444803" w:rsidP="00444803">
      <w:pPr>
        <w:rPr>
          <w:lang w:eastAsia="en-US"/>
        </w:rPr>
      </w:pPr>
    </w:p>
    <w:p w14:paraId="09F1082F" w14:textId="5CE3A49E" w:rsidR="00444803" w:rsidRPr="003518C8" w:rsidRDefault="00444803" w:rsidP="00444803">
      <w:r w:rsidRPr="003518C8">
        <w:t>Pro vyhodnocení vlivů návrhu změny ÚP hl. m. Prahy č.  </w:t>
      </w:r>
      <w:r w:rsidR="003518C8" w:rsidRPr="003518C8">
        <w:t>3105/10</w:t>
      </w:r>
      <w:r w:rsidRPr="003518C8">
        <w:rPr>
          <w:rStyle w:val="Znakapoznpodarou"/>
        </w:rPr>
        <w:footnoteReference w:id="9"/>
      </w:r>
      <w:r w:rsidRPr="003518C8">
        <w:t xml:space="preserve"> na udrž</w:t>
      </w:r>
      <w:r w:rsidR="008C1584">
        <w:t>itelný rozvoj území, resp. jeho </w:t>
      </w:r>
      <w:r w:rsidRPr="003518C8">
        <w:t>části v rozsahu bodů C až F dle přílohy č. 500/2006 Sb., ve znění pozdějších předpisů, byl aplikován postup vycházející z „</w:t>
      </w:r>
      <w:r w:rsidRPr="003518C8">
        <w:rPr>
          <w:i/>
        </w:rPr>
        <w:t>Metodiky vyhodnocení vlivů Politiky územního rozvoje a územně plánovací dokumentace na udržitelný rozvoj území</w:t>
      </w:r>
      <w:r w:rsidRPr="003518C8">
        <w:t>“. Tuto metodiku zpracovaly s</w:t>
      </w:r>
      <w:r w:rsidR="008C1584">
        <w:t>polečnosti PROCES – Centrum pro </w:t>
      </w:r>
      <w:r w:rsidRPr="003518C8">
        <w:t>rozvoj obcí a regionů, s.r.o. a Atelier T-plan, s.r.o. pro Ministerstvo pro místní rozvoj ČR v rámci projektu Technologické agentury ČR: Udržitelný rozvoj v územním plánování, číslo projektu TB010MMR028. MMR vydalo k této metodice Osvědčení o uznání Certifikované metodiky výzkumu, vývoje a inovací č. 001/2013.</w:t>
      </w:r>
    </w:p>
    <w:p w14:paraId="7ED3A280" w14:textId="7BA347E4" w:rsidR="00444803" w:rsidRPr="003518C8" w:rsidRDefault="00444803" w:rsidP="00444803">
      <w:r w:rsidRPr="003518C8">
        <w:t>Způsob vyhodnocení vlivů, které je popsáno ve výše zmíněné meto</w:t>
      </w:r>
      <w:r w:rsidR="008C1584">
        <w:t>dice, vychází z předpokladu, že </w:t>
      </w:r>
      <w:r w:rsidRPr="003518C8">
        <w:t xml:space="preserve">územně analytické podklady dané územní jednotky (v našem případě hl. m. Prahy) vytvářejí referenční úroveň informací pro zpracování vyhodnocení vlivů daného stupně územně plánovací dokumentace (územní plán) na udržitelný rozvoj území. Cílem vyhodnocení je identifikace a expertní odhad míry významnosti vlivů, které mohou mít, v případě uplatnění této změny, vliv na vybrané skutečnosti a jevy obsažené v územně analytických podkladech a to jak z pozitivního, tak z negativního hlediska. </w:t>
      </w:r>
    </w:p>
    <w:p w14:paraId="180E07E1" w14:textId="77777777" w:rsidR="00444803" w:rsidRPr="003518C8" w:rsidRDefault="00444803" w:rsidP="00444803">
      <w:r w:rsidRPr="003518C8">
        <w:t>Pro vyhodnocení vlivů dle části C byly použity skutečnosti prezentované v „Územně analytických podkladech hl. m. Prahy pro kraj 2020“</w:t>
      </w:r>
      <w:r w:rsidRPr="003518C8">
        <w:rPr>
          <w:rStyle w:val="Znakapoznpodarou"/>
        </w:rPr>
        <w:footnoteReference w:id="10"/>
      </w:r>
      <w:r w:rsidRPr="003518C8">
        <w:t xml:space="preserve"> (IPR HMP 2020). Výchozím podkladem vyhodnocení je kapitola „1100 Rozbor udržitelného rozvoje, posouzení stavu a vlivů v území “, která v zájmu komplexního podchycení celé problematiky člení téma udržitelného rozvoje celkem do jedenácti oblastí. Pro každou z těchto oblastí je formulováno několik dílčích cílů (principů) udržitelného rozvoje, jejichž naplňování je v rámci monitoringu rozvoje území a jeho změn v průběhu času sledováno prostřednictvím vybraných indikátorů.</w:t>
      </w:r>
    </w:p>
    <w:p w14:paraId="6D51147C" w14:textId="61715B29" w:rsidR="00444803" w:rsidRPr="003518C8" w:rsidRDefault="00444803" w:rsidP="00444803">
      <w:r w:rsidRPr="003518C8">
        <w:t xml:space="preserve">Z těchto 11 oblastí jsou do následného vyhodnocení zahrnuty pouze ty cíle (principy), které je možné ovlivnit v podrobnosti řešení územního plánu, resp. jeho změny. Tyto cíle jsou v následující </w:t>
      </w:r>
      <w:r w:rsidRPr="003518C8">
        <w:fldChar w:fldCharType="begin"/>
      </w:r>
      <w:r w:rsidRPr="003518C8">
        <w:instrText xml:space="preserve"> REF _Ref56012219 \h  \* MERGEFORMAT </w:instrText>
      </w:r>
      <w:r w:rsidRPr="003518C8">
        <w:fldChar w:fldCharType="separate"/>
      </w:r>
      <w:r w:rsidR="005535BD" w:rsidRPr="003518C8">
        <w:t xml:space="preserve">Tab. </w:t>
      </w:r>
      <w:r w:rsidR="005535BD">
        <w:rPr>
          <w:noProof/>
        </w:rPr>
        <w:t>10</w:t>
      </w:r>
      <w:r w:rsidRPr="003518C8">
        <w:fldChar w:fldCharType="end"/>
      </w:r>
      <w:r w:rsidRPr="003518C8">
        <w:t xml:space="preserve"> vyznačeny symbolem „</w:t>
      </w:r>
      <w:r w:rsidRPr="003518C8">
        <w:sym w:font="Wingdings" w:char="F0FC"/>
      </w:r>
      <w:r w:rsidRPr="003518C8">
        <w:t>“ a zelenou barvou příslušné buňky. Oblasti, kde tento vztah nebyl zjištěn, jsou vyznačený symbolem „x“ a hnědou barvou příslušné buňky. Takto vybrané cíle jsou považovány za „skutečnosti“, jejichž ovlivnění posuzovanou změnou ÚP hl. m. Prahy je předmětem vyhodnocení.</w:t>
      </w:r>
    </w:p>
    <w:p w14:paraId="5A8BB967" w14:textId="77777777" w:rsidR="00444803" w:rsidRPr="003518C8" w:rsidRDefault="00444803" w:rsidP="00444803">
      <w:pPr>
        <w:pStyle w:val="Titulek"/>
      </w:pPr>
      <w:bookmarkStart w:id="174" w:name="_Ref56012219"/>
      <w:bookmarkStart w:id="175" w:name="_Toc67673788"/>
      <w:bookmarkStart w:id="176" w:name="_Toc67673858"/>
      <w:bookmarkStart w:id="177" w:name="_Toc68189866"/>
      <w:bookmarkStart w:id="178" w:name="_Toc68195300"/>
      <w:bookmarkStart w:id="179" w:name="_Toc122000447"/>
      <w:r w:rsidRPr="003518C8">
        <w:t xml:space="preserve">Tab. </w:t>
      </w:r>
      <w:r w:rsidRPr="003518C8">
        <w:rPr>
          <w:noProof/>
        </w:rPr>
        <w:fldChar w:fldCharType="begin"/>
      </w:r>
      <w:r w:rsidRPr="003518C8">
        <w:rPr>
          <w:noProof/>
        </w:rPr>
        <w:instrText xml:space="preserve"> SEQ Tab. \* ARABIC </w:instrText>
      </w:r>
      <w:r w:rsidRPr="003518C8">
        <w:rPr>
          <w:noProof/>
        </w:rPr>
        <w:fldChar w:fldCharType="separate"/>
      </w:r>
      <w:r w:rsidR="005535BD">
        <w:rPr>
          <w:noProof/>
        </w:rPr>
        <w:t>10</w:t>
      </w:r>
      <w:r w:rsidRPr="003518C8">
        <w:rPr>
          <w:noProof/>
        </w:rPr>
        <w:fldChar w:fldCharType="end"/>
      </w:r>
      <w:bookmarkEnd w:id="174"/>
      <w:r w:rsidRPr="003518C8">
        <w:rPr>
          <w:noProof/>
        </w:rPr>
        <w:t xml:space="preserve"> </w:t>
      </w:r>
      <w:r w:rsidRPr="003518C8">
        <w:t>Oblasti a principy udržitelného rozvoje dle ÚAP HMP 2020 z hlediska řešení ÚP hl. m. Prahy</w:t>
      </w:r>
      <w:bookmarkEnd w:id="175"/>
      <w:bookmarkEnd w:id="176"/>
      <w:bookmarkEnd w:id="177"/>
      <w:bookmarkEnd w:id="178"/>
      <w:bookmarkEnd w:id="179"/>
    </w:p>
    <w:tbl>
      <w:tblPr>
        <w:tblW w:w="9072" w:type="dxa"/>
        <w:jc w:val="center"/>
        <w:tblLayout w:type="fixed"/>
        <w:tblCellMar>
          <w:left w:w="70" w:type="dxa"/>
          <w:right w:w="70" w:type="dxa"/>
        </w:tblCellMar>
        <w:tblLook w:val="04A0" w:firstRow="1" w:lastRow="0" w:firstColumn="1" w:lastColumn="0" w:noHBand="0" w:noVBand="1"/>
      </w:tblPr>
      <w:tblGrid>
        <w:gridCol w:w="7938"/>
        <w:gridCol w:w="1134"/>
      </w:tblGrid>
      <w:tr w:rsidR="00444803" w:rsidRPr="003518C8" w14:paraId="4F3E2775"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549509" w14:textId="77777777" w:rsidR="00444803" w:rsidRPr="003518C8" w:rsidRDefault="00444803" w:rsidP="002C6F5C">
            <w:pPr>
              <w:pStyle w:val="Titulek2"/>
            </w:pPr>
            <w:r w:rsidRPr="003518C8">
              <w:t xml:space="preserve">Oblast UR 01 Soulad městského a přírodního prostředí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0E65455" w14:textId="77777777" w:rsidR="00444803" w:rsidRPr="003518C8" w:rsidRDefault="00444803" w:rsidP="002C6F5C">
            <w:pPr>
              <w:pStyle w:val="Normln-Texttabulky"/>
              <w:jc w:val="center"/>
            </w:pPr>
          </w:p>
        </w:tc>
      </w:tr>
      <w:tr w:rsidR="00444803" w:rsidRPr="003518C8" w14:paraId="2BDF2D8E" w14:textId="77777777" w:rsidTr="00DE6C7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7C809C" w14:textId="77777777" w:rsidR="00444803" w:rsidRPr="003518C8" w:rsidRDefault="00444803" w:rsidP="002C6F5C">
            <w:pPr>
              <w:pStyle w:val="Normln-Texttabulky"/>
            </w:pPr>
            <w:r w:rsidRPr="003518C8">
              <w:t>01.1 Podpora ochrany přirozených ekosystémů a zachovalých přírodních území</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295E90A1" w14:textId="271A536A" w:rsidR="00444803" w:rsidRPr="00DE6C78" w:rsidRDefault="00DE6C78" w:rsidP="002C6F5C">
            <w:pPr>
              <w:pStyle w:val="Normln-Texttabulky"/>
              <w:jc w:val="center"/>
            </w:pPr>
            <w:r w:rsidRPr="00DE6C78">
              <w:t>x</w:t>
            </w:r>
          </w:p>
        </w:tc>
      </w:tr>
      <w:tr w:rsidR="00444803" w:rsidRPr="003518C8" w14:paraId="645F0160" w14:textId="77777777" w:rsidTr="00DE6C78">
        <w:trPr>
          <w:trHeight w:val="323"/>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E37BDA" w14:textId="77777777" w:rsidR="00444803" w:rsidRPr="003518C8" w:rsidRDefault="00444803" w:rsidP="002C6F5C">
            <w:pPr>
              <w:pStyle w:val="Normln-Texttabulky"/>
            </w:pPr>
            <w:r w:rsidRPr="003518C8">
              <w:t>01.2 Aktivně chránit a rozvíjet krajinné zázemí města</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511316D0" w14:textId="37FEE2AC" w:rsidR="00444803" w:rsidRPr="00DE6C78" w:rsidRDefault="00DE6C78" w:rsidP="002C6F5C">
            <w:pPr>
              <w:pStyle w:val="Normln-Texttabulky"/>
              <w:jc w:val="center"/>
            </w:pPr>
            <w:r w:rsidRPr="00DE6C78">
              <w:t>x</w:t>
            </w:r>
          </w:p>
        </w:tc>
      </w:tr>
      <w:tr w:rsidR="00444803" w:rsidRPr="003518C8" w14:paraId="4F894F23" w14:textId="77777777" w:rsidTr="00DE6C7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C4BB95" w14:textId="77777777" w:rsidR="00444803" w:rsidRPr="003518C8" w:rsidRDefault="00444803" w:rsidP="002C6F5C">
            <w:pPr>
              <w:pStyle w:val="Normln-Texttabulky"/>
            </w:pPr>
            <w:r w:rsidRPr="003518C8">
              <w:t>01.3 Aktivně chránit a rozvíjet městskou krajinu</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355D18B3" w14:textId="484AC02B" w:rsidR="00444803" w:rsidRPr="00DE6C78" w:rsidRDefault="00DE6C78" w:rsidP="002C6F5C">
            <w:pPr>
              <w:pStyle w:val="Normln-Texttabulky"/>
              <w:jc w:val="center"/>
            </w:pPr>
            <w:r w:rsidRPr="00DE6C78">
              <w:t>x</w:t>
            </w:r>
          </w:p>
        </w:tc>
      </w:tr>
      <w:tr w:rsidR="00444803" w:rsidRPr="003518C8" w14:paraId="0930C923"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ADCFD3" w14:textId="77777777" w:rsidR="00444803" w:rsidRPr="003518C8" w:rsidRDefault="00444803" w:rsidP="002C6F5C">
            <w:pPr>
              <w:pStyle w:val="Titulek2"/>
              <w:keepNext/>
            </w:pPr>
            <w:r w:rsidRPr="003518C8">
              <w:t>Oblast UR 02 Kvalitní složky životního prostředí</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40AB0E2" w14:textId="77777777" w:rsidR="00444803" w:rsidRPr="003518C8" w:rsidRDefault="00444803" w:rsidP="002C6F5C">
            <w:pPr>
              <w:pStyle w:val="Normln-Texttabulky"/>
              <w:keepNext/>
              <w:jc w:val="center"/>
            </w:pPr>
          </w:p>
        </w:tc>
      </w:tr>
      <w:tr w:rsidR="00444803" w:rsidRPr="003518C8" w14:paraId="74069521"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A100EF" w14:textId="77777777" w:rsidR="00444803" w:rsidRPr="003518C8" w:rsidRDefault="00444803" w:rsidP="002C6F5C">
            <w:r w:rsidRPr="003518C8">
              <w:t>02.1 Efektivní hospodaření se zdroji</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4EAD93A9" w14:textId="77777777" w:rsidR="00444803" w:rsidRPr="003518C8" w:rsidRDefault="00444803" w:rsidP="002C6F5C">
            <w:pPr>
              <w:pStyle w:val="Normln-Texttabulky"/>
              <w:jc w:val="center"/>
            </w:pPr>
            <w:r w:rsidRPr="003518C8">
              <w:sym w:font="Wingdings 2" w:char="F050"/>
            </w:r>
          </w:p>
        </w:tc>
      </w:tr>
      <w:tr w:rsidR="00444803" w:rsidRPr="003518C8" w14:paraId="632A82F2"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9411EB" w14:textId="77777777" w:rsidR="00444803" w:rsidRPr="003518C8" w:rsidRDefault="00444803" w:rsidP="002C6F5C">
            <w:r w:rsidRPr="003518C8">
              <w:t>02.2 Adaptace na klimatickou změnu</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3A8032D2" w14:textId="77777777" w:rsidR="00444803" w:rsidRPr="003518C8" w:rsidRDefault="00444803" w:rsidP="002C6F5C">
            <w:pPr>
              <w:pStyle w:val="Normln-Texttabulky"/>
              <w:jc w:val="center"/>
            </w:pPr>
            <w:r w:rsidRPr="003518C8">
              <w:sym w:font="Wingdings 2" w:char="F050"/>
            </w:r>
          </w:p>
        </w:tc>
      </w:tr>
      <w:tr w:rsidR="00444803" w:rsidRPr="003518C8" w14:paraId="7E4EF2B1"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EE63E4" w14:textId="77777777" w:rsidR="00444803" w:rsidRPr="003518C8" w:rsidRDefault="00444803" w:rsidP="002C6F5C">
            <w:r w:rsidRPr="003518C8">
              <w:t>02.3 Snížení znečištění ovzduší, světelné a hlukové zátěže</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047B03D7" w14:textId="77777777" w:rsidR="00444803" w:rsidRPr="003518C8" w:rsidRDefault="00444803" w:rsidP="002C6F5C">
            <w:pPr>
              <w:pStyle w:val="Normln-Texttabulky"/>
              <w:jc w:val="center"/>
            </w:pPr>
            <w:r w:rsidRPr="003518C8">
              <w:sym w:font="Wingdings 2" w:char="F050"/>
            </w:r>
          </w:p>
        </w:tc>
      </w:tr>
      <w:tr w:rsidR="00444803" w:rsidRPr="003518C8" w14:paraId="695F0543"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C17B38" w14:textId="77777777" w:rsidR="00444803" w:rsidRPr="003518C8" w:rsidRDefault="00444803" w:rsidP="002C6F5C">
            <w:r w:rsidRPr="003518C8">
              <w:t>02.4 Snížení znečištění vody</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5AA0E431" w14:textId="77777777" w:rsidR="00444803" w:rsidRPr="003518C8" w:rsidRDefault="00444803" w:rsidP="002C6F5C">
            <w:pPr>
              <w:pStyle w:val="Normln-Texttabulky"/>
              <w:jc w:val="center"/>
            </w:pPr>
            <w:r w:rsidRPr="003518C8">
              <w:sym w:font="Wingdings 2" w:char="F050"/>
            </w:r>
          </w:p>
        </w:tc>
      </w:tr>
      <w:tr w:rsidR="00444803" w:rsidRPr="003518C8" w14:paraId="671EE6CA"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59D6E5" w14:textId="77777777" w:rsidR="00444803" w:rsidRPr="003518C8" w:rsidRDefault="00444803" w:rsidP="002C6F5C">
            <w:pPr>
              <w:pStyle w:val="Titulek2"/>
            </w:pPr>
            <w:r w:rsidRPr="003518C8">
              <w:t xml:space="preserve">Oblast UR 03 Vyvážené prostorové uspořádání města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A95FD2F" w14:textId="77777777" w:rsidR="00444803" w:rsidRPr="003518C8" w:rsidRDefault="00444803" w:rsidP="002C6F5C">
            <w:pPr>
              <w:pStyle w:val="Normln-Texttabulky"/>
              <w:jc w:val="center"/>
            </w:pPr>
          </w:p>
        </w:tc>
      </w:tr>
      <w:tr w:rsidR="00444803" w:rsidRPr="003518C8" w14:paraId="4FC27E61"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88B0D2" w14:textId="77777777" w:rsidR="00444803" w:rsidRPr="003518C8" w:rsidRDefault="00444803" w:rsidP="002C6F5C">
            <w:r w:rsidRPr="003518C8">
              <w:t>03.1 Vyvážený rozvoj vystavěného prostředí města</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41F42F2C" w14:textId="77777777" w:rsidR="00444803" w:rsidRPr="003518C8" w:rsidRDefault="00444803" w:rsidP="002C6F5C">
            <w:pPr>
              <w:pStyle w:val="Normln-Texttabulky"/>
              <w:jc w:val="center"/>
            </w:pPr>
            <w:r w:rsidRPr="003518C8">
              <w:sym w:font="Wingdings 2" w:char="F050"/>
            </w:r>
          </w:p>
        </w:tc>
      </w:tr>
      <w:tr w:rsidR="00444803" w:rsidRPr="003518C8" w14:paraId="1F04BA5C"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772F72" w14:textId="77777777" w:rsidR="00444803" w:rsidRPr="003518C8" w:rsidRDefault="00444803" w:rsidP="002C6F5C">
            <w:r w:rsidRPr="003518C8">
              <w:t>03.2 Kvalitní veřejná prostranství</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3E640AF2" w14:textId="77777777" w:rsidR="00444803" w:rsidRPr="003518C8" w:rsidRDefault="00444803" w:rsidP="002C6F5C">
            <w:pPr>
              <w:pStyle w:val="Normln-Texttabulky"/>
              <w:jc w:val="center"/>
            </w:pPr>
            <w:r w:rsidRPr="003518C8">
              <w:sym w:font="Wingdings 2" w:char="F050"/>
            </w:r>
          </w:p>
        </w:tc>
      </w:tr>
      <w:tr w:rsidR="00444803" w:rsidRPr="003518C8" w14:paraId="51B033C5"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6E2A1A" w14:textId="77777777" w:rsidR="00444803" w:rsidRPr="003518C8" w:rsidRDefault="00444803" w:rsidP="002C6F5C">
            <w:r w:rsidRPr="003518C8">
              <w:t>03.3 Kvalitní využití území</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0451D049" w14:textId="77777777" w:rsidR="00444803" w:rsidRPr="003518C8" w:rsidRDefault="00444803" w:rsidP="002C6F5C">
            <w:pPr>
              <w:pStyle w:val="Normln-Texttabulky"/>
              <w:jc w:val="center"/>
            </w:pPr>
            <w:r w:rsidRPr="003518C8">
              <w:sym w:font="Wingdings 2" w:char="F050"/>
            </w:r>
          </w:p>
        </w:tc>
      </w:tr>
      <w:tr w:rsidR="00444803" w:rsidRPr="003518C8" w14:paraId="5C85871F"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BEEFB2" w14:textId="77777777" w:rsidR="00444803" w:rsidRPr="003518C8" w:rsidRDefault="00444803" w:rsidP="002C6F5C">
            <w:pPr>
              <w:pStyle w:val="Titulek2"/>
            </w:pPr>
            <w:r w:rsidRPr="003518C8">
              <w:t xml:space="preserve">Oblast UR 04 Vyvážený rozvoj kulturních a urbánních hodnot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AFE656C" w14:textId="77777777" w:rsidR="00444803" w:rsidRPr="003518C8" w:rsidRDefault="00444803" w:rsidP="002C6F5C">
            <w:pPr>
              <w:pStyle w:val="Normln-Texttabulky"/>
              <w:jc w:val="center"/>
            </w:pPr>
          </w:p>
        </w:tc>
      </w:tr>
      <w:tr w:rsidR="00444803" w:rsidRPr="003518C8" w14:paraId="1D1CAC18"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9D9485" w14:textId="77777777" w:rsidR="00444803" w:rsidRPr="003518C8" w:rsidRDefault="00444803" w:rsidP="002C6F5C">
            <w:r w:rsidRPr="003518C8">
              <w:t>04.1 Aktivně rozvíjet a chránit kulturní dědictví</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7D576723" w14:textId="77777777" w:rsidR="00444803" w:rsidRPr="003518C8" w:rsidRDefault="00444803" w:rsidP="002C6F5C">
            <w:pPr>
              <w:pStyle w:val="Normln-Texttabulky"/>
              <w:jc w:val="center"/>
            </w:pPr>
            <w:r w:rsidRPr="003518C8">
              <w:sym w:font="Wingdings 2" w:char="F050"/>
            </w:r>
          </w:p>
        </w:tc>
      </w:tr>
      <w:tr w:rsidR="00444803" w:rsidRPr="003518C8" w14:paraId="3CD23B38"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02CA4A" w14:textId="77777777" w:rsidR="00444803" w:rsidRPr="003518C8" w:rsidRDefault="00444803" w:rsidP="002C6F5C">
            <w:r w:rsidRPr="003518C8">
              <w:t>04.2 Vyvážený rozvoj cestovního ruchu</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36177437" w14:textId="77777777" w:rsidR="00444803" w:rsidRPr="003518C8" w:rsidRDefault="00444803" w:rsidP="002C6F5C">
            <w:pPr>
              <w:pStyle w:val="Normln-Texttabulky"/>
              <w:jc w:val="center"/>
            </w:pPr>
            <w:r w:rsidRPr="003518C8">
              <w:sym w:font="Wingdings 2" w:char="F050"/>
            </w:r>
          </w:p>
        </w:tc>
      </w:tr>
      <w:tr w:rsidR="00444803" w:rsidRPr="003518C8" w14:paraId="50B7F514"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36B9FE" w14:textId="77777777" w:rsidR="00444803" w:rsidRPr="003518C8" w:rsidRDefault="00444803" w:rsidP="002C6F5C">
            <w:r w:rsidRPr="003518C8">
              <w:t>04.3 Rozvíjet aktivní kulturní politiku města</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168A3FA2" w14:textId="77777777" w:rsidR="00444803" w:rsidRPr="003518C8" w:rsidRDefault="00444803" w:rsidP="002C6F5C">
            <w:pPr>
              <w:pStyle w:val="Normln-Texttabulky"/>
              <w:jc w:val="center"/>
            </w:pPr>
            <w:r w:rsidRPr="003518C8">
              <w:sym w:font="Wingdings 2" w:char="F050"/>
            </w:r>
          </w:p>
        </w:tc>
      </w:tr>
      <w:tr w:rsidR="00444803" w:rsidRPr="003518C8" w14:paraId="00697E86"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41E831" w14:textId="77777777" w:rsidR="00444803" w:rsidRPr="003518C8" w:rsidRDefault="00444803" w:rsidP="002C6F5C">
            <w:pPr>
              <w:pStyle w:val="Titulek2"/>
            </w:pPr>
            <w:r w:rsidRPr="003518C8">
              <w:t xml:space="preserve">Oblast UR 05 Atraktivní a konkurenceschopné město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775772B" w14:textId="77777777" w:rsidR="00444803" w:rsidRPr="003518C8" w:rsidRDefault="00444803" w:rsidP="002C6F5C">
            <w:pPr>
              <w:pStyle w:val="Normln-Texttabulky"/>
              <w:jc w:val="center"/>
            </w:pPr>
          </w:p>
        </w:tc>
      </w:tr>
      <w:tr w:rsidR="00444803" w:rsidRPr="003518C8" w14:paraId="46F1E4CC"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277C3F" w14:textId="77777777" w:rsidR="00444803" w:rsidRPr="003518C8" w:rsidRDefault="00444803" w:rsidP="002C6F5C">
            <w:r w:rsidRPr="003518C8">
              <w:t>05.1 Příznivé podnikatelské prostředí</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07D6651E" w14:textId="77777777" w:rsidR="00444803" w:rsidRPr="003518C8" w:rsidRDefault="00444803" w:rsidP="002C6F5C">
            <w:pPr>
              <w:pStyle w:val="Normln-Texttabulky"/>
              <w:jc w:val="center"/>
            </w:pPr>
            <w:r w:rsidRPr="003518C8">
              <w:t>x</w:t>
            </w:r>
          </w:p>
        </w:tc>
      </w:tr>
      <w:tr w:rsidR="00444803" w:rsidRPr="003518C8" w14:paraId="5953A054"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E34917" w14:textId="77777777" w:rsidR="00444803" w:rsidRPr="003518C8" w:rsidRDefault="00444803" w:rsidP="002C6F5C">
            <w:r w:rsidRPr="003518C8">
              <w:t>05.2 Podpora inovace a konkurenceschopnosti</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5277CF2C" w14:textId="77777777" w:rsidR="00444803" w:rsidRPr="003518C8" w:rsidRDefault="00444803" w:rsidP="002C6F5C">
            <w:pPr>
              <w:pStyle w:val="Normln-Texttabulky"/>
              <w:jc w:val="center"/>
            </w:pPr>
            <w:r w:rsidRPr="003518C8">
              <w:t>x</w:t>
            </w:r>
          </w:p>
        </w:tc>
      </w:tr>
      <w:tr w:rsidR="00444803" w:rsidRPr="003518C8" w14:paraId="659A7FA1"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3A8C15" w14:textId="77777777" w:rsidR="00444803" w:rsidRPr="003518C8" w:rsidRDefault="00444803" w:rsidP="002C6F5C">
            <w:r w:rsidRPr="003518C8">
              <w:t>05.3 Ekonomická prosperita a blahobyt</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791CEC19" w14:textId="77777777" w:rsidR="00444803" w:rsidRPr="003518C8" w:rsidRDefault="00444803" w:rsidP="002C6F5C">
            <w:pPr>
              <w:pStyle w:val="Normln-Texttabulky"/>
              <w:jc w:val="center"/>
            </w:pPr>
            <w:r w:rsidRPr="003518C8">
              <w:sym w:font="Wingdings 2" w:char="F050"/>
            </w:r>
          </w:p>
        </w:tc>
      </w:tr>
      <w:tr w:rsidR="00444803" w:rsidRPr="003518C8" w14:paraId="393E41AE"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1F29C3" w14:textId="77777777" w:rsidR="00444803" w:rsidRPr="003518C8" w:rsidRDefault="00444803" w:rsidP="002C6F5C">
            <w:pPr>
              <w:pStyle w:val="Titulek2"/>
            </w:pPr>
            <w:r w:rsidRPr="003518C8">
              <w:t xml:space="preserve">Oblast UR 06 Bezpečná a efektivní mobilita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D921BB9" w14:textId="77777777" w:rsidR="00444803" w:rsidRPr="003518C8" w:rsidRDefault="00444803" w:rsidP="002C6F5C">
            <w:pPr>
              <w:pStyle w:val="Normln-Texttabulky"/>
              <w:jc w:val="center"/>
            </w:pPr>
          </w:p>
        </w:tc>
      </w:tr>
      <w:tr w:rsidR="00444803" w:rsidRPr="003518C8" w14:paraId="001B2E3E"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6A6FE7" w14:textId="77777777" w:rsidR="00444803" w:rsidRPr="003518C8" w:rsidRDefault="00444803" w:rsidP="002C6F5C">
            <w:r w:rsidRPr="003518C8">
              <w:t>06.1 Šetrná mobilita</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2253B388" w14:textId="77777777" w:rsidR="00444803" w:rsidRPr="003518C8" w:rsidRDefault="00444803" w:rsidP="002C6F5C">
            <w:pPr>
              <w:pStyle w:val="Normln-Texttabulky"/>
              <w:jc w:val="center"/>
            </w:pPr>
            <w:r w:rsidRPr="003518C8">
              <w:sym w:font="Wingdings 2" w:char="F050"/>
            </w:r>
          </w:p>
        </w:tc>
      </w:tr>
      <w:tr w:rsidR="00444803" w:rsidRPr="003518C8" w14:paraId="3FCC2714"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C9BF17" w14:textId="77777777" w:rsidR="00444803" w:rsidRPr="003518C8" w:rsidRDefault="00444803" w:rsidP="002C6F5C">
            <w:r w:rsidRPr="003518C8">
              <w:t>06.2 Dostupná doprava</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2FB4A289" w14:textId="77777777" w:rsidR="00444803" w:rsidRPr="003518C8" w:rsidRDefault="00444803" w:rsidP="002C6F5C">
            <w:pPr>
              <w:pStyle w:val="Normln-Texttabulky"/>
              <w:jc w:val="center"/>
            </w:pPr>
            <w:r w:rsidRPr="003518C8">
              <w:sym w:font="Wingdings 2" w:char="F050"/>
            </w:r>
          </w:p>
        </w:tc>
      </w:tr>
      <w:tr w:rsidR="00444803" w:rsidRPr="003518C8" w14:paraId="0DA26E18"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0404C8" w14:textId="77777777" w:rsidR="00444803" w:rsidRPr="003518C8" w:rsidRDefault="00444803" w:rsidP="002C6F5C">
            <w:r w:rsidRPr="003518C8">
              <w:t>06.3 Výkonná a spolehlivá doprava</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33383051" w14:textId="77777777" w:rsidR="00444803" w:rsidRPr="003518C8" w:rsidRDefault="00444803" w:rsidP="002C6F5C">
            <w:pPr>
              <w:pStyle w:val="Normln-Texttabulky"/>
              <w:jc w:val="center"/>
            </w:pPr>
            <w:r w:rsidRPr="003518C8">
              <w:sym w:font="Wingdings 2" w:char="F050"/>
            </w:r>
          </w:p>
        </w:tc>
      </w:tr>
      <w:tr w:rsidR="00444803" w:rsidRPr="003518C8" w14:paraId="6309F028"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6639F4" w14:textId="77777777" w:rsidR="00444803" w:rsidRPr="003518C8" w:rsidRDefault="00444803" w:rsidP="002C6F5C">
            <w:r w:rsidRPr="003518C8">
              <w:t>06.4 Prostorově a ekonomicky efektivní doprava</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0BCA1811" w14:textId="77777777" w:rsidR="00444803" w:rsidRPr="003518C8" w:rsidRDefault="00444803" w:rsidP="002C6F5C">
            <w:pPr>
              <w:pStyle w:val="Normln-Texttabulky"/>
              <w:jc w:val="center"/>
            </w:pPr>
            <w:r w:rsidRPr="003518C8">
              <w:sym w:font="Wingdings 2" w:char="F050"/>
            </w:r>
          </w:p>
        </w:tc>
      </w:tr>
      <w:tr w:rsidR="00444803" w:rsidRPr="003518C8" w14:paraId="37AF3596"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4F2047" w14:textId="77777777" w:rsidR="00444803" w:rsidRPr="003518C8" w:rsidRDefault="00444803" w:rsidP="002C6F5C">
            <w:pPr>
              <w:pStyle w:val="Titulek2"/>
            </w:pPr>
            <w:r w:rsidRPr="003518C8">
              <w:t>Oblast UR 07 Bezpečné, odolné a připravené město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995ECED" w14:textId="77777777" w:rsidR="00444803" w:rsidRPr="003518C8" w:rsidRDefault="00444803" w:rsidP="002C6F5C">
            <w:pPr>
              <w:pStyle w:val="Normln-Texttabulky"/>
              <w:jc w:val="center"/>
            </w:pPr>
          </w:p>
        </w:tc>
      </w:tr>
      <w:tr w:rsidR="00444803" w:rsidRPr="003518C8" w14:paraId="1AABD81C"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A78E23" w14:textId="77777777" w:rsidR="00444803" w:rsidRPr="003518C8" w:rsidRDefault="00444803" w:rsidP="002C6F5C">
            <w:r w:rsidRPr="003518C8">
              <w:t>07.1 Posilovat dostupnost a spolehlivost technické infrastruktury</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5204BBF7" w14:textId="77777777" w:rsidR="00444803" w:rsidRPr="003518C8" w:rsidRDefault="00444803" w:rsidP="002C6F5C">
            <w:pPr>
              <w:pStyle w:val="Normln-Texttabulky"/>
              <w:jc w:val="center"/>
            </w:pPr>
            <w:r w:rsidRPr="003518C8">
              <w:sym w:font="Wingdings 2" w:char="F050"/>
            </w:r>
          </w:p>
        </w:tc>
      </w:tr>
      <w:tr w:rsidR="00444803" w:rsidRPr="003518C8" w14:paraId="039889AF"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8E7ACB" w14:textId="77777777" w:rsidR="00444803" w:rsidRPr="003518C8" w:rsidRDefault="00444803" w:rsidP="002C6F5C">
            <w:r w:rsidRPr="003518C8">
              <w:t>07.2 Rozvíjet prevenci a ochranu před živelnými katastrofami</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6E09A8AB" w14:textId="77777777" w:rsidR="00444803" w:rsidRPr="003518C8" w:rsidRDefault="00444803" w:rsidP="002C6F5C">
            <w:pPr>
              <w:pStyle w:val="Normln-Texttabulky"/>
              <w:jc w:val="center"/>
            </w:pPr>
            <w:r w:rsidRPr="003518C8">
              <w:sym w:font="Wingdings 2" w:char="F050"/>
            </w:r>
          </w:p>
        </w:tc>
      </w:tr>
      <w:tr w:rsidR="00444803" w:rsidRPr="003518C8" w14:paraId="63B30E12"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E69EDF" w14:textId="77777777" w:rsidR="00444803" w:rsidRPr="003518C8" w:rsidRDefault="00444803" w:rsidP="002C6F5C">
            <w:r w:rsidRPr="003518C8">
              <w:t>07.3 Posilovat ochranu obyvatel a snižovat bezpečnostní hrozby</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63698F80" w14:textId="77777777" w:rsidR="00444803" w:rsidRPr="003518C8" w:rsidRDefault="00444803" w:rsidP="002C6F5C">
            <w:pPr>
              <w:pStyle w:val="Normln-Texttabulky"/>
              <w:jc w:val="center"/>
            </w:pPr>
            <w:r w:rsidRPr="003518C8">
              <w:t>x</w:t>
            </w:r>
          </w:p>
        </w:tc>
      </w:tr>
      <w:tr w:rsidR="00444803" w:rsidRPr="003518C8" w14:paraId="12436EFE"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2FA9F2" w14:textId="77777777" w:rsidR="00444803" w:rsidRPr="003518C8" w:rsidRDefault="00444803" w:rsidP="002C6F5C">
            <w:pPr>
              <w:pStyle w:val="Titulek2"/>
            </w:pPr>
            <w:r w:rsidRPr="003518C8">
              <w:t xml:space="preserve">Oblast UR 08 Vzdělané a inovativní město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A9787DA" w14:textId="77777777" w:rsidR="00444803" w:rsidRPr="003518C8" w:rsidRDefault="00444803" w:rsidP="002C6F5C">
            <w:pPr>
              <w:pStyle w:val="Normln-Texttabulky"/>
              <w:jc w:val="center"/>
            </w:pPr>
          </w:p>
        </w:tc>
      </w:tr>
      <w:tr w:rsidR="00444803" w:rsidRPr="003518C8" w14:paraId="6EFAEA5A"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05D3F9" w14:textId="77777777" w:rsidR="00444803" w:rsidRPr="003518C8" w:rsidRDefault="00444803" w:rsidP="002C6F5C">
            <w:r w:rsidRPr="003518C8">
              <w:t>08.1 Zvyšování kvality a dostupnosti vzdělávání</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3AA1DF29" w14:textId="77777777" w:rsidR="00444803" w:rsidRPr="003518C8" w:rsidRDefault="00444803" w:rsidP="002C6F5C">
            <w:pPr>
              <w:pStyle w:val="Normln-Texttabulky"/>
              <w:jc w:val="center"/>
            </w:pPr>
            <w:r w:rsidRPr="003518C8">
              <w:sym w:font="Wingdings 2" w:char="F050"/>
            </w:r>
          </w:p>
        </w:tc>
      </w:tr>
      <w:tr w:rsidR="00444803" w:rsidRPr="003518C8" w14:paraId="536724C0"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FD8352" w14:textId="77777777" w:rsidR="00444803" w:rsidRPr="003518C8" w:rsidRDefault="00444803" w:rsidP="002C6F5C">
            <w:r w:rsidRPr="003518C8">
              <w:t>08.2 Aktivní rozvoj lidských zdrojů a vzdělávacích institucí</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5AA3A7BF" w14:textId="77777777" w:rsidR="00444803" w:rsidRPr="003518C8" w:rsidRDefault="00444803" w:rsidP="002C6F5C">
            <w:pPr>
              <w:pStyle w:val="Normln-Texttabulky"/>
              <w:jc w:val="center"/>
            </w:pPr>
            <w:r w:rsidRPr="003518C8">
              <w:sym w:font="Wingdings 2" w:char="F050"/>
            </w:r>
          </w:p>
        </w:tc>
      </w:tr>
      <w:tr w:rsidR="00444803" w:rsidRPr="003518C8" w14:paraId="36627227"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F9B5D6" w14:textId="77777777" w:rsidR="00444803" w:rsidRPr="003518C8" w:rsidRDefault="00444803" w:rsidP="002C6F5C">
            <w:r w:rsidRPr="003518C8">
              <w:t>08.3 Podpora spolupráce vzdělávacích a výzkumných institucí s podnikatelskou sférou</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24C1B5A6" w14:textId="77777777" w:rsidR="00444803" w:rsidRPr="003518C8" w:rsidRDefault="00444803" w:rsidP="002C6F5C">
            <w:pPr>
              <w:pStyle w:val="Normln-Texttabulky"/>
              <w:jc w:val="center"/>
            </w:pPr>
            <w:r w:rsidRPr="003518C8">
              <w:t>x</w:t>
            </w:r>
          </w:p>
        </w:tc>
      </w:tr>
      <w:tr w:rsidR="00444803" w:rsidRPr="003518C8" w14:paraId="0607F312"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C21BA1" w14:textId="77777777" w:rsidR="00444803" w:rsidRPr="003518C8" w:rsidRDefault="00444803" w:rsidP="002C6F5C">
            <w:pPr>
              <w:pStyle w:val="Titulek2"/>
              <w:keepNext/>
            </w:pPr>
            <w:r w:rsidRPr="003518C8">
              <w:t xml:space="preserve">Oblast UR 09 Sociálně solidární a soudržné město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6AAEB0C" w14:textId="77777777" w:rsidR="00444803" w:rsidRPr="003518C8" w:rsidRDefault="00444803" w:rsidP="002C6F5C">
            <w:pPr>
              <w:pStyle w:val="Normln-Texttabulky"/>
              <w:keepNext/>
              <w:jc w:val="center"/>
            </w:pPr>
          </w:p>
        </w:tc>
      </w:tr>
      <w:tr w:rsidR="00444803" w:rsidRPr="003518C8" w14:paraId="474A5C9A"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04A67E" w14:textId="77777777" w:rsidR="00444803" w:rsidRPr="003518C8" w:rsidRDefault="00444803" w:rsidP="002C6F5C">
            <w:r w:rsidRPr="003518C8">
              <w:t>09.1 Dostupné bydlení</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1F742F61" w14:textId="77777777" w:rsidR="00444803" w:rsidRPr="003518C8" w:rsidRDefault="00444803" w:rsidP="002C6F5C">
            <w:pPr>
              <w:pStyle w:val="Normln-Texttabulky"/>
              <w:jc w:val="center"/>
            </w:pPr>
            <w:r w:rsidRPr="003518C8">
              <w:sym w:font="Wingdings 2" w:char="F050"/>
            </w:r>
          </w:p>
        </w:tc>
      </w:tr>
      <w:tr w:rsidR="00444803" w:rsidRPr="003518C8" w14:paraId="4802A50D"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CF5AE9" w14:textId="77777777" w:rsidR="00444803" w:rsidRPr="003518C8" w:rsidRDefault="00444803" w:rsidP="002C6F5C">
            <w:r w:rsidRPr="003518C8">
              <w:t>09.2 Kvalitní a dostupná péče o zdraví</w:t>
            </w:r>
          </w:p>
        </w:tc>
        <w:tc>
          <w:tcPr>
            <w:tcW w:w="113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4FDF63C0" w14:textId="77777777" w:rsidR="00444803" w:rsidRPr="003518C8" w:rsidRDefault="00444803" w:rsidP="002C6F5C">
            <w:pPr>
              <w:pStyle w:val="Normln-Texttabulky"/>
              <w:jc w:val="center"/>
            </w:pPr>
            <w:r w:rsidRPr="003518C8">
              <w:sym w:font="Wingdings 2" w:char="F050"/>
            </w:r>
          </w:p>
        </w:tc>
      </w:tr>
      <w:tr w:rsidR="00444803" w:rsidRPr="003518C8" w14:paraId="72DD9BAE"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82B792" w14:textId="77777777" w:rsidR="00444803" w:rsidRPr="003518C8" w:rsidRDefault="00444803" w:rsidP="002C6F5C">
            <w:r w:rsidRPr="003518C8">
              <w:t>09.3 Sociální inkluze a podpora rodiny</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39C91955" w14:textId="77777777" w:rsidR="00444803" w:rsidRPr="003518C8" w:rsidRDefault="00444803" w:rsidP="002C6F5C">
            <w:pPr>
              <w:pStyle w:val="Normln-Texttabulky"/>
              <w:jc w:val="center"/>
            </w:pPr>
            <w:r w:rsidRPr="003518C8">
              <w:t>x</w:t>
            </w:r>
          </w:p>
        </w:tc>
      </w:tr>
      <w:tr w:rsidR="00444803" w:rsidRPr="003518C8" w14:paraId="29864ACE"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AA5F31" w14:textId="77777777" w:rsidR="00444803" w:rsidRPr="003518C8" w:rsidRDefault="00444803" w:rsidP="002C6F5C">
            <w:r w:rsidRPr="003518C8">
              <w:t>09.4 Důstojná práce a snížení příjmové nerovnosti</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3512B3BE" w14:textId="77777777" w:rsidR="00444803" w:rsidRPr="003518C8" w:rsidRDefault="00444803" w:rsidP="002C6F5C">
            <w:pPr>
              <w:pStyle w:val="Normln-Texttabulky"/>
              <w:jc w:val="center"/>
            </w:pPr>
            <w:r w:rsidRPr="003518C8">
              <w:t>x</w:t>
            </w:r>
          </w:p>
        </w:tc>
      </w:tr>
      <w:tr w:rsidR="00444803" w:rsidRPr="003518C8" w14:paraId="723DAC28"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F07EF4" w14:textId="77777777" w:rsidR="00444803" w:rsidRPr="003518C8" w:rsidRDefault="00444803" w:rsidP="002C6F5C">
            <w:pPr>
              <w:pStyle w:val="Titulek2"/>
            </w:pPr>
            <w:r w:rsidRPr="003518C8">
              <w:t xml:space="preserve">Oblast UR 10 Kvalitní a transparentní veřejná správa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843205E" w14:textId="77777777" w:rsidR="00444803" w:rsidRPr="003518C8" w:rsidRDefault="00444803" w:rsidP="002C6F5C">
            <w:pPr>
              <w:pStyle w:val="Normln-Texttabulky"/>
              <w:jc w:val="center"/>
            </w:pPr>
          </w:p>
        </w:tc>
      </w:tr>
      <w:tr w:rsidR="00444803" w:rsidRPr="003518C8" w14:paraId="0B813F87"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027DF5" w14:textId="77777777" w:rsidR="00444803" w:rsidRPr="003518C8" w:rsidRDefault="00444803" w:rsidP="002C6F5C">
            <w:r w:rsidRPr="003518C8">
              <w:t>10.1 Odbornost, kompetentnost a odpovědnost veřejné správy</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51A6EA8F" w14:textId="77777777" w:rsidR="00444803" w:rsidRPr="003518C8" w:rsidRDefault="00444803" w:rsidP="002C6F5C">
            <w:pPr>
              <w:pStyle w:val="Normln-Texttabulky"/>
              <w:jc w:val="center"/>
            </w:pPr>
            <w:r w:rsidRPr="003518C8">
              <w:t>x</w:t>
            </w:r>
          </w:p>
        </w:tc>
      </w:tr>
      <w:tr w:rsidR="00444803" w:rsidRPr="003518C8" w14:paraId="170090C5"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6ECDC5" w14:textId="77777777" w:rsidR="00444803" w:rsidRPr="003518C8" w:rsidRDefault="00444803" w:rsidP="002C6F5C">
            <w:r w:rsidRPr="003518C8">
              <w:t>10.2 Inovativní přístup, efektivnost a otevřenost veřejné správy</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4DD8F374" w14:textId="77777777" w:rsidR="00444803" w:rsidRPr="003518C8" w:rsidRDefault="00444803" w:rsidP="002C6F5C">
            <w:pPr>
              <w:pStyle w:val="Normln-Texttabulky"/>
              <w:jc w:val="center"/>
            </w:pPr>
            <w:r w:rsidRPr="003518C8">
              <w:t>x</w:t>
            </w:r>
          </w:p>
        </w:tc>
      </w:tr>
      <w:tr w:rsidR="00444803" w:rsidRPr="003518C8" w14:paraId="473E87D0"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BE9110" w14:textId="77777777" w:rsidR="00444803" w:rsidRPr="003518C8" w:rsidRDefault="00444803" w:rsidP="002C6F5C">
            <w:r w:rsidRPr="003518C8">
              <w:t>10.3 Efektivní hospodaření s veřejnými prostředky a majetkem</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28CFCED5" w14:textId="77777777" w:rsidR="00444803" w:rsidRPr="003518C8" w:rsidRDefault="00444803" w:rsidP="002C6F5C">
            <w:pPr>
              <w:pStyle w:val="Normln-Texttabulky"/>
              <w:jc w:val="center"/>
            </w:pPr>
            <w:r w:rsidRPr="003518C8">
              <w:t>x</w:t>
            </w:r>
          </w:p>
        </w:tc>
      </w:tr>
      <w:tr w:rsidR="00444803" w:rsidRPr="003518C8" w14:paraId="5C9CDF2D"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ED0683" w14:textId="77777777" w:rsidR="00444803" w:rsidRPr="003518C8" w:rsidRDefault="00444803" w:rsidP="002C6F5C">
            <w:pPr>
              <w:pStyle w:val="Titulek2"/>
            </w:pPr>
            <w:r w:rsidRPr="003518C8">
              <w:t xml:space="preserve">Oblast UR 11 Spokojenost a angažovanost obyvatel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41FA229" w14:textId="77777777" w:rsidR="00444803" w:rsidRPr="003518C8" w:rsidRDefault="00444803" w:rsidP="002C6F5C">
            <w:pPr>
              <w:pStyle w:val="Normln-Texttabulky"/>
              <w:jc w:val="center"/>
            </w:pPr>
          </w:p>
        </w:tc>
      </w:tr>
      <w:tr w:rsidR="00444803" w:rsidRPr="003518C8" w14:paraId="3D2748B6"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2AAADA" w14:textId="77777777" w:rsidR="00444803" w:rsidRPr="003518C8" w:rsidRDefault="00444803" w:rsidP="002C6F5C">
            <w:r w:rsidRPr="003518C8">
              <w:t>11.1 Zapojení obyvatel do rozvoje města</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44E91715" w14:textId="77777777" w:rsidR="00444803" w:rsidRPr="003518C8" w:rsidRDefault="00444803" w:rsidP="002C6F5C">
            <w:pPr>
              <w:pStyle w:val="Normln-Texttabulky"/>
              <w:jc w:val="center"/>
            </w:pPr>
            <w:r w:rsidRPr="003518C8">
              <w:t>x</w:t>
            </w:r>
          </w:p>
        </w:tc>
      </w:tr>
      <w:tr w:rsidR="00444803" w:rsidRPr="003518C8" w14:paraId="69E17FE3"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1D3DEB" w14:textId="77777777" w:rsidR="00444803" w:rsidRPr="003518C8" w:rsidRDefault="00444803" w:rsidP="002C6F5C">
            <w:r w:rsidRPr="003518C8">
              <w:t>11.2 Zapojení obyvatel do komunitního života</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27DD2502" w14:textId="77777777" w:rsidR="00444803" w:rsidRPr="003518C8" w:rsidRDefault="00444803" w:rsidP="002C6F5C">
            <w:pPr>
              <w:pStyle w:val="Normln-Texttabulky"/>
              <w:jc w:val="center"/>
            </w:pPr>
            <w:r w:rsidRPr="003518C8">
              <w:t>x</w:t>
            </w:r>
          </w:p>
        </w:tc>
      </w:tr>
      <w:tr w:rsidR="00444803" w:rsidRPr="003518C8" w14:paraId="4C4E795C"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F41038" w14:textId="77777777" w:rsidR="00444803" w:rsidRPr="003518C8" w:rsidRDefault="00444803" w:rsidP="002C6F5C">
            <w:r w:rsidRPr="003518C8">
              <w:t>11.3 Spokojenost obyvatel s životem ve městě</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501EE545" w14:textId="77777777" w:rsidR="00444803" w:rsidRPr="003518C8" w:rsidRDefault="00444803" w:rsidP="002C6F5C">
            <w:pPr>
              <w:pStyle w:val="Normln-Texttabulky"/>
              <w:jc w:val="center"/>
            </w:pPr>
            <w:r w:rsidRPr="003518C8">
              <w:t>x</w:t>
            </w:r>
          </w:p>
        </w:tc>
      </w:tr>
    </w:tbl>
    <w:p w14:paraId="79928A79" w14:textId="77777777" w:rsidR="00444803" w:rsidRPr="003518C8" w:rsidRDefault="00444803" w:rsidP="00444803">
      <w:pPr>
        <w:pStyle w:val="Normln2"/>
      </w:pPr>
    </w:p>
    <w:p w14:paraId="05D72BD0" w14:textId="54C31F7E" w:rsidR="00444803" w:rsidRPr="003518C8" w:rsidRDefault="00444803" w:rsidP="00444803">
      <w:r w:rsidRPr="003518C8">
        <w:t xml:space="preserve">Z </w:t>
      </w:r>
      <w:r w:rsidRPr="003518C8">
        <w:fldChar w:fldCharType="begin"/>
      </w:r>
      <w:r w:rsidRPr="003518C8">
        <w:instrText xml:space="preserve"> REF _Ref56012219 \h  \* MERGEFORMAT </w:instrText>
      </w:r>
      <w:r w:rsidRPr="003518C8">
        <w:fldChar w:fldCharType="separate"/>
      </w:r>
      <w:r w:rsidR="005535BD" w:rsidRPr="003518C8">
        <w:t xml:space="preserve">Tab. </w:t>
      </w:r>
      <w:r w:rsidR="005535BD">
        <w:rPr>
          <w:noProof/>
        </w:rPr>
        <w:t>10</w:t>
      </w:r>
      <w:r w:rsidRPr="003518C8">
        <w:fldChar w:fldCharType="end"/>
      </w:r>
      <w:r w:rsidRPr="003518C8">
        <w:t xml:space="preserve"> výše je patrné, že z vyhodnocení vlivů na udržitelný rozvoj území jsou vyřazeny pouze ty cíle (principy), jejichž naplňování je primárně závislé na organizačních, ekonomických nebo politických aspektech, případně by měly v rámci liberálně tržní ekonomiky zůstat v kompetenci svobodného rozhodování příslušných subjektů</w:t>
      </w:r>
      <w:r w:rsidRPr="003518C8">
        <w:rPr>
          <w:rStyle w:val="Znakapoznpodarou"/>
        </w:rPr>
        <w:footnoteReference w:id="11"/>
      </w:r>
      <w:r w:rsidRPr="003518C8">
        <w:t>.</w:t>
      </w:r>
    </w:p>
    <w:p w14:paraId="2AB874C0" w14:textId="77777777" w:rsidR="00444803" w:rsidRPr="003518C8" w:rsidRDefault="00444803" w:rsidP="00444803">
      <w:r w:rsidRPr="003518C8">
        <w:t>Vlastní vyhodnocení vlivů posuzované změny na vybrané „skutečnosti“ („cíle“) je provedeno tímto způsobem:</w:t>
      </w:r>
    </w:p>
    <w:p w14:paraId="0163A758" w14:textId="77777777" w:rsidR="00444803" w:rsidRPr="003518C8" w:rsidRDefault="00444803" w:rsidP="00444803">
      <w:pPr>
        <w:numPr>
          <w:ilvl w:val="0"/>
          <w:numId w:val="54"/>
        </w:numPr>
      </w:pPr>
      <w:r w:rsidRPr="003518C8">
        <w:t xml:space="preserve">Zjištěné vlivy jsou klasifikovány jako přímé a nepřímé, přičemž: </w:t>
      </w:r>
    </w:p>
    <w:p w14:paraId="67179A48" w14:textId="77777777" w:rsidR="00444803" w:rsidRPr="003518C8" w:rsidRDefault="00444803" w:rsidP="00444803">
      <w:pPr>
        <w:numPr>
          <w:ilvl w:val="1"/>
          <w:numId w:val="54"/>
        </w:numPr>
        <w:tabs>
          <w:tab w:val="clear" w:pos="851"/>
        </w:tabs>
      </w:pPr>
      <w:r w:rsidRPr="003518C8">
        <w:t xml:space="preserve">jako </w:t>
      </w:r>
      <w:r w:rsidRPr="003518C8">
        <w:rPr>
          <w:b/>
        </w:rPr>
        <w:t>„přímý“</w:t>
      </w:r>
      <w:r w:rsidRPr="003518C8">
        <w:t xml:space="preserve"> je hodnocen vliv jednoznačným dopadem na některou z vybraných skutečností (oblastí udržitelného rozvoje) a to:</w:t>
      </w:r>
    </w:p>
    <w:p w14:paraId="0F86A8A8" w14:textId="77777777" w:rsidR="00444803" w:rsidRPr="003518C8" w:rsidRDefault="00444803" w:rsidP="00444803">
      <w:pPr>
        <w:numPr>
          <w:ilvl w:val="2"/>
          <w:numId w:val="54"/>
        </w:numPr>
        <w:tabs>
          <w:tab w:val="clear" w:pos="851"/>
        </w:tabs>
      </w:pPr>
      <w:r w:rsidRPr="003518C8">
        <w:t>vymezením plochy s konkrétně stanoveným hlavním způsobem využití</w:t>
      </w:r>
      <w:r w:rsidRPr="003518C8">
        <w:rPr>
          <w:rStyle w:val="Znakapoznpodarou"/>
        </w:rPr>
        <w:footnoteReference w:id="12"/>
      </w:r>
      <w:r w:rsidRPr="003518C8">
        <w:t xml:space="preserve"> (např. plochy čistě obytné, plochy výroby a služeb, plochy zvláštních komplexů občanského vybavení, plochy sportu a rekreace, plochy dopravní nebo technické infrastruktury, plochy krajinné a městské zeleně) = „</w:t>
      </w:r>
      <w:r w:rsidRPr="003518C8">
        <w:rPr>
          <w:b/>
        </w:rPr>
        <w:t>přímý pozitivní vliv</w:t>
      </w:r>
      <w:r w:rsidRPr="003518C8">
        <w:t>“,</w:t>
      </w:r>
    </w:p>
    <w:p w14:paraId="3C00F492" w14:textId="77777777" w:rsidR="00444803" w:rsidRPr="003518C8" w:rsidRDefault="00444803" w:rsidP="00444803">
      <w:pPr>
        <w:numPr>
          <w:ilvl w:val="2"/>
          <w:numId w:val="54"/>
        </w:numPr>
        <w:tabs>
          <w:tab w:val="clear" w:pos="851"/>
        </w:tabs>
      </w:pPr>
      <w:r w:rsidRPr="003518C8">
        <w:t>vlivem na konkrétní složku nebo složky životního prostředí (např. zábor půdního fondu) = „</w:t>
      </w:r>
      <w:r w:rsidRPr="003518C8">
        <w:rPr>
          <w:b/>
        </w:rPr>
        <w:t>přímý negativní vliv</w:t>
      </w:r>
      <w:r w:rsidRPr="003518C8">
        <w:t xml:space="preserve">“ </w:t>
      </w:r>
    </w:p>
    <w:p w14:paraId="0BB36015" w14:textId="77777777" w:rsidR="00444803" w:rsidRPr="003518C8" w:rsidRDefault="00444803" w:rsidP="00444803">
      <w:pPr>
        <w:numPr>
          <w:ilvl w:val="1"/>
          <w:numId w:val="54"/>
        </w:numPr>
        <w:tabs>
          <w:tab w:val="clear" w:pos="851"/>
        </w:tabs>
      </w:pPr>
      <w:r w:rsidRPr="003518C8">
        <w:t>jako „</w:t>
      </w:r>
      <w:r w:rsidRPr="003518C8">
        <w:rPr>
          <w:b/>
        </w:rPr>
        <w:t>nepřímý</w:t>
      </w:r>
      <w:r w:rsidRPr="003518C8">
        <w:t xml:space="preserve">“ je vliv hodnocen v případě, kdy </w:t>
      </w:r>
    </w:p>
    <w:p w14:paraId="7B79AD56" w14:textId="77777777" w:rsidR="00444803" w:rsidRPr="003518C8" w:rsidRDefault="00444803" w:rsidP="00444803">
      <w:pPr>
        <w:numPr>
          <w:ilvl w:val="2"/>
          <w:numId w:val="54"/>
        </w:numPr>
      </w:pPr>
      <w:r w:rsidRPr="003518C8">
        <w:t>kdy stanovený způsob využití vytváří širší spektrum možností využití vymezené plochy nebo její části (plochy všeobecně obytné, plochy smíšené, plochy veřejného vybavení atp.). = „</w:t>
      </w:r>
      <w:r w:rsidRPr="003518C8">
        <w:rPr>
          <w:b/>
        </w:rPr>
        <w:t>nepřímý pozitivní vliv</w:t>
      </w:r>
      <w:r w:rsidRPr="003518C8">
        <w:t>“,</w:t>
      </w:r>
    </w:p>
    <w:p w14:paraId="05FBC6CA" w14:textId="77777777" w:rsidR="00444803" w:rsidRPr="003518C8" w:rsidRDefault="00444803" w:rsidP="00444803">
      <w:pPr>
        <w:numPr>
          <w:ilvl w:val="2"/>
          <w:numId w:val="54"/>
        </w:numPr>
        <w:tabs>
          <w:tab w:val="clear" w:pos="851"/>
        </w:tabs>
      </w:pPr>
      <w:r w:rsidRPr="003518C8">
        <w:t>vliv vzniká jako důsledek přímého ovlivnění jiné skutečnosti nebo jiné složky životního prostředí (vliv vyvolaný, sekundární) = „</w:t>
      </w:r>
      <w:r w:rsidRPr="003518C8">
        <w:rPr>
          <w:b/>
        </w:rPr>
        <w:t>nepřímý pozitivní / negativní vliv</w:t>
      </w:r>
      <w:r w:rsidRPr="003518C8">
        <w:t>“.</w:t>
      </w:r>
    </w:p>
    <w:p w14:paraId="2705E151" w14:textId="77777777" w:rsidR="00444803" w:rsidRPr="003518C8" w:rsidRDefault="00444803" w:rsidP="00444803">
      <w:pPr>
        <w:numPr>
          <w:ilvl w:val="0"/>
          <w:numId w:val="54"/>
        </w:numPr>
      </w:pPr>
      <w:r w:rsidRPr="003518C8">
        <w:t>Míra vlivu je vyjádřena pomocí pětistupňové Likertovy škály doplněné o rozlišení způsobu ovlivnění (přímý nebo nepřímý vliv), kde:</w:t>
      </w:r>
    </w:p>
    <w:tbl>
      <w:tblPr>
        <w:tblW w:w="8311"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6"/>
        <w:gridCol w:w="1275"/>
      </w:tblGrid>
      <w:tr w:rsidR="00444803" w:rsidRPr="003518C8" w14:paraId="58EB6EE4" w14:textId="77777777" w:rsidTr="002C6F5C">
        <w:trPr>
          <w:trHeight w:val="397"/>
          <w:jc w:val="right"/>
        </w:trPr>
        <w:tc>
          <w:tcPr>
            <w:tcW w:w="7036" w:type="dxa"/>
            <w:vAlign w:val="center"/>
          </w:tcPr>
          <w:p w14:paraId="27A1A12A" w14:textId="77777777" w:rsidR="00444803" w:rsidRPr="003518C8" w:rsidRDefault="00444803" w:rsidP="002C6F5C">
            <w:r w:rsidRPr="003518C8">
              <w:t xml:space="preserve">Významný přímý / (nepřímý) pozitivní vliv na danou skutečnost (jev, složku) </w:t>
            </w:r>
          </w:p>
        </w:tc>
        <w:tc>
          <w:tcPr>
            <w:tcW w:w="1275" w:type="dxa"/>
            <w:shd w:val="clear" w:color="auto" w:fill="8DB3E2" w:themeFill="text2" w:themeFillTint="66"/>
            <w:vAlign w:val="center"/>
          </w:tcPr>
          <w:p w14:paraId="7EB09FB2" w14:textId="77777777" w:rsidR="00444803" w:rsidRPr="003518C8" w:rsidRDefault="00444803" w:rsidP="002C6F5C">
            <w:pPr>
              <w:pStyle w:val="Normln-sted"/>
              <w:rPr>
                <w:b/>
              </w:rPr>
            </w:pPr>
            <w:r w:rsidRPr="003518C8">
              <w:rPr>
                <w:b/>
              </w:rPr>
              <w:t>+2 / (+2)</w:t>
            </w:r>
          </w:p>
        </w:tc>
      </w:tr>
      <w:tr w:rsidR="00444803" w:rsidRPr="003518C8" w14:paraId="4FD29C15" w14:textId="77777777" w:rsidTr="002C6F5C">
        <w:trPr>
          <w:trHeight w:val="397"/>
          <w:jc w:val="right"/>
        </w:trPr>
        <w:tc>
          <w:tcPr>
            <w:tcW w:w="7036" w:type="dxa"/>
            <w:vAlign w:val="center"/>
          </w:tcPr>
          <w:p w14:paraId="5B0A0B26" w14:textId="77777777" w:rsidR="00444803" w:rsidRPr="003518C8" w:rsidRDefault="00444803" w:rsidP="002C6F5C">
            <w:r w:rsidRPr="003518C8">
              <w:t xml:space="preserve">Málo významný přímý / (nepřímý) pozitivní vliv na danou skutečnost (jev, složku) </w:t>
            </w:r>
          </w:p>
        </w:tc>
        <w:tc>
          <w:tcPr>
            <w:tcW w:w="1275" w:type="dxa"/>
            <w:shd w:val="clear" w:color="auto" w:fill="C6D9F1" w:themeFill="text2" w:themeFillTint="33"/>
            <w:vAlign w:val="center"/>
          </w:tcPr>
          <w:p w14:paraId="2B5AA758" w14:textId="77777777" w:rsidR="00444803" w:rsidRPr="003518C8" w:rsidRDefault="00444803" w:rsidP="002C6F5C">
            <w:pPr>
              <w:pStyle w:val="Normln-sted"/>
              <w:rPr>
                <w:b/>
              </w:rPr>
            </w:pPr>
            <w:r w:rsidRPr="003518C8">
              <w:rPr>
                <w:b/>
              </w:rPr>
              <w:t>+1/ (+1)</w:t>
            </w:r>
          </w:p>
        </w:tc>
      </w:tr>
      <w:tr w:rsidR="00444803" w:rsidRPr="003518C8" w14:paraId="7CCA18BA" w14:textId="77777777" w:rsidTr="002C6F5C">
        <w:trPr>
          <w:trHeight w:val="397"/>
          <w:jc w:val="right"/>
        </w:trPr>
        <w:tc>
          <w:tcPr>
            <w:tcW w:w="7036" w:type="dxa"/>
            <w:vAlign w:val="center"/>
          </w:tcPr>
          <w:p w14:paraId="5DBAA58C" w14:textId="77777777" w:rsidR="00444803" w:rsidRPr="003518C8" w:rsidRDefault="00444803" w:rsidP="002C6F5C">
            <w:r w:rsidRPr="003518C8">
              <w:t xml:space="preserve">Bez vlivu na danou skutečnost (jev, složku) </w:t>
            </w:r>
          </w:p>
        </w:tc>
        <w:tc>
          <w:tcPr>
            <w:tcW w:w="1275" w:type="dxa"/>
            <w:vAlign w:val="center"/>
          </w:tcPr>
          <w:p w14:paraId="5C6DD67B" w14:textId="77777777" w:rsidR="00444803" w:rsidRPr="003518C8" w:rsidRDefault="00444803" w:rsidP="002C6F5C">
            <w:pPr>
              <w:pStyle w:val="Normln-sted"/>
              <w:rPr>
                <w:b/>
              </w:rPr>
            </w:pPr>
            <w:r w:rsidRPr="003518C8">
              <w:rPr>
                <w:b/>
              </w:rPr>
              <w:t>0</w:t>
            </w:r>
          </w:p>
        </w:tc>
      </w:tr>
      <w:tr w:rsidR="00444803" w:rsidRPr="003518C8" w14:paraId="651D0D6F" w14:textId="77777777" w:rsidTr="002C6F5C">
        <w:trPr>
          <w:trHeight w:val="397"/>
          <w:jc w:val="right"/>
        </w:trPr>
        <w:tc>
          <w:tcPr>
            <w:tcW w:w="7036" w:type="dxa"/>
            <w:vAlign w:val="center"/>
          </w:tcPr>
          <w:p w14:paraId="702394EC" w14:textId="77777777" w:rsidR="00444803" w:rsidRPr="003518C8" w:rsidRDefault="00444803" w:rsidP="002C6F5C">
            <w:r w:rsidRPr="003518C8">
              <w:t xml:space="preserve">Málo významný přímý / (nepřímý) negativní vliv na danou skutečnost (jev, složku) </w:t>
            </w:r>
          </w:p>
        </w:tc>
        <w:tc>
          <w:tcPr>
            <w:tcW w:w="1275" w:type="dxa"/>
            <w:shd w:val="clear" w:color="auto" w:fill="FBD4B4" w:themeFill="accent6" w:themeFillTint="66"/>
            <w:vAlign w:val="center"/>
          </w:tcPr>
          <w:p w14:paraId="20151D98" w14:textId="77777777" w:rsidR="00444803" w:rsidRPr="003518C8" w:rsidRDefault="00444803" w:rsidP="002C6F5C">
            <w:pPr>
              <w:pStyle w:val="Normln-sted"/>
              <w:rPr>
                <w:b/>
              </w:rPr>
            </w:pPr>
            <w:r w:rsidRPr="003518C8">
              <w:rPr>
                <w:b/>
              </w:rPr>
              <w:t>-1 / (-1)</w:t>
            </w:r>
          </w:p>
        </w:tc>
      </w:tr>
      <w:tr w:rsidR="00444803" w:rsidRPr="003518C8" w14:paraId="0B181871" w14:textId="77777777" w:rsidTr="002C6F5C">
        <w:trPr>
          <w:trHeight w:val="397"/>
          <w:jc w:val="right"/>
        </w:trPr>
        <w:tc>
          <w:tcPr>
            <w:tcW w:w="7036" w:type="dxa"/>
            <w:vAlign w:val="center"/>
          </w:tcPr>
          <w:p w14:paraId="26994487" w14:textId="77777777" w:rsidR="00444803" w:rsidRPr="003518C8" w:rsidRDefault="00444803" w:rsidP="002C6F5C">
            <w:r w:rsidRPr="003518C8">
              <w:t xml:space="preserve">Významný přímý / (nepřímý) negativní vliv na danou skutečnost (jev, složku) </w:t>
            </w:r>
          </w:p>
        </w:tc>
        <w:tc>
          <w:tcPr>
            <w:tcW w:w="1275" w:type="dxa"/>
            <w:shd w:val="clear" w:color="auto" w:fill="E36C0A" w:themeFill="accent6" w:themeFillShade="BF"/>
            <w:vAlign w:val="center"/>
          </w:tcPr>
          <w:p w14:paraId="60E6A36B" w14:textId="77777777" w:rsidR="00444803" w:rsidRPr="003518C8" w:rsidRDefault="00444803" w:rsidP="002C6F5C">
            <w:pPr>
              <w:pStyle w:val="Normln-sted"/>
              <w:rPr>
                <w:b/>
              </w:rPr>
            </w:pPr>
            <w:r w:rsidRPr="003518C8">
              <w:rPr>
                <w:b/>
              </w:rPr>
              <w:t>-2 / (-2)</w:t>
            </w:r>
          </w:p>
        </w:tc>
      </w:tr>
    </w:tbl>
    <w:p w14:paraId="366E4EFD" w14:textId="77777777" w:rsidR="00444803" w:rsidRPr="003518C8" w:rsidRDefault="00444803" w:rsidP="00444803">
      <w:pPr>
        <w:pStyle w:val="Normln2"/>
      </w:pPr>
    </w:p>
    <w:p w14:paraId="40D912A2" w14:textId="77777777" w:rsidR="00444803" w:rsidRPr="003518C8" w:rsidRDefault="00444803" w:rsidP="00444803">
      <w:pPr>
        <w:numPr>
          <w:ilvl w:val="0"/>
          <w:numId w:val="55"/>
        </w:numPr>
      </w:pPr>
      <w:r w:rsidRPr="003518C8">
        <w:t>V případě, že rozsah a charakter posuzované změny nebo míra dostupných informací neumožňují jednoznačnou kvantifikaci vlivu, jsou pomocí lomítka („/“) vyjádřeny oba mezní stupě hodnocení (např. +1/+2).</w:t>
      </w:r>
    </w:p>
    <w:p w14:paraId="62AC98B5" w14:textId="77777777" w:rsidR="00444803" w:rsidRPr="003518C8" w:rsidRDefault="00444803" w:rsidP="00444803">
      <w:pPr>
        <w:numPr>
          <w:ilvl w:val="0"/>
          <w:numId w:val="55"/>
        </w:numPr>
      </w:pPr>
      <w:r w:rsidRPr="003518C8">
        <w:t>Tabelární bodové hodnocení je doplněno souhrnným komentářem se stručným popisem způsobu a míry ovlivnění dané skutečnosti řešením posuzované změny územního plánu.</w:t>
      </w:r>
    </w:p>
    <w:p w14:paraId="126B3904" w14:textId="77777777" w:rsidR="00444803" w:rsidRPr="003518C8" w:rsidRDefault="00444803" w:rsidP="00444803"/>
    <w:p w14:paraId="3676F917" w14:textId="77777777" w:rsidR="00444803" w:rsidRPr="003518C8" w:rsidRDefault="00444803" w:rsidP="00444803"/>
    <w:p w14:paraId="0D3EA866" w14:textId="77777777" w:rsidR="00444803" w:rsidRPr="003518C8" w:rsidRDefault="00444803" w:rsidP="00444803">
      <w:pPr>
        <w:pStyle w:val="Nadpis1"/>
        <w:jc w:val="left"/>
      </w:pPr>
      <w:bookmarkStart w:id="180" w:name="_Toc68195283"/>
      <w:bookmarkStart w:id="181" w:name="_Toc121999405"/>
      <w:bookmarkStart w:id="182" w:name="_Toc124499041"/>
      <w:r w:rsidRPr="003518C8">
        <w:t>2.</w:t>
      </w:r>
      <w:r w:rsidRPr="003518C8">
        <w:tab/>
        <w:t>vyhodnocení vlivů na vybrané skutečnosti ÚAP HMP</w:t>
      </w:r>
      <w:bookmarkEnd w:id="180"/>
      <w:bookmarkEnd w:id="181"/>
      <w:bookmarkEnd w:id="182"/>
    </w:p>
    <w:p w14:paraId="37CEF7A5" w14:textId="77777777" w:rsidR="00444803" w:rsidRPr="00444803" w:rsidRDefault="00444803" w:rsidP="00444803">
      <w:pPr>
        <w:rPr>
          <w:highlight w:val="yellow"/>
          <w:lang w:eastAsia="en-US"/>
        </w:rPr>
      </w:pPr>
    </w:p>
    <w:p w14:paraId="19FF3D53" w14:textId="175FCAF1" w:rsidR="00444803" w:rsidRPr="003518C8" w:rsidRDefault="00444803" w:rsidP="00444803">
      <w:pPr>
        <w:pStyle w:val="Titulek"/>
      </w:pPr>
      <w:bookmarkStart w:id="183" w:name="_Toc67673789"/>
      <w:bookmarkStart w:id="184" w:name="_Toc67673859"/>
      <w:bookmarkStart w:id="185" w:name="_Toc68189867"/>
      <w:bookmarkStart w:id="186" w:name="_Toc68195301"/>
      <w:bookmarkStart w:id="187" w:name="_Toc122000448"/>
      <w:r w:rsidRPr="003518C8">
        <w:t xml:space="preserve">Tab. </w:t>
      </w:r>
      <w:r w:rsidRPr="003518C8">
        <w:rPr>
          <w:noProof/>
        </w:rPr>
        <w:fldChar w:fldCharType="begin"/>
      </w:r>
      <w:r w:rsidRPr="003518C8">
        <w:rPr>
          <w:noProof/>
        </w:rPr>
        <w:instrText xml:space="preserve"> SEQ Tab. \* ARABIC </w:instrText>
      </w:r>
      <w:r w:rsidRPr="003518C8">
        <w:rPr>
          <w:noProof/>
        </w:rPr>
        <w:fldChar w:fldCharType="separate"/>
      </w:r>
      <w:r w:rsidR="005535BD">
        <w:rPr>
          <w:noProof/>
        </w:rPr>
        <w:t>11</w:t>
      </w:r>
      <w:r w:rsidRPr="003518C8">
        <w:rPr>
          <w:noProof/>
        </w:rPr>
        <w:fldChar w:fldCharType="end"/>
      </w:r>
      <w:r w:rsidRPr="003518C8">
        <w:rPr>
          <w:noProof/>
        </w:rPr>
        <w:t xml:space="preserve"> </w:t>
      </w:r>
      <w:r w:rsidRPr="003518C8">
        <w:t xml:space="preserve">Vyhodnocení vlivů změny č. </w:t>
      </w:r>
      <w:r w:rsidR="003518C8" w:rsidRPr="003518C8">
        <w:t xml:space="preserve">3105/10 </w:t>
      </w:r>
      <w:r w:rsidRPr="003518C8">
        <w:t>na vybrané cíle udržitelného rozvoje</w:t>
      </w:r>
      <w:r w:rsidRPr="003518C8">
        <w:br/>
        <w:t>dle ÚAP HMP 2020</w:t>
      </w:r>
      <w:r w:rsidRPr="003518C8">
        <w:rPr>
          <w:rStyle w:val="Znakapoznpodarou"/>
        </w:rPr>
        <w:footnoteReference w:id="13"/>
      </w:r>
      <w:bookmarkEnd w:id="183"/>
      <w:bookmarkEnd w:id="184"/>
      <w:bookmarkEnd w:id="185"/>
      <w:bookmarkEnd w:id="186"/>
      <w:bookmarkEnd w:id="187"/>
    </w:p>
    <w:tbl>
      <w:tblPr>
        <w:tblW w:w="9072" w:type="dxa"/>
        <w:jc w:val="center"/>
        <w:tblLayout w:type="fixed"/>
        <w:tblCellMar>
          <w:left w:w="70" w:type="dxa"/>
          <w:right w:w="70" w:type="dxa"/>
        </w:tblCellMar>
        <w:tblLook w:val="04A0" w:firstRow="1" w:lastRow="0" w:firstColumn="1" w:lastColumn="0" w:noHBand="0" w:noVBand="1"/>
      </w:tblPr>
      <w:tblGrid>
        <w:gridCol w:w="7938"/>
        <w:gridCol w:w="1134"/>
      </w:tblGrid>
      <w:tr w:rsidR="00444803" w:rsidRPr="003518C8" w14:paraId="1C190644"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E05E75" w14:textId="77777777" w:rsidR="00444803" w:rsidRPr="003518C8" w:rsidRDefault="00444803" w:rsidP="002C6F5C">
            <w:pPr>
              <w:pStyle w:val="Titulek2"/>
            </w:pPr>
            <w:r w:rsidRPr="003518C8">
              <w:t xml:space="preserve">Oblast UR 01 Soulad městského a přírodního prostředí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D94AF62" w14:textId="77777777" w:rsidR="00444803" w:rsidRPr="003518C8" w:rsidRDefault="00444803" w:rsidP="002C6F5C">
            <w:pPr>
              <w:pStyle w:val="Titulek2"/>
            </w:pPr>
          </w:p>
        </w:tc>
      </w:tr>
      <w:tr w:rsidR="00444803" w:rsidRPr="003518C8" w14:paraId="6DC955C9"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121302" w14:textId="77777777" w:rsidR="00444803" w:rsidRPr="003518C8" w:rsidRDefault="00444803" w:rsidP="002C6F5C">
            <w:pPr>
              <w:pStyle w:val="Normln-Texttabulky"/>
            </w:pPr>
            <w:r w:rsidRPr="003518C8">
              <w:t>01.1 Podpora ochrany přirozených ekosystémů a zachovalých přírodních území</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5B6FDEF5" w14:textId="77777777" w:rsidR="00444803" w:rsidRPr="003518C8" w:rsidRDefault="00444803" w:rsidP="002C6F5C">
            <w:pPr>
              <w:pStyle w:val="Normln-Texttabulky"/>
              <w:jc w:val="center"/>
            </w:pPr>
            <w:r w:rsidRPr="003518C8">
              <w:t>-1</w:t>
            </w:r>
          </w:p>
        </w:tc>
      </w:tr>
      <w:tr w:rsidR="00444803" w:rsidRPr="003518C8" w14:paraId="541C516E" w14:textId="77777777" w:rsidTr="002C6F5C">
        <w:trPr>
          <w:trHeight w:val="323"/>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ECF8BA" w14:textId="77777777" w:rsidR="00444803" w:rsidRPr="003518C8" w:rsidRDefault="00444803" w:rsidP="002C6F5C">
            <w:pPr>
              <w:pStyle w:val="Normln-Texttabulky"/>
            </w:pPr>
            <w:r w:rsidRPr="003518C8">
              <w:t>01.2 Aktivně chránit a rozvíjet krajinné zázemí města</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210EE963" w14:textId="77777777" w:rsidR="00444803" w:rsidRPr="003518C8" w:rsidRDefault="00444803" w:rsidP="002C6F5C">
            <w:pPr>
              <w:pStyle w:val="Normln-Texttabulky"/>
              <w:jc w:val="center"/>
            </w:pPr>
            <w:r w:rsidRPr="003518C8">
              <w:t>-1</w:t>
            </w:r>
          </w:p>
        </w:tc>
      </w:tr>
      <w:tr w:rsidR="00444803" w:rsidRPr="003518C8" w14:paraId="165BBA81" w14:textId="77777777" w:rsidTr="003518C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6CDA53" w14:textId="77777777" w:rsidR="00444803" w:rsidRPr="003518C8" w:rsidRDefault="00444803" w:rsidP="002C6F5C">
            <w:pPr>
              <w:pStyle w:val="Normln-Texttabulky"/>
            </w:pPr>
            <w:r w:rsidRPr="003518C8">
              <w:t>01.3 Aktivně chránit a rozvíjet městskou krajinu</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34009B8A" w14:textId="7D18C3FB" w:rsidR="00444803" w:rsidRPr="003518C8" w:rsidRDefault="003518C8" w:rsidP="002C6F5C">
            <w:pPr>
              <w:pStyle w:val="Normln-Texttabulky"/>
              <w:jc w:val="center"/>
            </w:pPr>
            <w:r w:rsidRPr="003518C8">
              <w:t>-1</w:t>
            </w:r>
          </w:p>
        </w:tc>
      </w:tr>
      <w:tr w:rsidR="00444803" w:rsidRPr="003518C8" w14:paraId="7BDEE969"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0E9146" w14:textId="77777777" w:rsidR="00444803" w:rsidRPr="003518C8" w:rsidRDefault="00444803" w:rsidP="002C6F5C">
            <w:pPr>
              <w:pStyle w:val="Titulek2"/>
            </w:pPr>
            <w:r w:rsidRPr="003518C8">
              <w:t>Oblast UR 02 Kvalitní složky životního prostředí</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1E7FCED" w14:textId="77777777" w:rsidR="00444803" w:rsidRPr="003518C8" w:rsidRDefault="00444803" w:rsidP="002C6F5C">
            <w:pPr>
              <w:pStyle w:val="Normln-Texttabulky"/>
              <w:jc w:val="center"/>
            </w:pPr>
          </w:p>
        </w:tc>
      </w:tr>
      <w:tr w:rsidR="00444803" w:rsidRPr="003518C8" w14:paraId="6207FBBD" w14:textId="77777777" w:rsidTr="003518C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AD4EC4" w14:textId="77777777" w:rsidR="00444803" w:rsidRPr="003518C8" w:rsidRDefault="00444803" w:rsidP="002C6F5C">
            <w:pPr>
              <w:pStyle w:val="Normln-Texttabulky"/>
            </w:pPr>
            <w:r w:rsidRPr="003518C8">
              <w:t>02.1 Efektivní hospodaření se zdroji</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60B38526" w14:textId="082336FA" w:rsidR="00444803" w:rsidRPr="003518C8" w:rsidRDefault="003518C8" w:rsidP="002C6F5C">
            <w:pPr>
              <w:pStyle w:val="Normln-Texttabulky"/>
              <w:jc w:val="center"/>
            </w:pPr>
            <w:r w:rsidRPr="003518C8">
              <w:t>-1</w:t>
            </w:r>
          </w:p>
        </w:tc>
      </w:tr>
      <w:tr w:rsidR="00444803" w:rsidRPr="003518C8" w14:paraId="556A76F8" w14:textId="77777777" w:rsidTr="003518C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5161F1" w14:textId="4A00BEEE" w:rsidR="00444803" w:rsidRPr="003518C8" w:rsidRDefault="00444803" w:rsidP="003518C8">
            <w:pPr>
              <w:pStyle w:val="Normln-Texttabulky"/>
              <w:rPr>
                <w:color w:val="FF0000"/>
              </w:rPr>
            </w:pPr>
            <w:r w:rsidRPr="003518C8">
              <w:t xml:space="preserve">02.2 Adaptace na klimatickou změnu </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827440D" w14:textId="18A43837" w:rsidR="00444803" w:rsidRPr="003518C8" w:rsidRDefault="003518C8" w:rsidP="002C6F5C">
            <w:pPr>
              <w:pStyle w:val="Normln-Texttabulky"/>
              <w:jc w:val="center"/>
            </w:pPr>
            <w:r w:rsidRPr="003518C8">
              <w:t>0</w:t>
            </w:r>
          </w:p>
        </w:tc>
      </w:tr>
      <w:tr w:rsidR="00444803" w:rsidRPr="003518C8" w14:paraId="463A2489" w14:textId="77777777" w:rsidTr="003518C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62F689" w14:textId="0777B1CB" w:rsidR="00444803" w:rsidRPr="003518C8" w:rsidRDefault="00444803" w:rsidP="003518C8">
            <w:pPr>
              <w:pStyle w:val="Normln-Texttabulky"/>
            </w:pPr>
            <w:r w:rsidRPr="003518C8">
              <w:t>02.3 Snížení znečištění ovz</w:t>
            </w:r>
            <w:r w:rsidR="003518C8" w:rsidRPr="003518C8">
              <w:t>duší, světelné a hlukové zátěže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F98DBEF" w14:textId="29907D6D" w:rsidR="00444803" w:rsidRPr="003518C8" w:rsidRDefault="003518C8" w:rsidP="002C6F5C">
            <w:pPr>
              <w:pStyle w:val="Normln-Texttabulky"/>
              <w:jc w:val="center"/>
            </w:pPr>
            <w:r w:rsidRPr="003518C8">
              <w:t>0</w:t>
            </w:r>
          </w:p>
        </w:tc>
      </w:tr>
      <w:tr w:rsidR="00444803" w:rsidRPr="003518C8" w14:paraId="0F6AD2BE" w14:textId="77777777" w:rsidTr="003518C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9864E6" w14:textId="77777777" w:rsidR="00444803" w:rsidRPr="003518C8" w:rsidRDefault="00444803" w:rsidP="002C6F5C">
            <w:pPr>
              <w:pStyle w:val="Normln-Texttabulky"/>
            </w:pPr>
            <w:r w:rsidRPr="003518C8">
              <w:t>02.4 Snížení znečištění vody</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463B02F" w14:textId="56B2A8CE" w:rsidR="00444803" w:rsidRPr="003518C8" w:rsidRDefault="003518C8" w:rsidP="002C6F5C">
            <w:pPr>
              <w:pStyle w:val="Normln-Texttabulky"/>
              <w:jc w:val="center"/>
            </w:pPr>
            <w:r w:rsidRPr="003518C8">
              <w:t>0</w:t>
            </w:r>
          </w:p>
        </w:tc>
      </w:tr>
      <w:tr w:rsidR="00444803" w:rsidRPr="003518C8" w14:paraId="2ED31E4B"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238A6F" w14:textId="77777777" w:rsidR="00444803" w:rsidRPr="003518C8" w:rsidRDefault="00444803" w:rsidP="002C6F5C">
            <w:pPr>
              <w:pStyle w:val="Titulek2"/>
            </w:pPr>
            <w:r w:rsidRPr="003518C8">
              <w:t xml:space="preserve">Oblast UR 03 Vyvážené prostorové uspořádání města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E827BC6" w14:textId="77777777" w:rsidR="00444803" w:rsidRPr="003518C8" w:rsidRDefault="00444803" w:rsidP="002C6F5C">
            <w:pPr>
              <w:pStyle w:val="Normln-Texttabulky"/>
              <w:jc w:val="center"/>
            </w:pPr>
          </w:p>
        </w:tc>
      </w:tr>
      <w:tr w:rsidR="00444803" w:rsidRPr="003518C8" w14:paraId="1E782EB2"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3DE208" w14:textId="77777777" w:rsidR="00444803" w:rsidRPr="003518C8" w:rsidRDefault="00444803" w:rsidP="002C6F5C">
            <w:pPr>
              <w:pStyle w:val="Normln-Texttabulky"/>
            </w:pPr>
            <w:r w:rsidRPr="003518C8">
              <w:t>03.1 Vyvážený rozvoj vystavěného prostředí města</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515555B" w14:textId="77777777" w:rsidR="00444803" w:rsidRPr="003518C8" w:rsidRDefault="00444803" w:rsidP="002C6F5C">
            <w:pPr>
              <w:pStyle w:val="Normln-Texttabulky"/>
              <w:jc w:val="center"/>
            </w:pPr>
            <w:r w:rsidRPr="003518C8">
              <w:t>0</w:t>
            </w:r>
          </w:p>
        </w:tc>
      </w:tr>
      <w:tr w:rsidR="00444803" w:rsidRPr="003518C8" w14:paraId="06A7615A"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A423B5" w14:textId="77777777" w:rsidR="00444803" w:rsidRPr="003518C8" w:rsidRDefault="00444803" w:rsidP="002C6F5C">
            <w:pPr>
              <w:pStyle w:val="Normln-Texttabulky"/>
            </w:pPr>
            <w:r w:rsidRPr="003518C8">
              <w:t>03.2 Kvalitní veřejná prostranství</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AFA7D57" w14:textId="77777777" w:rsidR="00444803" w:rsidRPr="003518C8" w:rsidRDefault="00444803" w:rsidP="002C6F5C">
            <w:pPr>
              <w:pStyle w:val="Normln-Texttabulky"/>
              <w:jc w:val="center"/>
            </w:pPr>
            <w:r w:rsidRPr="003518C8">
              <w:t>0</w:t>
            </w:r>
          </w:p>
        </w:tc>
      </w:tr>
      <w:tr w:rsidR="00444803" w:rsidRPr="003518C8" w14:paraId="1D4C3267"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4E7F01" w14:textId="77777777" w:rsidR="00444803" w:rsidRPr="003518C8" w:rsidRDefault="00444803" w:rsidP="002C6F5C">
            <w:pPr>
              <w:pStyle w:val="Normln-Texttabulky"/>
            </w:pPr>
            <w:r w:rsidRPr="003518C8">
              <w:t>03.3 Kvalitní využití území</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46B23E1" w14:textId="77777777" w:rsidR="00444803" w:rsidRPr="003518C8" w:rsidRDefault="00444803" w:rsidP="002C6F5C">
            <w:pPr>
              <w:pStyle w:val="Normln-Texttabulky"/>
              <w:jc w:val="center"/>
            </w:pPr>
            <w:r w:rsidRPr="003518C8">
              <w:t>0</w:t>
            </w:r>
          </w:p>
        </w:tc>
      </w:tr>
      <w:tr w:rsidR="00444803" w:rsidRPr="003518C8" w14:paraId="731D8A78"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364DB9" w14:textId="77777777" w:rsidR="00444803" w:rsidRPr="003518C8" w:rsidRDefault="00444803" w:rsidP="002C6F5C">
            <w:pPr>
              <w:pStyle w:val="Titulek2"/>
            </w:pPr>
            <w:r w:rsidRPr="003518C8">
              <w:t xml:space="preserve">Oblast UR 04 Vyvážený rozvoj kulturních a urbánních hodnot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1505D71" w14:textId="77777777" w:rsidR="00444803" w:rsidRPr="003518C8" w:rsidRDefault="00444803" w:rsidP="002C6F5C">
            <w:pPr>
              <w:pStyle w:val="Normln-Texttabulky"/>
              <w:jc w:val="center"/>
            </w:pPr>
          </w:p>
        </w:tc>
      </w:tr>
      <w:tr w:rsidR="00444803" w:rsidRPr="003518C8" w14:paraId="582710D9"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56164D" w14:textId="77777777" w:rsidR="00444803" w:rsidRPr="003518C8" w:rsidRDefault="00444803" w:rsidP="002C6F5C">
            <w:pPr>
              <w:pStyle w:val="Normln-Texttabulky"/>
            </w:pPr>
            <w:r w:rsidRPr="003518C8">
              <w:t>04.1 Aktivně rozvíjet a chránit kulturní dědictví</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4A279CA" w14:textId="77777777" w:rsidR="00444803" w:rsidRPr="003518C8" w:rsidRDefault="00444803" w:rsidP="002C6F5C">
            <w:pPr>
              <w:pStyle w:val="Normln-Texttabulky"/>
              <w:jc w:val="center"/>
            </w:pPr>
            <w:r w:rsidRPr="003518C8">
              <w:t>0</w:t>
            </w:r>
          </w:p>
        </w:tc>
      </w:tr>
      <w:tr w:rsidR="00444803" w:rsidRPr="003518C8" w14:paraId="594E0F96"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BE4632" w14:textId="77777777" w:rsidR="00444803" w:rsidRPr="003518C8" w:rsidRDefault="00444803" w:rsidP="002C6F5C">
            <w:pPr>
              <w:pStyle w:val="Normln-Texttabulky"/>
            </w:pPr>
            <w:r w:rsidRPr="003518C8">
              <w:t>04.2 Vyvážený rozvoj cestovního ruchu</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797E58C" w14:textId="77777777" w:rsidR="00444803" w:rsidRPr="003518C8" w:rsidRDefault="00444803" w:rsidP="002C6F5C">
            <w:pPr>
              <w:pStyle w:val="Normln-Texttabulky"/>
              <w:jc w:val="center"/>
            </w:pPr>
            <w:r w:rsidRPr="003518C8">
              <w:t>0</w:t>
            </w:r>
          </w:p>
        </w:tc>
      </w:tr>
      <w:tr w:rsidR="00444803" w:rsidRPr="003518C8" w14:paraId="53098ADC"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B8E4A1" w14:textId="77777777" w:rsidR="00444803" w:rsidRPr="003518C8" w:rsidRDefault="00444803" w:rsidP="002C6F5C">
            <w:pPr>
              <w:pStyle w:val="Normln-Texttabulky"/>
            </w:pPr>
            <w:r w:rsidRPr="003518C8">
              <w:t>04.3 Rozvíjet aktivní kulturní politiku města</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A27C6FC" w14:textId="77777777" w:rsidR="00444803" w:rsidRPr="003518C8" w:rsidRDefault="00444803" w:rsidP="002C6F5C">
            <w:pPr>
              <w:pStyle w:val="Normln-Texttabulky"/>
              <w:jc w:val="center"/>
            </w:pPr>
            <w:r w:rsidRPr="003518C8">
              <w:t>0</w:t>
            </w:r>
          </w:p>
        </w:tc>
      </w:tr>
      <w:tr w:rsidR="00444803" w:rsidRPr="003518C8" w14:paraId="59C51B1D"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21078B" w14:textId="77777777" w:rsidR="00444803" w:rsidRPr="003518C8" w:rsidRDefault="00444803" w:rsidP="002C6F5C">
            <w:pPr>
              <w:pStyle w:val="Titulek2"/>
            </w:pPr>
            <w:r w:rsidRPr="003518C8">
              <w:t xml:space="preserve">Oblast UR 05 Atraktivní a konkurenceschopné město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E2B2F5E" w14:textId="77777777" w:rsidR="00444803" w:rsidRPr="003518C8" w:rsidRDefault="00444803" w:rsidP="002C6F5C">
            <w:pPr>
              <w:pStyle w:val="Normln-Texttabulky"/>
              <w:jc w:val="center"/>
            </w:pPr>
          </w:p>
        </w:tc>
      </w:tr>
      <w:tr w:rsidR="00444803" w:rsidRPr="003518C8" w14:paraId="68263DB9" w14:textId="77777777" w:rsidTr="003518C8">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AE0C03" w14:textId="77777777" w:rsidR="00444803" w:rsidRPr="003518C8" w:rsidRDefault="00444803" w:rsidP="002C6F5C">
            <w:pPr>
              <w:pStyle w:val="Normln-Texttabulky"/>
            </w:pPr>
            <w:r w:rsidRPr="003518C8">
              <w:t>05.3 Ekonomická prosperita a blahobyt</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0FBF2F" w14:textId="48DFD06C" w:rsidR="00444803" w:rsidRPr="003518C8" w:rsidRDefault="003518C8" w:rsidP="002C6F5C">
            <w:pPr>
              <w:pStyle w:val="Normln-Texttabulky"/>
              <w:jc w:val="center"/>
            </w:pPr>
            <w:r w:rsidRPr="003518C8">
              <w:t>0</w:t>
            </w:r>
          </w:p>
        </w:tc>
      </w:tr>
      <w:tr w:rsidR="00444803" w:rsidRPr="003518C8" w14:paraId="446ED798"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1ABF45" w14:textId="77777777" w:rsidR="00444803" w:rsidRPr="003518C8" w:rsidRDefault="00444803" w:rsidP="002C6F5C">
            <w:pPr>
              <w:pStyle w:val="Titulek2"/>
            </w:pPr>
            <w:r w:rsidRPr="003518C8">
              <w:t xml:space="preserve">Oblast UR 06 Bezpečná a efektivní mobilita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3288479" w14:textId="77777777" w:rsidR="00444803" w:rsidRPr="003518C8" w:rsidRDefault="00444803" w:rsidP="002C6F5C">
            <w:pPr>
              <w:pStyle w:val="Normln-Texttabulky"/>
              <w:jc w:val="center"/>
            </w:pPr>
          </w:p>
        </w:tc>
      </w:tr>
      <w:tr w:rsidR="00444803" w:rsidRPr="003518C8" w14:paraId="66FC9176"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51C08E" w14:textId="77777777" w:rsidR="00444803" w:rsidRPr="003518C8" w:rsidRDefault="00444803" w:rsidP="002C6F5C">
            <w:pPr>
              <w:pStyle w:val="Normln-Texttabulky"/>
            </w:pPr>
            <w:r w:rsidRPr="003518C8">
              <w:t>06.1 Šetrná mobilita</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A54EC5D" w14:textId="77777777" w:rsidR="00444803" w:rsidRPr="003518C8" w:rsidRDefault="00444803" w:rsidP="002C6F5C">
            <w:pPr>
              <w:pStyle w:val="Normln-Texttabulky"/>
              <w:jc w:val="center"/>
            </w:pPr>
            <w:r w:rsidRPr="003518C8">
              <w:t>0</w:t>
            </w:r>
          </w:p>
        </w:tc>
      </w:tr>
      <w:tr w:rsidR="00444803" w:rsidRPr="003518C8" w14:paraId="4D7A57C4"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65485E" w14:textId="77777777" w:rsidR="00444803" w:rsidRPr="003518C8" w:rsidRDefault="00444803" w:rsidP="002C6F5C">
            <w:pPr>
              <w:pStyle w:val="Normln-Texttabulky"/>
            </w:pPr>
            <w:r w:rsidRPr="003518C8">
              <w:t>06.2 Dostupná doprava</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295F23A" w14:textId="77777777" w:rsidR="00444803" w:rsidRPr="003518C8" w:rsidRDefault="00444803" w:rsidP="002C6F5C">
            <w:pPr>
              <w:pStyle w:val="Normln-Texttabulky"/>
              <w:jc w:val="center"/>
            </w:pPr>
            <w:r w:rsidRPr="003518C8">
              <w:t>0</w:t>
            </w:r>
          </w:p>
        </w:tc>
      </w:tr>
      <w:tr w:rsidR="00444803" w:rsidRPr="003518C8" w14:paraId="0188B91E"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85C99F" w14:textId="77777777" w:rsidR="00444803" w:rsidRPr="003518C8" w:rsidRDefault="00444803" w:rsidP="002C6F5C">
            <w:pPr>
              <w:pStyle w:val="Normln-Texttabulky"/>
            </w:pPr>
            <w:r w:rsidRPr="003518C8">
              <w:t>06.3 Výkonná a spolehlivá doprava</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C94BFA3" w14:textId="77777777" w:rsidR="00444803" w:rsidRPr="003518C8" w:rsidRDefault="00444803" w:rsidP="002C6F5C">
            <w:pPr>
              <w:pStyle w:val="Normln-Texttabulky"/>
              <w:jc w:val="center"/>
            </w:pPr>
            <w:r w:rsidRPr="003518C8">
              <w:t>0</w:t>
            </w:r>
          </w:p>
        </w:tc>
      </w:tr>
      <w:tr w:rsidR="00444803" w:rsidRPr="003518C8" w14:paraId="0B28822C"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3272C3" w14:textId="77777777" w:rsidR="00444803" w:rsidRPr="003518C8" w:rsidRDefault="00444803" w:rsidP="002C6F5C">
            <w:pPr>
              <w:pStyle w:val="Normln-Texttabulky"/>
            </w:pPr>
            <w:r w:rsidRPr="003518C8">
              <w:t>06.4 Prostorově a ekonomicky efektivní doprava</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B698BE4" w14:textId="77777777" w:rsidR="00444803" w:rsidRPr="003518C8" w:rsidRDefault="00444803" w:rsidP="002C6F5C">
            <w:pPr>
              <w:pStyle w:val="Normln-Texttabulky"/>
              <w:jc w:val="center"/>
            </w:pPr>
            <w:r w:rsidRPr="003518C8">
              <w:t>0</w:t>
            </w:r>
          </w:p>
        </w:tc>
      </w:tr>
      <w:tr w:rsidR="00444803" w:rsidRPr="003518C8" w14:paraId="7CD021E2"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168B62" w14:textId="77777777" w:rsidR="00444803" w:rsidRPr="003518C8" w:rsidRDefault="00444803" w:rsidP="002C6F5C">
            <w:pPr>
              <w:pStyle w:val="Titulek2"/>
            </w:pPr>
            <w:r w:rsidRPr="003518C8">
              <w:t>Oblast UR 07 Bezpečné, odolné a připravené město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7EDE752" w14:textId="77777777" w:rsidR="00444803" w:rsidRPr="003518C8" w:rsidRDefault="00444803" w:rsidP="002C6F5C">
            <w:pPr>
              <w:pStyle w:val="Normln-Texttabulky"/>
              <w:jc w:val="center"/>
            </w:pPr>
          </w:p>
        </w:tc>
      </w:tr>
      <w:tr w:rsidR="00444803" w:rsidRPr="003518C8" w14:paraId="3BFDB0BA"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B0C6EC" w14:textId="77777777" w:rsidR="00444803" w:rsidRPr="003518C8" w:rsidRDefault="00444803" w:rsidP="002C6F5C">
            <w:pPr>
              <w:pStyle w:val="Normln-Texttabulky"/>
            </w:pPr>
            <w:r w:rsidRPr="003518C8">
              <w:t>07.1 Posilovat dostupnost a spolehlivost technické infrastruktury</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3CC3443" w14:textId="77777777" w:rsidR="00444803" w:rsidRPr="003518C8" w:rsidRDefault="00444803" w:rsidP="002C6F5C">
            <w:pPr>
              <w:pStyle w:val="Normln-Texttabulky"/>
              <w:jc w:val="center"/>
            </w:pPr>
            <w:r w:rsidRPr="003518C8">
              <w:t>0</w:t>
            </w:r>
          </w:p>
        </w:tc>
      </w:tr>
      <w:tr w:rsidR="00444803" w:rsidRPr="003518C8" w14:paraId="64220508"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71A6DD" w14:textId="77777777" w:rsidR="00444803" w:rsidRPr="003518C8" w:rsidRDefault="00444803" w:rsidP="002C6F5C">
            <w:pPr>
              <w:pStyle w:val="Normln-Texttabulky"/>
            </w:pPr>
            <w:r w:rsidRPr="003518C8">
              <w:t>07.2 Rozvíjet prevenci a ochranu před živelnými katastrofami</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91B3737" w14:textId="77777777" w:rsidR="00444803" w:rsidRPr="003518C8" w:rsidRDefault="00444803" w:rsidP="002C6F5C">
            <w:pPr>
              <w:pStyle w:val="Normln-Texttabulky"/>
              <w:jc w:val="center"/>
            </w:pPr>
            <w:r w:rsidRPr="003518C8">
              <w:t>0</w:t>
            </w:r>
          </w:p>
        </w:tc>
      </w:tr>
      <w:tr w:rsidR="00444803" w:rsidRPr="003518C8" w14:paraId="65C80464"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27EBC3" w14:textId="77777777" w:rsidR="00444803" w:rsidRPr="003518C8" w:rsidRDefault="00444803" w:rsidP="002C6F5C">
            <w:pPr>
              <w:pStyle w:val="Titulek2"/>
            </w:pPr>
            <w:r w:rsidRPr="003518C8">
              <w:t xml:space="preserve">Oblast UR 08 Vzdělané a inovativní město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E8C41DF" w14:textId="77777777" w:rsidR="00444803" w:rsidRPr="003518C8" w:rsidRDefault="00444803" w:rsidP="002C6F5C">
            <w:pPr>
              <w:pStyle w:val="Normln-Texttabulky"/>
              <w:jc w:val="center"/>
            </w:pPr>
          </w:p>
        </w:tc>
      </w:tr>
      <w:tr w:rsidR="00444803" w:rsidRPr="003518C8" w14:paraId="4AA16255"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5D5E3F" w14:textId="77777777" w:rsidR="00444803" w:rsidRPr="003518C8" w:rsidRDefault="00444803" w:rsidP="002C6F5C">
            <w:pPr>
              <w:pStyle w:val="Normln-Texttabulky"/>
            </w:pPr>
            <w:r w:rsidRPr="003518C8">
              <w:t>08.1 Zvyšování kvality a dostupnosti vzdělávání</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9F582A3" w14:textId="77777777" w:rsidR="00444803" w:rsidRPr="003518C8" w:rsidRDefault="00444803" w:rsidP="002C6F5C">
            <w:pPr>
              <w:pStyle w:val="Normln-Texttabulky"/>
              <w:jc w:val="center"/>
            </w:pPr>
            <w:r w:rsidRPr="003518C8">
              <w:t>0</w:t>
            </w:r>
          </w:p>
        </w:tc>
      </w:tr>
      <w:tr w:rsidR="00444803" w:rsidRPr="003518C8" w14:paraId="36793DBE"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463CC8" w14:textId="77777777" w:rsidR="00444803" w:rsidRPr="003518C8" w:rsidRDefault="00444803" w:rsidP="002C6F5C">
            <w:pPr>
              <w:pStyle w:val="Normln-Texttabulky"/>
            </w:pPr>
            <w:r w:rsidRPr="003518C8">
              <w:t>08.2 Aktivní rozvoj lidských zdrojů a vzdělávacích institucí</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D969FB2" w14:textId="77777777" w:rsidR="00444803" w:rsidRPr="003518C8" w:rsidRDefault="00444803" w:rsidP="002C6F5C">
            <w:pPr>
              <w:pStyle w:val="Normln-Texttabulky"/>
              <w:jc w:val="center"/>
            </w:pPr>
            <w:r w:rsidRPr="003518C8">
              <w:t>0</w:t>
            </w:r>
          </w:p>
        </w:tc>
      </w:tr>
      <w:tr w:rsidR="00444803" w:rsidRPr="003518C8" w14:paraId="437E4349"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425FD6" w14:textId="77777777" w:rsidR="00444803" w:rsidRPr="003518C8" w:rsidRDefault="00444803" w:rsidP="002C6F5C">
            <w:pPr>
              <w:pStyle w:val="Titulek2"/>
            </w:pPr>
            <w:r w:rsidRPr="003518C8">
              <w:t xml:space="preserve">Oblast UR 09 Sociálně solidární a soudržné město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1638F53" w14:textId="77777777" w:rsidR="00444803" w:rsidRPr="003518C8" w:rsidRDefault="00444803" w:rsidP="002C6F5C">
            <w:pPr>
              <w:pStyle w:val="Normln-Texttabulky"/>
              <w:jc w:val="center"/>
            </w:pPr>
          </w:p>
        </w:tc>
      </w:tr>
      <w:tr w:rsidR="00444803" w:rsidRPr="003518C8" w14:paraId="09AF2D99"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E82315" w14:textId="77777777" w:rsidR="00444803" w:rsidRPr="003518C8" w:rsidRDefault="00444803" w:rsidP="002C6F5C">
            <w:pPr>
              <w:pStyle w:val="Normln-Texttabulky"/>
            </w:pPr>
            <w:r w:rsidRPr="003518C8">
              <w:t>09.1 Dostupné bydlení</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D96B51F" w14:textId="77777777" w:rsidR="00444803" w:rsidRPr="003518C8" w:rsidRDefault="00444803" w:rsidP="002C6F5C">
            <w:pPr>
              <w:pStyle w:val="Normln-Texttabulky"/>
              <w:jc w:val="center"/>
            </w:pPr>
            <w:r w:rsidRPr="003518C8">
              <w:t>0</w:t>
            </w:r>
          </w:p>
        </w:tc>
      </w:tr>
      <w:tr w:rsidR="00444803" w:rsidRPr="00444803" w14:paraId="4F7A6A06" w14:textId="77777777" w:rsidTr="002C6F5C">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74F710" w14:textId="77777777" w:rsidR="00444803" w:rsidRPr="003518C8" w:rsidRDefault="00444803" w:rsidP="002C6F5C">
            <w:pPr>
              <w:pStyle w:val="Normln-Texttabulky"/>
            </w:pPr>
            <w:r w:rsidRPr="003518C8">
              <w:t>09.2 Kvalitní a dostupná péče o zdraví</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236E84B" w14:textId="77777777" w:rsidR="00444803" w:rsidRPr="003518C8" w:rsidRDefault="00444803" w:rsidP="002C6F5C">
            <w:pPr>
              <w:pStyle w:val="Normln-Texttabulky"/>
              <w:jc w:val="center"/>
            </w:pPr>
            <w:r w:rsidRPr="003518C8">
              <w:t>0</w:t>
            </w:r>
          </w:p>
        </w:tc>
      </w:tr>
    </w:tbl>
    <w:p w14:paraId="26424DC9" w14:textId="77777777" w:rsidR="00444803" w:rsidRPr="00444803" w:rsidRDefault="00444803" w:rsidP="00444803">
      <w:pPr>
        <w:pStyle w:val="Normln2"/>
        <w:rPr>
          <w:highlight w:val="yellow"/>
        </w:rPr>
      </w:pPr>
    </w:p>
    <w:p w14:paraId="58AED72F" w14:textId="3FCBFF37" w:rsidR="00444803" w:rsidRPr="003518C8" w:rsidRDefault="003518C8" w:rsidP="00444803">
      <w:r w:rsidRPr="003518C8">
        <w:t>Vzhledem k tomu, že obsah a rozsah předmětné změny je velmi malý a konkrétní,</w:t>
      </w:r>
      <w:r w:rsidR="00444803" w:rsidRPr="003518C8">
        <w:t xml:space="preserve"> je její vliv na většinu vybraných cílů udržitelného rozvoje hodnocen jako neutrální, tzn. bez vlivu na danou skutečnost (jev, složku). </w:t>
      </w:r>
    </w:p>
    <w:p w14:paraId="04F89D89" w14:textId="38A10FBB" w:rsidR="00444803" w:rsidRPr="003518C8" w:rsidRDefault="00444803" w:rsidP="00444803">
      <w:r w:rsidRPr="003518C8">
        <w:t xml:space="preserve">Z hlediska environmentálních cílů definovaných v rámci oblastí UR 01 Soulad městského a přírodního prostředí je vliv posuzované změny logicky hodnocen jako mírně negativní z důvodu </w:t>
      </w:r>
      <w:r w:rsidR="003518C8" w:rsidRPr="003518C8">
        <w:t>vymezení plochy pro čistě obytné využití na úkor ploch zeleně</w:t>
      </w:r>
      <w:r w:rsidRPr="003518C8">
        <w:t xml:space="preserve">. </w:t>
      </w:r>
      <w:r w:rsidR="003518C8" w:rsidRPr="003518C8">
        <w:t>Stejně tak je hodnocen cí</w:t>
      </w:r>
      <w:r w:rsidR="008C1584">
        <w:t>l 02.1 Efektivní hospodaření se </w:t>
      </w:r>
      <w:r w:rsidR="003518C8" w:rsidRPr="003518C8">
        <w:t>zdroji z důvodu, že se předmětnou plochou rozšíří zastavitelné území, čímž vzniká nárok na další urbanizované území.</w:t>
      </w:r>
    </w:p>
    <w:p w14:paraId="7C4BC7F1" w14:textId="77777777" w:rsidR="00444803" w:rsidRPr="00444803" w:rsidRDefault="00444803" w:rsidP="00444803">
      <w:pPr>
        <w:rPr>
          <w:highlight w:val="yellow"/>
        </w:rPr>
      </w:pPr>
    </w:p>
    <w:p w14:paraId="024262FD" w14:textId="77777777" w:rsidR="00444803" w:rsidRPr="00444803" w:rsidRDefault="00444803" w:rsidP="00444803">
      <w:pPr>
        <w:rPr>
          <w:highlight w:val="yellow"/>
        </w:rPr>
        <w:sectPr w:rsidR="00444803" w:rsidRPr="00444803" w:rsidSect="005B37AC">
          <w:headerReference w:type="even" r:id="rId35"/>
          <w:headerReference w:type="default" r:id="rId36"/>
          <w:pgSz w:w="11906" w:h="16838" w:code="9"/>
          <w:pgMar w:top="1418" w:right="1418" w:bottom="1418" w:left="1418" w:header="709" w:footer="709" w:gutter="0"/>
          <w:cols w:space="708"/>
          <w:docGrid w:linePitch="299"/>
        </w:sectPr>
      </w:pPr>
    </w:p>
    <w:p w14:paraId="47DC2FE5" w14:textId="77777777" w:rsidR="00444803" w:rsidRPr="003518C8" w:rsidRDefault="00444803" w:rsidP="00444803">
      <w:pPr>
        <w:pStyle w:val="Nadpis0"/>
        <w:jc w:val="left"/>
      </w:pPr>
      <w:bookmarkStart w:id="188" w:name="_Toc56005759"/>
      <w:bookmarkStart w:id="189" w:name="_Toc56006421"/>
      <w:bookmarkStart w:id="190" w:name="_Toc68195284"/>
      <w:bookmarkStart w:id="191" w:name="_Toc124499042"/>
      <w:r w:rsidRPr="003518C8">
        <w:t>D.</w:t>
      </w:r>
      <w:r w:rsidRPr="003518C8">
        <w:tab/>
        <w:t>Vyhodnocení vlivů na jiné skutečnosti</w:t>
      </w:r>
      <w:r w:rsidRPr="003518C8">
        <w:br/>
        <w:t>nepodchycené v územně analytických</w:t>
      </w:r>
      <w:r w:rsidRPr="003518C8">
        <w:br/>
        <w:t>podkladech</w:t>
      </w:r>
      <w:bookmarkEnd w:id="188"/>
      <w:bookmarkEnd w:id="189"/>
      <w:bookmarkEnd w:id="190"/>
      <w:bookmarkEnd w:id="191"/>
    </w:p>
    <w:p w14:paraId="65262F92" w14:textId="77777777" w:rsidR="00444803" w:rsidRPr="003518C8" w:rsidRDefault="00444803" w:rsidP="00444803"/>
    <w:p w14:paraId="04FBDA8B" w14:textId="77777777" w:rsidR="00444803" w:rsidRPr="003518C8" w:rsidRDefault="00444803" w:rsidP="00444803"/>
    <w:p w14:paraId="4CFBCC8E" w14:textId="045257C5" w:rsidR="00444803" w:rsidRPr="003518C8" w:rsidRDefault="00444803" w:rsidP="00444803">
      <w:r w:rsidRPr="003518C8">
        <w:t xml:space="preserve">Jiné skutečnosti, neobsažené v územně analytických podkladech hl. m. Prahy, které by mohly být ovlivněny řešením Změny hl. m. Prahy č. </w:t>
      </w:r>
      <w:r w:rsidR="003518C8" w:rsidRPr="003518C8">
        <w:t xml:space="preserve">3105/10 </w:t>
      </w:r>
      <w:r w:rsidRPr="003518C8">
        <w:t>nebyly zjištěny.</w:t>
      </w:r>
    </w:p>
    <w:p w14:paraId="72E3370E" w14:textId="77777777" w:rsidR="00444803" w:rsidRPr="00444803" w:rsidRDefault="00444803" w:rsidP="00444803">
      <w:pPr>
        <w:rPr>
          <w:highlight w:val="yellow"/>
        </w:rPr>
      </w:pPr>
    </w:p>
    <w:p w14:paraId="11C3FB44" w14:textId="77777777" w:rsidR="00444803" w:rsidRPr="00444803" w:rsidRDefault="00444803" w:rsidP="00444803">
      <w:pPr>
        <w:rPr>
          <w:highlight w:val="yellow"/>
        </w:rPr>
      </w:pPr>
    </w:p>
    <w:p w14:paraId="268B17D4" w14:textId="77777777" w:rsidR="00444803" w:rsidRPr="00444803" w:rsidRDefault="00444803" w:rsidP="00444803">
      <w:pPr>
        <w:rPr>
          <w:highlight w:val="yellow"/>
        </w:rPr>
        <w:sectPr w:rsidR="00444803" w:rsidRPr="00444803" w:rsidSect="00803BEE">
          <w:headerReference w:type="even" r:id="rId37"/>
          <w:headerReference w:type="default" r:id="rId38"/>
          <w:pgSz w:w="11906" w:h="16838" w:code="9"/>
          <w:pgMar w:top="1418" w:right="1418" w:bottom="1418" w:left="1418" w:header="709" w:footer="709" w:gutter="0"/>
          <w:cols w:space="708"/>
        </w:sectPr>
      </w:pPr>
    </w:p>
    <w:p w14:paraId="411DD55D" w14:textId="77777777" w:rsidR="00444803" w:rsidRPr="003518C8" w:rsidRDefault="00444803" w:rsidP="00444803">
      <w:pPr>
        <w:pStyle w:val="Nadpis0"/>
      </w:pPr>
      <w:bookmarkStart w:id="192" w:name="_Toc56005760"/>
      <w:bookmarkStart w:id="193" w:name="_Toc56006422"/>
      <w:bookmarkStart w:id="194" w:name="_Toc68195285"/>
      <w:bookmarkStart w:id="195" w:name="_Toc124499043"/>
      <w:r w:rsidRPr="003518C8">
        <w:t>E.</w:t>
      </w:r>
      <w:r w:rsidRPr="003518C8">
        <w:tab/>
        <w:t>VYHODNOCENÍ PŘÍNOSU K NAPLNĚNÍ PRIORIT ÚZEMNÍHO PLÁNOVÁNÍ OBSAŽENÝCH V ZÚR HL. M. PRAHY</w:t>
      </w:r>
      <w:bookmarkEnd w:id="192"/>
      <w:bookmarkEnd w:id="193"/>
      <w:bookmarkEnd w:id="194"/>
      <w:bookmarkEnd w:id="195"/>
    </w:p>
    <w:p w14:paraId="308F3737" w14:textId="77777777" w:rsidR="00444803" w:rsidRPr="003518C8" w:rsidRDefault="00444803" w:rsidP="00444803"/>
    <w:p w14:paraId="0145F813" w14:textId="77777777" w:rsidR="00444803" w:rsidRPr="003518C8" w:rsidRDefault="00444803" w:rsidP="00444803"/>
    <w:p w14:paraId="744AA221" w14:textId="77777777" w:rsidR="00444803" w:rsidRPr="003518C8" w:rsidRDefault="00444803" w:rsidP="00444803">
      <w:pPr>
        <w:pStyle w:val="Nadpis1"/>
      </w:pPr>
      <w:bookmarkStart w:id="196" w:name="_Toc3500761"/>
      <w:bookmarkStart w:id="197" w:name="_Toc3501014"/>
      <w:bookmarkStart w:id="198" w:name="_Toc49256629"/>
      <w:bookmarkStart w:id="199" w:name="_Toc68195286"/>
      <w:bookmarkStart w:id="200" w:name="_Toc121999408"/>
      <w:bookmarkStart w:id="201" w:name="_Toc124499044"/>
      <w:r w:rsidRPr="003518C8">
        <w:t>1.</w:t>
      </w:r>
      <w:r w:rsidRPr="003518C8">
        <w:tab/>
        <w:t>východiska a Metodický přístup</w:t>
      </w:r>
      <w:bookmarkEnd w:id="196"/>
      <w:bookmarkEnd w:id="197"/>
      <w:bookmarkEnd w:id="198"/>
      <w:bookmarkEnd w:id="199"/>
      <w:bookmarkEnd w:id="200"/>
      <w:bookmarkEnd w:id="201"/>
    </w:p>
    <w:p w14:paraId="6E3AB2CA" w14:textId="77777777" w:rsidR="00444803" w:rsidRPr="003518C8" w:rsidRDefault="00444803" w:rsidP="00444803">
      <w:pPr>
        <w:rPr>
          <w:lang w:eastAsia="en-US"/>
        </w:rPr>
      </w:pPr>
    </w:p>
    <w:p w14:paraId="5CE9DCDA" w14:textId="77777777" w:rsidR="00444803" w:rsidRPr="003518C8" w:rsidRDefault="00444803" w:rsidP="00444803"/>
    <w:p w14:paraId="12CA7F93" w14:textId="7273692D" w:rsidR="00444803" w:rsidRPr="003518C8" w:rsidRDefault="00444803" w:rsidP="00444803">
      <w:pPr>
        <w:rPr>
          <w:lang w:eastAsia="en-US"/>
        </w:rPr>
      </w:pPr>
      <w:r w:rsidRPr="003518C8">
        <w:t xml:space="preserve">Zásady územního rozvoje jsou dle ust. § 36 odst. 5 stavebního zákona závazné pro pořizování a vydávání územních plánů, regulačních plánů a pro rozhodování v území. Dle ust. § 34 odst. 3 stavebního zákona územní plán v souvislostech území obce zpřesňuje a rozvíjí cíle a úkoly územního plánování v souladu s politikou územního rozvoje a zásadami územního rozvoje. Hodnocení </w:t>
      </w:r>
      <w:r w:rsidRPr="003518C8">
        <w:rPr>
          <w:lang w:eastAsia="en-US"/>
        </w:rPr>
        <w:t xml:space="preserve">změny č. </w:t>
      </w:r>
      <w:r w:rsidR="003518C8" w:rsidRPr="003518C8">
        <w:rPr>
          <w:lang w:eastAsia="en-US"/>
        </w:rPr>
        <w:t xml:space="preserve">3105/10 </w:t>
      </w:r>
      <w:r w:rsidRPr="003518C8">
        <w:rPr>
          <w:lang w:eastAsia="en-US"/>
        </w:rPr>
        <w:t xml:space="preserve">ve vztahu k prioritám územního plánování obsaženým v platných ZÚR hl. m. Prahy je proto základním ukazatelem, zda její řešení odpovídá požadavkům a předpokladům </w:t>
      </w:r>
      <w:r w:rsidR="008C1584">
        <w:rPr>
          <w:lang w:eastAsia="en-US"/>
        </w:rPr>
        <w:t>dlouhodobého vývoje města. Jako </w:t>
      </w:r>
      <w:r w:rsidRPr="003518C8">
        <w:rPr>
          <w:lang w:eastAsia="en-US"/>
        </w:rPr>
        <w:t xml:space="preserve">referenční rámec pro vyhodnocení souladu s prioritami územního plánování je použito úplné znění Zásad územního rozvije hlavního města Prahy ve znění aktualizací č. </w:t>
      </w:r>
      <w:r w:rsidR="008C1584">
        <w:rPr>
          <w:lang w:eastAsia="en-US"/>
        </w:rPr>
        <w:t>1, 2, 3, 4, 6, 7, 9 a 11, které </w:t>
      </w:r>
      <w:r w:rsidRPr="003518C8">
        <w:rPr>
          <w:lang w:eastAsia="en-US"/>
        </w:rPr>
        <w:t>nabyly účinnosti 28. 7. 2022.</w:t>
      </w:r>
    </w:p>
    <w:p w14:paraId="7D8CDED9" w14:textId="3C822395" w:rsidR="00444803" w:rsidRPr="003518C8" w:rsidRDefault="00444803" w:rsidP="00444803">
      <w:r w:rsidRPr="003518C8">
        <w:t>Vyhodnocení přínosu k naplnění priorit obsažených v platných ZÚR hl. m. Prahy vychází z výsledků dílčích hodnocení a analýz zpracovaných v částech A, B, C a D této dokumentace a je opět provedeno pětistupňové Likertovy škály doplněné o rozlišení způsobu ovlivnění</w:t>
      </w:r>
      <w:r w:rsidR="008C1584">
        <w:t xml:space="preserve"> (přímý nebo nepřímý vliv), kde </w:t>
      </w:r>
      <w:r w:rsidRPr="003518C8">
        <w:t>jednotlivé hodnoty vyjadřují míru souladu s konkrétní prioritou (</w:t>
      </w:r>
      <w:r w:rsidRPr="003518C8">
        <w:fldChar w:fldCharType="begin"/>
      </w:r>
      <w:r w:rsidRPr="003518C8">
        <w:instrText xml:space="preserve"> REF _Ref57834176 \h  \* MERGEFORMAT </w:instrText>
      </w:r>
      <w:r w:rsidRPr="003518C8">
        <w:fldChar w:fldCharType="separate"/>
      </w:r>
      <w:r w:rsidR="005535BD" w:rsidRPr="003518C8">
        <w:t xml:space="preserve">Tab. </w:t>
      </w:r>
      <w:r w:rsidR="005535BD">
        <w:rPr>
          <w:noProof/>
        </w:rPr>
        <w:t>12</w:t>
      </w:r>
      <w:r w:rsidRPr="003518C8">
        <w:fldChar w:fldCharType="end"/>
      </w:r>
      <w:r w:rsidRPr="003518C8">
        <w:t>).</w:t>
      </w:r>
    </w:p>
    <w:p w14:paraId="204E30BB" w14:textId="77777777" w:rsidR="00444803" w:rsidRPr="003518C8" w:rsidRDefault="00444803" w:rsidP="00444803">
      <w:pPr>
        <w:pStyle w:val="Titulek"/>
      </w:pPr>
      <w:bookmarkStart w:id="202" w:name="_Ref57834176"/>
      <w:bookmarkStart w:id="203" w:name="_Toc57837159"/>
      <w:bookmarkStart w:id="204" w:name="_Toc57837180"/>
      <w:bookmarkStart w:id="205" w:name="_Toc57908742"/>
      <w:bookmarkStart w:id="206" w:name="_Toc66298917"/>
      <w:bookmarkStart w:id="207" w:name="_Toc68189868"/>
      <w:bookmarkStart w:id="208" w:name="_Toc68195302"/>
      <w:bookmarkStart w:id="209" w:name="_Toc122000449"/>
      <w:r w:rsidRPr="003518C8">
        <w:t xml:space="preserve">Tab. </w:t>
      </w:r>
      <w:r w:rsidRPr="003518C8">
        <w:rPr>
          <w:noProof/>
        </w:rPr>
        <w:fldChar w:fldCharType="begin"/>
      </w:r>
      <w:r w:rsidRPr="003518C8">
        <w:rPr>
          <w:noProof/>
        </w:rPr>
        <w:instrText xml:space="preserve"> SEQ Tab. \* ARABIC </w:instrText>
      </w:r>
      <w:r w:rsidRPr="003518C8">
        <w:rPr>
          <w:noProof/>
        </w:rPr>
        <w:fldChar w:fldCharType="separate"/>
      </w:r>
      <w:r w:rsidR="005535BD">
        <w:rPr>
          <w:noProof/>
        </w:rPr>
        <w:t>12</w:t>
      </w:r>
      <w:r w:rsidRPr="003518C8">
        <w:rPr>
          <w:noProof/>
        </w:rPr>
        <w:fldChar w:fldCharType="end"/>
      </w:r>
      <w:bookmarkEnd w:id="202"/>
      <w:r w:rsidRPr="003518C8">
        <w:t xml:space="preserve"> Klasifikace míry souladu s prioritami platných ZÚR hl. m. Prahy</w:t>
      </w:r>
      <w:bookmarkEnd w:id="203"/>
      <w:bookmarkEnd w:id="204"/>
      <w:bookmarkEnd w:id="205"/>
      <w:bookmarkEnd w:id="206"/>
      <w:bookmarkEnd w:id="207"/>
      <w:bookmarkEnd w:id="208"/>
      <w:bookmarkEnd w:id="209"/>
    </w:p>
    <w:tbl>
      <w:tblPr>
        <w:tblW w:w="9180" w:type="dxa"/>
        <w:tblLook w:val="04A0" w:firstRow="1" w:lastRow="0" w:firstColumn="1" w:lastColumn="0" w:noHBand="0" w:noVBand="1"/>
      </w:tblPr>
      <w:tblGrid>
        <w:gridCol w:w="846"/>
        <w:gridCol w:w="8334"/>
      </w:tblGrid>
      <w:tr w:rsidR="00444803" w:rsidRPr="003518C8" w14:paraId="56AC543A" w14:textId="77777777" w:rsidTr="002C6F5C">
        <w:trPr>
          <w:trHeight w:val="397"/>
        </w:trPr>
        <w:tc>
          <w:tcPr>
            <w:tcW w:w="846" w:type="dxa"/>
            <w:shd w:val="clear" w:color="auto" w:fill="8DB3E2" w:themeFill="text2" w:themeFillTint="66"/>
            <w:vAlign w:val="center"/>
          </w:tcPr>
          <w:p w14:paraId="72B0402F" w14:textId="77777777" w:rsidR="00444803" w:rsidRPr="003518C8" w:rsidRDefault="00444803" w:rsidP="002C6F5C">
            <w:pPr>
              <w:pStyle w:val="Normln-stedBold"/>
            </w:pPr>
            <w:r w:rsidRPr="003518C8">
              <w:t>+2</w:t>
            </w:r>
          </w:p>
        </w:tc>
        <w:tc>
          <w:tcPr>
            <w:tcW w:w="8334" w:type="dxa"/>
            <w:shd w:val="clear" w:color="auto" w:fill="8DB3E2" w:themeFill="text2" w:themeFillTint="66"/>
            <w:vAlign w:val="center"/>
          </w:tcPr>
          <w:p w14:paraId="6E9B4B80" w14:textId="77777777" w:rsidR="00444803" w:rsidRPr="003518C8" w:rsidRDefault="00444803" w:rsidP="002C6F5C">
            <w:r w:rsidRPr="003518C8">
              <w:t>Návrh změny ÚP je v plném souladu s uvedenou prioritou ZÚR hl. m. Prahy</w:t>
            </w:r>
          </w:p>
        </w:tc>
      </w:tr>
      <w:tr w:rsidR="00444803" w:rsidRPr="003518C8" w14:paraId="2587E511" w14:textId="77777777" w:rsidTr="002C6F5C">
        <w:trPr>
          <w:trHeight w:val="397"/>
        </w:trPr>
        <w:tc>
          <w:tcPr>
            <w:tcW w:w="846" w:type="dxa"/>
            <w:shd w:val="clear" w:color="auto" w:fill="C6D9F1" w:themeFill="text2" w:themeFillTint="33"/>
            <w:vAlign w:val="center"/>
          </w:tcPr>
          <w:p w14:paraId="2C28101C" w14:textId="77777777" w:rsidR="00444803" w:rsidRPr="003518C8" w:rsidRDefault="00444803" w:rsidP="002C6F5C">
            <w:pPr>
              <w:pStyle w:val="Normln-stedBold"/>
            </w:pPr>
            <w:r w:rsidRPr="003518C8">
              <w:t>+1</w:t>
            </w:r>
          </w:p>
        </w:tc>
        <w:tc>
          <w:tcPr>
            <w:tcW w:w="8334" w:type="dxa"/>
            <w:shd w:val="clear" w:color="auto" w:fill="C6D9F1" w:themeFill="text2" w:themeFillTint="33"/>
            <w:vAlign w:val="center"/>
          </w:tcPr>
          <w:p w14:paraId="17FED040" w14:textId="77777777" w:rsidR="00444803" w:rsidRPr="003518C8" w:rsidRDefault="00444803" w:rsidP="002C6F5C">
            <w:r w:rsidRPr="003518C8">
              <w:t>Návrh změny ÚP je v částečném souladu s uvedenou prioritou ZÚR hl. m. Prahy</w:t>
            </w:r>
          </w:p>
        </w:tc>
      </w:tr>
      <w:tr w:rsidR="00444803" w:rsidRPr="003518C8" w14:paraId="7B270D36" w14:textId="77777777" w:rsidTr="002C6F5C">
        <w:trPr>
          <w:trHeight w:val="397"/>
        </w:trPr>
        <w:tc>
          <w:tcPr>
            <w:tcW w:w="846" w:type="dxa"/>
            <w:shd w:val="clear" w:color="auto" w:fill="auto"/>
            <w:vAlign w:val="center"/>
          </w:tcPr>
          <w:p w14:paraId="696B9165" w14:textId="77777777" w:rsidR="00444803" w:rsidRPr="003518C8" w:rsidRDefault="00444803" w:rsidP="002C6F5C">
            <w:pPr>
              <w:pStyle w:val="Normln-stedBold"/>
            </w:pPr>
            <w:r w:rsidRPr="003518C8">
              <w:t>0</w:t>
            </w:r>
          </w:p>
        </w:tc>
        <w:tc>
          <w:tcPr>
            <w:tcW w:w="8334" w:type="dxa"/>
            <w:shd w:val="clear" w:color="auto" w:fill="auto"/>
            <w:vAlign w:val="center"/>
          </w:tcPr>
          <w:p w14:paraId="5EB5AFD3" w14:textId="77777777" w:rsidR="00444803" w:rsidRPr="003518C8" w:rsidRDefault="00444803" w:rsidP="002C6F5C">
            <w:r w:rsidRPr="003518C8">
              <w:t>Návrh změny ÚP nemá k uvedené prioritě ZÚR hl. m. Prahy žádný vztah</w:t>
            </w:r>
          </w:p>
        </w:tc>
      </w:tr>
      <w:tr w:rsidR="00444803" w:rsidRPr="003518C8" w14:paraId="6BA2F998" w14:textId="77777777" w:rsidTr="002C6F5C">
        <w:trPr>
          <w:trHeight w:val="397"/>
        </w:trPr>
        <w:tc>
          <w:tcPr>
            <w:tcW w:w="846" w:type="dxa"/>
            <w:shd w:val="clear" w:color="auto" w:fill="FBD4B4" w:themeFill="accent6" w:themeFillTint="66"/>
            <w:vAlign w:val="center"/>
          </w:tcPr>
          <w:p w14:paraId="2432CF79" w14:textId="77777777" w:rsidR="00444803" w:rsidRPr="003518C8" w:rsidRDefault="00444803" w:rsidP="002C6F5C">
            <w:pPr>
              <w:pStyle w:val="Normln-stedBold"/>
            </w:pPr>
            <w:r w:rsidRPr="003518C8">
              <w:t>-1</w:t>
            </w:r>
          </w:p>
        </w:tc>
        <w:tc>
          <w:tcPr>
            <w:tcW w:w="8334" w:type="dxa"/>
            <w:shd w:val="clear" w:color="auto" w:fill="FBD4B4" w:themeFill="accent6" w:themeFillTint="66"/>
            <w:vAlign w:val="center"/>
          </w:tcPr>
          <w:p w14:paraId="4C4E1C5D" w14:textId="77777777" w:rsidR="00444803" w:rsidRPr="003518C8" w:rsidRDefault="00444803" w:rsidP="002C6F5C">
            <w:r w:rsidRPr="003518C8">
              <w:t xml:space="preserve">Návrh změny ÚP je v mírném rozporu s uvedenou prioritou ZÚR hl. m. Prahy </w:t>
            </w:r>
          </w:p>
        </w:tc>
      </w:tr>
      <w:tr w:rsidR="00444803" w:rsidRPr="003518C8" w14:paraId="61F08257" w14:textId="77777777" w:rsidTr="002C6F5C">
        <w:trPr>
          <w:trHeight w:val="397"/>
        </w:trPr>
        <w:tc>
          <w:tcPr>
            <w:tcW w:w="846" w:type="dxa"/>
            <w:shd w:val="clear" w:color="auto" w:fill="E36C0A" w:themeFill="accent6" w:themeFillShade="BF"/>
            <w:vAlign w:val="center"/>
          </w:tcPr>
          <w:p w14:paraId="664E25F1" w14:textId="77777777" w:rsidR="00444803" w:rsidRPr="003518C8" w:rsidRDefault="00444803" w:rsidP="002C6F5C">
            <w:pPr>
              <w:pStyle w:val="Normln-stedBold"/>
            </w:pPr>
            <w:r w:rsidRPr="003518C8">
              <w:t>-2</w:t>
            </w:r>
          </w:p>
        </w:tc>
        <w:tc>
          <w:tcPr>
            <w:tcW w:w="8334" w:type="dxa"/>
            <w:shd w:val="clear" w:color="auto" w:fill="E36C0A" w:themeFill="accent6" w:themeFillShade="BF"/>
            <w:vAlign w:val="center"/>
          </w:tcPr>
          <w:p w14:paraId="5F1273C7" w14:textId="77777777" w:rsidR="00444803" w:rsidRPr="003518C8" w:rsidRDefault="00444803" w:rsidP="002C6F5C">
            <w:r w:rsidRPr="003518C8">
              <w:t>Návrh změny ÚP je ve výrazném rozporu s uvedenou prioritou ZÚR hl. m. Prahy</w:t>
            </w:r>
          </w:p>
        </w:tc>
      </w:tr>
    </w:tbl>
    <w:p w14:paraId="62C536C5" w14:textId="77777777" w:rsidR="00444803" w:rsidRPr="003518C8" w:rsidRDefault="00444803" w:rsidP="00444803">
      <w:pPr>
        <w:pStyle w:val="Normln2"/>
      </w:pPr>
      <w:bookmarkStart w:id="210" w:name="_Toc49256630"/>
      <w:bookmarkStart w:id="211" w:name="_Toc3500762"/>
      <w:bookmarkStart w:id="212" w:name="_Toc3501015"/>
    </w:p>
    <w:p w14:paraId="42D30460" w14:textId="77777777" w:rsidR="00444803" w:rsidRPr="003518C8" w:rsidRDefault="00444803" w:rsidP="00444803">
      <w:r w:rsidRPr="003518C8">
        <w:t>V případě, že rozsah a charakter posuzované změny nebo míra dostupných informací neumožňují jednoznačnou kvantifikaci vlivu, jsou pomocí lomítka („/“) vyjádřeny oba mezní stupě hodnocení (např. +1/+2). Hodnocení je doplněno stručným souhrnným komentářem k upřesnění nebo vysvětlení vztahu posuzované změny k dané prioritě.</w:t>
      </w:r>
    </w:p>
    <w:p w14:paraId="345BA46D" w14:textId="34D684C2" w:rsidR="00444803" w:rsidRPr="003518C8" w:rsidRDefault="00444803" w:rsidP="00444803">
      <w:pPr>
        <w:rPr>
          <w:lang w:eastAsia="en-US"/>
        </w:rPr>
      </w:pPr>
      <w:r w:rsidRPr="003518C8">
        <w:rPr>
          <w:lang w:eastAsia="en-US"/>
        </w:rPr>
        <w:t xml:space="preserve">Obdobně jako v části C tohoto svazku je také hodnocení přínosů změny č. </w:t>
      </w:r>
      <w:r w:rsidR="003518C8" w:rsidRPr="003518C8">
        <w:rPr>
          <w:lang w:eastAsia="en-US"/>
        </w:rPr>
        <w:t xml:space="preserve">3105/10 </w:t>
      </w:r>
      <w:r w:rsidRPr="003518C8">
        <w:rPr>
          <w:lang w:eastAsia="en-US"/>
        </w:rPr>
        <w:t xml:space="preserve">k naplnění priorit územního plánování obsažených v ZÚR hl. m. Prahy provedeno tabelární formou s následným doplňujícím komentářem (viz níže </w:t>
      </w:r>
      <w:r w:rsidRPr="003518C8">
        <w:rPr>
          <w:lang w:eastAsia="en-US"/>
        </w:rPr>
        <w:fldChar w:fldCharType="begin"/>
      </w:r>
      <w:r w:rsidRPr="003518C8">
        <w:rPr>
          <w:lang w:eastAsia="en-US"/>
        </w:rPr>
        <w:instrText xml:space="preserve"> REF _Ref59560398 \h  \* MERGEFORMAT </w:instrText>
      </w:r>
      <w:r w:rsidRPr="003518C8">
        <w:rPr>
          <w:lang w:eastAsia="en-US"/>
        </w:rPr>
      </w:r>
      <w:r w:rsidRPr="003518C8">
        <w:rPr>
          <w:lang w:eastAsia="en-US"/>
        </w:rPr>
        <w:fldChar w:fldCharType="separate"/>
      </w:r>
      <w:r w:rsidR="005535BD" w:rsidRPr="003518C8">
        <w:t xml:space="preserve">Tab. </w:t>
      </w:r>
      <w:r w:rsidR="005535BD">
        <w:rPr>
          <w:noProof/>
        </w:rPr>
        <w:t>13</w:t>
      </w:r>
      <w:r w:rsidRPr="003518C8">
        <w:rPr>
          <w:lang w:eastAsia="en-US"/>
        </w:rPr>
        <w:fldChar w:fldCharType="end"/>
      </w:r>
      <w:r w:rsidRPr="003518C8">
        <w:rPr>
          <w:lang w:eastAsia="en-US"/>
        </w:rPr>
        <w:t>).</w:t>
      </w:r>
    </w:p>
    <w:p w14:paraId="3ABFC35D" w14:textId="77777777" w:rsidR="00444803" w:rsidRPr="00444803" w:rsidRDefault="00444803" w:rsidP="00444803">
      <w:pPr>
        <w:rPr>
          <w:highlight w:val="yellow"/>
        </w:rPr>
      </w:pPr>
    </w:p>
    <w:p w14:paraId="69B6917D" w14:textId="77777777" w:rsidR="00444803" w:rsidRPr="00444803" w:rsidRDefault="00444803" w:rsidP="00444803">
      <w:pPr>
        <w:rPr>
          <w:highlight w:val="yellow"/>
        </w:rPr>
      </w:pPr>
    </w:p>
    <w:p w14:paraId="1BF845EC" w14:textId="7CBD1061" w:rsidR="00444803" w:rsidRPr="003518C8" w:rsidRDefault="00444803" w:rsidP="00444803">
      <w:pPr>
        <w:pStyle w:val="Nadpis1"/>
        <w:keepNext/>
      </w:pPr>
      <w:bookmarkStart w:id="213" w:name="_Toc68195287"/>
      <w:bookmarkStart w:id="214" w:name="_Toc121999409"/>
      <w:bookmarkStart w:id="215" w:name="_Toc124499045"/>
      <w:r w:rsidRPr="003518C8">
        <w:t>2.</w:t>
      </w:r>
      <w:r w:rsidRPr="003518C8">
        <w:tab/>
        <w:t>Vyhodnocení</w:t>
      </w:r>
      <w:bookmarkEnd w:id="210"/>
      <w:r w:rsidRPr="003518C8">
        <w:t xml:space="preserve"> </w:t>
      </w:r>
      <w:bookmarkEnd w:id="211"/>
      <w:bookmarkEnd w:id="212"/>
      <w:r w:rsidRPr="003518C8">
        <w:t>PŘÍNOSU K NAPLNĚNÍ PRIORIT ÚZEMNÍHO</w:t>
      </w:r>
      <w:r w:rsidRPr="003518C8">
        <w:br/>
        <w:t>PLÁNOVÁNÍ OBSAŽENÝCH V ZÚR HL. M. PRAHY</w:t>
      </w:r>
      <w:bookmarkEnd w:id="213"/>
      <w:bookmarkEnd w:id="214"/>
      <w:bookmarkEnd w:id="215"/>
    </w:p>
    <w:p w14:paraId="1E9F3C96" w14:textId="77777777" w:rsidR="00444803" w:rsidRPr="003518C8" w:rsidRDefault="00444803" w:rsidP="00444803">
      <w:pPr>
        <w:rPr>
          <w:lang w:eastAsia="en-US"/>
        </w:rPr>
      </w:pPr>
    </w:p>
    <w:p w14:paraId="5DE415C4" w14:textId="24AFC3FF" w:rsidR="00444803" w:rsidRPr="003518C8" w:rsidRDefault="00444803" w:rsidP="00444803">
      <w:pPr>
        <w:pStyle w:val="Titulek"/>
      </w:pPr>
      <w:bookmarkStart w:id="216" w:name="_Ref59560398"/>
      <w:bookmarkStart w:id="217" w:name="_Toc66298918"/>
      <w:bookmarkStart w:id="218" w:name="_Toc68189869"/>
      <w:bookmarkStart w:id="219" w:name="_Toc68195303"/>
      <w:bookmarkStart w:id="220" w:name="_Toc122000450"/>
      <w:r w:rsidRPr="003518C8">
        <w:t xml:space="preserve">Tab. </w:t>
      </w:r>
      <w:r w:rsidRPr="003518C8">
        <w:rPr>
          <w:noProof/>
        </w:rPr>
        <w:fldChar w:fldCharType="begin"/>
      </w:r>
      <w:r w:rsidRPr="003518C8">
        <w:rPr>
          <w:noProof/>
        </w:rPr>
        <w:instrText xml:space="preserve"> SEQ Tab. \* ARABIC </w:instrText>
      </w:r>
      <w:r w:rsidRPr="003518C8">
        <w:rPr>
          <w:noProof/>
        </w:rPr>
        <w:fldChar w:fldCharType="separate"/>
      </w:r>
      <w:r w:rsidR="005535BD">
        <w:rPr>
          <w:noProof/>
        </w:rPr>
        <w:t>13</w:t>
      </w:r>
      <w:r w:rsidRPr="003518C8">
        <w:rPr>
          <w:noProof/>
        </w:rPr>
        <w:fldChar w:fldCharType="end"/>
      </w:r>
      <w:bookmarkEnd w:id="216"/>
      <w:r w:rsidRPr="003518C8">
        <w:t xml:space="preserve"> Hodnocení přínosů změny č.  </w:t>
      </w:r>
      <w:r w:rsidR="003518C8" w:rsidRPr="003518C8">
        <w:t xml:space="preserve">3105/10 </w:t>
      </w:r>
      <w:r w:rsidRPr="003518C8">
        <w:t>k naplnění priorit územního</w:t>
      </w:r>
      <w:bookmarkEnd w:id="217"/>
      <w:r w:rsidRPr="003518C8">
        <w:t xml:space="preserve"> plánování</w:t>
      </w:r>
      <w:r w:rsidRPr="003518C8">
        <w:br/>
        <w:t>obsažených v ZÚR hl. m. Prahy</w:t>
      </w:r>
      <w:bookmarkEnd w:id="218"/>
      <w:bookmarkEnd w:id="219"/>
      <w:bookmarkEnd w:id="2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389"/>
        <w:gridCol w:w="1671"/>
      </w:tblGrid>
      <w:tr w:rsidR="00444803" w:rsidRPr="00444803" w14:paraId="35EB18AC" w14:textId="77777777" w:rsidTr="002C6F5C">
        <w:trPr>
          <w:trHeight w:val="300"/>
          <w:tblHeader/>
          <w:jc w:val="center"/>
        </w:trPr>
        <w:tc>
          <w:tcPr>
            <w:tcW w:w="4078" w:type="pct"/>
            <w:shd w:val="clear" w:color="auto" w:fill="auto"/>
            <w:noWrap/>
            <w:vAlign w:val="center"/>
          </w:tcPr>
          <w:p w14:paraId="1223E0CA" w14:textId="77777777" w:rsidR="00444803" w:rsidRPr="003518C8" w:rsidRDefault="00444803" w:rsidP="002C6F5C">
            <w:pPr>
              <w:pStyle w:val="Zhlavtabulky"/>
              <w:rPr>
                <w:i/>
              </w:rPr>
            </w:pPr>
            <w:r w:rsidRPr="003518C8">
              <w:t>Priorita územního plánování</w:t>
            </w:r>
          </w:p>
        </w:tc>
        <w:tc>
          <w:tcPr>
            <w:tcW w:w="922" w:type="pct"/>
            <w:vAlign w:val="center"/>
          </w:tcPr>
          <w:p w14:paraId="05735E08" w14:textId="1DF9515C" w:rsidR="00444803" w:rsidRPr="003518C8" w:rsidRDefault="00444803" w:rsidP="00A87186">
            <w:pPr>
              <w:pStyle w:val="Zhlavtabulky"/>
            </w:pPr>
            <w:r w:rsidRPr="003518C8">
              <w:t xml:space="preserve">přínos změny </w:t>
            </w:r>
            <w:r w:rsidRPr="003518C8">
              <w:br/>
            </w:r>
            <w:r w:rsidR="00A87186">
              <w:t>č.</w:t>
            </w:r>
            <w:r w:rsidRPr="003518C8">
              <w:t> </w:t>
            </w:r>
            <w:r w:rsidR="003518C8" w:rsidRPr="003518C8">
              <w:t>3105/10</w:t>
            </w:r>
          </w:p>
        </w:tc>
      </w:tr>
      <w:tr w:rsidR="00444803" w:rsidRPr="00444803" w14:paraId="6F1A6AC4" w14:textId="77777777" w:rsidTr="002C6F5C">
        <w:trPr>
          <w:trHeight w:val="300"/>
          <w:jc w:val="center"/>
        </w:trPr>
        <w:tc>
          <w:tcPr>
            <w:tcW w:w="4078" w:type="pct"/>
            <w:shd w:val="clear" w:color="auto" w:fill="auto"/>
            <w:noWrap/>
            <w:vAlign w:val="center"/>
            <w:hideMark/>
          </w:tcPr>
          <w:p w14:paraId="171E4811" w14:textId="77777777" w:rsidR="00444803" w:rsidRPr="003518C8" w:rsidRDefault="00444803" w:rsidP="00444803">
            <w:pPr>
              <w:pStyle w:val="Normlnslovan"/>
              <w:ind w:left="851" w:hanging="851"/>
            </w:pPr>
            <w:r w:rsidRPr="003518C8">
              <w:t>Vycházet z výjimečného postavení Prahy jako hlavního města České republiky, přirozeného centra Pražského regionu a významného města Evropy.</w:t>
            </w:r>
          </w:p>
        </w:tc>
        <w:tc>
          <w:tcPr>
            <w:tcW w:w="922" w:type="pct"/>
            <w:shd w:val="clear" w:color="auto" w:fill="auto"/>
            <w:vAlign w:val="center"/>
          </w:tcPr>
          <w:p w14:paraId="7FBF75E2" w14:textId="77777777" w:rsidR="00444803" w:rsidRPr="003518C8" w:rsidRDefault="00444803" w:rsidP="002C6F5C">
            <w:pPr>
              <w:pStyle w:val="Normln-sted"/>
              <w:rPr>
                <w:sz w:val="20"/>
              </w:rPr>
            </w:pPr>
            <w:r w:rsidRPr="003518C8">
              <w:rPr>
                <w:sz w:val="20"/>
              </w:rPr>
              <w:t>0</w:t>
            </w:r>
          </w:p>
        </w:tc>
      </w:tr>
      <w:tr w:rsidR="00444803" w:rsidRPr="00444803" w14:paraId="4A0ED704" w14:textId="77777777" w:rsidTr="002C6F5C">
        <w:trPr>
          <w:trHeight w:val="323"/>
          <w:jc w:val="center"/>
        </w:trPr>
        <w:tc>
          <w:tcPr>
            <w:tcW w:w="4078" w:type="pct"/>
            <w:shd w:val="clear" w:color="auto" w:fill="auto"/>
            <w:noWrap/>
            <w:vAlign w:val="center"/>
            <w:hideMark/>
          </w:tcPr>
          <w:p w14:paraId="637ED138" w14:textId="77777777" w:rsidR="00444803" w:rsidRPr="003518C8" w:rsidRDefault="00444803" w:rsidP="00444803">
            <w:pPr>
              <w:pStyle w:val="Normlnslovan"/>
              <w:ind w:left="851" w:hanging="851"/>
            </w:pPr>
            <w:r w:rsidRPr="003518C8">
              <w:t>Respektovat a rozvíjet kulturní a historické hodnoty a rozmanité přírodní podmínky na území hl. m. Prahy.</w:t>
            </w:r>
          </w:p>
        </w:tc>
        <w:tc>
          <w:tcPr>
            <w:tcW w:w="922" w:type="pct"/>
            <w:shd w:val="clear" w:color="auto" w:fill="auto"/>
            <w:vAlign w:val="center"/>
          </w:tcPr>
          <w:p w14:paraId="132D4077" w14:textId="77777777" w:rsidR="00444803" w:rsidRPr="003518C8" w:rsidRDefault="00444803" w:rsidP="002C6F5C">
            <w:pPr>
              <w:pStyle w:val="Normln-sted"/>
              <w:rPr>
                <w:sz w:val="20"/>
              </w:rPr>
            </w:pPr>
            <w:r w:rsidRPr="003518C8">
              <w:rPr>
                <w:sz w:val="20"/>
              </w:rPr>
              <w:t>0</w:t>
            </w:r>
          </w:p>
        </w:tc>
      </w:tr>
      <w:tr w:rsidR="00444803" w:rsidRPr="00444803" w14:paraId="346365DD" w14:textId="77777777" w:rsidTr="002C6F5C">
        <w:trPr>
          <w:trHeight w:val="300"/>
          <w:jc w:val="center"/>
        </w:trPr>
        <w:tc>
          <w:tcPr>
            <w:tcW w:w="4078" w:type="pct"/>
            <w:shd w:val="clear" w:color="auto" w:fill="auto"/>
            <w:noWrap/>
            <w:vAlign w:val="center"/>
          </w:tcPr>
          <w:p w14:paraId="365BA0BA" w14:textId="77777777" w:rsidR="00444803" w:rsidRPr="003518C8" w:rsidRDefault="00444803" w:rsidP="00444803">
            <w:pPr>
              <w:pStyle w:val="Normlnslovan"/>
              <w:ind w:left="851" w:hanging="851"/>
            </w:pPr>
            <w:r w:rsidRPr="003518C8">
              <w:t>Vytvořit podmínky pro vyvážený rozvoj území návrhem odpovídajícího funkčního i prostorového uspořádání ve všech historicky vzniklých pásmech města.</w:t>
            </w:r>
          </w:p>
        </w:tc>
        <w:tc>
          <w:tcPr>
            <w:tcW w:w="922" w:type="pct"/>
            <w:shd w:val="clear" w:color="auto" w:fill="auto"/>
            <w:vAlign w:val="center"/>
          </w:tcPr>
          <w:p w14:paraId="7431C51A" w14:textId="77777777" w:rsidR="00444803" w:rsidRPr="003518C8" w:rsidRDefault="00444803" w:rsidP="002C6F5C">
            <w:pPr>
              <w:pStyle w:val="Normln-sted"/>
              <w:rPr>
                <w:sz w:val="20"/>
              </w:rPr>
            </w:pPr>
            <w:r w:rsidRPr="003518C8">
              <w:rPr>
                <w:sz w:val="20"/>
              </w:rPr>
              <w:t>0</w:t>
            </w:r>
          </w:p>
        </w:tc>
      </w:tr>
      <w:tr w:rsidR="00444803" w:rsidRPr="00444803" w14:paraId="2F227951" w14:textId="77777777" w:rsidTr="003518C8">
        <w:trPr>
          <w:trHeight w:val="300"/>
          <w:jc w:val="center"/>
        </w:trPr>
        <w:tc>
          <w:tcPr>
            <w:tcW w:w="4078" w:type="pct"/>
            <w:shd w:val="clear" w:color="auto" w:fill="auto"/>
            <w:noWrap/>
            <w:vAlign w:val="center"/>
          </w:tcPr>
          <w:p w14:paraId="6447AD05" w14:textId="77777777" w:rsidR="00444803" w:rsidRPr="003518C8" w:rsidRDefault="00444803" w:rsidP="00444803">
            <w:pPr>
              <w:pStyle w:val="Normlnslovan"/>
              <w:ind w:left="851" w:hanging="851"/>
            </w:pPr>
            <w:r w:rsidRPr="003518C8">
              <w:t>Upřednostnit využití transformačních území oproti rozvoji v dosud nezastavěném území.</w:t>
            </w:r>
          </w:p>
        </w:tc>
        <w:tc>
          <w:tcPr>
            <w:tcW w:w="922" w:type="pct"/>
            <w:shd w:val="clear" w:color="auto" w:fill="FBD4B4" w:themeFill="accent6" w:themeFillTint="66"/>
            <w:vAlign w:val="center"/>
          </w:tcPr>
          <w:p w14:paraId="2CC57B93" w14:textId="3381799E" w:rsidR="00444803" w:rsidRPr="003518C8" w:rsidRDefault="003518C8" w:rsidP="002C6F5C">
            <w:pPr>
              <w:pStyle w:val="Normln-sted"/>
              <w:rPr>
                <w:sz w:val="20"/>
              </w:rPr>
            </w:pPr>
            <w:r w:rsidRPr="003518C8">
              <w:rPr>
                <w:sz w:val="20"/>
              </w:rPr>
              <w:t>-1</w:t>
            </w:r>
          </w:p>
        </w:tc>
      </w:tr>
      <w:tr w:rsidR="00444803" w:rsidRPr="00444803" w14:paraId="1C6C9EC4" w14:textId="77777777" w:rsidTr="002C6F5C">
        <w:trPr>
          <w:trHeight w:val="300"/>
          <w:jc w:val="center"/>
        </w:trPr>
        <w:tc>
          <w:tcPr>
            <w:tcW w:w="4078" w:type="pct"/>
            <w:shd w:val="clear" w:color="auto" w:fill="auto"/>
            <w:noWrap/>
            <w:vAlign w:val="center"/>
          </w:tcPr>
          <w:p w14:paraId="5894D3C5" w14:textId="77777777" w:rsidR="00444803" w:rsidRPr="003518C8" w:rsidRDefault="00444803" w:rsidP="00444803">
            <w:pPr>
              <w:pStyle w:val="Normlnslovan"/>
              <w:ind w:left="851" w:hanging="851"/>
            </w:pPr>
            <w:r w:rsidRPr="003518C8">
              <w:t>Zmírnit negativní vlivy suburbanizace v přilehlé části Pražského regionu opatřeními ve vnějším pásmu hl. m. Prahy.</w:t>
            </w:r>
          </w:p>
        </w:tc>
        <w:tc>
          <w:tcPr>
            <w:tcW w:w="922" w:type="pct"/>
            <w:shd w:val="clear" w:color="auto" w:fill="auto"/>
            <w:vAlign w:val="center"/>
          </w:tcPr>
          <w:p w14:paraId="608D0102" w14:textId="77777777" w:rsidR="00444803" w:rsidRPr="003518C8" w:rsidRDefault="00444803" w:rsidP="002C6F5C">
            <w:pPr>
              <w:pStyle w:val="Normln-sted"/>
              <w:rPr>
                <w:sz w:val="20"/>
              </w:rPr>
            </w:pPr>
            <w:r w:rsidRPr="003518C8">
              <w:rPr>
                <w:sz w:val="20"/>
              </w:rPr>
              <w:t>0</w:t>
            </w:r>
          </w:p>
        </w:tc>
      </w:tr>
      <w:tr w:rsidR="00444803" w:rsidRPr="00444803" w14:paraId="14CDCF0A" w14:textId="77777777" w:rsidTr="002C6F5C">
        <w:trPr>
          <w:trHeight w:val="300"/>
          <w:jc w:val="center"/>
        </w:trPr>
        <w:tc>
          <w:tcPr>
            <w:tcW w:w="4078" w:type="pct"/>
            <w:shd w:val="clear" w:color="auto" w:fill="auto"/>
            <w:noWrap/>
            <w:vAlign w:val="center"/>
          </w:tcPr>
          <w:p w14:paraId="0E139468" w14:textId="649AD6A7" w:rsidR="00444803" w:rsidRPr="003518C8" w:rsidRDefault="00444803" w:rsidP="00444803">
            <w:pPr>
              <w:pStyle w:val="Normlnslovan"/>
              <w:ind w:left="851" w:hanging="851"/>
            </w:pPr>
            <w:r w:rsidRPr="003518C8">
              <w:t>Zajistit podmínky pro rozvoj všech dopravních systémů nezbytných pro fungování města, přednostně pro rozvo</w:t>
            </w:r>
            <w:r w:rsidR="008C1584">
              <w:t>j integrované veřejné dopravy s </w:t>
            </w:r>
            <w:r w:rsidRPr="003518C8">
              <w:t>potřebným přesahem do Středočeského kraje.</w:t>
            </w:r>
          </w:p>
        </w:tc>
        <w:tc>
          <w:tcPr>
            <w:tcW w:w="922" w:type="pct"/>
            <w:shd w:val="clear" w:color="auto" w:fill="auto"/>
            <w:vAlign w:val="center"/>
          </w:tcPr>
          <w:p w14:paraId="20310D09" w14:textId="77777777" w:rsidR="00444803" w:rsidRPr="003518C8" w:rsidRDefault="00444803" w:rsidP="002C6F5C">
            <w:pPr>
              <w:pStyle w:val="Normln-sted"/>
              <w:rPr>
                <w:sz w:val="20"/>
              </w:rPr>
            </w:pPr>
            <w:r w:rsidRPr="003518C8">
              <w:rPr>
                <w:sz w:val="20"/>
              </w:rPr>
              <w:t>0</w:t>
            </w:r>
          </w:p>
        </w:tc>
      </w:tr>
      <w:tr w:rsidR="00444803" w:rsidRPr="00444803" w14:paraId="0A13297A" w14:textId="77777777" w:rsidTr="002C6F5C">
        <w:trPr>
          <w:trHeight w:val="300"/>
          <w:jc w:val="center"/>
        </w:trPr>
        <w:tc>
          <w:tcPr>
            <w:tcW w:w="4078" w:type="pct"/>
            <w:shd w:val="clear" w:color="auto" w:fill="auto"/>
            <w:noWrap/>
            <w:vAlign w:val="center"/>
          </w:tcPr>
          <w:p w14:paraId="368C7206" w14:textId="77777777" w:rsidR="00444803" w:rsidRPr="003518C8" w:rsidRDefault="00444803" w:rsidP="00444803">
            <w:pPr>
              <w:pStyle w:val="Normlnslovan"/>
              <w:ind w:left="851" w:hanging="851"/>
            </w:pPr>
            <w:r w:rsidRPr="003518C8">
              <w:t>Vytvořit podmínky umožňující omezit individuální automobilovou dopravu směrem do centra města, zejména do území Památkové rezervace v hlavním městě Praze.</w:t>
            </w:r>
          </w:p>
        </w:tc>
        <w:tc>
          <w:tcPr>
            <w:tcW w:w="922" w:type="pct"/>
            <w:shd w:val="clear" w:color="auto" w:fill="auto"/>
            <w:vAlign w:val="center"/>
          </w:tcPr>
          <w:p w14:paraId="44FF1D48" w14:textId="77777777" w:rsidR="00444803" w:rsidRPr="003518C8" w:rsidRDefault="00444803" w:rsidP="002C6F5C">
            <w:pPr>
              <w:pStyle w:val="Normln-sted"/>
              <w:rPr>
                <w:sz w:val="20"/>
              </w:rPr>
            </w:pPr>
            <w:r w:rsidRPr="003518C8">
              <w:rPr>
                <w:sz w:val="20"/>
              </w:rPr>
              <w:t>0</w:t>
            </w:r>
          </w:p>
        </w:tc>
      </w:tr>
      <w:tr w:rsidR="00444803" w:rsidRPr="00444803" w14:paraId="72DE9B0C" w14:textId="77777777" w:rsidTr="002C6F5C">
        <w:trPr>
          <w:trHeight w:val="300"/>
          <w:jc w:val="center"/>
        </w:trPr>
        <w:tc>
          <w:tcPr>
            <w:tcW w:w="4078" w:type="pct"/>
            <w:shd w:val="clear" w:color="auto" w:fill="auto"/>
            <w:noWrap/>
            <w:vAlign w:val="center"/>
          </w:tcPr>
          <w:p w14:paraId="1C2AEA64" w14:textId="77777777" w:rsidR="00444803" w:rsidRPr="003518C8" w:rsidRDefault="00444803" w:rsidP="00444803">
            <w:pPr>
              <w:pStyle w:val="Normlnslovan"/>
              <w:ind w:left="851" w:hanging="851"/>
            </w:pPr>
            <w:r w:rsidRPr="003518C8">
              <w:t>Vytvořit podmínky pro rozvoj druhů dopravy šetrných k životnímu prostředí.</w:t>
            </w:r>
          </w:p>
        </w:tc>
        <w:tc>
          <w:tcPr>
            <w:tcW w:w="922" w:type="pct"/>
            <w:shd w:val="clear" w:color="auto" w:fill="auto"/>
            <w:vAlign w:val="center"/>
          </w:tcPr>
          <w:p w14:paraId="356EB33A" w14:textId="77777777" w:rsidR="00444803" w:rsidRPr="003518C8" w:rsidRDefault="00444803" w:rsidP="002C6F5C">
            <w:pPr>
              <w:pStyle w:val="Normln-sted"/>
              <w:rPr>
                <w:sz w:val="20"/>
              </w:rPr>
            </w:pPr>
            <w:r w:rsidRPr="003518C8">
              <w:rPr>
                <w:sz w:val="20"/>
              </w:rPr>
              <w:t>0</w:t>
            </w:r>
          </w:p>
        </w:tc>
      </w:tr>
      <w:tr w:rsidR="00444803" w:rsidRPr="00444803" w14:paraId="37ED55E4" w14:textId="77777777" w:rsidTr="002C6F5C">
        <w:trPr>
          <w:trHeight w:val="300"/>
          <w:jc w:val="center"/>
        </w:trPr>
        <w:tc>
          <w:tcPr>
            <w:tcW w:w="4078" w:type="pct"/>
            <w:shd w:val="clear" w:color="auto" w:fill="auto"/>
            <w:noWrap/>
            <w:vAlign w:val="center"/>
          </w:tcPr>
          <w:p w14:paraId="60EF1989" w14:textId="77777777" w:rsidR="00444803" w:rsidRPr="003518C8" w:rsidRDefault="00444803" w:rsidP="00444803">
            <w:pPr>
              <w:pStyle w:val="Normlnslovan"/>
              <w:ind w:left="851" w:hanging="851"/>
            </w:pPr>
            <w:r w:rsidRPr="003518C8">
              <w:t>Zajistit rozvoj všech systémů technické infrastruktury, které jsou podmínkou pro další rozvoj města.</w:t>
            </w:r>
          </w:p>
        </w:tc>
        <w:tc>
          <w:tcPr>
            <w:tcW w:w="922" w:type="pct"/>
            <w:shd w:val="clear" w:color="auto" w:fill="auto"/>
            <w:vAlign w:val="center"/>
          </w:tcPr>
          <w:p w14:paraId="4FB3987A" w14:textId="77777777" w:rsidR="00444803" w:rsidRPr="003518C8" w:rsidRDefault="00444803" w:rsidP="002C6F5C">
            <w:pPr>
              <w:pStyle w:val="Normln-sted"/>
              <w:rPr>
                <w:sz w:val="20"/>
              </w:rPr>
            </w:pPr>
            <w:r w:rsidRPr="003518C8">
              <w:rPr>
                <w:sz w:val="20"/>
              </w:rPr>
              <w:t>0</w:t>
            </w:r>
          </w:p>
        </w:tc>
      </w:tr>
      <w:tr w:rsidR="00444803" w:rsidRPr="00444803" w14:paraId="5C0D2AD8" w14:textId="77777777" w:rsidTr="003518C8">
        <w:trPr>
          <w:trHeight w:val="300"/>
          <w:jc w:val="center"/>
        </w:trPr>
        <w:tc>
          <w:tcPr>
            <w:tcW w:w="4078" w:type="pct"/>
            <w:shd w:val="clear" w:color="auto" w:fill="auto"/>
            <w:noWrap/>
            <w:vAlign w:val="center"/>
          </w:tcPr>
          <w:p w14:paraId="2704CFF1" w14:textId="77777777" w:rsidR="00444803" w:rsidRPr="003518C8" w:rsidRDefault="00444803" w:rsidP="00444803">
            <w:pPr>
              <w:pStyle w:val="Normlnslovan"/>
              <w:ind w:left="851" w:hanging="851"/>
            </w:pPr>
            <w:r w:rsidRPr="003518C8">
              <w:t>Zvyšovat podíl zeleně a spojovat ji do uceleného systému.</w:t>
            </w:r>
          </w:p>
        </w:tc>
        <w:tc>
          <w:tcPr>
            <w:tcW w:w="922" w:type="pct"/>
            <w:shd w:val="clear" w:color="auto" w:fill="FBD4B4" w:themeFill="accent6" w:themeFillTint="66"/>
            <w:vAlign w:val="center"/>
          </w:tcPr>
          <w:p w14:paraId="7EAA084B" w14:textId="5218D6B6" w:rsidR="00444803" w:rsidRPr="003518C8" w:rsidRDefault="003518C8" w:rsidP="002C6F5C">
            <w:pPr>
              <w:pStyle w:val="Normln-sted"/>
              <w:rPr>
                <w:sz w:val="20"/>
              </w:rPr>
            </w:pPr>
            <w:r w:rsidRPr="003518C8">
              <w:rPr>
                <w:sz w:val="20"/>
              </w:rPr>
              <w:t>-1</w:t>
            </w:r>
          </w:p>
        </w:tc>
      </w:tr>
      <w:tr w:rsidR="00444803" w:rsidRPr="003518C8" w14:paraId="0536C757" w14:textId="77777777" w:rsidTr="002C6F5C">
        <w:trPr>
          <w:trHeight w:val="300"/>
          <w:jc w:val="center"/>
        </w:trPr>
        <w:tc>
          <w:tcPr>
            <w:tcW w:w="4078" w:type="pct"/>
            <w:shd w:val="clear" w:color="auto" w:fill="auto"/>
            <w:noWrap/>
            <w:vAlign w:val="center"/>
          </w:tcPr>
          <w:p w14:paraId="00317538" w14:textId="77777777" w:rsidR="00444803" w:rsidRPr="003518C8" w:rsidRDefault="00444803" w:rsidP="00444803">
            <w:pPr>
              <w:pStyle w:val="Normlnslovan"/>
              <w:ind w:left="851" w:hanging="851"/>
            </w:pPr>
            <w:r w:rsidRPr="003518C8">
              <w:t>Vytvořit podmínky pro odstranění nebo zmírnění současných ekologických problémů a přispět k vyřešení střetů zájmů mezi ochranou životního prostředí a ekonomickým a stavebním rozvojem hlavního města.</w:t>
            </w:r>
          </w:p>
        </w:tc>
        <w:tc>
          <w:tcPr>
            <w:tcW w:w="922" w:type="pct"/>
            <w:shd w:val="clear" w:color="auto" w:fill="C6D9F1" w:themeFill="text2" w:themeFillTint="33"/>
            <w:vAlign w:val="center"/>
          </w:tcPr>
          <w:p w14:paraId="046A832B" w14:textId="00F61C3F" w:rsidR="00444803" w:rsidRPr="003518C8" w:rsidRDefault="003518C8" w:rsidP="002C6F5C">
            <w:pPr>
              <w:pStyle w:val="Normln-sted"/>
              <w:rPr>
                <w:sz w:val="20"/>
              </w:rPr>
            </w:pPr>
            <w:r w:rsidRPr="003518C8">
              <w:rPr>
                <w:sz w:val="20"/>
              </w:rPr>
              <w:t>+1</w:t>
            </w:r>
          </w:p>
        </w:tc>
      </w:tr>
      <w:tr w:rsidR="00444803" w:rsidRPr="003518C8" w14:paraId="76A6A5AB" w14:textId="77777777" w:rsidTr="002C6F5C">
        <w:trPr>
          <w:trHeight w:val="300"/>
          <w:jc w:val="center"/>
        </w:trPr>
        <w:tc>
          <w:tcPr>
            <w:tcW w:w="4078" w:type="pct"/>
            <w:shd w:val="clear" w:color="auto" w:fill="auto"/>
            <w:noWrap/>
            <w:vAlign w:val="center"/>
          </w:tcPr>
          <w:p w14:paraId="218A17BB" w14:textId="77777777" w:rsidR="00444803" w:rsidRPr="003518C8" w:rsidRDefault="00444803" w:rsidP="00444803">
            <w:pPr>
              <w:pStyle w:val="Normlnslovan"/>
              <w:ind w:left="851" w:hanging="851"/>
            </w:pPr>
            <w:r w:rsidRPr="003518C8">
              <w:t>Vytvořit podmínky pro odstranění současných problémů mezi veřejným zájmem na zachování historického stavebního fondu a rozvojem uvnitř historického centra.</w:t>
            </w:r>
          </w:p>
        </w:tc>
        <w:tc>
          <w:tcPr>
            <w:tcW w:w="922" w:type="pct"/>
            <w:shd w:val="clear" w:color="auto" w:fill="auto"/>
            <w:vAlign w:val="center"/>
          </w:tcPr>
          <w:p w14:paraId="49BD1A4C" w14:textId="77777777" w:rsidR="00444803" w:rsidRPr="003518C8" w:rsidRDefault="00444803" w:rsidP="002C6F5C">
            <w:pPr>
              <w:pStyle w:val="Normln-sted"/>
              <w:rPr>
                <w:sz w:val="20"/>
              </w:rPr>
            </w:pPr>
            <w:r w:rsidRPr="003518C8">
              <w:rPr>
                <w:sz w:val="20"/>
              </w:rPr>
              <w:t>0</w:t>
            </w:r>
          </w:p>
        </w:tc>
      </w:tr>
    </w:tbl>
    <w:p w14:paraId="722E815C" w14:textId="77777777" w:rsidR="00444803" w:rsidRPr="003518C8" w:rsidRDefault="00444803" w:rsidP="00444803">
      <w:pPr>
        <w:pStyle w:val="Normln2"/>
      </w:pPr>
    </w:p>
    <w:p w14:paraId="4D9CF835" w14:textId="00B305C6" w:rsidR="003518C8" w:rsidRPr="003518C8" w:rsidRDefault="003518C8" w:rsidP="00444803">
      <w:r w:rsidRPr="003518C8">
        <w:t>Malý rozsah a velice konkrétní obsah (návrh plochy se způsobem využití čistě obytné) navrhované změny č.  3105/10</w:t>
      </w:r>
      <w:r w:rsidR="00444803" w:rsidRPr="003518C8">
        <w:t xml:space="preserve"> vylučuje zásadnější vazbu jejího řešení na priority územního plánování stanovené v ZÚR hl. m. Prahy ať už v pozitivním nebo negativním smyslu. </w:t>
      </w:r>
    </w:p>
    <w:p w14:paraId="300D219F" w14:textId="331FC754" w:rsidR="003518C8" w:rsidRPr="003518C8" w:rsidRDefault="00444803" w:rsidP="00444803">
      <w:r w:rsidRPr="003518C8">
        <w:t xml:space="preserve">Pouze ve vztahu </w:t>
      </w:r>
      <w:r w:rsidR="003518C8" w:rsidRPr="003518C8">
        <w:t>k prioritám (4) a (10</w:t>
      </w:r>
      <w:r w:rsidRPr="003518C8">
        <w:t>) ji lze k</w:t>
      </w:r>
      <w:r w:rsidR="003518C8" w:rsidRPr="003518C8">
        <w:t>lasifikovat jako mírně negativní</w:t>
      </w:r>
      <w:r w:rsidRPr="003518C8">
        <w:t>.</w:t>
      </w:r>
      <w:r w:rsidR="008C1584">
        <w:t xml:space="preserve"> Mírně negativní vliv je </w:t>
      </w:r>
      <w:r w:rsidR="003518C8" w:rsidRPr="003518C8">
        <w:t>vyhodnoceno z důvodu, že bude rozšířeno zastavitelné území a př</w:t>
      </w:r>
      <w:r w:rsidR="008C1584">
        <w:t>edmětná plocha bude vymezena na </w:t>
      </w:r>
      <w:r w:rsidR="003518C8" w:rsidRPr="003518C8">
        <w:t>úkor plochy zeleně.</w:t>
      </w:r>
    </w:p>
    <w:p w14:paraId="7D25AA84" w14:textId="16EC1DC7" w:rsidR="00444803" w:rsidRPr="003518C8" w:rsidRDefault="00444803" w:rsidP="00444803">
      <w:r w:rsidRPr="003518C8">
        <w:t>Mírně pozitivní hodnocení z hlediska priority (11) vychází z nezbytnosti splnění požadavků stanovených pro ochranu složek životního prostředí</w:t>
      </w:r>
      <w:r w:rsidR="003518C8" w:rsidRPr="003518C8">
        <w:t xml:space="preserve"> (viz kapitola A</w:t>
      </w:r>
      <w:r w:rsidRPr="003518C8">
        <w:t>.</w:t>
      </w:r>
      <w:r w:rsidR="003518C8" w:rsidRPr="003518C8">
        <w:t>).</w:t>
      </w:r>
    </w:p>
    <w:p w14:paraId="290B9326" w14:textId="77777777" w:rsidR="00444803" w:rsidRPr="00444803" w:rsidRDefault="00444803" w:rsidP="00444803">
      <w:pPr>
        <w:rPr>
          <w:highlight w:val="yellow"/>
        </w:rPr>
      </w:pPr>
    </w:p>
    <w:p w14:paraId="3C18E2C2" w14:textId="77777777" w:rsidR="00444803" w:rsidRPr="00444803" w:rsidRDefault="00444803" w:rsidP="00444803">
      <w:pPr>
        <w:rPr>
          <w:highlight w:val="yellow"/>
        </w:rPr>
      </w:pPr>
    </w:p>
    <w:p w14:paraId="21C01108" w14:textId="77777777" w:rsidR="00444803" w:rsidRPr="00444803" w:rsidRDefault="00444803" w:rsidP="00444803">
      <w:pPr>
        <w:rPr>
          <w:highlight w:val="yellow"/>
        </w:rPr>
        <w:sectPr w:rsidR="00444803" w:rsidRPr="00444803" w:rsidSect="00803BEE">
          <w:headerReference w:type="even" r:id="rId39"/>
          <w:headerReference w:type="default" r:id="rId40"/>
          <w:pgSz w:w="11906" w:h="16838" w:code="9"/>
          <w:pgMar w:top="1418" w:right="1418" w:bottom="1418" w:left="1418" w:header="709" w:footer="709" w:gutter="0"/>
          <w:cols w:space="708"/>
        </w:sectPr>
      </w:pPr>
    </w:p>
    <w:p w14:paraId="605A309A" w14:textId="77777777" w:rsidR="00444803" w:rsidRPr="003518C8" w:rsidRDefault="00444803" w:rsidP="00444803">
      <w:pPr>
        <w:pStyle w:val="Nadpis0"/>
        <w:jc w:val="left"/>
      </w:pPr>
      <w:bookmarkStart w:id="221" w:name="_Toc56005761"/>
      <w:bookmarkStart w:id="222" w:name="_Toc56006423"/>
      <w:bookmarkStart w:id="223" w:name="_Toc68195288"/>
      <w:bookmarkStart w:id="224" w:name="_Toc124499046"/>
      <w:r w:rsidRPr="003518C8">
        <w:t>F.</w:t>
      </w:r>
      <w:r w:rsidRPr="003518C8">
        <w:tab/>
        <w:t xml:space="preserve">VYHODNOCENÍ VLIVŮ NA UDRŽITELNÝ ROZVOJ ÚZEMÍ </w:t>
      </w:r>
      <w:r w:rsidRPr="003518C8">
        <w:sym w:font="Symbol" w:char="F02D"/>
      </w:r>
      <w:r w:rsidRPr="003518C8">
        <w:t xml:space="preserve"> SHRNUTÍ</w:t>
      </w:r>
      <w:bookmarkEnd w:id="221"/>
      <w:bookmarkEnd w:id="222"/>
      <w:bookmarkEnd w:id="223"/>
      <w:bookmarkEnd w:id="224"/>
    </w:p>
    <w:p w14:paraId="7F0775D5" w14:textId="77777777" w:rsidR="00444803" w:rsidRPr="003518C8" w:rsidRDefault="00444803" w:rsidP="00444803">
      <w:pPr>
        <w:rPr>
          <w:lang w:eastAsia="en-US"/>
        </w:rPr>
      </w:pPr>
    </w:p>
    <w:p w14:paraId="5C40702D" w14:textId="77777777" w:rsidR="00444803" w:rsidRPr="003518C8" w:rsidRDefault="00444803" w:rsidP="00444803">
      <w:pPr>
        <w:rPr>
          <w:lang w:eastAsia="en-US"/>
        </w:rPr>
      </w:pPr>
    </w:p>
    <w:p w14:paraId="2F1C5BAB" w14:textId="4052BD55" w:rsidR="00444803" w:rsidRPr="003518C8" w:rsidRDefault="00444803" w:rsidP="008C1584">
      <w:pPr>
        <w:pStyle w:val="Normln1"/>
        <w:ind w:firstLine="0"/>
      </w:pPr>
      <w:r w:rsidRPr="003518C8">
        <w:t xml:space="preserve">Tato kapitola obsahuje souhrn závěrů jednotlivých částí vyhodnocení </w:t>
      </w:r>
      <w:r w:rsidR="00A87186">
        <w:t>vlivů změny ÚP hl. m. Prahy č.</w:t>
      </w:r>
      <w:r w:rsidRPr="003518C8">
        <w:t> </w:t>
      </w:r>
      <w:r w:rsidR="003518C8" w:rsidRPr="003518C8">
        <w:t>3105/10</w:t>
      </w:r>
      <w:r w:rsidRPr="003518C8">
        <w:t xml:space="preserve">obsažených v předchozích kapitolách. </w:t>
      </w:r>
    </w:p>
    <w:p w14:paraId="6DF5897B" w14:textId="77777777" w:rsidR="00444803" w:rsidRPr="003518C8" w:rsidRDefault="00444803" w:rsidP="00444803">
      <w:pPr>
        <w:pStyle w:val="Nadpis4"/>
      </w:pPr>
      <w:r w:rsidRPr="003518C8">
        <w:t>A.</w:t>
      </w:r>
      <w:r w:rsidRPr="003518C8">
        <w:tab/>
        <w:t>Vyhodnocení vlivů na životní prostředí dle přílohy stavebního zákona</w:t>
      </w:r>
    </w:p>
    <w:p w14:paraId="7FA83621" w14:textId="11B74EB2" w:rsidR="00444803" w:rsidRPr="003518C8" w:rsidRDefault="00444803" w:rsidP="00444803">
      <w:pPr>
        <w:rPr>
          <w:rFonts w:eastAsia="SimSun"/>
          <w:lang w:eastAsia="en-US"/>
        </w:rPr>
      </w:pPr>
      <w:r w:rsidRPr="003518C8">
        <w:rPr>
          <w:lang w:eastAsia="en-US"/>
        </w:rPr>
        <w:t xml:space="preserve">Závěry vyhodnocení vlivů na obyvatelstvo, lidské zdraví, životního prostředí a kulturní a historické dědictví jsou stručně shrnuty v kap. 12. části A tohoto svazku. Na základě těchto zjištění se doporučuje příslušnému orgánu vydat </w:t>
      </w:r>
      <w:r w:rsidRPr="003518C8">
        <w:rPr>
          <w:rFonts w:eastAsia="SimSun"/>
          <w:lang w:eastAsia="en-US"/>
        </w:rPr>
        <w:t>ke změně Územního plánu hlavního města Prahy č. </w:t>
      </w:r>
      <w:r w:rsidR="003518C8" w:rsidRPr="003518C8">
        <w:t>3105/10</w:t>
      </w:r>
      <w:r w:rsidR="003518C8" w:rsidRPr="003518C8">
        <w:rPr>
          <w:rFonts w:eastAsia="SimSun"/>
          <w:lang w:eastAsia="en-US"/>
        </w:rPr>
        <w:t xml:space="preserve"> </w:t>
      </w:r>
      <w:r w:rsidRPr="003518C8">
        <w:rPr>
          <w:rFonts w:eastAsia="SimSun"/>
          <w:lang w:eastAsia="en-US"/>
        </w:rPr>
        <w:t>„</w:t>
      </w:r>
      <w:r w:rsidRPr="003518C8">
        <w:rPr>
          <w:u w:val="single"/>
          <w:lang w:eastAsia="en-US"/>
        </w:rPr>
        <w:t>souhlasné stanovisko</w:t>
      </w:r>
      <w:r w:rsidRPr="003518C8">
        <w:rPr>
          <w:lang w:eastAsia="en-US"/>
        </w:rPr>
        <w:t xml:space="preserve">“ </w:t>
      </w:r>
      <w:r w:rsidRPr="003518C8">
        <w:rPr>
          <w:rFonts w:eastAsia="SimSun"/>
          <w:lang w:eastAsia="en-US"/>
        </w:rPr>
        <w:t>dle § 10 g) zák. č. 100/2001 Sb., o posuzování vlivů na životní prostředí, ve znění pozdějších předpisů při stanovení následujících podmínek:</w:t>
      </w:r>
    </w:p>
    <w:p w14:paraId="5491394F" w14:textId="77777777" w:rsidR="003518C8" w:rsidRPr="00AC5655" w:rsidRDefault="003518C8" w:rsidP="003518C8">
      <w:pPr>
        <w:numPr>
          <w:ilvl w:val="0"/>
          <w:numId w:val="57"/>
        </w:numPr>
      </w:pPr>
      <w:r w:rsidRPr="00AC5655">
        <w:t xml:space="preserve">Likvidaci splaškových vod ze zástavby ve vymezených plochách řešit napojením na stávající systém splaškové kanalizace. </w:t>
      </w:r>
    </w:p>
    <w:p w14:paraId="62508010" w14:textId="77777777" w:rsidR="003518C8" w:rsidRPr="00AC5655" w:rsidRDefault="003518C8" w:rsidP="003518C8">
      <w:pPr>
        <w:numPr>
          <w:ilvl w:val="0"/>
          <w:numId w:val="57"/>
        </w:numPr>
        <w:tabs>
          <w:tab w:val="clear" w:pos="851"/>
        </w:tabs>
      </w:pPr>
      <w:r w:rsidRPr="00AC5655">
        <w:t>Hospodaření se srážkovými vodami řešit v souladu s ust. § 38 Pražských stavebních předpisů. Prověřit vhodnost a proveditelnost opatření k zajištění retence nad rámec maximálního povoleného odtoku dle odst. 2 tohoto paragrafu.</w:t>
      </w:r>
    </w:p>
    <w:p w14:paraId="454DC306" w14:textId="77777777" w:rsidR="003518C8" w:rsidRPr="00AC5655" w:rsidRDefault="003518C8" w:rsidP="003518C8">
      <w:pPr>
        <w:numPr>
          <w:ilvl w:val="0"/>
          <w:numId w:val="57"/>
        </w:numPr>
        <w:tabs>
          <w:tab w:val="clear" w:pos="851"/>
        </w:tabs>
      </w:pPr>
      <w:r w:rsidRPr="00AC5655">
        <w:t>Využitím plochy nesmí být zhoršeny podmínky pro založení nefunkčního lokálního biokoridoru L4/276 (U Písnice).</w:t>
      </w:r>
    </w:p>
    <w:p w14:paraId="533F9585" w14:textId="77777777" w:rsidR="003518C8" w:rsidRPr="00AC5655" w:rsidRDefault="003518C8" w:rsidP="003518C8">
      <w:pPr>
        <w:numPr>
          <w:ilvl w:val="0"/>
          <w:numId w:val="57"/>
        </w:numPr>
        <w:tabs>
          <w:tab w:val="clear" w:pos="851"/>
        </w:tabs>
      </w:pPr>
      <w:r w:rsidRPr="00AC5655">
        <w:t xml:space="preserve">Plochu lze využít způsobem, který neomezí možnost budoucí revitalizace vodního toku Vrtilka. </w:t>
      </w:r>
    </w:p>
    <w:p w14:paraId="4957EF13" w14:textId="77777777" w:rsidR="003518C8" w:rsidRPr="00AC5655" w:rsidRDefault="003518C8" w:rsidP="003518C8">
      <w:pPr>
        <w:numPr>
          <w:ilvl w:val="0"/>
          <w:numId w:val="57"/>
        </w:numPr>
        <w:tabs>
          <w:tab w:val="clear" w:pos="851"/>
        </w:tabs>
      </w:pPr>
      <w:r w:rsidRPr="00AC5655">
        <w:t xml:space="preserve">Respektovat záplavové území Q100 vodního toku Vrtilka. V záplavovém území tohoto vodního toku nelze umístit stavební objekty. </w:t>
      </w:r>
    </w:p>
    <w:p w14:paraId="50D429C5" w14:textId="77777777" w:rsidR="00444803" w:rsidRPr="003518C8" w:rsidRDefault="00444803" w:rsidP="00444803">
      <w:pPr>
        <w:pStyle w:val="Nadpis4"/>
      </w:pPr>
      <w:bookmarkStart w:id="225" w:name="_Toc49256633"/>
      <w:r w:rsidRPr="003518C8">
        <w:t>B.</w:t>
      </w:r>
      <w:r w:rsidRPr="003518C8">
        <w:tab/>
        <w:t>Vyhodnocení vlivů na EVL a PO</w:t>
      </w:r>
      <w:bookmarkEnd w:id="225"/>
    </w:p>
    <w:p w14:paraId="765346F3" w14:textId="77777777" w:rsidR="00444803" w:rsidRPr="003518C8" w:rsidRDefault="00444803" w:rsidP="00444803">
      <w:r w:rsidRPr="003518C8">
        <w:t>Předmětné vyhodnocení nebylo v rámci VVURÚ zpracováno.</w:t>
      </w:r>
    </w:p>
    <w:p w14:paraId="73D5D70E" w14:textId="246F1C43" w:rsidR="00444803" w:rsidRPr="003518C8" w:rsidRDefault="00444803" w:rsidP="00444803">
      <w:r w:rsidRPr="003518C8">
        <w:t xml:space="preserve">Dle stanoviska Odboru ochrany prostředí ochrany přírody Magistrátu hlavního města Prahy dle § 45i odst. 1 zákona č. 114/1992 Sb., o ochraně přírody a krajiny, ve znění pozdějších předpisů, čj. MHMP </w:t>
      </w:r>
      <w:r w:rsidR="003518C8" w:rsidRPr="003518C8">
        <w:t xml:space="preserve">789336/2017 ze dne 19. 5. 2017 </w:t>
      </w:r>
      <w:r w:rsidRPr="003518C8">
        <w:rPr>
          <w:b/>
        </w:rPr>
        <w:t xml:space="preserve">nemůže mít Změna ÚP hl. města Prahy č. </w:t>
      </w:r>
      <w:r w:rsidR="00DE6C78">
        <w:rPr>
          <w:b/>
        </w:rPr>
        <w:t xml:space="preserve">3105/10 </w:t>
      </w:r>
      <w:r w:rsidRPr="003518C8">
        <w:rPr>
          <w:b/>
        </w:rPr>
        <w:t>významný vliv na evropsky významné lokality ani ptačí oblasti</w:t>
      </w:r>
      <w:r w:rsidRPr="003518C8">
        <w:t xml:space="preserve">. </w:t>
      </w:r>
    </w:p>
    <w:p w14:paraId="6DA81ACF" w14:textId="77777777" w:rsidR="00444803" w:rsidRPr="003518C8" w:rsidRDefault="00444803" w:rsidP="00444803">
      <w:r w:rsidRPr="003518C8">
        <w:t>Území, ve kterém je tato změna navržena se nachází v dostatečné vzdálenosti od evropsky významných lokalit (dále jen EVL) na území hlavního města. Ptačí oblast se na území hl. m. Prahy, ani v jeho nejbližším okolí nevyskytuje.</w:t>
      </w:r>
    </w:p>
    <w:p w14:paraId="65197899" w14:textId="77777777" w:rsidR="00444803" w:rsidRPr="003518C8" w:rsidRDefault="00444803" w:rsidP="00444803">
      <w:pPr>
        <w:pStyle w:val="Nadpis4"/>
      </w:pPr>
      <w:bookmarkStart w:id="226" w:name="_Toc3500777"/>
      <w:bookmarkStart w:id="227" w:name="_Toc3501018"/>
      <w:bookmarkStart w:id="228" w:name="_Toc49256634"/>
      <w:r w:rsidRPr="003518C8">
        <w:t>C.</w:t>
      </w:r>
      <w:r w:rsidRPr="003518C8">
        <w:tab/>
        <w:t>Vyhodnocení vlivů na skutečnosti zjištěné v územně analytických podkladech</w:t>
      </w:r>
      <w:bookmarkEnd w:id="226"/>
      <w:bookmarkEnd w:id="227"/>
      <w:bookmarkEnd w:id="228"/>
    </w:p>
    <w:p w14:paraId="4B5261A4" w14:textId="77777777" w:rsidR="003518C8" w:rsidRPr="003518C8" w:rsidRDefault="003518C8" w:rsidP="003518C8">
      <w:bookmarkStart w:id="229" w:name="_Toc3500778"/>
      <w:bookmarkStart w:id="230" w:name="_Toc3501019"/>
      <w:bookmarkStart w:id="231" w:name="_Toc49256635"/>
      <w:r w:rsidRPr="003518C8">
        <w:t xml:space="preserve">Vzhledem k tomu, že obsah a rozsah předmětné změny je velmi malý a konkrétní, je její vliv na většinu vybraných cílů udržitelného rozvoje hodnocen jako neutrální, tzn. bez vlivu na danou skutečnost (jev, složku). </w:t>
      </w:r>
    </w:p>
    <w:p w14:paraId="3278B090" w14:textId="77A074A0" w:rsidR="003518C8" w:rsidRPr="003518C8" w:rsidRDefault="003518C8" w:rsidP="003518C8">
      <w:r w:rsidRPr="003518C8">
        <w:t>Z hlediska environmentálních cílů definovaných v rámci oblastí UR 01 Soulad městského a přírodního prostředí je vliv posuzované změny logicky hodnocen jako mírně negativní z důvodu vymezení plochy pro čistě obytné využití na úkor ploch zeleně. Stejně tak je hodnocen cí</w:t>
      </w:r>
      <w:r w:rsidR="008C1584">
        <w:t>l 02.1 Efektivní hospodaření se </w:t>
      </w:r>
      <w:r w:rsidRPr="003518C8">
        <w:t>zdroji z důvodu, že se předmětnou plochou rozšíří zastavitelné území, čímž vzniká nárok na další urbanizované území.</w:t>
      </w:r>
    </w:p>
    <w:p w14:paraId="1EE300E6" w14:textId="77777777" w:rsidR="00444803" w:rsidRPr="003518C8" w:rsidRDefault="00444803" w:rsidP="00444803">
      <w:pPr>
        <w:pStyle w:val="Nadpis4"/>
      </w:pPr>
      <w:r w:rsidRPr="003518C8">
        <w:t>D.</w:t>
      </w:r>
      <w:r w:rsidRPr="003518C8">
        <w:tab/>
        <w:t>Vyhodnocení vlivů na jiné skutečnosti nepodchycené v územně analytických podkladech</w:t>
      </w:r>
      <w:bookmarkEnd w:id="229"/>
      <w:bookmarkEnd w:id="230"/>
      <w:bookmarkEnd w:id="231"/>
    </w:p>
    <w:p w14:paraId="05A634BD" w14:textId="77777777" w:rsidR="00444803" w:rsidRPr="003518C8" w:rsidRDefault="00444803" w:rsidP="00444803">
      <w:r w:rsidRPr="003518C8">
        <w:t>Jiné skutečnosti podstatné pro vyhodnocení vlivů na udržitelný rozvoj v řešeném území nebyly zjištěny.</w:t>
      </w:r>
    </w:p>
    <w:p w14:paraId="5441E2D4" w14:textId="77777777" w:rsidR="00444803" w:rsidRPr="003518C8" w:rsidRDefault="00444803" w:rsidP="00444803">
      <w:pPr>
        <w:pStyle w:val="Nadpis4"/>
      </w:pPr>
      <w:bookmarkStart w:id="232" w:name="_Toc3500779"/>
      <w:bookmarkStart w:id="233" w:name="_Toc3501020"/>
      <w:bookmarkStart w:id="234" w:name="_Toc49256636"/>
      <w:r w:rsidRPr="003518C8">
        <w:t>E.</w:t>
      </w:r>
      <w:r w:rsidRPr="003518C8">
        <w:tab/>
        <w:t>Vyhodnocení přínosu k naplnění priorit územního plánování obsažených</w:t>
      </w:r>
      <w:r w:rsidRPr="003518C8">
        <w:br/>
        <w:t>v</w:t>
      </w:r>
      <w:bookmarkEnd w:id="232"/>
      <w:bookmarkEnd w:id="233"/>
      <w:bookmarkEnd w:id="234"/>
      <w:r w:rsidRPr="003518C8">
        <w:t> ZÚR Hl. m. Prahy</w:t>
      </w:r>
    </w:p>
    <w:p w14:paraId="571AD632" w14:textId="5A81D8A4" w:rsidR="003518C8" w:rsidRPr="003518C8" w:rsidRDefault="003518C8" w:rsidP="003518C8">
      <w:bookmarkStart w:id="235" w:name="_Toc3500780"/>
      <w:bookmarkStart w:id="236" w:name="_Toc3501021"/>
      <w:bookmarkStart w:id="237" w:name="_Toc49256637"/>
      <w:r w:rsidRPr="003518C8">
        <w:t xml:space="preserve">Malý rozsah a velice konkrétní obsah (návrh plochy se způsobem využití čistě obytné) navrhované změny č. 3105/10 vylučuje zásadnější vazbu jejího řešení na priority územního plánování stanovené v ZÚR hl. m. Prahy ať už v pozitivním nebo negativním smyslu. </w:t>
      </w:r>
    </w:p>
    <w:p w14:paraId="3B981E05" w14:textId="1C92EB57" w:rsidR="003518C8" w:rsidRPr="003518C8" w:rsidRDefault="003518C8" w:rsidP="003518C8">
      <w:r w:rsidRPr="003518C8">
        <w:t>Pouze ve vztahu k prioritám (4) a (10) ji lze klasifikovat jako mírně negativní. Mírně negativní vliv je vyhodnoceno z důvodu, že bude rozšířeno zastavitelné území a předmětná plocha bude</w:t>
      </w:r>
      <w:r w:rsidR="008C1584">
        <w:t xml:space="preserve"> vymezena na </w:t>
      </w:r>
      <w:r w:rsidRPr="003518C8">
        <w:t>úkor plochy zeleně.</w:t>
      </w:r>
    </w:p>
    <w:p w14:paraId="55C48832" w14:textId="77777777" w:rsidR="003518C8" w:rsidRPr="003518C8" w:rsidRDefault="003518C8" w:rsidP="003518C8">
      <w:r w:rsidRPr="003518C8">
        <w:t>Mírně pozitivní hodnocení z hlediska priority (11) vychází z nezbytnosti splnění požadavků stanovených pro ochranu složek životního prostředí (viz kapitola A.).</w:t>
      </w:r>
    </w:p>
    <w:p w14:paraId="17AC0A74" w14:textId="77777777" w:rsidR="00444803" w:rsidRPr="003518C8" w:rsidRDefault="00444803" w:rsidP="00444803">
      <w:pPr>
        <w:pStyle w:val="Nadpis4"/>
      </w:pPr>
      <w:r w:rsidRPr="003518C8">
        <w:t>Závěr</w:t>
      </w:r>
      <w:bookmarkEnd w:id="235"/>
      <w:bookmarkEnd w:id="236"/>
      <w:bookmarkEnd w:id="237"/>
    </w:p>
    <w:p w14:paraId="3E19B8BE" w14:textId="1DF44184" w:rsidR="00444803" w:rsidRPr="003518C8" w:rsidRDefault="00444803" w:rsidP="00444803">
      <w:r w:rsidRPr="003518C8">
        <w:t xml:space="preserve">Z výše uvedeného shrnutí je patrné, že při uplatnění opatření k předcházení nebo minimalizaci vlivů obsažených v této dokumentaci nemá návrh Změny ÚP hl. m. Prahy č. </w:t>
      </w:r>
      <w:r w:rsidR="003518C8" w:rsidRPr="003518C8">
        <w:t xml:space="preserve">3105/10 </w:t>
      </w:r>
      <w:r w:rsidRPr="003518C8">
        <w:t xml:space="preserve">významné negativní vlivy na obyvatelstvo a složky životního prostředí. </w:t>
      </w:r>
    </w:p>
    <w:p w14:paraId="7BD11821" w14:textId="77777777" w:rsidR="00444803" w:rsidRPr="003518C8" w:rsidRDefault="00444803" w:rsidP="00444803">
      <w:r w:rsidRPr="003518C8">
        <w:t>Ve vztahu k územním podmínkám pro hospodářský rozvoj a soudržnost společenství obyvatel v území nebyly v případě posuzované změny zjištěny žádné významné negativní vlivy.</w:t>
      </w:r>
    </w:p>
    <w:p w14:paraId="1F97924A" w14:textId="77777777" w:rsidR="00444803" w:rsidRPr="003518C8" w:rsidRDefault="00444803" w:rsidP="00444803"/>
    <w:p w14:paraId="14D3F4BB" w14:textId="2A05B8C3" w:rsidR="00444803" w:rsidRPr="003518C8" w:rsidRDefault="00444803" w:rsidP="00444803">
      <w:pPr>
        <w:pBdr>
          <w:top w:val="single" w:sz="4" w:space="1" w:color="auto"/>
          <w:left w:val="single" w:sz="4" w:space="4" w:color="auto"/>
          <w:bottom w:val="single" w:sz="4" w:space="1" w:color="auto"/>
          <w:right w:val="single" w:sz="4" w:space="4" w:color="auto"/>
        </w:pBdr>
        <w:shd w:val="clear" w:color="auto" w:fill="D9D9D9" w:themeFill="background1" w:themeFillShade="D9"/>
      </w:pPr>
      <w:r w:rsidRPr="003518C8">
        <w:t xml:space="preserve">Na základě těchto skutečností je možné konstatovat, že návrh Změny ÚP hl. m. Prahy č. </w:t>
      </w:r>
      <w:r w:rsidR="003518C8" w:rsidRPr="003518C8">
        <w:t xml:space="preserve">3105/10 </w:t>
      </w:r>
      <w:r w:rsidRPr="003518C8">
        <w:t xml:space="preserve">nenarušuje vyvážený vztah územních podmínek udržitelného rozvoje území ve smyslu § 18 odst. 1 stavebního zákona. </w:t>
      </w:r>
    </w:p>
    <w:p w14:paraId="2260673A" w14:textId="77777777" w:rsidR="00444803" w:rsidRPr="00444803" w:rsidRDefault="00444803" w:rsidP="00444803">
      <w:pPr>
        <w:rPr>
          <w:highlight w:val="yellow"/>
        </w:rPr>
      </w:pPr>
    </w:p>
    <w:p w14:paraId="6764E5DF" w14:textId="77777777" w:rsidR="00444803" w:rsidRPr="00444803" w:rsidRDefault="00444803" w:rsidP="00444803">
      <w:pPr>
        <w:rPr>
          <w:highlight w:val="yellow"/>
        </w:rPr>
      </w:pPr>
    </w:p>
    <w:p w14:paraId="24D398FE" w14:textId="77777777" w:rsidR="00444803" w:rsidRPr="00444803" w:rsidRDefault="00444803" w:rsidP="00444803">
      <w:pPr>
        <w:rPr>
          <w:highlight w:val="yellow"/>
          <w:lang w:eastAsia="en-US"/>
        </w:rPr>
      </w:pPr>
    </w:p>
    <w:p w14:paraId="64A12136" w14:textId="77777777" w:rsidR="00444803" w:rsidRPr="00444803" w:rsidRDefault="00444803" w:rsidP="00444803">
      <w:pPr>
        <w:rPr>
          <w:highlight w:val="yellow"/>
          <w:lang w:eastAsia="en-US"/>
        </w:rPr>
      </w:pPr>
    </w:p>
    <w:p w14:paraId="148405C3" w14:textId="77777777" w:rsidR="00444803" w:rsidRPr="00444803" w:rsidRDefault="00444803" w:rsidP="00444803">
      <w:pPr>
        <w:rPr>
          <w:highlight w:val="yellow"/>
          <w:lang w:eastAsia="en-US"/>
        </w:rPr>
      </w:pPr>
    </w:p>
    <w:p w14:paraId="27DDC7F5" w14:textId="77777777" w:rsidR="00444803" w:rsidRPr="00444803" w:rsidRDefault="00444803" w:rsidP="00444803">
      <w:pPr>
        <w:rPr>
          <w:highlight w:val="yellow"/>
          <w:lang w:eastAsia="en-US"/>
        </w:rPr>
      </w:pPr>
    </w:p>
    <w:p w14:paraId="024CCBBD" w14:textId="77777777" w:rsidR="00444803" w:rsidRPr="00444803" w:rsidRDefault="00444803" w:rsidP="00444803">
      <w:pPr>
        <w:rPr>
          <w:highlight w:val="yellow"/>
          <w:lang w:eastAsia="en-US"/>
        </w:rPr>
        <w:sectPr w:rsidR="00444803" w:rsidRPr="00444803" w:rsidSect="00803BEE">
          <w:headerReference w:type="even" r:id="rId41"/>
          <w:headerReference w:type="default" r:id="rId42"/>
          <w:pgSz w:w="11906" w:h="16838" w:code="9"/>
          <w:pgMar w:top="1418" w:right="1418" w:bottom="1418" w:left="1418" w:header="709" w:footer="709" w:gutter="0"/>
          <w:cols w:space="708"/>
        </w:sectPr>
      </w:pPr>
    </w:p>
    <w:p w14:paraId="5730BAF2" w14:textId="77777777" w:rsidR="00444803" w:rsidRPr="003518C8" w:rsidRDefault="00444803" w:rsidP="00444803">
      <w:pPr>
        <w:pStyle w:val="Nadpis0"/>
        <w:ind w:left="0" w:firstLine="0"/>
      </w:pPr>
      <w:bookmarkStart w:id="238" w:name="_Toc124499047"/>
      <w:r w:rsidRPr="003518C8">
        <w:t>Seznam zkratek</w:t>
      </w:r>
      <w:bookmarkEnd w:id="164"/>
      <w:bookmarkEnd w:id="165"/>
      <w:bookmarkEnd w:id="166"/>
      <w:bookmarkEnd w:id="238"/>
    </w:p>
    <w:p w14:paraId="0380B2FB" w14:textId="77777777" w:rsidR="00444803" w:rsidRPr="003518C8" w:rsidRDefault="00444803" w:rsidP="00444803">
      <w:pPr>
        <w:pStyle w:val="Poznmky"/>
      </w:pPr>
      <w:r w:rsidRPr="003518C8">
        <w:t xml:space="preserve">Tento seznam obsahuje veškeré zkratky obsažené ve Vyhodnocení vlivů souboru změn ÚP hl. m. Prahy vln „09 a 10“. </w:t>
      </w:r>
    </w:p>
    <w:p w14:paraId="7B5F0239" w14:textId="77777777" w:rsidR="00444803" w:rsidRPr="003518C8" w:rsidRDefault="00444803" w:rsidP="00444803"/>
    <w:p w14:paraId="06E54A02" w14:textId="77777777" w:rsidR="00444803" w:rsidRPr="003518C8" w:rsidRDefault="00444803" w:rsidP="00444803"/>
    <w:tbl>
      <w:tblPr>
        <w:tblW w:w="0" w:type="auto"/>
        <w:jc w:val="center"/>
        <w:tblCellMar>
          <w:left w:w="70" w:type="dxa"/>
          <w:right w:w="70" w:type="dxa"/>
        </w:tblCellMar>
        <w:tblLook w:val="0000" w:firstRow="0" w:lastRow="0" w:firstColumn="0" w:lastColumn="0" w:noHBand="0" w:noVBand="0"/>
      </w:tblPr>
      <w:tblGrid>
        <w:gridCol w:w="1674"/>
        <w:gridCol w:w="7396"/>
      </w:tblGrid>
      <w:tr w:rsidR="00444803" w:rsidRPr="003518C8" w14:paraId="1D1453D5" w14:textId="77777777" w:rsidTr="002C6F5C">
        <w:trPr>
          <w:jc w:val="center"/>
        </w:trPr>
        <w:tc>
          <w:tcPr>
            <w:tcW w:w="1674" w:type="dxa"/>
            <w:tcBorders>
              <w:top w:val="nil"/>
              <w:left w:val="nil"/>
              <w:bottom w:val="nil"/>
              <w:right w:val="nil"/>
            </w:tcBorders>
            <w:vAlign w:val="center"/>
          </w:tcPr>
          <w:p w14:paraId="2554E799" w14:textId="77777777" w:rsidR="00444803" w:rsidRPr="003518C8" w:rsidRDefault="00444803" w:rsidP="002C6F5C">
            <w:pPr>
              <w:pStyle w:val="Texttabulky"/>
              <w:rPr>
                <w:b/>
              </w:rPr>
            </w:pPr>
            <w:r w:rsidRPr="003518C8">
              <w:rPr>
                <w:b/>
              </w:rPr>
              <w:t>AOPK</w:t>
            </w:r>
          </w:p>
        </w:tc>
        <w:tc>
          <w:tcPr>
            <w:tcW w:w="7396" w:type="dxa"/>
            <w:tcBorders>
              <w:top w:val="nil"/>
              <w:left w:val="nil"/>
              <w:bottom w:val="nil"/>
              <w:right w:val="nil"/>
            </w:tcBorders>
            <w:vAlign w:val="center"/>
          </w:tcPr>
          <w:p w14:paraId="4545AD40" w14:textId="77777777" w:rsidR="00444803" w:rsidRPr="003518C8" w:rsidRDefault="00444803" w:rsidP="002C6F5C">
            <w:pPr>
              <w:pStyle w:val="Texttabulky"/>
            </w:pPr>
            <w:r w:rsidRPr="003518C8">
              <w:t>Agentura ochrany přírody a krajiny</w:t>
            </w:r>
          </w:p>
        </w:tc>
      </w:tr>
      <w:tr w:rsidR="00444803" w:rsidRPr="003518C8" w14:paraId="132A6069" w14:textId="77777777" w:rsidTr="002C6F5C">
        <w:trPr>
          <w:jc w:val="center"/>
        </w:trPr>
        <w:tc>
          <w:tcPr>
            <w:tcW w:w="1674" w:type="dxa"/>
            <w:tcBorders>
              <w:top w:val="nil"/>
              <w:left w:val="nil"/>
              <w:bottom w:val="nil"/>
              <w:right w:val="nil"/>
            </w:tcBorders>
            <w:vAlign w:val="center"/>
          </w:tcPr>
          <w:p w14:paraId="2FE0D537" w14:textId="77777777" w:rsidR="00444803" w:rsidRPr="003518C8" w:rsidRDefault="00444803" w:rsidP="002C6F5C">
            <w:pPr>
              <w:pStyle w:val="Texttabulky"/>
              <w:rPr>
                <w:b/>
              </w:rPr>
            </w:pPr>
            <w:r w:rsidRPr="003518C8">
              <w:rPr>
                <w:b/>
              </w:rPr>
              <w:t>As</w:t>
            </w:r>
          </w:p>
        </w:tc>
        <w:tc>
          <w:tcPr>
            <w:tcW w:w="7396" w:type="dxa"/>
            <w:tcBorders>
              <w:top w:val="nil"/>
              <w:left w:val="nil"/>
              <w:bottom w:val="nil"/>
              <w:right w:val="nil"/>
            </w:tcBorders>
            <w:vAlign w:val="center"/>
          </w:tcPr>
          <w:p w14:paraId="5F6079B8" w14:textId="77777777" w:rsidR="00444803" w:rsidRPr="003518C8" w:rsidRDefault="00444803" w:rsidP="002C6F5C">
            <w:pPr>
              <w:pStyle w:val="Texttabulky"/>
            </w:pPr>
            <w:r w:rsidRPr="003518C8">
              <w:t>Arsen</w:t>
            </w:r>
          </w:p>
        </w:tc>
      </w:tr>
      <w:tr w:rsidR="00444803" w:rsidRPr="003518C8" w14:paraId="517D8892" w14:textId="77777777" w:rsidTr="002C6F5C">
        <w:trPr>
          <w:jc w:val="center"/>
        </w:trPr>
        <w:tc>
          <w:tcPr>
            <w:tcW w:w="1674" w:type="dxa"/>
            <w:tcBorders>
              <w:top w:val="nil"/>
              <w:left w:val="nil"/>
              <w:bottom w:val="nil"/>
              <w:right w:val="nil"/>
            </w:tcBorders>
            <w:vAlign w:val="center"/>
          </w:tcPr>
          <w:p w14:paraId="5BC16A71" w14:textId="77777777" w:rsidR="00444803" w:rsidRPr="003518C8" w:rsidRDefault="00444803" w:rsidP="002C6F5C">
            <w:pPr>
              <w:pStyle w:val="Texttabulky"/>
              <w:rPr>
                <w:b/>
              </w:rPr>
            </w:pPr>
            <w:r w:rsidRPr="003518C8">
              <w:rPr>
                <w:b/>
              </w:rPr>
              <w:t>BPEJ</w:t>
            </w:r>
          </w:p>
        </w:tc>
        <w:tc>
          <w:tcPr>
            <w:tcW w:w="7396" w:type="dxa"/>
            <w:tcBorders>
              <w:top w:val="nil"/>
              <w:left w:val="nil"/>
              <w:bottom w:val="nil"/>
              <w:right w:val="nil"/>
            </w:tcBorders>
            <w:vAlign w:val="center"/>
          </w:tcPr>
          <w:p w14:paraId="261D6A23" w14:textId="77777777" w:rsidR="00444803" w:rsidRPr="003518C8" w:rsidRDefault="00444803" w:rsidP="002C6F5C">
            <w:pPr>
              <w:pStyle w:val="Texttabulky"/>
            </w:pPr>
            <w:r w:rsidRPr="003518C8">
              <w:t>Bonitovaná půdně ekologická jednotka</w:t>
            </w:r>
          </w:p>
        </w:tc>
      </w:tr>
      <w:tr w:rsidR="00444803" w:rsidRPr="003518C8" w14:paraId="01DEFFB7" w14:textId="77777777" w:rsidTr="002C6F5C">
        <w:trPr>
          <w:jc w:val="center"/>
        </w:trPr>
        <w:tc>
          <w:tcPr>
            <w:tcW w:w="1674" w:type="dxa"/>
            <w:tcBorders>
              <w:top w:val="nil"/>
              <w:left w:val="nil"/>
              <w:bottom w:val="nil"/>
              <w:right w:val="nil"/>
            </w:tcBorders>
            <w:vAlign w:val="center"/>
          </w:tcPr>
          <w:p w14:paraId="57ED2A4B" w14:textId="77777777" w:rsidR="00444803" w:rsidRPr="003518C8" w:rsidRDefault="00444803" w:rsidP="002C6F5C">
            <w:pPr>
              <w:pStyle w:val="Texttabulky"/>
              <w:rPr>
                <w:b/>
              </w:rPr>
            </w:pPr>
            <w:r w:rsidRPr="003518C8">
              <w:rPr>
                <w:b/>
              </w:rPr>
              <w:t>BaP</w:t>
            </w:r>
          </w:p>
        </w:tc>
        <w:tc>
          <w:tcPr>
            <w:tcW w:w="7396" w:type="dxa"/>
            <w:tcBorders>
              <w:top w:val="nil"/>
              <w:left w:val="nil"/>
              <w:bottom w:val="nil"/>
              <w:right w:val="nil"/>
            </w:tcBorders>
            <w:vAlign w:val="center"/>
          </w:tcPr>
          <w:p w14:paraId="407C769B" w14:textId="77777777" w:rsidR="00444803" w:rsidRPr="003518C8" w:rsidRDefault="00444803" w:rsidP="002C6F5C">
            <w:pPr>
              <w:pStyle w:val="Texttabulky"/>
            </w:pPr>
            <w:r w:rsidRPr="003518C8">
              <w:t>Benzo[a]pyren</w:t>
            </w:r>
          </w:p>
        </w:tc>
      </w:tr>
      <w:tr w:rsidR="00444803" w:rsidRPr="003518C8" w14:paraId="3EFC720C" w14:textId="77777777" w:rsidTr="002C6F5C">
        <w:trPr>
          <w:jc w:val="center"/>
        </w:trPr>
        <w:tc>
          <w:tcPr>
            <w:tcW w:w="1674" w:type="dxa"/>
            <w:tcBorders>
              <w:top w:val="nil"/>
              <w:left w:val="nil"/>
              <w:bottom w:val="nil"/>
              <w:right w:val="nil"/>
            </w:tcBorders>
            <w:vAlign w:val="center"/>
          </w:tcPr>
          <w:p w14:paraId="6304B611" w14:textId="77777777" w:rsidR="00444803" w:rsidRPr="003518C8" w:rsidRDefault="00444803" w:rsidP="002C6F5C">
            <w:pPr>
              <w:pStyle w:val="Texttabulky"/>
              <w:rPr>
                <w:b/>
              </w:rPr>
            </w:pPr>
            <w:r w:rsidRPr="003518C8">
              <w:rPr>
                <w:b/>
              </w:rPr>
              <w:t>CSZ</w:t>
            </w:r>
          </w:p>
        </w:tc>
        <w:tc>
          <w:tcPr>
            <w:tcW w:w="7396" w:type="dxa"/>
            <w:tcBorders>
              <w:top w:val="nil"/>
              <w:left w:val="nil"/>
              <w:bottom w:val="nil"/>
              <w:right w:val="nil"/>
            </w:tcBorders>
            <w:vAlign w:val="center"/>
          </w:tcPr>
          <w:p w14:paraId="46C998EC" w14:textId="77777777" w:rsidR="00444803" w:rsidRPr="003518C8" w:rsidRDefault="00444803" w:rsidP="002C6F5C">
            <w:pPr>
              <w:pStyle w:val="Texttabulky"/>
            </w:pPr>
            <w:r w:rsidRPr="003518C8">
              <w:t>Celoměstský systém zeleně</w:t>
            </w:r>
          </w:p>
        </w:tc>
      </w:tr>
      <w:tr w:rsidR="00444803" w:rsidRPr="003518C8" w14:paraId="0F459851" w14:textId="77777777" w:rsidTr="002C6F5C">
        <w:trPr>
          <w:jc w:val="center"/>
        </w:trPr>
        <w:tc>
          <w:tcPr>
            <w:tcW w:w="1674" w:type="dxa"/>
            <w:tcBorders>
              <w:top w:val="nil"/>
              <w:left w:val="nil"/>
              <w:bottom w:val="nil"/>
              <w:right w:val="nil"/>
            </w:tcBorders>
            <w:vAlign w:val="center"/>
          </w:tcPr>
          <w:p w14:paraId="75B007CE" w14:textId="77777777" w:rsidR="00444803" w:rsidRPr="003518C8" w:rsidRDefault="00444803" w:rsidP="002C6F5C">
            <w:pPr>
              <w:pStyle w:val="Texttabulky"/>
              <w:rPr>
                <w:b/>
              </w:rPr>
            </w:pPr>
            <w:r w:rsidRPr="003518C8">
              <w:rPr>
                <w:b/>
              </w:rPr>
              <w:t>CZT</w:t>
            </w:r>
          </w:p>
        </w:tc>
        <w:tc>
          <w:tcPr>
            <w:tcW w:w="7396" w:type="dxa"/>
            <w:tcBorders>
              <w:top w:val="nil"/>
              <w:left w:val="nil"/>
              <w:bottom w:val="nil"/>
              <w:right w:val="nil"/>
            </w:tcBorders>
            <w:vAlign w:val="center"/>
          </w:tcPr>
          <w:p w14:paraId="7D2854AE" w14:textId="77777777" w:rsidR="00444803" w:rsidRPr="003518C8" w:rsidRDefault="00444803" w:rsidP="002C6F5C">
            <w:pPr>
              <w:pStyle w:val="Texttabulky"/>
            </w:pPr>
            <w:r w:rsidRPr="003518C8">
              <w:t>Centrální zásobování teplem</w:t>
            </w:r>
          </w:p>
        </w:tc>
      </w:tr>
      <w:tr w:rsidR="00444803" w:rsidRPr="003518C8" w14:paraId="5B0C2D25" w14:textId="77777777" w:rsidTr="002C6F5C">
        <w:trPr>
          <w:jc w:val="center"/>
        </w:trPr>
        <w:tc>
          <w:tcPr>
            <w:tcW w:w="1674" w:type="dxa"/>
            <w:tcBorders>
              <w:top w:val="nil"/>
              <w:left w:val="nil"/>
              <w:bottom w:val="nil"/>
              <w:right w:val="nil"/>
            </w:tcBorders>
            <w:vAlign w:val="center"/>
          </w:tcPr>
          <w:p w14:paraId="7BF10DB3" w14:textId="77777777" w:rsidR="00444803" w:rsidRPr="003518C8" w:rsidRDefault="00444803" w:rsidP="002C6F5C">
            <w:pPr>
              <w:pStyle w:val="Texttabulky"/>
              <w:rPr>
                <w:b/>
              </w:rPr>
            </w:pPr>
            <w:r w:rsidRPr="003518C8">
              <w:rPr>
                <w:b/>
              </w:rPr>
              <w:t>ČD</w:t>
            </w:r>
          </w:p>
        </w:tc>
        <w:tc>
          <w:tcPr>
            <w:tcW w:w="7396" w:type="dxa"/>
            <w:tcBorders>
              <w:top w:val="nil"/>
              <w:left w:val="nil"/>
              <w:bottom w:val="nil"/>
              <w:right w:val="nil"/>
            </w:tcBorders>
            <w:vAlign w:val="center"/>
          </w:tcPr>
          <w:p w14:paraId="69A787A8" w14:textId="77777777" w:rsidR="00444803" w:rsidRPr="003518C8" w:rsidRDefault="00444803" w:rsidP="002C6F5C">
            <w:pPr>
              <w:pStyle w:val="Texttabulky"/>
            </w:pPr>
            <w:r w:rsidRPr="003518C8">
              <w:t>České dráhy</w:t>
            </w:r>
          </w:p>
        </w:tc>
      </w:tr>
      <w:tr w:rsidR="00444803" w:rsidRPr="003518C8" w14:paraId="6AAED6D6" w14:textId="77777777" w:rsidTr="002C6F5C">
        <w:trPr>
          <w:jc w:val="center"/>
        </w:trPr>
        <w:tc>
          <w:tcPr>
            <w:tcW w:w="1674" w:type="dxa"/>
            <w:tcBorders>
              <w:top w:val="nil"/>
              <w:left w:val="nil"/>
              <w:bottom w:val="nil"/>
              <w:right w:val="nil"/>
            </w:tcBorders>
            <w:vAlign w:val="center"/>
          </w:tcPr>
          <w:p w14:paraId="7D2CBA9B" w14:textId="77777777" w:rsidR="00444803" w:rsidRPr="003518C8" w:rsidRDefault="00444803" w:rsidP="002C6F5C">
            <w:pPr>
              <w:pStyle w:val="Texttabulky"/>
              <w:rPr>
                <w:b/>
              </w:rPr>
            </w:pPr>
            <w:r w:rsidRPr="003518C8">
              <w:rPr>
                <w:b/>
              </w:rPr>
              <w:t>ČGS</w:t>
            </w:r>
          </w:p>
        </w:tc>
        <w:tc>
          <w:tcPr>
            <w:tcW w:w="7396" w:type="dxa"/>
            <w:tcBorders>
              <w:top w:val="nil"/>
              <w:left w:val="nil"/>
              <w:bottom w:val="nil"/>
              <w:right w:val="nil"/>
            </w:tcBorders>
            <w:vAlign w:val="center"/>
          </w:tcPr>
          <w:p w14:paraId="37FFC82A" w14:textId="77777777" w:rsidR="00444803" w:rsidRPr="003518C8" w:rsidRDefault="00444803" w:rsidP="002C6F5C">
            <w:pPr>
              <w:pStyle w:val="Texttabulky"/>
            </w:pPr>
            <w:r w:rsidRPr="003518C8">
              <w:t>Česká geologická služba</w:t>
            </w:r>
          </w:p>
        </w:tc>
      </w:tr>
      <w:tr w:rsidR="00444803" w:rsidRPr="003518C8" w14:paraId="602E7F72" w14:textId="77777777" w:rsidTr="002C6F5C">
        <w:trPr>
          <w:jc w:val="center"/>
        </w:trPr>
        <w:tc>
          <w:tcPr>
            <w:tcW w:w="1674" w:type="dxa"/>
            <w:tcBorders>
              <w:top w:val="nil"/>
              <w:left w:val="nil"/>
              <w:bottom w:val="nil"/>
              <w:right w:val="nil"/>
            </w:tcBorders>
            <w:vAlign w:val="center"/>
          </w:tcPr>
          <w:p w14:paraId="5074B8F1" w14:textId="77777777" w:rsidR="00444803" w:rsidRPr="003518C8" w:rsidRDefault="00444803" w:rsidP="002C6F5C">
            <w:pPr>
              <w:pStyle w:val="Texttabulky"/>
              <w:rPr>
                <w:b/>
              </w:rPr>
            </w:pPr>
            <w:r w:rsidRPr="003518C8">
              <w:rPr>
                <w:b/>
              </w:rPr>
              <w:t>ČHMÚ</w:t>
            </w:r>
          </w:p>
        </w:tc>
        <w:tc>
          <w:tcPr>
            <w:tcW w:w="7396" w:type="dxa"/>
            <w:tcBorders>
              <w:top w:val="nil"/>
              <w:left w:val="nil"/>
              <w:bottom w:val="nil"/>
              <w:right w:val="nil"/>
            </w:tcBorders>
            <w:vAlign w:val="center"/>
          </w:tcPr>
          <w:p w14:paraId="28E7D04A" w14:textId="77777777" w:rsidR="00444803" w:rsidRPr="003518C8" w:rsidRDefault="00444803" w:rsidP="002C6F5C">
            <w:pPr>
              <w:pStyle w:val="Texttabulky"/>
            </w:pPr>
            <w:r w:rsidRPr="003518C8">
              <w:t>Český hydrometeorologický úřad</w:t>
            </w:r>
          </w:p>
        </w:tc>
      </w:tr>
      <w:tr w:rsidR="00444803" w:rsidRPr="003518C8" w14:paraId="180FF3C5" w14:textId="77777777" w:rsidTr="002C6F5C">
        <w:trPr>
          <w:jc w:val="center"/>
        </w:trPr>
        <w:tc>
          <w:tcPr>
            <w:tcW w:w="1674" w:type="dxa"/>
            <w:tcBorders>
              <w:top w:val="nil"/>
              <w:left w:val="nil"/>
              <w:bottom w:val="nil"/>
              <w:right w:val="nil"/>
            </w:tcBorders>
            <w:vAlign w:val="center"/>
          </w:tcPr>
          <w:p w14:paraId="72DC2D13" w14:textId="77777777" w:rsidR="00444803" w:rsidRPr="003518C8" w:rsidRDefault="00444803" w:rsidP="002C6F5C">
            <w:pPr>
              <w:pStyle w:val="Texttabulky"/>
              <w:rPr>
                <w:b/>
              </w:rPr>
            </w:pPr>
            <w:r w:rsidRPr="003518C8">
              <w:rPr>
                <w:b/>
              </w:rPr>
              <w:t>ČHP</w:t>
            </w:r>
          </w:p>
        </w:tc>
        <w:tc>
          <w:tcPr>
            <w:tcW w:w="7396" w:type="dxa"/>
            <w:tcBorders>
              <w:top w:val="nil"/>
              <w:left w:val="nil"/>
              <w:bottom w:val="nil"/>
              <w:right w:val="nil"/>
            </w:tcBorders>
            <w:vAlign w:val="center"/>
          </w:tcPr>
          <w:p w14:paraId="03BA2AFE" w14:textId="77777777" w:rsidR="00444803" w:rsidRPr="003518C8" w:rsidRDefault="00444803" w:rsidP="002C6F5C">
            <w:pPr>
              <w:pStyle w:val="Texttabulky"/>
            </w:pPr>
            <w:r w:rsidRPr="003518C8">
              <w:t>Číslo hydrologického povodí</w:t>
            </w:r>
          </w:p>
        </w:tc>
      </w:tr>
      <w:tr w:rsidR="00444803" w:rsidRPr="003518C8" w14:paraId="78B027AF" w14:textId="77777777" w:rsidTr="002C6F5C">
        <w:trPr>
          <w:jc w:val="center"/>
        </w:trPr>
        <w:tc>
          <w:tcPr>
            <w:tcW w:w="1674" w:type="dxa"/>
            <w:tcBorders>
              <w:top w:val="nil"/>
              <w:left w:val="nil"/>
              <w:bottom w:val="nil"/>
              <w:right w:val="nil"/>
            </w:tcBorders>
            <w:vAlign w:val="center"/>
          </w:tcPr>
          <w:p w14:paraId="37078776" w14:textId="77777777" w:rsidR="00444803" w:rsidRPr="003518C8" w:rsidRDefault="00444803" w:rsidP="002C6F5C">
            <w:pPr>
              <w:pStyle w:val="Texttabulky"/>
              <w:rPr>
                <w:b/>
              </w:rPr>
            </w:pPr>
            <w:r w:rsidRPr="003518C8">
              <w:rPr>
                <w:b/>
              </w:rPr>
              <w:t>ČOV</w:t>
            </w:r>
          </w:p>
        </w:tc>
        <w:tc>
          <w:tcPr>
            <w:tcW w:w="7396" w:type="dxa"/>
            <w:tcBorders>
              <w:top w:val="nil"/>
              <w:left w:val="nil"/>
              <w:bottom w:val="nil"/>
              <w:right w:val="nil"/>
            </w:tcBorders>
            <w:vAlign w:val="center"/>
          </w:tcPr>
          <w:p w14:paraId="36E48ADE" w14:textId="77777777" w:rsidR="00444803" w:rsidRPr="003518C8" w:rsidRDefault="00444803" w:rsidP="002C6F5C">
            <w:pPr>
              <w:pStyle w:val="Texttabulky"/>
            </w:pPr>
            <w:r w:rsidRPr="003518C8">
              <w:t>Čistička odpadních vod</w:t>
            </w:r>
          </w:p>
        </w:tc>
      </w:tr>
      <w:tr w:rsidR="00444803" w:rsidRPr="003518C8" w14:paraId="235E52CC" w14:textId="77777777" w:rsidTr="002C6F5C">
        <w:trPr>
          <w:jc w:val="center"/>
        </w:trPr>
        <w:tc>
          <w:tcPr>
            <w:tcW w:w="1674" w:type="dxa"/>
            <w:tcBorders>
              <w:top w:val="nil"/>
              <w:left w:val="nil"/>
              <w:bottom w:val="nil"/>
              <w:right w:val="nil"/>
            </w:tcBorders>
            <w:vAlign w:val="center"/>
          </w:tcPr>
          <w:p w14:paraId="18EF57E4" w14:textId="77777777" w:rsidR="00444803" w:rsidRPr="003518C8" w:rsidRDefault="00444803" w:rsidP="002C6F5C">
            <w:pPr>
              <w:pStyle w:val="Texttabulky"/>
              <w:rPr>
                <w:b/>
              </w:rPr>
            </w:pPr>
            <w:r w:rsidRPr="003518C8">
              <w:rPr>
                <w:b/>
              </w:rPr>
              <w:t>ČR</w:t>
            </w:r>
          </w:p>
        </w:tc>
        <w:tc>
          <w:tcPr>
            <w:tcW w:w="7396" w:type="dxa"/>
            <w:tcBorders>
              <w:top w:val="nil"/>
              <w:left w:val="nil"/>
              <w:bottom w:val="nil"/>
              <w:right w:val="nil"/>
            </w:tcBorders>
            <w:vAlign w:val="center"/>
          </w:tcPr>
          <w:p w14:paraId="310B8E49" w14:textId="77777777" w:rsidR="00444803" w:rsidRPr="003518C8" w:rsidRDefault="00444803" w:rsidP="002C6F5C">
            <w:pPr>
              <w:pStyle w:val="Texttabulky"/>
            </w:pPr>
            <w:r w:rsidRPr="003518C8">
              <w:t>Česká republika</w:t>
            </w:r>
          </w:p>
        </w:tc>
      </w:tr>
      <w:tr w:rsidR="00444803" w:rsidRPr="003518C8" w14:paraId="292C48B3" w14:textId="77777777" w:rsidTr="002C6F5C">
        <w:trPr>
          <w:jc w:val="center"/>
        </w:trPr>
        <w:tc>
          <w:tcPr>
            <w:tcW w:w="1674" w:type="dxa"/>
            <w:tcBorders>
              <w:top w:val="nil"/>
              <w:left w:val="nil"/>
              <w:bottom w:val="nil"/>
              <w:right w:val="nil"/>
            </w:tcBorders>
            <w:vAlign w:val="center"/>
          </w:tcPr>
          <w:p w14:paraId="749B3280" w14:textId="77777777" w:rsidR="00444803" w:rsidRPr="003518C8" w:rsidRDefault="00444803" w:rsidP="002C6F5C">
            <w:pPr>
              <w:pStyle w:val="Texttabulky"/>
              <w:rPr>
                <w:b/>
              </w:rPr>
            </w:pPr>
            <w:r w:rsidRPr="003518C8">
              <w:rPr>
                <w:b/>
              </w:rPr>
              <w:t>ČS</w:t>
            </w:r>
          </w:p>
        </w:tc>
        <w:tc>
          <w:tcPr>
            <w:tcW w:w="7396" w:type="dxa"/>
            <w:tcBorders>
              <w:top w:val="nil"/>
              <w:left w:val="nil"/>
              <w:bottom w:val="nil"/>
              <w:right w:val="nil"/>
            </w:tcBorders>
            <w:vAlign w:val="center"/>
          </w:tcPr>
          <w:p w14:paraId="00ED42E7" w14:textId="77777777" w:rsidR="00444803" w:rsidRPr="003518C8" w:rsidRDefault="00444803" w:rsidP="002C6F5C">
            <w:pPr>
              <w:pStyle w:val="Texttabulky"/>
            </w:pPr>
            <w:r w:rsidRPr="003518C8">
              <w:t>Čerpací stanice</w:t>
            </w:r>
          </w:p>
        </w:tc>
      </w:tr>
      <w:tr w:rsidR="00444803" w:rsidRPr="003518C8" w14:paraId="2A2E916C" w14:textId="77777777" w:rsidTr="002C6F5C">
        <w:trPr>
          <w:jc w:val="center"/>
        </w:trPr>
        <w:tc>
          <w:tcPr>
            <w:tcW w:w="1674" w:type="dxa"/>
            <w:tcBorders>
              <w:top w:val="nil"/>
              <w:left w:val="nil"/>
              <w:bottom w:val="nil"/>
              <w:right w:val="nil"/>
            </w:tcBorders>
            <w:vAlign w:val="center"/>
          </w:tcPr>
          <w:p w14:paraId="22EDB806" w14:textId="77777777" w:rsidR="00444803" w:rsidRPr="003518C8" w:rsidRDefault="00444803" w:rsidP="002C6F5C">
            <w:pPr>
              <w:pStyle w:val="Texttabulky"/>
              <w:rPr>
                <w:b/>
              </w:rPr>
            </w:pPr>
            <w:r w:rsidRPr="003518C8">
              <w:rPr>
                <w:b/>
              </w:rPr>
              <w:t>ČSN</w:t>
            </w:r>
          </w:p>
        </w:tc>
        <w:tc>
          <w:tcPr>
            <w:tcW w:w="7396" w:type="dxa"/>
            <w:tcBorders>
              <w:top w:val="nil"/>
              <w:left w:val="nil"/>
              <w:bottom w:val="nil"/>
              <w:right w:val="nil"/>
            </w:tcBorders>
            <w:vAlign w:val="center"/>
          </w:tcPr>
          <w:p w14:paraId="14B9779D" w14:textId="77777777" w:rsidR="00444803" w:rsidRPr="003518C8" w:rsidRDefault="00444803" w:rsidP="002C6F5C">
            <w:pPr>
              <w:pStyle w:val="Texttabulky"/>
            </w:pPr>
            <w:r w:rsidRPr="003518C8">
              <w:t>Česká technická norma</w:t>
            </w:r>
          </w:p>
        </w:tc>
      </w:tr>
      <w:tr w:rsidR="00444803" w:rsidRPr="003518C8" w14:paraId="006792A8" w14:textId="77777777" w:rsidTr="002C6F5C">
        <w:trPr>
          <w:jc w:val="center"/>
        </w:trPr>
        <w:tc>
          <w:tcPr>
            <w:tcW w:w="1674" w:type="dxa"/>
            <w:tcBorders>
              <w:top w:val="nil"/>
              <w:left w:val="nil"/>
              <w:bottom w:val="nil"/>
              <w:right w:val="nil"/>
            </w:tcBorders>
            <w:vAlign w:val="center"/>
          </w:tcPr>
          <w:p w14:paraId="578DB416" w14:textId="77777777" w:rsidR="00444803" w:rsidRPr="003518C8" w:rsidRDefault="00444803" w:rsidP="002C6F5C">
            <w:pPr>
              <w:pStyle w:val="Texttabulky"/>
              <w:rPr>
                <w:b/>
              </w:rPr>
            </w:pPr>
            <w:r w:rsidRPr="003518C8">
              <w:rPr>
                <w:b/>
              </w:rPr>
              <w:t>ČSÚ</w:t>
            </w:r>
          </w:p>
        </w:tc>
        <w:tc>
          <w:tcPr>
            <w:tcW w:w="7396" w:type="dxa"/>
            <w:tcBorders>
              <w:top w:val="nil"/>
              <w:left w:val="nil"/>
              <w:bottom w:val="nil"/>
              <w:right w:val="nil"/>
            </w:tcBorders>
            <w:vAlign w:val="center"/>
          </w:tcPr>
          <w:p w14:paraId="72429C00" w14:textId="77777777" w:rsidR="00444803" w:rsidRPr="003518C8" w:rsidRDefault="00444803" w:rsidP="002C6F5C">
            <w:pPr>
              <w:pStyle w:val="Texttabulky"/>
            </w:pPr>
            <w:r w:rsidRPr="003518C8">
              <w:t>Český statistický úřad</w:t>
            </w:r>
          </w:p>
        </w:tc>
      </w:tr>
      <w:tr w:rsidR="00444803" w:rsidRPr="003518C8" w14:paraId="2D7E45A4" w14:textId="77777777" w:rsidTr="002C6F5C">
        <w:trPr>
          <w:jc w:val="center"/>
        </w:trPr>
        <w:tc>
          <w:tcPr>
            <w:tcW w:w="1674" w:type="dxa"/>
            <w:tcBorders>
              <w:top w:val="nil"/>
              <w:left w:val="nil"/>
              <w:bottom w:val="nil"/>
              <w:right w:val="nil"/>
            </w:tcBorders>
            <w:vAlign w:val="center"/>
          </w:tcPr>
          <w:p w14:paraId="2071E4D1" w14:textId="77777777" w:rsidR="00444803" w:rsidRPr="003518C8" w:rsidRDefault="00444803" w:rsidP="002C6F5C">
            <w:pPr>
              <w:pStyle w:val="Texttabulky"/>
              <w:rPr>
                <w:b/>
              </w:rPr>
            </w:pPr>
            <w:r w:rsidRPr="003518C8">
              <w:rPr>
                <w:b/>
              </w:rPr>
              <w:t>ČZÚK</w:t>
            </w:r>
          </w:p>
        </w:tc>
        <w:tc>
          <w:tcPr>
            <w:tcW w:w="7396" w:type="dxa"/>
            <w:tcBorders>
              <w:top w:val="nil"/>
              <w:left w:val="nil"/>
              <w:bottom w:val="nil"/>
              <w:right w:val="nil"/>
            </w:tcBorders>
            <w:vAlign w:val="center"/>
          </w:tcPr>
          <w:p w14:paraId="4C63D8BA" w14:textId="77777777" w:rsidR="00444803" w:rsidRPr="003518C8" w:rsidRDefault="00444803" w:rsidP="002C6F5C">
            <w:pPr>
              <w:pStyle w:val="Texttabulky"/>
            </w:pPr>
            <w:r w:rsidRPr="003518C8">
              <w:t>Český úřad zeměměřičský a katastrální</w:t>
            </w:r>
          </w:p>
        </w:tc>
      </w:tr>
      <w:tr w:rsidR="00444803" w:rsidRPr="003518C8" w14:paraId="7045D165" w14:textId="77777777" w:rsidTr="002C6F5C">
        <w:trPr>
          <w:jc w:val="center"/>
        </w:trPr>
        <w:tc>
          <w:tcPr>
            <w:tcW w:w="1674" w:type="dxa"/>
            <w:tcBorders>
              <w:top w:val="nil"/>
              <w:left w:val="nil"/>
              <w:bottom w:val="nil"/>
              <w:right w:val="nil"/>
            </w:tcBorders>
            <w:vAlign w:val="center"/>
          </w:tcPr>
          <w:p w14:paraId="604277E6" w14:textId="77777777" w:rsidR="00444803" w:rsidRPr="003518C8" w:rsidRDefault="00444803" w:rsidP="002C6F5C">
            <w:pPr>
              <w:pStyle w:val="Texttabulky"/>
              <w:rPr>
                <w:b/>
              </w:rPr>
            </w:pPr>
            <w:r w:rsidRPr="003518C8">
              <w:rPr>
                <w:b/>
              </w:rPr>
              <w:t>D</w:t>
            </w:r>
          </w:p>
        </w:tc>
        <w:tc>
          <w:tcPr>
            <w:tcW w:w="7396" w:type="dxa"/>
            <w:tcBorders>
              <w:top w:val="nil"/>
              <w:left w:val="nil"/>
              <w:bottom w:val="nil"/>
              <w:right w:val="nil"/>
            </w:tcBorders>
            <w:vAlign w:val="center"/>
          </w:tcPr>
          <w:p w14:paraId="70FE8BCB" w14:textId="77777777" w:rsidR="00444803" w:rsidRPr="003518C8" w:rsidRDefault="00444803" w:rsidP="002C6F5C">
            <w:pPr>
              <w:pStyle w:val="Texttabulky"/>
            </w:pPr>
            <w:r w:rsidRPr="003518C8">
              <w:t>Dálnice (označení)</w:t>
            </w:r>
          </w:p>
        </w:tc>
      </w:tr>
      <w:tr w:rsidR="00444803" w:rsidRPr="003518C8" w14:paraId="294A88DB" w14:textId="77777777" w:rsidTr="002C6F5C">
        <w:trPr>
          <w:jc w:val="center"/>
        </w:trPr>
        <w:tc>
          <w:tcPr>
            <w:tcW w:w="1674" w:type="dxa"/>
            <w:tcBorders>
              <w:top w:val="nil"/>
              <w:left w:val="nil"/>
              <w:bottom w:val="nil"/>
              <w:right w:val="nil"/>
            </w:tcBorders>
            <w:vAlign w:val="center"/>
          </w:tcPr>
          <w:p w14:paraId="417F0A33" w14:textId="77777777" w:rsidR="00444803" w:rsidRPr="003518C8" w:rsidRDefault="00444803" w:rsidP="002C6F5C">
            <w:pPr>
              <w:pStyle w:val="Texttabulky"/>
              <w:rPr>
                <w:b/>
              </w:rPr>
            </w:pPr>
            <w:r w:rsidRPr="003518C8">
              <w:rPr>
                <w:b/>
              </w:rPr>
              <w:t>DC</w:t>
            </w:r>
          </w:p>
        </w:tc>
        <w:tc>
          <w:tcPr>
            <w:tcW w:w="7396" w:type="dxa"/>
            <w:tcBorders>
              <w:top w:val="nil"/>
              <w:left w:val="nil"/>
              <w:bottom w:val="nil"/>
              <w:right w:val="nil"/>
            </w:tcBorders>
            <w:vAlign w:val="center"/>
          </w:tcPr>
          <w:p w14:paraId="41B71FC4" w14:textId="77777777" w:rsidR="00444803" w:rsidRPr="003518C8" w:rsidRDefault="00444803" w:rsidP="002C6F5C">
            <w:pPr>
              <w:pStyle w:val="Texttabulky"/>
            </w:pPr>
            <w:r w:rsidRPr="003518C8">
              <w:t>Dotřiďovací centrum</w:t>
            </w:r>
          </w:p>
        </w:tc>
      </w:tr>
      <w:tr w:rsidR="00444803" w:rsidRPr="003518C8" w14:paraId="4A94D27D" w14:textId="77777777" w:rsidTr="002C6F5C">
        <w:trPr>
          <w:jc w:val="center"/>
        </w:trPr>
        <w:tc>
          <w:tcPr>
            <w:tcW w:w="1674" w:type="dxa"/>
            <w:tcBorders>
              <w:top w:val="nil"/>
              <w:left w:val="nil"/>
              <w:bottom w:val="nil"/>
              <w:right w:val="nil"/>
            </w:tcBorders>
            <w:vAlign w:val="center"/>
          </w:tcPr>
          <w:p w14:paraId="2B710D8E" w14:textId="77777777" w:rsidR="00444803" w:rsidRPr="003518C8" w:rsidRDefault="00444803" w:rsidP="002C6F5C">
            <w:pPr>
              <w:pStyle w:val="Texttabulky"/>
              <w:rPr>
                <w:b/>
              </w:rPr>
            </w:pPr>
            <w:r w:rsidRPr="003518C8">
              <w:rPr>
                <w:b/>
              </w:rPr>
              <w:t>DI</w:t>
            </w:r>
          </w:p>
        </w:tc>
        <w:tc>
          <w:tcPr>
            <w:tcW w:w="7396" w:type="dxa"/>
            <w:tcBorders>
              <w:top w:val="nil"/>
              <w:left w:val="nil"/>
              <w:bottom w:val="nil"/>
              <w:right w:val="nil"/>
            </w:tcBorders>
            <w:vAlign w:val="center"/>
          </w:tcPr>
          <w:p w14:paraId="2B21CBD1" w14:textId="77777777" w:rsidR="00444803" w:rsidRPr="003518C8" w:rsidRDefault="00444803" w:rsidP="002C6F5C">
            <w:pPr>
              <w:pStyle w:val="Texttabulky"/>
            </w:pPr>
            <w:r w:rsidRPr="003518C8">
              <w:t>Dopravní infrastruktura</w:t>
            </w:r>
          </w:p>
        </w:tc>
      </w:tr>
      <w:tr w:rsidR="00444803" w:rsidRPr="003518C8" w14:paraId="25756FBC" w14:textId="77777777" w:rsidTr="002C6F5C">
        <w:trPr>
          <w:jc w:val="center"/>
        </w:trPr>
        <w:tc>
          <w:tcPr>
            <w:tcW w:w="1674" w:type="dxa"/>
            <w:tcBorders>
              <w:top w:val="nil"/>
              <w:left w:val="nil"/>
              <w:bottom w:val="nil"/>
              <w:right w:val="nil"/>
            </w:tcBorders>
            <w:vAlign w:val="center"/>
          </w:tcPr>
          <w:p w14:paraId="4A5BDCC7" w14:textId="77777777" w:rsidR="00444803" w:rsidRPr="003518C8" w:rsidRDefault="00444803" w:rsidP="002C6F5C">
            <w:pPr>
              <w:pStyle w:val="Texttabulky"/>
              <w:rPr>
                <w:b/>
              </w:rPr>
            </w:pPr>
            <w:r w:rsidRPr="003518C8">
              <w:rPr>
                <w:b/>
              </w:rPr>
              <w:t>DP</w:t>
            </w:r>
          </w:p>
        </w:tc>
        <w:tc>
          <w:tcPr>
            <w:tcW w:w="7396" w:type="dxa"/>
            <w:tcBorders>
              <w:top w:val="nil"/>
              <w:left w:val="nil"/>
              <w:bottom w:val="nil"/>
              <w:right w:val="nil"/>
            </w:tcBorders>
            <w:vAlign w:val="center"/>
          </w:tcPr>
          <w:p w14:paraId="41319031" w14:textId="77777777" w:rsidR="00444803" w:rsidRPr="003518C8" w:rsidRDefault="00444803" w:rsidP="002C6F5C">
            <w:pPr>
              <w:pStyle w:val="Texttabulky"/>
            </w:pPr>
            <w:r w:rsidRPr="003518C8">
              <w:t>Dobývací prostor</w:t>
            </w:r>
          </w:p>
        </w:tc>
      </w:tr>
      <w:tr w:rsidR="00444803" w:rsidRPr="003518C8" w14:paraId="54AE0357" w14:textId="77777777" w:rsidTr="002C6F5C">
        <w:trPr>
          <w:jc w:val="center"/>
        </w:trPr>
        <w:tc>
          <w:tcPr>
            <w:tcW w:w="1674" w:type="dxa"/>
            <w:tcBorders>
              <w:top w:val="nil"/>
              <w:left w:val="nil"/>
              <w:bottom w:val="nil"/>
              <w:right w:val="nil"/>
            </w:tcBorders>
            <w:vAlign w:val="center"/>
          </w:tcPr>
          <w:p w14:paraId="254C4129" w14:textId="77777777" w:rsidR="00444803" w:rsidRPr="003518C8" w:rsidRDefault="00444803" w:rsidP="002C6F5C">
            <w:pPr>
              <w:pStyle w:val="Texttabulky"/>
              <w:rPr>
                <w:b/>
              </w:rPr>
            </w:pPr>
            <w:r w:rsidRPr="003518C8">
              <w:rPr>
                <w:b/>
              </w:rPr>
              <w:t>EAO</w:t>
            </w:r>
          </w:p>
        </w:tc>
        <w:tc>
          <w:tcPr>
            <w:tcW w:w="7396" w:type="dxa"/>
            <w:tcBorders>
              <w:top w:val="nil"/>
              <w:left w:val="nil"/>
              <w:bottom w:val="nil"/>
              <w:right w:val="nil"/>
            </w:tcBorders>
            <w:vAlign w:val="center"/>
          </w:tcPr>
          <w:p w14:paraId="796C8EC5" w14:textId="77777777" w:rsidR="00444803" w:rsidRPr="003518C8" w:rsidRDefault="00444803" w:rsidP="002C6F5C">
            <w:pPr>
              <w:pStyle w:val="Texttabulky"/>
            </w:pPr>
            <w:r w:rsidRPr="003518C8">
              <w:t>Ekonomicky aktivní obyvatelstvo</w:t>
            </w:r>
          </w:p>
        </w:tc>
      </w:tr>
      <w:tr w:rsidR="00444803" w:rsidRPr="003518C8" w14:paraId="5DBCF63C" w14:textId="77777777" w:rsidTr="002C6F5C">
        <w:trPr>
          <w:jc w:val="center"/>
        </w:trPr>
        <w:tc>
          <w:tcPr>
            <w:tcW w:w="1674" w:type="dxa"/>
            <w:tcBorders>
              <w:top w:val="nil"/>
              <w:left w:val="nil"/>
              <w:bottom w:val="nil"/>
              <w:right w:val="nil"/>
            </w:tcBorders>
            <w:vAlign w:val="center"/>
          </w:tcPr>
          <w:p w14:paraId="32C31079" w14:textId="77777777" w:rsidR="00444803" w:rsidRPr="003518C8" w:rsidRDefault="00444803" w:rsidP="002C6F5C">
            <w:pPr>
              <w:pStyle w:val="Texttabulky"/>
              <w:rPr>
                <w:b/>
              </w:rPr>
            </w:pPr>
            <w:r w:rsidRPr="003518C8">
              <w:rPr>
                <w:b/>
              </w:rPr>
              <w:t>EIA</w:t>
            </w:r>
          </w:p>
        </w:tc>
        <w:tc>
          <w:tcPr>
            <w:tcW w:w="7396" w:type="dxa"/>
            <w:tcBorders>
              <w:top w:val="nil"/>
              <w:left w:val="nil"/>
              <w:bottom w:val="nil"/>
              <w:right w:val="nil"/>
            </w:tcBorders>
            <w:vAlign w:val="center"/>
          </w:tcPr>
          <w:p w14:paraId="005BD311" w14:textId="77777777" w:rsidR="00444803" w:rsidRPr="003518C8" w:rsidRDefault="00444803" w:rsidP="002C6F5C">
            <w:pPr>
              <w:pStyle w:val="Texttabulky"/>
              <w:jc w:val="left"/>
            </w:pPr>
            <w:r w:rsidRPr="003518C8">
              <w:t>Environmental Impact Assesment</w:t>
            </w:r>
            <w:r w:rsidRPr="003518C8">
              <w:br/>
              <w:t>(posuzování vlivů staveb na životní prostředí, „projektové“ posouzení)</w:t>
            </w:r>
          </w:p>
        </w:tc>
      </w:tr>
      <w:tr w:rsidR="00444803" w:rsidRPr="003518C8" w14:paraId="5EDE4635" w14:textId="77777777" w:rsidTr="002C6F5C">
        <w:trPr>
          <w:jc w:val="center"/>
        </w:trPr>
        <w:tc>
          <w:tcPr>
            <w:tcW w:w="1674" w:type="dxa"/>
            <w:tcBorders>
              <w:top w:val="nil"/>
              <w:left w:val="nil"/>
              <w:bottom w:val="nil"/>
              <w:right w:val="nil"/>
            </w:tcBorders>
            <w:vAlign w:val="center"/>
          </w:tcPr>
          <w:p w14:paraId="353F4B71" w14:textId="77777777" w:rsidR="00444803" w:rsidRPr="003518C8" w:rsidRDefault="00444803" w:rsidP="002C6F5C">
            <w:pPr>
              <w:pStyle w:val="Texttabulky"/>
              <w:rPr>
                <w:b/>
              </w:rPr>
            </w:pPr>
            <w:r w:rsidRPr="003518C8">
              <w:rPr>
                <w:b/>
              </w:rPr>
              <w:t>EO</w:t>
            </w:r>
          </w:p>
        </w:tc>
        <w:tc>
          <w:tcPr>
            <w:tcW w:w="7396" w:type="dxa"/>
            <w:tcBorders>
              <w:top w:val="nil"/>
              <w:left w:val="nil"/>
              <w:bottom w:val="nil"/>
              <w:right w:val="nil"/>
            </w:tcBorders>
            <w:vAlign w:val="center"/>
          </w:tcPr>
          <w:p w14:paraId="583E08A3" w14:textId="77777777" w:rsidR="00444803" w:rsidRPr="003518C8" w:rsidRDefault="00444803" w:rsidP="002C6F5C">
            <w:pPr>
              <w:pStyle w:val="Texttabulky"/>
            </w:pPr>
            <w:r w:rsidRPr="003518C8">
              <w:t>Ekvivalentní obyvatel</w:t>
            </w:r>
          </w:p>
        </w:tc>
      </w:tr>
      <w:tr w:rsidR="00444803" w:rsidRPr="003518C8" w14:paraId="30EDE588" w14:textId="77777777" w:rsidTr="002C6F5C">
        <w:trPr>
          <w:jc w:val="center"/>
        </w:trPr>
        <w:tc>
          <w:tcPr>
            <w:tcW w:w="1674" w:type="dxa"/>
            <w:tcBorders>
              <w:top w:val="nil"/>
              <w:left w:val="nil"/>
              <w:bottom w:val="nil"/>
              <w:right w:val="nil"/>
            </w:tcBorders>
            <w:vAlign w:val="center"/>
          </w:tcPr>
          <w:p w14:paraId="103835CD" w14:textId="77777777" w:rsidR="00444803" w:rsidRPr="003518C8" w:rsidRDefault="00444803" w:rsidP="002C6F5C">
            <w:pPr>
              <w:pStyle w:val="Texttabulky"/>
              <w:rPr>
                <w:b/>
              </w:rPr>
            </w:pPr>
            <w:r w:rsidRPr="003518C8">
              <w:rPr>
                <w:b/>
              </w:rPr>
              <w:t xml:space="preserve">EU </w:t>
            </w:r>
          </w:p>
        </w:tc>
        <w:tc>
          <w:tcPr>
            <w:tcW w:w="7396" w:type="dxa"/>
            <w:tcBorders>
              <w:top w:val="nil"/>
              <w:left w:val="nil"/>
              <w:bottom w:val="nil"/>
              <w:right w:val="nil"/>
            </w:tcBorders>
            <w:vAlign w:val="center"/>
          </w:tcPr>
          <w:p w14:paraId="5774A514" w14:textId="77777777" w:rsidR="00444803" w:rsidRPr="003518C8" w:rsidRDefault="00444803" w:rsidP="002C6F5C">
            <w:pPr>
              <w:pStyle w:val="Texttabulky"/>
            </w:pPr>
            <w:r w:rsidRPr="003518C8">
              <w:t>Evropská unie</w:t>
            </w:r>
          </w:p>
        </w:tc>
      </w:tr>
      <w:tr w:rsidR="00444803" w:rsidRPr="003518C8" w14:paraId="2012F058" w14:textId="77777777" w:rsidTr="002C6F5C">
        <w:trPr>
          <w:jc w:val="center"/>
        </w:trPr>
        <w:tc>
          <w:tcPr>
            <w:tcW w:w="1674" w:type="dxa"/>
            <w:tcBorders>
              <w:top w:val="nil"/>
              <w:left w:val="nil"/>
              <w:bottom w:val="nil"/>
              <w:right w:val="nil"/>
            </w:tcBorders>
            <w:vAlign w:val="center"/>
          </w:tcPr>
          <w:p w14:paraId="318B5026" w14:textId="77777777" w:rsidR="00444803" w:rsidRPr="003518C8" w:rsidRDefault="00444803" w:rsidP="002C6F5C">
            <w:pPr>
              <w:pStyle w:val="Texttabulky"/>
              <w:rPr>
                <w:b/>
              </w:rPr>
            </w:pPr>
            <w:r w:rsidRPr="003518C8">
              <w:rPr>
                <w:b/>
              </w:rPr>
              <w:t>EVL</w:t>
            </w:r>
          </w:p>
        </w:tc>
        <w:tc>
          <w:tcPr>
            <w:tcW w:w="7396" w:type="dxa"/>
            <w:tcBorders>
              <w:top w:val="nil"/>
              <w:left w:val="nil"/>
              <w:bottom w:val="nil"/>
              <w:right w:val="nil"/>
            </w:tcBorders>
            <w:vAlign w:val="center"/>
          </w:tcPr>
          <w:p w14:paraId="488E8F0E" w14:textId="77777777" w:rsidR="00444803" w:rsidRPr="003518C8" w:rsidRDefault="00444803" w:rsidP="002C6F5C">
            <w:pPr>
              <w:pStyle w:val="Texttabulky"/>
            </w:pPr>
            <w:r w:rsidRPr="003518C8">
              <w:t>Evropsky významná lokalita soustavy Natura 2000</w:t>
            </w:r>
          </w:p>
        </w:tc>
      </w:tr>
      <w:tr w:rsidR="00444803" w:rsidRPr="003518C8" w14:paraId="22F36D6A" w14:textId="77777777" w:rsidTr="002C6F5C">
        <w:trPr>
          <w:jc w:val="center"/>
        </w:trPr>
        <w:tc>
          <w:tcPr>
            <w:tcW w:w="1674" w:type="dxa"/>
            <w:tcBorders>
              <w:top w:val="nil"/>
              <w:left w:val="nil"/>
              <w:bottom w:val="nil"/>
              <w:right w:val="nil"/>
            </w:tcBorders>
            <w:vAlign w:val="center"/>
          </w:tcPr>
          <w:p w14:paraId="119B14CC" w14:textId="77777777" w:rsidR="00444803" w:rsidRPr="003518C8" w:rsidRDefault="00444803" w:rsidP="002C6F5C">
            <w:pPr>
              <w:pStyle w:val="Texttabulky"/>
              <w:rPr>
                <w:b/>
              </w:rPr>
            </w:pPr>
            <w:r w:rsidRPr="003518C8">
              <w:rPr>
                <w:b/>
              </w:rPr>
              <w:t>HEIS;</w:t>
            </w:r>
          </w:p>
        </w:tc>
        <w:tc>
          <w:tcPr>
            <w:tcW w:w="7396" w:type="dxa"/>
            <w:tcBorders>
              <w:top w:val="nil"/>
              <w:left w:val="nil"/>
              <w:bottom w:val="nil"/>
              <w:right w:val="nil"/>
            </w:tcBorders>
            <w:vAlign w:val="center"/>
          </w:tcPr>
          <w:p w14:paraId="05798BC3" w14:textId="77777777" w:rsidR="00444803" w:rsidRPr="003518C8" w:rsidRDefault="00444803" w:rsidP="002C6F5C">
            <w:pPr>
              <w:pStyle w:val="Texttabulky"/>
            </w:pPr>
            <w:r w:rsidRPr="003518C8">
              <w:t>Hydroekologický informační registr</w:t>
            </w:r>
          </w:p>
        </w:tc>
      </w:tr>
      <w:tr w:rsidR="00444803" w:rsidRPr="003518C8" w14:paraId="4CE161EF" w14:textId="77777777" w:rsidTr="002C6F5C">
        <w:trPr>
          <w:jc w:val="center"/>
        </w:trPr>
        <w:tc>
          <w:tcPr>
            <w:tcW w:w="1674" w:type="dxa"/>
            <w:tcBorders>
              <w:top w:val="nil"/>
              <w:left w:val="nil"/>
              <w:bottom w:val="nil"/>
              <w:right w:val="nil"/>
            </w:tcBorders>
            <w:vAlign w:val="center"/>
          </w:tcPr>
          <w:p w14:paraId="6FB95079" w14:textId="77777777" w:rsidR="00444803" w:rsidRPr="003518C8" w:rsidRDefault="00444803" w:rsidP="002C6F5C">
            <w:pPr>
              <w:pStyle w:val="Texttabulky"/>
              <w:rPr>
                <w:b/>
              </w:rPr>
            </w:pPr>
            <w:r w:rsidRPr="003518C8">
              <w:rPr>
                <w:b/>
              </w:rPr>
              <w:t>HGR</w:t>
            </w:r>
          </w:p>
        </w:tc>
        <w:tc>
          <w:tcPr>
            <w:tcW w:w="7396" w:type="dxa"/>
            <w:tcBorders>
              <w:top w:val="nil"/>
              <w:left w:val="nil"/>
              <w:bottom w:val="nil"/>
              <w:right w:val="nil"/>
            </w:tcBorders>
            <w:vAlign w:val="center"/>
          </w:tcPr>
          <w:p w14:paraId="33513169" w14:textId="77777777" w:rsidR="00444803" w:rsidRPr="003518C8" w:rsidRDefault="00444803" w:rsidP="002C6F5C">
            <w:pPr>
              <w:pStyle w:val="Texttabulky"/>
            </w:pPr>
            <w:r w:rsidRPr="003518C8">
              <w:t>Hydrogeologický rajon</w:t>
            </w:r>
          </w:p>
        </w:tc>
      </w:tr>
      <w:tr w:rsidR="00444803" w:rsidRPr="003518C8" w14:paraId="2370A7C3" w14:textId="77777777" w:rsidTr="002C6F5C">
        <w:trPr>
          <w:jc w:val="center"/>
        </w:trPr>
        <w:tc>
          <w:tcPr>
            <w:tcW w:w="1674" w:type="dxa"/>
            <w:tcBorders>
              <w:top w:val="nil"/>
              <w:left w:val="nil"/>
              <w:bottom w:val="nil"/>
              <w:right w:val="nil"/>
            </w:tcBorders>
            <w:vAlign w:val="center"/>
          </w:tcPr>
          <w:p w14:paraId="7D76F107" w14:textId="77777777" w:rsidR="00444803" w:rsidRPr="003518C8" w:rsidRDefault="00444803" w:rsidP="002C6F5C">
            <w:pPr>
              <w:pStyle w:val="Texttabulky"/>
              <w:rPr>
                <w:b/>
              </w:rPr>
            </w:pPr>
            <w:r w:rsidRPr="003518C8">
              <w:rPr>
                <w:b/>
              </w:rPr>
              <w:t>Hl. m.</w:t>
            </w:r>
          </w:p>
        </w:tc>
        <w:tc>
          <w:tcPr>
            <w:tcW w:w="7396" w:type="dxa"/>
            <w:tcBorders>
              <w:top w:val="nil"/>
              <w:left w:val="nil"/>
              <w:bottom w:val="nil"/>
              <w:right w:val="nil"/>
            </w:tcBorders>
            <w:vAlign w:val="center"/>
          </w:tcPr>
          <w:p w14:paraId="57098643" w14:textId="77777777" w:rsidR="00444803" w:rsidRPr="003518C8" w:rsidRDefault="00444803" w:rsidP="002C6F5C">
            <w:pPr>
              <w:pStyle w:val="Texttabulky"/>
            </w:pPr>
            <w:r w:rsidRPr="003518C8">
              <w:t>Hlavní město</w:t>
            </w:r>
          </w:p>
        </w:tc>
      </w:tr>
      <w:tr w:rsidR="00444803" w:rsidRPr="003518C8" w14:paraId="535840E5" w14:textId="77777777" w:rsidTr="002C6F5C">
        <w:trPr>
          <w:jc w:val="center"/>
        </w:trPr>
        <w:tc>
          <w:tcPr>
            <w:tcW w:w="1674" w:type="dxa"/>
            <w:tcBorders>
              <w:top w:val="nil"/>
              <w:left w:val="nil"/>
              <w:bottom w:val="nil"/>
              <w:right w:val="nil"/>
            </w:tcBorders>
            <w:vAlign w:val="center"/>
          </w:tcPr>
          <w:p w14:paraId="33E09B23" w14:textId="77777777" w:rsidR="00444803" w:rsidRPr="003518C8" w:rsidRDefault="00444803" w:rsidP="002C6F5C">
            <w:pPr>
              <w:pStyle w:val="Texttabulky"/>
              <w:rPr>
                <w:b/>
              </w:rPr>
            </w:pPr>
            <w:r w:rsidRPr="003518C8">
              <w:rPr>
                <w:b/>
              </w:rPr>
              <w:t>HMP</w:t>
            </w:r>
          </w:p>
        </w:tc>
        <w:tc>
          <w:tcPr>
            <w:tcW w:w="7396" w:type="dxa"/>
            <w:tcBorders>
              <w:top w:val="nil"/>
              <w:left w:val="nil"/>
              <w:bottom w:val="nil"/>
              <w:right w:val="nil"/>
            </w:tcBorders>
            <w:vAlign w:val="center"/>
          </w:tcPr>
          <w:p w14:paraId="4AAC6980" w14:textId="77777777" w:rsidR="00444803" w:rsidRPr="003518C8" w:rsidRDefault="00444803" w:rsidP="002C6F5C">
            <w:pPr>
              <w:pStyle w:val="Texttabulky"/>
            </w:pPr>
            <w:r w:rsidRPr="003518C8">
              <w:t>Hlavní město Praha</w:t>
            </w:r>
          </w:p>
        </w:tc>
      </w:tr>
      <w:tr w:rsidR="00444803" w:rsidRPr="003518C8" w14:paraId="29D4DB5F" w14:textId="77777777" w:rsidTr="002C6F5C">
        <w:trPr>
          <w:jc w:val="center"/>
        </w:trPr>
        <w:tc>
          <w:tcPr>
            <w:tcW w:w="1674" w:type="dxa"/>
            <w:tcBorders>
              <w:top w:val="nil"/>
              <w:left w:val="nil"/>
              <w:bottom w:val="nil"/>
              <w:right w:val="nil"/>
            </w:tcBorders>
            <w:vAlign w:val="center"/>
          </w:tcPr>
          <w:p w14:paraId="7BBE7285" w14:textId="77777777" w:rsidR="00444803" w:rsidRPr="003518C8" w:rsidRDefault="00444803" w:rsidP="002C6F5C">
            <w:pPr>
              <w:pStyle w:val="Texttabulky"/>
              <w:rPr>
                <w:b/>
              </w:rPr>
            </w:pPr>
            <w:r w:rsidRPr="003518C8">
              <w:rPr>
                <w:b/>
              </w:rPr>
              <w:t>HPJ</w:t>
            </w:r>
          </w:p>
        </w:tc>
        <w:tc>
          <w:tcPr>
            <w:tcW w:w="7396" w:type="dxa"/>
            <w:tcBorders>
              <w:top w:val="nil"/>
              <w:left w:val="nil"/>
              <w:bottom w:val="nil"/>
              <w:right w:val="nil"/>
            </w:tcBorders>
            <w:vAlign w:val="center"/>
          </w:tcPr>
          <w:p w14:paraId="543C56A5" w14:textId="77777777" w:rsidR="00444803" w:rsidRPr="003518C8" w:rsidRDefault="00444803" w:rsidP="002C6F5C">
            <w:pPr>
              <w:pStyle w:val="Texttabulky"/>
            </w:pPr>
            <w:r w:rsidRPr="003518C8">
              <w:t>Hlavní půdní jednotka</w:t>
            </w:r>
          </w:p>
        </w:tc>
      </w:tr>
      <w:tr w:rsidR="00444803" w:rsidRPr="003518C8" w14:paraId="5939AE76" w14:textId="77777777" w:rsidTr="002C6F5C">
        <w:trPr>
          <w:jc w:val="center"/>
        </w:trPr>
        <w:tc>
          <w:tcPr>
            <w:tcW w:w="1674" w:type="dxa"/>
            <w:tcBorders>
              <w:top w:val="nil"/>
              <w:left w:val="nil"/>
              <w:bottom w:val="nil"/>
              <w:right w:val="nil"/>
            </w:tcBorders>
            <w:vAlign w:val="center"/>
          </w:tcPr>
          <w:p w14:paraId="65F0A6C6" w14:textId="77777777" w:rsidR="00444803" w:rsidRPr="003518C8" w:rsidRDefault="00444803" w:rsidP="002C6F5C">
            <w:pPr>
              <w:pStyle w:val="Texttabulky"/>
              <w:rPr>
                <w:b/>
              </w:rPr>
            </w:pPr>
            <w:r w:rsidRPr="003518C8">
              <w:rPr>
                <w:b/>
              </w:rPr>
              <w:t>HMP</w:t>
            </w:r>
          </w:p>
        </w:tc>
        <w:tc>
          <w:tcPr>
            <w:tcW w:w="7396" w:type="dxa"/>
            <w:tcBorders>
              <w:top w:val="nil"/>
              <w:left w:val="nil"/>
              <w:bottom w:val="nil"/>
              <w:right w:val="nil"/>
            </w:tcBorders>
            <w:vAlign w:val="center"/>
          </w:tcPr>
          <w:p w14:paraId="5C3ADCE9" w14:textId="77777777" w:rsidR="00444803" w:rsidRPr="003518C8" w:rsidRDefault="00444803" w:rsidP="002C6F5C">
            <w:pPr>
              <w:pStyle w:val="Texttabulky"/>
            </w:pPr>
            <w:r w:rsidRPr="003518C8">
              <w:t>Hlavní město Praha</w:t>
            </w:r>
          </w:p>
        </w:tc>
      </w:tr>
      <w:tr w:rsidR="00444803" w:rsidRPr="003518C8" w14:paraId="1356188D" w14:textId="77777777" w:rsidTr="002C6F5C">
        <w:trPr>
          <w:jc w:val="center"/>
        </w:trPr>
        <w:tc>
          <w:tcPr>
            <w:tcW w:w="1674" w:type="dxa"/>
            <w:tcBorders>
              <w:top w:val="nil"/>
              <w:left w:val="nil"/>
              <w:bottom w:val="nil"/>
              <w:right w:val="nil"/>
            </w:tcBorders>
            <w:vAlign w:val="center"/>
          </w:tcPr>
          <w:p w14:paraId="14E6BA37" w14:textId="77777777" w:rsidR="00444803" w:rsidRPr="003518C8" w:rsidRDefault="00444803" w:rsidP="002C6F5C">
            <w:pPr>
              <w:pStyle w:val="Texttabulky"/>
              <w:rPr>
                <w:b/>
              </w:rPr>
            </w:pPr>
            <w:r w:rsidRPr="003518C8">
              <w:rPr>
                <w:b/>
              </w:rPr>
              <w:t>IPR HMP</w:t>
            </w:r>
          </w:p>
        </w:tc>
        <w:tc>
          <w:tcPr>
            <w:tcW w:w="7396" w:type="dxa"/>
            <w:tcBorders>
              <w:top w:val="nil"/>
              <w:left w:val="nil"/>
              <w:bottom w:val="nil"/>
              <w:right w:val="nil"/>
            </w:tcBorders>
            <w:vAlign w:val="center"/>
          </w:tcPr>
          <w:p w14:paraId="72827F2F" w14:textId="77777777" w:rsidR="00444803" w:rsidRPr="003518C8" w:rsidRDefault="00444803" w:rsidP="002C6F5C">
            <w:pPr>
              <w:pStyle w:val="Texttabulky"/>
            </w:pPr>
            <w:r w:rsidRPr="003518C8">
              <w:t>Institut plánování a rozvoje hlavního města Prahy</w:t>
            </w:r>
          </w:p>
        </w:tc>
      </w:tr>
      <w:tr w:rsidR="00444803" w:rsidRPr="003518C8" w14:paraId="355C2A14" w14:textId="77777777" w:rsidTr="002C6F5C">
        <w:trPr>
          <w:jc w:val="center"/>
        </w:trPr>
        <w:tc>
          <w:tcPr>
            <w:tcW w:w="1674" w:type="dxa"/>
            <w:tcBorders>
              <w:top w:val="nil"/>
              <w:left w:val="nil"/>
              <w:bottom w:val="nil"/>
              <w:right w:val="nil"/>
            </w:tcBorders>
            <w:vAlign w:val="center"/>
          </w:tcPr>
          <w:p w14:paraId="68F8910B" w14:textId="77777777" w:rsidR="00444803" w:rsidRPr="003518C8" w:rsidRDefault="00444803" w:rsidP="002C6F5C">
            <w:pPr>
              <w:pStyle w:val="Texttabulky"/>
              <w:rPr>
                <w:b/>
              </w:rPr>
            </w:pPr>
            <w:r w:rsidRPr="003518C8">
              <w:rPr>
                <w:b/>
              </w:rPr>
              <w:t>k. ú.</w:t>
            </w:r>
          </w:p>
        </w:tc>
        <w:tc>
          <w:tcPr>
            <w:tcW w:w="7396" w:type="dxa"/>
            <w:tcBorders>
              <w:top w:val="nil"/>
              <w:left w:val="nil"/>
              <w:bottom w:val="nil"/>
              <w:right w:val="nil"/>
            </w:tcBorders>
            <w:vAlign w:val="center"/>
          </w:tcPr>
          <w:p w14:paraId="22E13933" w14:textId="77777777" w:rsidR="00444803" w:rsidRPr="003518C8" w:rsidRDefault="00444803" w:rsidP="002C6F5C">
            <w:pPr>
              <w:pStyle w:val="Texttabulky"/>
            </w:pPr>
            <w:r w:rsidRPr="003518C8">
              <w:t>katastrální území</w:t>
            </w:r>
          </w:p>
        </w:tc>
      </w:tr>
      <w:tr w:rsidR="00444803" w:rsidRPr="003518C8" w14:paraId="0E9ED34C" w14:textId="77777777" w:rsidTr="002C6F5C">
        <w:trPr>
          <w:jc w:val="center"/>
        </w:trPr>
        <w:tc>
          <w:tcPr>
            <w:tcW w:w="1674" w:type="dxa"/>
            <w:tcBorders>
              <w:top w:val="nil"/>
              <w:left w:val="nil"/>
              <w:bottom w:val="nil"/>
              <w:right w:val="nil"/>
            </w:tcBorders>
            <w:vAlign w:val="center"/>
          </w:tcPr>
          <w:p w14:paraId="2BC6FEDC" w14:textId="77777777" w:rsidR="00444803" w:rsidRPr="003518C8" w:rsidRDefault="00444803" w:rsidP="002C6F5C">
            <w:pPr>
              <w:pStyle w:val="Texttabulky"/>
              <w:rPr>
                <w:b/>
              </w:rPr>
            </w:pPr>
            <w:r w:rsidRPr="003518C8">
              <w:rPr>
                <w:b/>
              </w:rPr>
              <w:t>KES</w:t>
            </w:r>
          </w:p>
        </w:tc>
        <w:tc>
          <w:tcPr>
            <w:tcW w:w="7396" w:type="dxa"/>
            <w:tcBorders>
              <w:top w:val="nil"/>
              <w:left w:val="nil"/>
              <w:bottom w:val="nil"/>
              <w:right w:val="nil"/>
            </w:tcBorders>
            <w:vAlign w:val="center"/>
          </w:tcPr>
          <w:p w14:paraId="0C2BFD3D" w14:textId="77777777" w:rsidR="00444803" w:rsidRPr="003518C8" w:rsidRDefault="00444803" w:rsidP="002C6F5C">
            <w:pPr>
              <w:pStyle w:val="Texttabulky"/>
            </w:pPr>
            <w:r w:rsidRPr="003518C8">
              <w:t>Koeficient ekologické stability</w:t>
            </w:r>
          </w:p>
        </w:tc>
      </w:tr>
      <w:tr w:rsidR="00444803" w:rsidRPr="003518C8" w14:paraId="4559596C" w14:textId="77777777" w:rsidTr="002C6F5C">
        <w:trPr>
          <w:jc w:val="center"/>
        </w:trPr>
        <w:tc>
          <w:tcPr>
            <w:tcW w:w="1674" w:type="dxa"/>
            <w:tcBorders>
              <w:top w:val="nil"/>
              <w:left w:val="nil"/>
              <w:bottom w:val="nil"/>
              <w:right w:val="nil"/>
            </w:tcBorders>
            <w:vAlign w:val="center"/>
          </w:tcPr>
          <w:p w14:paraId="7E1CBEAE" w14:textId="77777777" w:rsidR="00444803" w:rsidRPr="003518C8" w:rsidRDefault="00444803" w:rsidP="002C6F5C">
            <w:pPr>
              <w:pStyle w:val="Texttabulky"/>
              <w:rPr>
                <w:b/>
              </w:rPr>
            </w:pPr>
            <w:r w:rsidRPr="003518C8">
              <w:rPr>
                <w:b/>
              </w:rPr>
              <w:t>KN</w:t>
            </w:r>
          </w:p>
        </w:tc>
        <w:tc>
          <w:tcPr>
            <w:tcW w:w="7396" w:type="dxa"/>
            <w:tcBorders>
              <w:top w:val="nil"/>
              <w:left w:val="nil"/>
              <w:bottom w:val="nil"/>
              <w:right w:val="nil"/>
            </w:tcBorders>
            <w:vAlign w:val="center"/>
          </w:tcPr>
          <w:p w14:paraId="2FCC22A1" w14:textId="77777777" w:rsidR="00444803" w:rsidRPr="003518C8" w:rsidRDefault="00444803" w:rsidP="002C6F5C">
            <w:pPr>
              <w:pStyle w:val="Texttabulky"/>
            </w:pPr>
            <w:r w:rsidRPr="003518C8">
              <w:t>Katastr nemovitostí</w:t>
            </w:r>
          </w:p>
        </w:tc>
      </w:tr>
      <w:tr w:rsidR="00444803" w:rsidRPr="003518C8" w14:paraId="4C4ECF07" w14:textId="77777777" w:rsidTr="002C6F5C">
        <w:trPr>
          <w:jc w:val="center"/>
        </w:trPr>
        <w:tc>
          <w:tcPr>
            <w:tcW w:w="1674" w:type="dxa"/>
            <w:tcBorders>
              <w:top w:val="nil"/>
              <w:left w:val="nil"/>
              <w:bottom w:val="nil"/>
              <w:right w:val="nil"/>
            </w:tcBorders>
            <w:vAlign w:val="center"/>
          </w:tcPr>
          <w:p w14:paraId="0FC86366" w14:textId="77777777" w:rsidR="00444803" w:rsidRPr="003518C8" w:rsidRDefault="00444803" w:rsidP="002C6F5C">
            <w:pPr>
              <w:pStyle w:val="Texttabulky"/>
              <w:rPr>
                <w:b/>
              </w:rPr>
            </w:pPr>
            <w:r w:rsidRPr="003518C8">
              <w:rPr>
                <w:b/>
              </w:rPr>
              <w:t>KPZ</w:t>
            </w:r>
          </w:p>
        </w:tc>
        <w:tc>
          <w:tcPr>
            <w:tcW w:w="7396" w:type="dxa"/>
            <w:tcBorders>
              <w:top w:val="nil"/>
              <w:left w:val="nil"/>
              <w:bottom w:val="nil"/>
              <w:right w:val="nil"/>
            </w:tcBorders>
            <w:vAlign w:val="center"/>
          </w:tcPr>
          <w:p w14:paraId="1599E765" w14:textId="77777777" w:rsidR="00444803" w:rsidRPr="003518C8" w:rsidRDefault="00444803" w:rsidP="002C6F5C">
            <w:pPr>
              <w:pStyle w:val="Texttabulky"/>
            </w:pPr>
            <w:r w:rsidRPr="003518C8">
              <w:t>Krajinná památková zóna</w:t>
            </w:r>
          </w:p>
        </w:tc>
      </w:tr>
      <w:tr w:rsidR="00444803" w:rsidRPr="003518C8" w14:paraId="77378EF3" w14:textId="77777777" w:rsidTr="002C6F5C">
        <w:trPr>
          <w:jc w:val="center"/>
        </w:trPr>
        <w:tc>
          <w:tcPr>
            <w:tcW w:w="1674" w:type="dxa"/>
            <w:tcBorders>
              <w:top w:val="nil"/>
              <w:left w:val="nil"/>
              <w:bottom w:val="nil"/>
              <w:right w:val="nil"/>
            </w:tcBorders>
            <w:vAlign w:val="center"/>
          </w:tcPr>
          <w:p w14:paraId="0669285F" w14:textId="77777777" w:rsidR="00444803" w:rsidRPr="003518C8" w:rsidRDefault="00444803" w:rsidP="002C6F5C">
            <w:pPr>
              <w:pStyle w:val="Texttabulky"/>
              <w:rPr>
                <w:b/>
              </w:rPr>
            </w:pPr>
            <w:r w:rsidRPr="003518C8">
              <w:rPr>
                <w:b/>
              </w:rPr>
              <w:t>KS</w:t>
            </w:r>
          </w:p>
        </w:tc>
        <w:tc>
          <w:tcPr>
            <w:tcW w:w="7396" w:type="dxa"/>
            <w:tcBorders>
              <w:top w:val="nil"/>
              <w:left w:val="nil"/>
              <w:bottom w:val="nil"/>
              <w:right w:val="nil"/>
            </w:tcBorders>
            <w:vAlign w:val="center"/>
          </w:tcPr>
          <w:p w14:paraId="0B3E7C69" w14:textId="77777777" w:rsidR="00444803" w:rsidRPr="003518C8" w:rsidRDefault="00444803" w:rsidP="002C6F5C">
            <w:pPr>
              <w:pStyle w:val="Texttabulky"/>
            </w:pPr>
            <w:r w:rsidRPr="003518C8">
              <w:t>Krajský soud</w:t>
            </w:r>
          </w:p>
        </w:tc>
      </w:tr>
      <w:tr w:rsidR="00444803" w:rsidRPr="003518C8" w14:paraId="2DCCB205" w14:textId="77777777" w:rsidTr="002C6F5C">
        <w:trPr>
          <w:jc w:val="center"/>
        </w:trPr>
        <w:tc>
          <w:tcPr>
            <w:tcW w:w="1674" w:type="dxa"/>
            <w:tcBorders>
              <w:top w:val="nil"/>
              <w:left w:val="nil"/>
              <w:bottom w:val="nil"/>
              <w:right w:val="nil"/>
            </w:tcBorders>
            <w:vAlign w:val="center"/>
          </w:tcPr>
          <w:p w14:paraId="2973F312" w14:textId="77777777" w:rsidR="00444803" w:rsidRPr="003518C8" w:rsidRDefault="00444803" w:rsidP="002C6F5C">
            <w:pPr>
              <w:pStyle w:val="Texttabulky"/>
              <w:rPr>
                <w:b/>
              </w:rPr>
            </w:pPr>
            <w:r w:rsidRPr="003518C8">
              <w:rPr>
                <w:b/>
              </w:rPr>
              <w:t>K+S</w:t>
            </w:r>
          </w:p>
        </w:tc>
        <w:tc>
          <w:tcPr>
            <w:tcW w:w="7396" w:type="dxa"/>
            <w:tcBorders>
              <w:top w:val="nil"/>
              <w:left w:val="nil"/>
              <w:bottom w:val="nil"/>
              <w:right w:val="nil"/>
            </w:tcBorders>
            <w:vAlign w:val="center"/>
          </w:tcPr>
          <w:p w14:paraId="6040B781" w14:textId="77777777" w:rsidR="00444803" w:rsidRPr="003518C8" w:rsidRDefault="00444803" w:rsidP="002C6F5C">
            <w:pPr>
              <w:pStyle w:val="Texttabulky"/>
            </w:pPr>
            <w:r w:rsidRPr="003518C8">
              <w:t>Kumulativní a synergické (vlivy)</w:t>
            </w:r>
          </w:p>
        </w:tc>
      </w:tr>
      <w:tr w:rsidR="00444803" w:rsidRPr="003518C8" w14:paraId="5D33F29F" w14:textId="77777777" w:rsidTr="002C6F5C">
        <w:trPr>
          <w:jc w:val="center"/>
        </w:trPr>
        <w:tc>
          <w:tcPr>
            <w:tcW w:w="1674" w:type="dxa"/>
            <w:tcBorders>
              <w:top w:val="nil"/>
              <w:left w:val="nil"/>
              <w:bottom w:val="nil"/>
              <w:right w:val="nil"/>
            </w:tcBorders>
            <w:vAlign w:val="center"/>
          </w:tcPr>
          <w:p w14:paraId="20D641B6" w14:textId="77777777" w:rsidR="00444803" w:rsidRPr="003518C8" w:rsidRDefault="00444803" w:rsidP="002C6F5C">
            <w:pPr>
              <w:pStyle w:val="Texttabulky"/>
              <w:rPr>
                <w:b/>
              </w:rPr>
            </w:pPr>
            <w:r w:rsidRPr="003518C8">
              <w:rPr>
                <w:b/>
              </w:rPr>
              <w:t>LH</w:t>
            </w:r>
          </w:p>
        </w:tc>
        <w:tc>
          <w:tcPr>
            <w:tcW w:w="7396" w:type="dxa"/>
            <w:tcBorders>
              <w:top w:val="nil"/>
              <w:left w:val="nil"/>
              <w:bottom w:val="nil"/>
              <w:right w:val="nil"/>
            </w:tcBorders>
            <w:vAlign w:val="center"/>
          </w:tcPr>
          <w:p w14:paraId="56A39911" w14:textId="77777777" w:rsidR="00444803" w:rsidRPr="003518C8" w:rsidRDefault="00444803" w:rsidP="002C6F5C">
            <w:pPr>
              <w:pStyle w:val="Texttabulky"/>
            </w:pPr>
            <w:r w:rsidRPr="003518C8">
              <w:t>Les hospodářský</w:t>
            </w:r>
          </w:p>
        </w:tc>
      </w:tr>
      <w:tr w:rsidR="00444803" w:rsidRPr="003518C8" w14:paraId="67352BF7" w14:textId="77777777" w:rsidTr="002C6F5C">
        <w:trPr>
          <w:jc w:val="center"/>
        </w:trPr>
        <w:tc>
          <w:tcPr>
            <w:tcW w:w="1674" w:type="dxa"/>
            <w:tcBorders>
              <w:top w:val="nil"/>
              <w:left w:val="nil"/>
              <w:bottom w:val="nil"/>
              <w:right w:val="nil"/>
            </w:tcBorders>
            <w:vAlign w:val="center"/>
          </w:tcPr>
          <w:p w14:paraId="2CEFA89C" w14:textId="77777777" w:rsidR="00444803" w:rsidRPr="003518C8" w:rsidRDefault="00444803" w:rsidP="002C6F5C">
            <w:pPr>
              <w:pStyle w:val="Texttabulky"/>
              <w:rPr>
                <w:b/>
              </w:rPr>
            </w:pPr>
            <w:r w:rsidRPr="003518C8">
              <w:rPr>
                <w:b/>
              </w:rPr>
              <w:t>LKTC</w:t>
            </w:r>
          </w:p>
        </w:tc>
        <w:tc>
          <w:tcPr>
            <w:tcW w:w="7396" w:type="dxa"/>
            <w:tcBorders>
              <w:top w:val="nil"/>
              <w:left w:val="nil"/>
              <w:bottom w:val="nil"/>
              <w:right w:val="nil"/>
            </w:tcBorders>
            <w:vAlign w:val="center"/>
          </w:tcPr>
          <w:p w14:paraId="01244344" w14:textId="77777777" w:rsidR="00444803" w:rsidRPr="003518C8" w:rsidRDefault="00444803" w:rsidP="002C6F5C">
            <w:pPr>
              <w:pStyle w:val="Texttabulky"/>
            </w:pPr>
            <w:r w:rsidRPr="003518C8">
              <w:t>Kódové označení letiště Točná</w:t>
            </w:r>
          </w:p>
        </w:tc>
      </w:tr>
      <w:tr w:rsidR="00444803" w:rsidRPr="003518C8" w14:paraId="439186A0" w14:textId="77777777" w:rsidTr="002C6F5C">
        <w:trPr>
          <w:jc w:val="center"/>
        </w:trPr>
        <w:tc>
          <w:tcPr>
            <w:tcW w:w="1674" w:type="dxa"/>
            <w:tcBorders>
              <w:top w:val="nil"/>
              <w:left w:val="nil"/>
              <w:bottom w:val="nil"/>
              <w:right w:val="nil"/>
            </w:tcBorders>
            <w:vAlign w:val="center"/>
          </w:tcPr>
          <w:p w14:paraId="7DE49FA2" w14:textId="77777777" w:rsidR="00444803" w:rsidRPr="003518C8" w:rsidRDefault="00444803" w:rsidP="002C6F5C">
            <w:pPr>
              <w:pStyle w:val="Texttabulky"/>
              <w:rPr>
                <w:b/>
              </w:rPr>
            </w:pPr>
            <w:r w:rsidRPr="003518C8">
              <w:rPr>
                <w:b/>
              </w:rPr>
              <w:t>LO</w:t>
            </w:r>
          </w:p>
        </w:tc>
        <w:tc>
          <w:tcPr>
            <w:tcW w:w="7396" w:type="dxa"/>
            <w:tcBorders>
              <w:top w:val="nil"/>
              <w:left w:val="nil"/>
              <w:bottom w:val="nil"/>
              <w:right w:val="nil"/>
            </w:tcBorders>
            <w:vAlign w:val="center"/>
          </w:tcPr>
          <w:p w14:paraId="46CD0DA6" w14:textId="77777777" w:rsidR="00444803" w:rsidRPr="003518C8" w:rsidRDefault="00444803" w:rsidP="002C6F5C">
            <w:pPr>
              <w:pStyle w:val="Texttabulky"/>
            </w:pPr>
            <w:r w:rsidRPr="003518C8">
              <w:t>Les ochranný</w:t>
            </w:r>
          </w:p>
        </w:tc>
      </w:tr>
      <w:tr w:rsidR="00444803" w:rsidRPr="003518C8" w14:paraId="46F9D80B" w14:textId="77777777" w:rsidTr="002C6F5C">
        <w:trPr>
          <w:jc w:val="center"/>
        </w:trPr>
        <w:tc>
          <w:tcPr>
            <w:tcW w:w="1674" w:type="dxa"/>
            <w:tcBorders>
              <w:top w:val="nil"/>
              <w:left w:val="nil"/>
              <w:bottom w:val="nil"/>
              <w:right w:val="nil"/>
            </w:tcBorders>
            <w:vAlign w:val="center"/>
          </w:tcPr>
          <w:p w14:paraId="40E6827D" w14:textId="77777777" w:rsidR="00444803" w:rsidRPr="003518C8" w:rsidRDefault="00444803" w:rsidP="002C6F5C">
            <w:pPr>
              <w:pStyle w:val="Texttabulky"/>
              <w:rPr>
                <w:b/>
              </w:rPr>
            </w:pPr>
            <w:r w:rsidRPr="003518C8">
              <w:rPr>
                <w:b/>
              </w:rPr>
              <w:t>LZU</w:t>
            </w:r>
          </w:p>
        </w:tc>
        <w:tc>
          <w:tcPr>
            <w:tcW w:w="7396" w:type="dxa"/>
            <w:tcBorders>
              <w:top w:val="nil"/>
              <w:left w:val="nil"/>
              <w:bottom w:val="nil"/>
              <w:right w:val="nil"/>
            </w:tcBorders>
            <w:vAlign w:val="center"/>
          </w:tcPr>
          <w:p w14:paraId="6628D17F" w14:textId="77777777" w:rsidR="00444803" w:rsidRPr="003518C8" w:rsidRDefault="00444803" w:rsidP="002C6F5C">
            <w:pPr>
              <w:pStyle w:val="Texttabulky"/>
            </w:pPr>
            <w:r w:rsidRPr="003518C8">
              <w:t>Les zvláštního určení</w:t>
            </w:r>
          </w:p>
        </w:tc>
      </w:tr>
      <w:tr w:rsidR="00444803" w:rsidRPr="003518C8" w14:paraId="41E17F2B" w14:textId="77777777" w:rsidTr="002C6F5C">
        <w:trPr>
          <w:jc w:val="center"/>
        </w:trPr>
        <w:tc>
          <w:tcPr>
            <w:tcW w:w="1674" w:type="dxa"/>
            <w:tcBorders>
              <w:top w:val="nil"/>
              <w:left w:val="nil"/>
              <w:bottom w:val="nil"/>
              <w:right w:val="nil"/>
            </w:tcBorders>
            <w:vAlign w:val="center"/>
          </w:tcPr>
          <w:p w14:paraId="79E1EED7" w14:textId="77777777" w:rsidR="00444803" w:rsidRPr="003518C8" w:rsidRDefault="00444803" w:rsidP="002C6F5C">
            <w:pPr>
              <w:pStyle w:val="Texttabulky"/>
              <w:rPr>
                <w:b/>
              </w:rPr>
            </w:pPr>
            <w:r w:rsidRPr="003518C8">
              <w:rPr>
                <w:b/>
              </w:rPr>
              <w:t>MČ</w:t>
            </w:r>
          </w:p>
        </w:tc>
        <w:tc>
          <w:tcPr>
            <w:tcW w:w="7396" w:type="dxa"/>
            <w:tcBorders>
              <w:top w:val="nil"/>
              <w:left w:val="nil"/>
              <w:bottom w:val="nil"/>
              <w:right w:val="nil"/>
            </w:tcBorders>
            <w:vAlign w:val="center"/>
          </w:tcPr>
          <w:p w14:paraId="6B94ADEE" w14:textId="77777777" w:rsidR="00444803" w:rsidRPr="003518C8" w:rsidRDefault="00444803" w:rsidP="002C6F5C">
            <w:pPr>
              <w:pStyle w:val="Texttabulky"/>
            </w:pPr>
            <w:r w:rsidRPr="003518C8">
              <w:t>Městská část</w:t>
            </w:r>
          </w:p>
        </w:tc>
      </w:tr>
      <w:tr w:rsidR="00444803" w:rsidRPr="003518C8" w14:paraId="73F33BA5" w14:textId="77777777" w:rsidTr="002C6F5C">
        <w:trPr>
          <w:jc w:val="center"/>
        </w:trPr>
        <w:tc>
          <w:tcPr>
            <w:tcW w:w="1674" w:type="dxa"/>
            <w:tcBorders>
              <w:top w:val="nil"/>
              <w:left w:val="nil"/>
              <w:bottom w:val="nil"/>
              <w:right w:val="nil"/>
            </w:tcBorders>
            <w:vAlign w:val="center"/>
          </w:tcPr>
          <w:p w14:paraId="02D86A45" w14:textId="77777777" w:rsidR="00444803" w:rsidRPr="003518C8" w:rsidRDefault="00444803" w:rsidP="002C6F5C">
            <w:pPr>
              <w:pStyle w:val="Texttabulky"/>
              <w:rPr>
                <w:b/>
              </w:rPr>
            </w:pPr>
            <w:r w:rsidRPr="003518C8">
              <w:rPr>
                <w:b/>
              </w:rPr>
              <w:t>MD</w:t>
            </w:r>
          </w:p>
        </w:tc>
        <w:tc>
          <w:tcPr>
            <w:tcW w:w="7396" w:type="dxa"/>
            <w:tcBorders>
              <w:top w:val="nil"/>
              <w:left w:val="nil"/>
              <w:bottom w:val="nil"/>
              <w:right w:val="nil"/>
            </w:tcBorders>
            <w:vAlign w:val="center"/>
          </w:tcPr>
          <w:p w14:paraId="43717DC8" w14:textId="77777777" w:rsidR="00444803" w:rsidRPr="003518C8" w:rsidRDefault="00444803" w:rsidP="002C6F5C">
            <w:pPr>
              <w:pStyle w:val="Texttabulky"/>
            </w:pPr>
            <w:r w:rsidRPr="003518C8">
              <w:t>Ministerstvo dopravy</w:t>
            </w:r>
          </w:p>
        </w:tc>
      </w:tr>
      <w:tr w:rsidR="00444803" w:rsidRPr="003518C8" w14:paraId="632219CA" w14:textId="77777777" w:rsidTr="002C6F5C">
        <w:trPr>
          <w:jc w:val="center"/>
        </w:trPr>
        <w:tc>
          <w:tcPr>
            <w:tcW w:w="1674" w:type="dxa"/>
            <w:tcBorders>
              <w:top w:val="nil"/>
              <w:left w:val="nil"/>
              <w:bottom w:val="nil"/>
              <w:right w:val="nil"/>
            </w:tcBorders>
            <w:vAlign w:val="center"/>
          </w:tcPr>
          <w:p w14:paraId="55441F8D" w14:textId="77777777" w:rsidR="00444803" w:rsidRPr="003518C8" w:rsidRDefault="00444803" w:rsidP="002C6F5C">
            <w:pPr>
              <w:pStyle w:val="Texttabulky"/>
              <w:rPr>
                <w:b/>
              </w:rPr>
            </w:pPr>
            <w:r w:rsidRPr="003518C8">
              <w:rPr>
                <w:b/>
              </w:rPr>
              <w:t>MHMP</w:t>
            </w:r>
          </w:p>
        </w:tc>
        <w:tc>
          <w:tcPr>
            <w:tcW w:w="7396" w:type="dxa"/>
            <w:tcBorders>
              <w:top w:val="nil"/>
              <w:left w:val="nil"/>
              <w:bottom w:val="nil"/>
              <w:right w:val="nil"/>
            </w:tcBorders>
            <w:vAlign w:val="center"/>
          </w:tcPr>
          <w:p w14:paraId="317B52BE" w14:textId="77777777" w:rsidR="00444803" w:rsidRPr="003518C8" w:rsidRDefault="00444803" w:rsidP="002C6F5C">
            <w:pPr>
              <w:pStyle w:val="Texttabulky"/>
            </w:pPr>
            <w:r w:rsidRPr="003518C8">
              <w:t>Magistrát hlavního města Prahy</w:t>
            </w:r>
          </w:p>
        </w:tc>
      </w:tr>
      <w:tr w:rsidR="00444803" w:rsidRPr="003518C8" w14:paraId="0B529B9B" w14:textId="77777777" w:rsidTr="002C6F5C">
        <w:trPr>
          <w:jc w:val="center"/>
        </w:trPr>
        <w:tc>
          <w:tcPr>
            <w:tcW w:w="1674" w:type="dxa"/>
            <w:tcBorders>
              <w:top w:val="nil"/>
              <w:left w:val="nil"/>
              <w:bottom w:val="nil"/>
              <w:right w:val="nil"/>
            </w:tcBorders>
            <w:vAlign w:val="center"/>
          </w:tcPr>
          <w:p w14:paraId="2E444143" w14:textId="77777777" w:rsidR="00444803" w:rsidRPr="003518C8" w:rsidRDefault="00444803" w:rsidP="002C6F5C">
            <w:pPr>
              <w:pStyle w:val="Texttabulky"/>
              <w:rPr>
                <w:b/>
              </w:rPr>
            </w:pPr>
            <w:r w:rsidRPr="003518C8">
              <w:rPr>
                <w:b/>
              </w:rPr>
              <w:t>MMR</w:t>
            </w:r>
          </w:p>
        </w:tc>
        <w:tc>
          <w:tcPr>
            <w:tcW w:w="7396" w:type="dxa"/>
            <w:tcBorders>
              <w:top w:val="nil"/>
              <w:left w:val="nil"/>
              <w:bottom w:val="nil"/>
              <w:right w:val="nil"/>
            </w:tcBorders>
            <w:vAlign w:val="center"/>
          </w:tcPr>
          <w:p w14:paraId="0B8869E1" w14:textId="77777777" w:rsidR="00444803" w:rsidRPr="003518C8" w:rsidRDefault="00444803" w:rsidP="002C6F5C">
            <w:pPr>
              <w:pStyle w:val="Texttabulky"/>
            </w:pPr>
            <w:r w:rsidRPr="003518C8">
              <w:t>Ministerstvo pro místní rozvoj</w:t>
            </w:r>
          </w:p>
        </w:tc>
      </w:tr>
      <w:tr w:rsidR="00444803" w:rsidRPr="003518C8" w14:paraId="7619A391" w14:textId="77777777" w:rsidTr="002C6F5C">
        <w:trPr>
          <w:jc w:val="center"/>
        </w:trPr>
        <w:tc>
          <w:tcPr>
            <w:tcW w:w="1674" w:type="dxa"/>
            <w:tcBorders>
              <w:top w:val="nil"/>
              <w:left w:val="nil"/>
              <w:bottom w:val="nil"/>
              <w:right w:val="nil"/>
            </w:tcBorders>
            <w:vAlign w:val="center"/>
          </w:tcPr>
          <w:p w14:paraId="7B284BFE" w14:textId="77777777" w:rsidR="00444803" w:rsidRPr="003518C8" w:rsidRDefault="00444803" w:rsidP="002C6F5C">
            <w:pPr>
              <w:pStyle w:val="Texttabulky"/>
              <w:rPr>
                <w:b/>
              </w:rPr>
            </w:pPr>
            <w:r w:rsidRPr="003518C8">
              <w:rPr>
                <w:b/>
              </w:rPr>
              <w:t>MO</w:t>
            </w:r>
          </w:p>
        </w:tc>
        <w:tc>
          <w:tcPr>
            <w:tcW w:w="7396" w:type="dxa"/>
            <w:tcBorders>
              <w:top w:val="nil"/>
              <w:left w:val="nil"/>
              <w:bottom w:val="nil"/>
              <w:right w:val="nil"/>
            </w:tcBorders>
            <w:vAlign w:val="center"/>
          </w:tcPr>
          <w:p w14:paraId="53F84270" w14:textId="77777777" w:rsidR="00444803" w:rsidRPr="003518C8" w:rsidRDefault="00444803" w:rsidP="002C6F5C">
            <w:pPr>
              <w:pStyle w:val="Texttabulky"/>
            </w:pPr>
            <w:r w:rsidRPr="003518C8">
              <w:t>Městský okruh</w:t>
            </w:r>
          </w:p>
        </w:tc>
      </w:tr>
      <w:tr w:rsidR="00444803" w:rsidRPr="003518C8" w14:paraId="3441354C" w14:textId="77777777" w:rsidTr="002C6F5C">
        <w:trPr>
          <w:jc w:val="center"/>
        </w:trPr>
        <w:tc>
          <w:tcPr>
            <w:tcW w:w="1674" w:type="dxa"/>
            <w:tcBorders>
              <w:top w:val="nil"/>
              <w:left w:val="nil"/>
              <w:bottom w:val="nil"/>
              <w:right w:val="nil"/>
            </w:tcBorders>
            <w:vAlign w:val="center"/>
          </w:tcPr>
          <w:p w14:paraId="50A4EC8F" w14:textId="77777777" w:rsidR="00444803" w:rsidRPr="003518C8" w:rsidRDefault="00444803" w:rsidP="002C6F5C">
            <w:pPr>
              <w:pStyle w:val="Texttabulky"/>
              <w:rPr>
                <w:b/>
              </w:rPr>
            </w:pPr>
            <w:r w:rsidRPr="003518C8">
              <w:rPr>
                <w:b/>
              </w:rPr>
              <w:t>MPR</w:t>
            </w:r>
          </w:p>
        </w:tc>
        <w:tc>
          <w:tcPr>
            <w:tcW w:w="7396" w:type="dxa"/>
            <w:tcBorders>
              <w:top w:val="nil"/>
              <w:left w:val="nil"/>
              <w:bottom w:val="nil"/>
              <w:right w:val="nil"/>
            </w:tcBorders>
            <w:vAlign w:val="center"/>
          </w:tcPr>
          <w:p w14:paraId="6213FF97" w14:textId="77777777" w:rsidR="00444803" w:rsidRPr="003518C8" w:rsidRDefault="00444803" w:rsidP="002C6F5C">
            <w:pPr>
              <w:pStyle w:val="Texttabulky"/>
            </w:pPr>
            <w:r w:rsidRPr="003518C8">
              <w:t>Městská památková rezervace</w:t>
            </w:r>
          </w:p>
        </w:tc>
      </w:tr>
      <w:tr w:rsidR="00444803" w:rsidRPr="003518C8" w14:paraId="1B428FF3" w14:textId="77777777" w:rsidTr="002C6F5C">
        <w:trPr>
          <w:jc w:val="center"/>
        </w:trPr>
        <w:tc>
          <w:tcPr>
            <w:tcW w:w="1674" w:type="dxa"/>
            <w:tcBorders>
              <w:top w:val="nil"/>
              <w:left w:val="nil"/>
              <w:bottom w:val="nil"/>
              <w:right w:val="nil"/>
            </w:tcBorders>
            <w:vAlign w:val="center"/>
          </w:tcPr>
          <w:p w14:paraId="44A67E99" w14:textId="77777777" w:rsidR="00444803" w:rsidRPr="003518C8" w:rsidRDefault="00444803" w:rsidP="002C6F5C">
            <w:pPr>
              <w:pStyle w:val="Texttabulky"/>
              <w:rPr>
                <w:b/>
              </w:rPr>
            </w:pPr>
            <w:r w:rsidRPr="003518C8">
              <w:rPr>
                <w:b/>
              </w:rPr>
              <w:t>MPZ</w:t>
            </w:r>
          </w:p>
        </w:tc>
        <w:tc>
          <w:tcPr>
            <w:tcW w:w="7396" w:type="dxa"/>
            <w:tcBorders>
              <w:top w:val="nil"/>
              <w:left w:val="nil"/>
              <w:bottom w:val="nil"/>
              <w:right w:val="nil"/>
            </w:tcBorders>
            <w:vAlign w:val="center"/>
          </w:tcPr>
          <w:p w14:paraId="42539331" w14:textId="77777777" w:rsidR="00444803" w:rsidRPr="003518C8" w:rsidRDefault="00444803" w:rsidP="002C6F5C">
            <w:pPr>
              <w:pStyle w:val="Texttabulky"/>
            </w:pPr>
            <w:r w:rsidRPr="003518C8">
              <w:t xml:space="preserve">Městská památková zóna </w:t>
            </w:r>
          </w:p>
        </w:tc>
      </w:tr>
      <w:tr w:rsidR="00444803" w:rsidRPr="003518C8" w14:paraId="6651FF48" w14:textId="77777777" w:rsidTr="002C6F5C">
        <w:trPr>
          <w:jc w:val="center"/>
        </w:trPr>
        <w:tc>
          <w:tcPr>
            <w:tcW w:w="1674" w:type="dxa"/>
            <w:tcBorders>
              <w:top w:val="nil"/>
              <w:left w:val="nil"/>
              <w:bottom w:val="nil"/>
              <w:right w:val="nil"/>
            </w:tcBorders>
            <w:vAlign w:val="center"/>
          </w:tcPr>
          <w:p w14:paraId="63992C40" w14:textId="77777777" w:rsidR="00444803" w:rsidRPr="003518C8" w:rsidRDefault="00444803" w:rsidP="002C6F5C">
            <w:pPr>
              <w:pStyle w:val="Texttabulky"/>
              <w:rPr>
                <w:b/>
              </w:rPr>
            </w:pPr>
            <w:r w:rsidRPr="003518C8">
              <w:rPr>
                <w:b/>
              </w:rPr>
              <w:t>MUS</w:t>
            </w:r>
          </w:p>
        </w:tc>
        <w:tc>
          <w:tcPr>
            <w:tcW w:w="7396" w:type="dxa"/>
            <w:tcBorders>
              <w:top w:val="nil"/>
              <w:left w:val="nil"/>
              <w:bottom w:val="nil"/>
              <w:right w:val="nil"/>
            </w:tcBorders>
            <w:vAlign w:val="center"/>
          </w:tcPr>
          <w:p w14:paraId="06437E54" w14:textId="77777777" w:rsidR="00444803" w:rsidRPr="003518C8" w:rsidRDefault="00444803" w:rsidP="002C6F5C">
            <w:pPr>
              <w:pStyle w:val="Texttabulky"/>
            </w:pPr>
            <w:r w:rsidRPr="003518C8">
              <w:t>Městská uliční síť</w:t>
            </w:r>
          </w:p>
        </w:tc>
      </w:tr>
      <w:tr w:rsidR="00444803" w:rsidRPr="003518C8" w14:paraId="29261E7F" w14:textId="77777777" w:rsidTr="002C6F5C">
        <w:trPr>
          <w:jc w:val="center"/>
        </w:trPr>
        <w:tc>
          <w:tcPr>
            <w:tcW w:w="1674" w:type="dxa"/>
            <w:tcBorders>
              <w:top w:val="nil"/>
              <w:left w:val="nil"/>
              <w:bottom w:val="nil"/>
              <w:right w:val="nil"/>
            </w:tcBorders>
            <w:vAlign w:val="center"/>
          </w:tcPr>
          <w:p w14:paraId="72BB51C8" w14:textId="77777777" w:rsidR="00444803" w:rsidRPr="003518C8" w:rsidRDefault="00444803" w:rsidP="002C6F5C">
            <w:pPr>
              <w:pStyle w:val="Texttabulky"/>
              <w:rPr>
                <w:b/>
              </w:rPr>
            </w:pPr>
            <w:r w:rsidRPr="003518C8">
              <w:rPr>
                <w:b/>
              </w:rPr>
              <w:t>MÚK</w:t>
            </w:r>
          </w:p>
        </w:tc>
        <w:tc>
          <w:tcPr>
            <w:tcW w:w="7396" w:type="dxa"/>
            <w:tcBorders>
              <w:top w:val="nil"/>
              <w:left w:val="nil"/>
              <w:bottom w:val="nil"/>
              <w:right w:val="nil"/>
            </w:tcBorders>
            <w:vAlign w:val="center"/>
          </w:tcPr>
          <w:p w14:paraId="173D63B0" w14:textId="77777777" w:rsidR="00444803" w:rsidRPr="003518C8" w:rsidRDefault="00444803" w:rsidP="002C6F5C">
            <w:pPr>
              <w:pStyle w:val="Texttabulky"/>
            </w:pPr>
            <w:r w:rsidRPr="003518C8">
              <w:t>Mimoúrovňová křižovatka</w:t>
            </w:r>
          </w:p>
        </w:tc>
      </w:tr>
      <w:tr w:rsidR="00444803" w:rsidRPr="003518C8" w14:paraId="5D503603" w14:textId="77777777" w:rsidTr="002C6F5C">
        <w:trPr>
          <w:jc w:val="center"/>
        </w:trPr>
        <w:tc>
          <w:tcPr>
            <w:tcW w:w="1674" w:type="dxa"/>
            <w:tcBorders>
              <w:top w:val="nil"/>
              <w:left w:val="nil"/>
              <w:bottom w:val="nil"/>
              <w:right w:val="nil"/>
            </w:tcBorders>
            <w:vAlign w:val="center"/>
          </w:tcPr>
          <w:p w14:paraId="366CB385" w14:textId="77777777" w:rsidR="00444803" w:rsidRPr="003518C8" w:rsidRDefault="00444803" w:rsidP="002C6F5C">
            <w:pPr>
              <w:pStyle w:val="Texttabulky"/>
              <w:rPr>
                <w:b/>
              </w:rPr>
            </w:pPr>
            <w:r w:rsidRPr="003518C8">
              <w:rPr>
                <w:b/>
              </w:rPr>
              <w:t>MZCHÚ</w:t>
            </w:r>
          </w:p>
        </w:tc>
        <w:tc>
          <w:tcPr>
            <w:tcW w:w="7396" w:type="dxa"/>
            <w:tcBorders>
              <w:top w:val="nil"/>
              <w:left w:val="nil"/>
              <w:bottom w:val="nil"/>
              <w:right w:val="nil"/>
            </w:tcBorders>
            <w:vAlign w:val="center"/>
          </w:tcPr>
          <w:p w14:paraId="032FD6CD" w14:textId="77777777" w:rsidR="00444803" w:rsidRPr="003518C8" w:rsidRDefault="00444803" w:rsidP="002C6F5C">
            <w:pPr>
              <w:pStyle w:val="Texttabulky"/>
            </w:pPr>
            <w:r w:rsidRPr="003518C8">
              <w:t xml:space="preserve">Maloplošné zvláště chráněné území </w:t>
            </w:r>
          </w:p>
        </w:tc>
      </w:tr>
      <w:tr w:rsidR="00444803" w:rsidRPr="003518C8" w14:paraId="573DCE4A" w14:textId="77777777" w:rsidTr="002C6F5C">
        <w:trPr>
          <w:jc w:val="center"/>
        </w:trPr>
        <w:tc>
          <w:tcPr>
            <w:tcW w:w="1674" w:type="dxa"/>
            <w:tcBorders>
              <w:top w:val="nil"/>
              <w:left w:val="nil"/>
              <w:bottom w:val="nil"/>
              <w:right w:val="nil"/>
            </w:tcBorders>
            <w:vAlign w:val="center"/>
          </w:tcPr>
          <w:p w14:paraId="6934EC21" w14:textId="77777777" w:rsidR="00444803" w:rsidRPr="003518C8" w:rsidRDefault="00444803" w:rsidP="002C6F5C">
            <w:pPr>
              <w:pStyle w:val="Texttabulky"/>
              <w:rPr>
                <w:b/>
              </w:rPr>
            </w:pPr>
            <w:r w:rsidRPr="003518C8">
              <w:rPr>
                <w:b/>
              </w:rPr>
              <w:t>MZe</w:t>
            </w:r>
          </w:p>
        </w:tc>
        <w:tc>
          <w:tcPr>
            <w:tcW w:w="7396" w:type="dxa"/>
            <w:tcBorders>
              <w:top w:val="nil"/>
              <w:left w:val="nil"/>
              <w:bottom w:val="nil"/>
              <w:right w:val="nil"/>
            </w:tcBorders>
            <w:vAlign w:val="center"/>
          </w:tcPr>
          <w:p w14:paraId="2E539311" w14:textId="77777777" w:rsidR="00444803" w:rsidRPr="003518C8" w:rsidRDefault="00444803" w:rsidP="002C6F5C">
            <w:pPr>
              <w:pStyle w:val="Texttabulky"/>
            </w:pPr>
            <w:r w:rsidRPr="003518C8">
              <w:t>Ministerstvo zemědělství</w:t>
            </w:r>
          </w:p>
        </w:tc>
      </w:tr>
      <w:tr w:rsidR="00444803" w:rsidRPr="003518C8" w14:paraId="34EAB047" w14:textId="77777777" w:rsidTr="002C6F5C">
        <w:trPr>
          <w:jc w:val="center"/>
        </w:trPr>
        <w:tc>
          <w:tcPr>
            <w:tcW w:w="1674" w:type="dxa"/>
            <w:tcBorders>
              <w:top w:val="nil"/>
              <w:left w:val="nil"/>
              <w:bottom w:val="nil"/>
              <w:right w:val="nil"/>
            </w:tcBorders>
            <w:vAlign w:val="center"/>
          </w:tcPr>
          <w:p w14:paraId="791FC1EC" w14:textId="77777777" w:rsidR="00444803" w:rsidRPr="003518C8" w:rsidRDefault="00444803" w:rsidP="002C6F5C">
            <w:pPr>
              <w:pStyle w:val="Texttabulky"/>
              <w:rPr>
                <w:b/>
              </w:rPr>
            </w:pPr>
            <w:r w:rsidRPr="003518C8">
              <w:rPr>
                <w:b/>
              </w:rPr>
              <w:t>MŽP</w:t>
            </w:r>
          </w:p>
        </w:tc>
        <w:tc>
          <w:tcPr>
            <w:tcW w:w="7396" w:type="dxa"/>
            <w:tcBorders>
              <w:top w:val="nil"/>
              <w:left w:val="nil"/>
              <w:bottom w:val="nil"/>
              <w:right w:val="nil"/>
            </w:tcBorders>
            <w:vAlign w:val="center"/>
          </w:tcPr>
          <w:p w14:paraId="525F8128" w14:textId="77777777" w:rsidR="00444803" w:rsidRPr="003518C8" w:rsidRDefault="00444803" w:rsidP="002C6F5C">
            <w:pPr>
              <w:pStyle w:val="Texttabulky"/>
            </w:pPr>
            <w:r w:rsidRPr="003518C8">
              <w:t>Ministerstvo životního prostředí</w:t>
            </w:r>
          </w:p>
        </w:tc>
      </w:tr>
      <w:tr w:rsidR="00444803" w:rsidRPr="003518C8" w14:paraId="4D7CB0AB" w14:textId="77777777" w:rsidTr="002C6F5C">
        <w:trPr>
          <w:jc w:val="center"/>
        </w:trPr>
        <w:tc>
          <w:tcPr>
            <w:tcW w:w="1674" w:type="dxa"/>
            <w:tcBorders>
              <w:top w:val="nil"/>
              <w:left w:val="nil"/>
              <w:bottom w:val="nil"/>
              <w:right w:val="nil"/>
            </w:tcBorders>
            <w:vAlign w:val="center"/>
          </w:tcPr>
          <w:p w14:paraId="2A7957FB" w14:textId="77777777" w:rsidR="00444803" w:rsidRPr="003518C8" w:rsidRDefault="00444803" w:rsidP="002C6F5C">
            <w:pPr>
              <w:pStyle w:val="Texttabulky"/>
              <w:rPr>
                <w:b/>
              </w:rPr>
            </w:pPr>
            <w:r w:rsidRPr="003518C8">
              <w:rPr>
                <w:b/>
              </w:rPr>
              <w:t>Ni</w:t>
            </w:r>
          </w:p>
        </w:tc>
        <w:tc>
          <w:tcPr>
            <w:tcW w:w="7396" w:type="dxa"/>
            <w:tcBorders>
              <w:top w:val="nil"/>
              <w:left w:val="nil"/>
              <w:bottom w:val="nil"/>
              <w:right w:val="nil"/>
            </w:tcBorders>
            <w:vAlign w:val="center"/>
          </w:tcPr>
          <w:p w14:paraId="0C30F6E7" w14:textId="77777777" w:rsidR="00444803" w:rsidRPr="003518C8" w:rsidRDefault="00444803" w:rsidP="002C6F5C">
            <w:pPr>
              <w:pStyle w:val="Texttabulky"/>
            </w:pPr>
            <w:r w:rsidRPr="003518C8">
              <w:t>Nikl</w:t>
            </w:r>
          </w:p>
        </w:tc>
      </w:tr>
      <w:tr w:rsidR="00444803" w:rsidRPr="003518C8" w14:paraId="46F3E405" w14:textId="77777777" w:rsidTr="002C6F5C">
        <w:trPr>
          <w:jc w:val="center"/>
        </w:trPr>
        <w:tc>
          <w:tcPr>
            <w:tcW w:w="1674" w:type="dxa"/>
            <w:tcBorders>
              <w:top w:val="nil"/>
              <w:left w:val="nil"/>
              <w:bottom w:val="nil"/>
              <w:right w:val="nil"/>
            </w:tcBorders>
            <w:vAlign w:val="center"/>
          </w:tcPr>
          <w:p w14:paraId="4392652A" w14:textId="77777777" w:rsidR="00444803" w:rsidRPr="003518C8" w:rsidRDefault="00444803" w:rsidP="002C6F5C">
            <w:pPr>
              <w:pStyle w:val="Texttabulky"/>
              <w:rPr>
                <w:b/>
              </w:rPr>
            </w:pPr>
            <w:r w:rsidRPr="003518C8">
              <w:rPr>
                <w:b/>
              </w:rPr>
              <w:t>NIZ</w:t>
            </w:r>
          </w:p>
        </w:tc>
        <w:tc>
          <w:tcPr>
            <w:tcW w:w="7396" w:type="dxa"/>
            <w:tcBorders>
              <w:top w:val="nil"/>
              <w:left w:val="nil"/>
              <w:bottom w:val="nil"/>
              <w:right w:val="nil"/>
            </w:tcBorders>
            <w:vAlign w:val="center"/>
          </w:tcPr>
          <w:p w14:paraId="623FDC50" w14:textId="77777777" w:rsidR="00444803" w:rsidRPr="003518C8" w:rsidRDefault="00444803" w:rsidP="002C6F5C">
            <w:pPr>
              <w:pStyle w:val="Texttabulky"/>
            </w:pPr>
            <w:r w:rsidRPr="003518C8">
              <w:t>Neionizující záření</w:t>
            </w:r>
          </w:p>
        </w:tc>
      </w:tr>
      <w:tr w:rsidR="00444803" w:rsidRPr="003518C8" w14:paraId="535BFBBC" w14:textId="77777777" w:rsidTr="002C6F5C">
        <w:trPr>
          <w:jc w:val="center"/>
        </w:trPr>
        <w:tc>
          <w:tcPr>
            <w:tcW w:w="1674" w:type="dxa"/>
            <w:tcBorders>
              <w:top w:val="nil"/>
              <w:left w:val="nil"/>
              <w:bottom w:val="nil"/>
              <w:right w:val="nil"/>
            </w:tcBorders>
            <w:vAlign w:val="center"/>
          </w:tcPr>
          <w:p w14:paraId="157F706E" w14:textId="77777777" w:rsidR="00444803" w:rsidRPr="003518C8" w:rsidRDefault="00444803" w:rsidP="002C6F5C">
            <w:pPr>
              <w:pStyle w:val="Texttabulky"/>
              <w:rPr>
                <w:b/>
              </w:rPr>
            </w:pPr>
            <w:r w:rsidRPr="003518C8">
              <w:rPr>
                <w:b/>
              </w:rPr>
              <w:t>NKP</w:t>
            </w:r>
          </w:p>
        </w:tc>
        <w:tc>
          <w:tcPr>
            <w:tcW w:w="7396" w:type="dxa"/>
            <w:tcBorders>
              <w:top w:val="nil"/>
              <w:left w:val="nil"/>
              <w:bottom w:val="nil"/>
              <w:right w:val="nil"/>
            </w:tcBorders>
            <w:vAlign w:val="center"/>
          </w:tcPr>
          <w:p w14:paraId="5508F2EB" w14:textId="77777777" w:rsidR="00444803" w:rsidRPr="003518C8" w:rsidRDefault="00444803" w:rsidP="002C6F5C">
            <w:pPr>
              <w:pStyle w:val="Texttabulky"/>
            </w:pPr>
            <w:r w:rsidRPr="003518C8">
              <w:t>Národní kulturní památka</w:t>
            </w:r>
          </w:p>
        </w:tc>
      </w:tr>
      <w:tr w:rsidR="00444803" w:rsidRPr="003518C8" w14:paraId="7FD38512" w14:textId="77777777" w:rsidTr="002C6F5C">
        <w:trPr>
          <w:jc w:val="center"/>
        </w:trPr>
        <w:tc>
          <w:tcPr>
            <w:tcW w:w="1674" w:type="dxa"/>
            <w:tcBorders>
              <w:top w:val="nil"/>
              <w:left w:val="nil"/>
              <w:bottom w:val="nil"/>
              <w:right w:val="nil"/>
            </w:tcBorders>
            <w:vAlign w:val="center"/>
          </w:tcPr>
          <w:p w14:paraId="0AD53763" w14:textId="77777777" w:rsidR="00444803" w:rsidRPr="003518C8" w:rsidRDefault="00444803" w:rsidP="002C6F5C">
            <w:pPr>
              <w:pStyle w:val="Texttabulky"/>
              <w:rPr>
                <w:b/>
              </w:rPr>
            </w:pPr>
            <w:r w:rsidRPr="003518C8">
              <w:rPr>
                <w:b/>
              </w:rPr>
              <w:t>NKS</w:t>
            </w:r>
          </w:p>
        </w:tc>
        <w:tc>
          <w:tcPr>
            <w:tcW w:w="7396" w:type="dxa"/>
            <w:tcBorders>
              <w:top w:val="nil"/>
              <w:left w:val="nil"/>
              <w:bottom w:val="nil"/>
              <w:right w:val="nil"/>
            </w:tcBorders>
            <w:vAlign w:val="center"/>
          </w:tcPr>
          <w:p w14:paraId="30BA8D82" w14:textId="77777777" w:rsidR="00444803" w:rsidRPr="003518C8" w:rsidRDefault="00444803" w:rsidP="002C6F5C">
            <w:pPr>
              <w:pStyle w:val="Texttabulky"/>
            </w:pPr>
            <w:r w:rsidRPr="003518C8">
              <w:t>Nadřazený komunikační systém</w:t>
            </w:r>
          </w:p>
        </w:tc>
      </w:tr>
      <w:tr w:rsidR="00444803" w:rsidRPr="003518C8" w14:paraId="748F716A" w14:textId="77777777" w:rsidTr="002C6F5C">
        <w:trPr>
          <w:jc w:val="center"/>
        </w:trPr>
        <w:tc>
          <w:tcPr>
            <w:tcW w:w="1674" w:type="dxa"/>
            <w:tcBorders>
              <w:top w:val="nil"/>
              <w:left w:val="nil"/>
              <w:bottom w:val="nil"/>
              <w:right w:val="nil"/>
            </w:tcBorders>
            <w:vAlign w:val="center"/>
          </w:tcPr>
          <w:p w14:paraId="70A5035D" w14:textId="77777777" w:rsidR="00444803" w:rsidRPr="003518C8" w:rsidRDefault="00444803" w:rsidP="002C6F5C">
            <w:pPr>
              <w:pStyle w:val="Texttabulky"/>
              <w:rPr>
                <w:b/>
              </w:rPr>
            </w:pPr>
            <w:r w:rsidRPr="003518C8">
              <w:rPr>
                <w:b/>
              </w:rPr>
              <w:t>NO</w:t>
            </w:r>
            <w:r w:rsidRPr="003518C8">
              <w:rPr>
                <w:b/>
                <w:vertAlign w:val="subscript"/>
              </w:rPr>
              <w:t>2</w:t>
            </w:r>
          </w:p>
        </w:tc>
        <w:tc>
          <w:tcPr>
            <w:tcW w:w="7396" w:type="dxa"/>
            <w:tcBorders>
              <w:top w:val="nil"/>
              <w:left w:val="nil"/>
              <w:bottom w:val="nil"/>
              <w:right w:val="nil"/>
            </w:tcBorders>
            <w:vAlign w:val="center"/>
          </w:tcPr>
          <w:p w14:paraId="057F027F" w14:textId="77777777" w:rsidR="00444803" w:rsidRPr="003518C8" w:rsidRDefault="00444803" w:rsidP="002C6F5C">
            <w:pPr>
              <w:pStyle w:val="Texttabulky"/>
            </w:pPr>
            <w:r w:rsidRPr="003518C8">
              <w:t>Oxid dusičitý</w:t>
            </w:r>
          </w:p>
        </w:tc>
      </w:tr>
      <w:tr w:rsidR="00444803" w:rsidRPr="003518C8" w14:paraId="4498640E" w14:textId="77777777" w:rsidTr="002C6F5C">
        <w:trPr>
          <w:jc w:val="center"/>
        </w:trPr>
        <w:tc>
          <w:tcPr>
            <w:tcW w:w="1674" w:type="dxa"/>
            <w:tcBorders>
              <w:top w:val="nil"/>
              <w:left w:val="nil"/>
              <w:bottom w:val="nil"/>
              <w:right w:val="nil"/>
            </w:tcBorders>
            <w:vAlign w:val="center"/>
          </w:tcPr>
          <w:p w14:paraId="3DFEE0F3" w14:textId="77777777" w:rsidR="00444803" w:rsidRPr="003518C8" w:rsidRDefault="00444803" w:rsidP="002C6F5C">
            <w:pPr>
              <w:pStyle w:val="Texttabulky"/>
              <w:rPr>
                <w:b/>
              </w:rPr>
            </w:pPr>
            <w:r w:rsidRPr="003518C8">
              <w:rPr>
                <w:b/>
              </w:rPr>
              <w:t>NO</w:t>
            </w:r>
            <w:r w:rsidRPr="003518C8">
              <w:rPr>
                <w:b/>
                <w:vertAlign w:val="subscript"/>
              </w:rPr>
              <w:t>X</w:t>
            </w:r>
          </w:p>
        </w:tc>
        <w:tc>
          <w:tcPr>
            <w:tcW w:w="7396" w:type="dxa"/>
            <w:tcBorders>
              <w:top w:val="nil"/>
              <w:left w:val="nil"/>
              <w:bottom w:val="nil"/>
              <w:right w:val="nil"/>
            </w:tcBorders>
            <w:vAlign w:val="center"/>
          </w:tcPr>
          <w:p w14:paraId="7608A46A" w14:textId="77777777" w:rsidR="00444803" w:rsidRPr="003518C8" w:rsidRDefault="00444803" w:rsidP="002C6F5C">
            <w:pPr>
              <w:pStyle w:val="Texttabulky"/>
            </w:pPr>
            <w:r w:rsidRPr="003518C8">
              <w:t>Oxidy dusíku</w:t>
            </w:r>
          </w:p>
        </w:tc>
      </w:tr>
      <w:tr w:rsidR="00444803" w:rsidRPr="003518C8" w14:paraId="513A8E72" w14:textId="77777777" w:rsidTr="002C6F5C">
        <w:trPr>
          <w:jc w:val="center"/>
        </w:trPr>
        <w:tc>
          <w:tcPr>
            <w:tcW w:w="1674" w:type="dxa"/>
            <w:tcBorders>
              <w:top w:val="nil"/>
              <w:left w:val="nil"/>
              <w:bottom w:val="nil"/>
              <w:right w:val="nil"/>
            </w:tcBorders>
            <w:vAlign w:val="center"/>
          </w:tcPr>
          <w:p w14:paraId="25433625" w14:textId="77777777" w:rsidR="00444803" w:rsidRPr="003518C8" w:rsidRDefault="00444803" w:rsidP="002C6F5C">
            <w:pPr>
              <w:pStyle w:val="Texttabulky"/>
              <w:rPr>
                <w:b/>
              </w:rPr>
            </w:pPr>
            <w:r w:rsidRPr="003518C8">
              <w:rPr>
                <w:b/>
              </w:rPr>
              <w:t>NPP</w:t>
            </w:r>
          </w:p>
        </w:tc>
        <w:tc>
          <w:tcPr>
            <w:tcW w:w="7396" w:type="dxa"/>
            <w:tcBorders>
              <w:top w:val="nil"/>
              <w:left w:val="nil"/>
              <w:bottom w:val="nil"/>
              <w:right w:val="nil"/>
            </w:tcBorders>
            <w:vAlign w:val="center"/>
          </w:tcPr>
          <w:p w14:paraId="1E80E0BE" w14:textId="77777777" w:rsidR="00444803" w:rsidRPr="003518C8" w:rsidRDefault="00444803" w:rsidP="002C6F5C">
            <w:pPr>
              <w:pStyle w:val="Texttabulky"/>
            </w:pPr>
            <w:r w:rsidRPr="003518C8">
              <w:t>Národní přírodní památka (MZCHÚ)</w:t>
            </w:r>
          </w:p>
        </w:tc>
      </w:tr>
      <w:tr w:rsidR="00444803" w:rsidRPr="003518C8" w14:paraId="4D561F5F" w14:textId="77777777" w:rsidTr="002C6F5C">
        <w:trPr>
          <w:jc w:val="center"/>
        </w:trPr>
        <w:tc>
          <w:tcPr>
            <w:tcW w:w="1674" w:type="dxa"/>
            <w:tcBorders>
              <w:top w:val="nil"/>
              <w:left w:val="nil"/>
              <w:bottom w:val="nil"/>
              <w:right w:val="nil"/>
            </w:tcBorders>
            <w:vAlign w:val="center"/>
          </w:tcPr>
          <w:p w14:paraId="4E7798CF" w14:textId="77777777" w:rsidR="00444803" w:rsidRPr="003518C8" w:rsidRDefault="00444803" w:rsidP="002C6F5C">
            <w:pPr>
              <w:pStyle w:val="Texttabulky"/>
              <w:rPr>
                <w:b/>
              </w:rPr>
            </w:pPr>
            <w:r w:rsidRPr="003518C8">
              <w:rPr>
                <w:b/>
              </w:rPr>
              <w:t>NPR</w:t>
            </w:r>
          </w:p>
        </w:tc>
        <w:tc>
          <w:tcPr>
            <w:tcW w:w="7396" w:type="dxa"/>
            <w:tcBorders>
              <w:top w:val="nil"/>
              <w:left w:val="nil"/>
              <w:bottom w:val="nil"/>
              <w:right w:val="nil"/>
            </w:tcBorders>
            <w:vAlign w:val="center"/>
          </w:tcPr>
          <w:p w14:paraId="5D2E1E88" w14:textId="77777777" w:rsidR="00444803" w:rsidRPr="003518C8" w:rsidRDefault="00444803" w:rsidP="002C6F5C">
            <w:pPr>
              <w:pStyle w:val="Texttabulky"/>
            </w:pPr>
            <w:r w:rsidRPr="003518C8">
              <w:t>Národní přírodní rezervace (MZCHÚ)</w:t>
            </w:r>
          </w:p>
        </w:tc>
      </w:tr>
      <w:tr w:rsidR="00444803" w:rsidRPr="003518C8" w14:paraId="2B4E44C3" w14:textId="77777777" w:rsidTr="002C6F5C">
        <w:trPr>
          <w:jc w:val="center"/>
        </w:trPr>
        <w:tc>
          <w:tcPr>
            <w:tcW w:w="1674" w:type="dxa"/>
            <w:tcBorders>
              <w:top w:val="nil"/>
              <w:left w:val="nil"/>
              <w:bottom w:val="nil"/>
              <w:right w:val="nil"/>
            </w:tcBorders>
            <w:vAlign w:val="center"/>
          </w:tcPr>
          <w:p w14:paraId="7BFE62CA" w14:textId="77777777" w:rsidR="00444803" w:rsidRPr="003518C8" w:rsidRDefault="00444803" w:rsidP="002C6F5C">
            <w:pPr>
              <w:pStyle w:val="Texttabulky"/>
              <w:rPr>
                <w:b/>
              </w:rPr>
            </w:pPr>
            <w:r w:rsidRPr="003518C8">
              <w:rPr>
                <w:b/>
              </w:rPr>
              <w:t>NRBC</w:t>
            </w:r>
          </w:p>
        </w:tc>
        <w:tc>
          <w:tcPr>
            <w:tcW w:w="7396" w:type="dxa"/>
            <w:tcBorders>
              <w:top w:val="nil"/>
              <w:left w:val="nil"/>
              <w:bottom w:val="nil"/>
              <w:right w:val="nil"/>
            </w:tcBorders>
            <w:vAlign w:val="center"/>
          </w:tcPr>
          <w:p w14:paraId="6920D312" w14:textId="77777777" w:rsidR="00444803" w:rsidRPr="003518C8" w:rsidRDefault="00444803" w:rsidP="002C6F5C">
            <w:pPr>
              <w:pStyle w:val="Texttabulky"/>
            </w:pPr>
            <w:r w:rsidRPr="003518C8">
              <w:t>Nadregionální biocentrum (ÚSES)</w:t>
            </w:r>
          </w:p>
        </w:tc>
      </w:tr>
      <w:tr w:rsidR="00444803" w:rsidRPr="003518C8" w14:paraId="28F3B39D" w14:textId="77777777" w:rsidTr="002C6F5C">
        <w:trPr>
          <w:jc w:val="center"/>
        </w:trPr>
        <w:tc>
          <w:tcPr>
            <w:tcW w:w="1674" w:type="dxa"/>
            <w:tcBorders>
              <w:top w:val="nil"/>
              <w:left w:val="nil"/>
              <w:bottom w:val="nil"/>
              <w:right w:val="nil"/>
            </w:tcBorders>
            <w:vAlign w:val="center"/>
          </w:tcPr>
          <w:p w14:paraId="74B0C3E7" w14:textId="77777777" w:rsidR="00444803" w:rsidRPr="003518C8" w:rsidRDefault="00444803" w:rsidP="002C6F5C">
            <w:pPr>
              <w:pStyle w:val="Texttabulky"/>
              <w:rPr>
                <w:b/>
              </w:rPr>
            </w:pPr>
            <w:r w:rsidRPr="003518C8">
              <w:rPr>
                <w:b/>
              </w:rPr>
              <w:t>NRBK</w:t>
            </w:r>
          </w:p>
        </w:tc>
        <w:tc>
          <w:tcPr>
            <w:tcW w:w="7396" w:type="dxa"/>
            <w:tcBorders>
              <w:top w:val="nil"/>
              <w:left w:val="nil"/>
              <w:bottom w:val="nil"/>
              <w:right w:val="nil"/>
            </w:tcBorders>
            <w:vAlign w:val="center"/>
          </w:tcPr>
          <w:p w14:paraId="3C5877AB" w14:textId="77777777" w:rsidR="00444803" w:rsidRPr="003518C8" w:rsidRDefault="00444803" w:rsidP="002C6F5C">
            <w:pPr>
              <w:pStyle w:val="Texttabulky"/>
            </w:pPr>
            <w:r w:rsidRPr="003518C8">
              <w:t>Nadregionální biokoridor (ÚSES)</w:t>
            </w:r>
          </w:p>
        </w:tc>
      </w:tr>
      <w:tr w:rsidR="00444803" w:rsidRPr="003518C8" w14:paraId="7BB450C0" w14:textId="77777777" w:rsidTr="002C6F5C">
        <w:trPr>
          <w:jc w:val="center"/>
        </w:trPr>
        <w:tc>
          <w:tcPr>
            <w:tcW w:w="1674" w:type="dxa"/>
            <w:tcBorders>
              <w:top w:val="nil"/>
              <w:left w:val="nil"/>
              <w:bottom w:val="nil"/>
              <w:right w:val="nil"/>
            </w:tcBorders>
            <w:vAlign w:val="center"/>
          </w:tcPr>
          <w:p w14:paraId="283E555E" w14:textId="77777777" w:rsidR="00444803" w:rsidRPr="003518C8" w:rsidRDefault="00444803" w:rsidP="002C6F5C">
            <w:pPr>
              <w:pStyle w:val="Texttabulky"/>
              <w:rPr>
                <w:b/>
              </w:rPr>
            </w:pPr>
            <w:r w:rsidRPr="003518C8">
              <w:rPr>
                <w:b/>
              </w:rPr>
              <w:t>NSS</w:t>
            </w:r>
          </w:p>
        </w:tc>
        <w:tc>
          <w:tcPr>
            <w:tcW w:w="7396" w:type="dxa"/>
            <w:tcBorders>
              <w:top w:val="nil"/>
              <w:left w:val="nil"/>
              <w:bottom w:val="nil"/>
              <w:right w:val="nil"/>
            </w:tcBorders>
            <w:vAlign w:val="center"/>
          </w:tcPr>
          <w:p w14:paraId="7A5DCDFD" w14:textId="77777777" w:rsidR="00444803" w:rsidRPr="003518C8" w:rsidRDefault="00444803" w:rsidP="002C6F5C">
            <w:pPr>
              <w:pStyle w:val="Texttabulky"/>
            </w:pPr>
            <w:r w:rsidRPr="003518C8">
              <w:t>Nejvyšší správní soud</w:t>
            </w:r>
          </w:p>
        </w:tc>
      </w:tr>
      <w:tr w:rsidR="00444803" w:rsidRPr="003518C8" w14:paraId="6F8FC523" w14:textId="77777777" w:rsidTr="002C6F5C">
        <w:trPr>
          <w:jc w:val="center"/>
        </w:trPr>
        <w:tc>
          <w:tcPr>
            <w:tcW w:w="1674" w:type="dxa"/>
            <w:tcBorders>
              <w:top w:val="nil"/>
              <w:left w:val="nil"/>
              <w:bottom w:val="nil"/>
              <w:right w:val="nil"/>
            </w:tcBorders>
            <w:vAlign w:val="center"/>
          </w:tcPr>
          <w:p w14:paraId="4F8AE10B" w14:textId="77777777" w:rsidR="00444803" w:rsidRPr="003518C8" w:rsidRDefault="00444803" w:rsidP="002C6F5C">
            <w:pPr>
              <w:pStyle w:val="Texttabulky"/>
              <w:rPr>
                <w:b/>
              </w:rPr>
            </w:pPr>
            <w:r w:rsidRPr="003518C8">
              <w:rPr>
                <w:b/>
              </w:rPr>
              <w:t>O3</w:t>
            </w:r>
          </w:p>
        </w:tc>
        <w:tc>
          <w:tcPr>
            <w:tcW w:w="7396" w:type="dxa"/>
            <w:tcBorders>
              <w:top w:val="nil"/>
              <w:left w:val="nil"/>
              <w:bottom w:val="nil"/>
              <w:right w:val="nil"/>
            </w:tcBorders>
            <w:vAlign w:val="center"/>
          </w:tcPr>
          <w:p w14:paraId="1DE83040" w14:textId="77777777" w:rsidR="00444803" w:rsidRPr="003518C8" w:rsidRDefault="00444803" w:rsidP="002C6F5C">
            <w:pPr>
              <w:pStyle w:val="Texttabulky"/>
            </w:pPr>
            <w:r w:rsidRPr="003518C8">
              <w:t>Ozón</w:t>
            </w:r>
          </w:p>
        </w:tc>
      </w:tr>
      <w:tr w:rsidR="00444803" w:rsidRPr="003518C8" w14:paraId="379D9D5D" w14:textId="77777777" w:rsidTr="002C6F5C">
        <w:trPr>
          <w:jc w:val="center"/>
        </w:trPr>
        <w:tc>
          <w:tcPr>
            <w:tcW w:w="1674" w:type="dxa"/>
            <w:tcBorders>
              <w:top w:val="nil"/>
              <w:left w:val="nil"/>
              <w:bottom w:val="nil"/>
              <w:right w:val="nil"/>
            </w:tcBorders>
            <w:vAlign w:val="center"/>
          </w:tcPr>
          <w:p w14:paraId="798AD143" w14:textId="77777777" w:rsidR="00444803" w:rsidRPr="003518C8" w:rsidRDefault="00444803" w:rsidP="002C6F5C">
            <w:pPr>
              <w:pStyle w:val="Texttabulky"/>
              <w:rPr>
                <w:b/>
              </w:rPr>
            </w:pPr>
            <w:r w:rsidRPr="003518C8">
              <w:rPr>
                <w:b/>
              </w:rPr>
              <w:t>OB</w:t>
            </w:r>
          </w:p>
        </w:tc>
        <w:tc>
          <w:tcPr>
            <w:tcW w:w="7396" w:type="dxa"/>
            <w:tcBorders>
              <w:top w:val="nil"/>
              <w:left w:val="nil"/>
              <w:bottom w:val="nil"/>
              <w:right w:val="nil"/>
            </w:tcBorders>
            <w:vAlign w:val="center"/>
          </w:tcPr>
          <w:p w14:paraId="5D8AF9CA" w14:textId="77777777" w:rsidR="00444803" w:rsidRPr="003518C8" w:rsidRDefault="00444803" w:rsidP="002C6F5C">
            <w:pPr>
              <w:pStyle w:val="Texttabulky"/>
            </w:pPr>
            <w:r w:rsidRPr="003518C8">
              <w:t>Rozvojová oblast republikového významu</w:t>
            </w:r>
          </w:p>
        </w:tc>
      </w:tr>
      <w:tr w:rsidR="00444803" w:rsidRPr="003518C8" w14:paraId="7166E173" w14:textId="77777777" w:rsidTr="002C6F5C">
        <w:trPr>
          <w:jc w:val="center"/>
        </w:trPr>
        <w:tc>
          <w:tcPr>
            <w:tcW w:w="1674" w:type="dxa"/>
            <w:tcBorders>
              <w:top w:val="nil"/>
              <w:left w:val="nil"/>
              <w:bottom w:val="nil"/>
              <w:right w:val="nil"/>
            </w:tcBorders>
            <w:vAlign w:val="center"/>
          </w:tcPr>
          <w:p w14:paraId="34AAD09A" w14:textId="77777777" w:rsidR="00444803" w:rsidRPr="003518C8" w:rsidRDefault="00444803" w:rsidP="002C6F5C">
            <w:pPr>
              <w:pStyle w:val="Texttabulky"/>
              <w:rPr>
                <w:b/>
              </w:rPr>
            </w:pPr>
            <w:r w:rsidRPr="003518C8">
              <w:rPr>
                <w:b/>
              </w:rPr>
              <w:t>OB-N</w:t>
            </w:r>
          </w:p>
        </w:tc>
        <w:tc>
          <w:tcPr>
            <w:tcW w:w="7396" w:type="dxa"/>
            <w:tcBorders>
              <w:top w:val="nil"/>
              <w:left w:val="nil"/>
              <w:bottom w:val="nil"/>
              <w:right w:val="nil"/>
            </w:tcBorders>
            <w:vAlign w:val="center"/>
          </w:tcPr>
          <w:p w14:paraId="1811794B" w14:textId="77777777" w:rsidR="00444803" w:rsidRPr="003518C8" w:rsidRDefault="00444803" w:rsidP="002C6F5C">
            <w:pPr>
              <w:pStyle w:val="Texttabulky"/>
            </w:pPr>
            <w:r w:rsidRPr="003518C8">
              <w:t>Rozvojová oblast nadmístního významu</w:t>
            </w:r>
          </w:p>
        </w:tc>
      </w:tr>
      <w:tr w:rsidR="00444803" w:rsidRPr="003518C8" w14:paraId="38284487" w14:textId="77777777" w:rsidTr="002C6F5C">
        <w:trPr>
          <w:jc w:val="center"/>
        </w:trPr>
        <w:tc>
          <w:tcPr>
            <w:tcW w:w="1674" w:type="dxa"/>
            <w:tcBorders>
              <w:top w:val="nil"/>
              <w:left w:val="nil"/>
              <w:bottom w:val="nil"/>
              <w:right w:val="nil"/>
            </w:tcBorders>
            <w:vAlign w:val="center"/>
          </w:tcPr>
          <w:p w14:paraId="12E3E341" w14:textId="77777777" w:rsidR="00444803" w:rsidRPr="003518C8" w:rsidRDefault="00444803" w:rsidP="002C6F5C">
            <w:pPr>
              <w:pStyle w:val="Texttabulky"/>
              <w:rPr>
                <w:b/>
              </w:rPr>
            </w:pPr>
            <w:r w:rsidRPr="003518C8">
              <w:rPr>
                <w:b/>
              </w:rPr>
              <w:t>OBÚ</w:t>
            </w:r>
          </w:p>
        </w:tc>
        <w:tc>
          <w:tcPr>
            <w:tcW w:w="7396" w:type="dxa"/>
            <w:tcBorders>
              <w:top w:val="nil"/>
              <w:left w:val="nil"/>
              <w:bottom w:val="nil"/>
              <w:right w:val="nil"/>
            </w:tcBorders>
            <w:vAlign w:val="center"/>
          </w:tcPr>
          <w:p w14:paraId="4B91EC6F" w14:textId="77777777" w:rsidR="00444803" w:rsidRPr="003518C8" w:rsidRDefault="00444803" w:rsidP="002C6F5C">
            <w:pPr>
              <w:pStyle w:val="Texttabulky"/>
            </w:pPr>
            <w:r w:rsidRPr="003518C8">
              <w:t>Obvodní báňský úřad</w:t>
            </w:r>
          </w:p>
        </w:tc>
      </w:tr>
      <w:tr w:rsidR="00444803" w:rsidRPr="003518C8" w14:paraId="3DA4D607" w14:textId="77777777" w:rsidTr="002C6F5C">
        <w:trPr>
          <w:jc w:val="center"/>
        </w:trPr>
        <w:tc>
          <w:tcPr>
            <w:tcW w:w="1674" w:type="dxa"/>
            <w:tcBorders>
              <w:top w:val="nil"/>
              <w:left w:val="nil"/>
              <w:bottom w:val="nil"/>
              <w:right w:val="nil"/>
            </w:tcBorders>
            <w:vAlign w:val="center"/>
          </w:tcPr>
          <w:p w14:paraId="7BD9BF96" w14:textId="77777777" w:rsidR="00444803" w:rsidRPr="003518C8" w:rsidRDefault="00444803" w:rsidP="002C6F5C">
            <w:pPr>
              <w:pStyle w:val="Texttabulky"/>
              <w:rPr>
                <w:b/>
              </w:rPr>
            </w:pPr>
            <w:r w:rsidRPr="003518C8">
              <w:rPr>
                <w:b/>
              </w:rPr>
              <w:t>OHP</w:t>
            </w:r>
          </w:p>
        </w:tc>
        <w:tc>
          <w:tcPr>
            <w:tcW w:w="7396" w:type="dxa"/>
            <w:tcBorders>
              <w:top w:val="nil"/>
              <w:left w:val="nil"/>
              <w:bottom w:val="nil"/>
              <w:right w:val="nil"/>
            </w:tcBorders>
            <w:vAlign w:val="center"/>
          </w:tcPr>
          <w:p w14:paraId="6B97E7CF" w14:textId="77777777" w:rsidR="00444803" w:rsidRPr="003518C8" w:rsidRDefault="00444803" w:rsidP="002C6F5C">
            <w:pPr>
              <w:pStyle w:val="Texttabulky"/>
            </w:pPr>
            <w:r w:rsidRPr="003518C8">
              <w:t>Ochranné hlukové pásmo</w:t>
            </w:r>
          </w:p>
        </w:tc>
      </w:tr>
      <w:tr w:rsidR="00444803" w:rsidRPr="003518C8" w14:paraId="44738847" w14:textId="77777777" w:rsidTr="002C6F5C">
        <w:trPr>
          <w:jc w:val="center"/>
        </w:trPr>
        <w:tc>
          <w:tcPr>
            <w:tcW w:w="1674" w:type="dxa"/>
            <w:tcBorders>
              <w:top w:val="nil"/>
              <w:left w:val="nil"/>
              <w:bottom w:val="nil"/>
              <w:right w:val="nil"/>
            </w:tcBorders>
            <w:vAlign w:val="center"/>
          </w:tcPr>
          <w:p w14:paraId="77B39EAF" w14:textId="77777777" w:rsidR="00444803" w:rsidRPr="003518C8" w:rsidRDefault="00444803" w:rsidP="002C6F5C">
            <w:pPr>
              <w:pStyle w:val="Texttabulky"/>
              <w:rPr>
                <w:b/>
              </w:rPr>
            </w:pPr>
            <w:r w:rsidRPr="003518C8">
              <w:rPr>
                <w:b/>
              </w:rPr>
              <w:t>OOP</w:t>
            </w:r>
          </w:p>
        </w:tc>
        <w:tc>
          <w:tcPr>
            <w:tcW w:w="7396" w:type="dxa"/>
            <w:tcBorders>
              <w:top w:val="nil"/>
              <w:left w:val="nil"/>
              <w:bottom w:val="nil"/>
              <w:right w:val="nil"/>
            </w:tcBorders>
            <w:vAlign w:val="center"/>
          </w:tcPr>
          <w:p w14:paraId="40DB9F1A" w14:textId="77777777" w:rsidR="00444803" w:rsidRPr="003518C8" w:rsidRDefault="00444803" w:rsidP="002C6F5C">
            <w:pPr>
              <w:pStyle w:val="Texttabulky"/>
            </w:pPr>
            <w:r w:rsidRPr="003518C8">
              <w:t>Opatření obecné povahy</w:t>
            </w:r>
          </w:p>
        </w:tc>
      </w:tr>
      <w:tr w:rsidR="00444803" w:rsidRPr="003518C8" w14:paraId="403BDF3F" w14:textId="77777777" w:rsidTr="002C6F5C">
        <w:trPr>
          <w:jc w:val="center"/>
        </w:trPr>
        <w:tc>
          <w:tcPr>
            <w:tcW w:w="1674" w:type="dxa"/>
            <w:tcBorders>
              <w:top w:val="nil"/>
              <w:left w:val="nil"/>
              <w:bottom w:val="nil"/>
              <w:right w:val="nil"/>
            </w:tcBorders>
            <w:vAlign w:val="center"/>
          </w:tcPr>
          <w:p w14:paraId="1F3FF1D9" w14:textId="77777777" w:rsidR="00444803" w:rsidRPr="003518C8" w:rsidRDefault="00444803" w:rsidP="002C6F5C">
            <w:pPr>
              <w:pStyle w:val="Texttabulky"/>
              <w:rPr>
                <w:b/>
              </w:rPr>
            </w:pPr>
            <w:r w:rsidRPr="003518C8">
              <w:rPr>
                <w:b/>
              </w:rPr>
              <w:t>OP</w:t>
            </w:r>
          </w:p>
        </w:tc>
        <w:tc>
          <w:tcPr>
            <w:tcW w:w="7396" w:type="dxa"/>
            <w:tcBorders>
              <w:top w:val="nil"/>
              <w:left w:val="nil"/>
              <w:bottom w:val="nil"/>
              <w:right w:val="nil"/>
            </w:tcBorders>
            <w:vAlign w:val="center"/>
          </w:tcPr>
          <w:p w14:paraId="732DD471" w14:textId="77777777" w:rsidR="00444803" w:rsidRPr="003518C8" w:rsidRDefault="00444803" w:rsidP="002C6F5C">
            <w:pPr>
              <w:pStyle w:val="Texttabulky"/>
            </w:pPr>
            <w:r w:rsidRPr="003518C8">
              <w:t>Ochranné pásmo</w:t>
            </w:r>
          </w:p>
        </w:tc>
      </w:tr>
      <w:tr w:rsidR="00444803" w:rsidRPr="003518C8" w14:paraId="075F1DBC" w14:textId="77777777" w:rsidTr="002C6F5C">
        <w:trPr>
          <w:jc w:val="center"/>
        </w:trPr>
        <w:tc>
          <w:tcPr>
            <w:tcW w:w="1674" w:type="dxa"/>
            <w:tcBorders>
              <w:top w:val="nil"/>
              <w:left w:val="nil"/>
              <w:bottom w:val="nil"/>
              <w:right w:val="nil"/>
            </w:tcBorders>
            <w:vAlign w:val="center"/>
          </w:tcPr>
          <w:p w14:paraId="53F058D0" w14:textId="77777777" w:rsidR="00444803" w:rsidRPr="003518C8" w:rsidRDefault="00444803" w:rsidP="002C6F5C">
            <w:pPr>
              <w:pStyle w:val="Texttabulky"/>
              <w:rPr>
                <w:b/>
              </w:rPr>
            </w:pPr>
            <w:r w:rsidRPr="003518C8">
              <w:rPr>
                <w:b/>
              </w:rPr>
              <w:t>OP VZ</w:t>
            </w:r>
          </w:p>
        </w:tc>
        <w:tc>
          <w:tcPr>
            <w:tcW w:w="7396" w:type="dxa"/>
            <w:tcBorders>
              <w:top w:val="nil"/>
              <w:left w:val="nil"/>
              <w:bottom w:val="nil"/>
              <w:right w:val="nil"/>
            </w:tcBorders>
            <w:vAlign w:val="center"/>
          </w:tcPr>
          <w:p w14:paraId="468C171A" w14:textId="77777777" w:rsidR="00444803" w:rsidRPr="003518C8" w:rsidRDefault="00444803" w:rsidP="002C6F5C">
            <w:pPr>
              <w:pStyle w:val="Texttabulky"/>
            </w:pPr>
            <w:r w:rsidRPr="003518C8">
              <w:t>Ochranné pásmo vodního zdroje</w:t>
            </w:r>
          </w:p>
        </w:tc>
      </w:tr>
      <w:tr w:rsidR="00444803" w:rsidRPr="003518C8" w14:paraId="7573305A" w14:textId="77777777" w:rsidTr="002C6F5C">
        <w:trPr>
          <w:jc w:val="center"/>
        </w:trPr>
        <w:tc>
          <w:tcPr>
            <w:tcW w:w="1674" w:type="dxa"/>
            <w:tcBorders>
              <w:top w:val="nil"/>
              <w:left w:val="nil"/>
              <w:bottom w:val="nil"/>
              <w:right w:val="nil"/>
            </w:tcBorders>
            <w:vAlign w:val="center"/>
          </w:tcPr>
          <w:p w14:paraId="67046E3E" w14:textId="77777777" w:rsidR="00444803" w:rsidRPr="003518C8" w:rsidRDefault="00444803" w:rsidP="002C6F5C">
            <w:pPr>
              <w:pStyle w:val="Texttabulky"/>
              <w:rPr>
                <w:b/>
              </w:rPr>
            </w:pPr>
            <w:r w:rsidRPr="003518C8">
              <w:rPr>
                <w:b/>
              </w:rPr>
              <w:t xml:space="preserve">ORP </w:t>
            </w:r>
          </w:p>
        </w:tc>
        <w:tc>
          <w:tcPr>
            <w:tcW w:w="7396" w:type="dxa"/>
            <w:tcBorders>
              <w:top w:val="nil"/>
              <w:left w:val="nil"/>
              <w:bottom w:val="nil"/>
              <w:right w:val="nil"/>
            </w:tcBorders>
            <w:vAlign w:val="center"/>
          </w:tcPr>
          <w:p w14:paraId="30061C29" w14:textId="77777777" w:rsidR="00444803" w:rsidRPr="003518C8" w:rsidRDefault="00444803" w:rsidP="002C6F5C">
            <w:pPr>
              <w:pStyle w:val="Texttabulky"/>
            </w:pPr>
            <w:r w:rsidRPr="003518C8">
              <w:t>Obec s rozšířenou působností</w:t>
            </w:r>
          </w:p>
        </w:tc>
      </w:tr>
      <w:tr w:rsidR="00444803" w:rsidRPr="003518C8" w14:paraId="1B22505A" w14:textId="77777777" w:rsidTr="002C6F5C">
        <w:trPr>
          <w:jc w:val="center"/>
        </w:trPr>
        <w:tc>
          <w:tcPr>
            <w:tcW w:w="1674" w:type="dxa"/>
            <w:tcBorders>
              <w:top w:val="nil"/>
              <w:left w:val="nil"/>
              <w:bottom w:val="nil"/>
              <w:right w:val="nil"/>
            </w:tcBorders>
            <w:vAlign w:val="center"/>
          </w:tcPr>
          <w:p w14:paraId="5F12D645" w14:textId="77777777" w:rsidR="00444803" w:rsidRPr="003518C8" w:rsidRDefault="00444803" w:rsidP="002C6F5C">
            <w:pPr>
              <w:pStyle w:val="Texttabulky"/>
              <w:rPr>
                <w:b/>
              </w:rPr>
            </w:pPr>
            <w:r w:rsidRPr="003518C8">
              <w:rPr>
                <w:b/>
              </w:rPr>
              <w:t>OZKO</w:t>
            </w:r>
          </w:p>
        </w:tc>
        <w:tc>
          <w:tcPr>
            <w:tcW w:w="7396" w:type="dxa"/>
            <w:tcBorders>
              <w:top w:val="nil"/>
              <w:left w:val="nil"/>
              <w:bottom w:val="nil"/>
              <w:right w:val="nil"/>
            </w:tcBorders>
            <w:vAlign w:val="center"/>
          </w:tcPr>
          <w:p w14:paraId="70B2EC5B" w14:textId="77777777" w:rsidR="00444803" w:rsidRPr="003518C8" w:rsidRDefault="00444803" w:rsidP="002C6F5C">
            <w:pPr>
              <w:pStyle w:val="Texttabulky"/>
            </w:pPr>
            <w:r w:rsidRPr="003518C8">
              <w:t>Oblast zhoršené kvality ovzduší</w:t>
            </w:r>
          </w:p>
        </w:tc>
      </w:tr>
      <w:tr w:rsidR="00444803" w:rsidRPr="003518C8" w14:paraId="502C178F" w14:textId="77777777" w:rsidTr="002C6F5C">
        <w:trPr>
          <w:jc w:val="center"/>
        </w:trPr>
        <w:tc>
          <w:tcPr>
            <w:tcW w:w="1674" w:type="dxa"/>
            <w:tcBorders>
              <w:top w:val="nil"/>
              <w:left w:val="nil"/>
              <w:bottom w:val="nil"/>
              <w:right w:val="nil"/>
            </w:tcBorders>
            <w:vAlign w:val="center"/>
          </w:tcPr>
          <w:p w14:paraId="0E7158C0" w14:textId="77777777" w:rsidR="00444803" w:rsidRPr="003518C8" w:rsidRDefault="00444803" w:rsidP="002C6F5C">
            <w:pPr>
              <w:pStyle w:val="Texttabulky"/>
              <w:rPr>
                <w:b/>
              </w:rPr>
            </w:pPr>
            <w:r w:rsidRPr="003518C8">
              <w:rPr>
                <w:b/>
              </w:rPr>
              <w:t>PID</w:t>
            </w:r>
          </w:p>
        </w:tc>
        <w:tc>
          <w:tcPr>
            <w:tcW w:w="7396" w:type="dxa"/>
            <w:tcBorders>
              <w:top w:val="nil"/>
              <w:left w:val="nil"/>
              <w:bottom w:val="nil"/>
              <w:right w:val="nil"/>
            </w:tcBorders>
            <w:vAlign w:val="center"/>
          </w:tcPr>
          <w:p w14:paraId="2D667F3D" w14:textId="77777777" w:rsidR="00444803" w:rsidRPr="003518C8" w:rsidRDefault="00444803" w:rsidP="002C6F5C">
            <w:pPr>
              <w:pStyle w:val="Texttabulky"/>
            </w:pPr>
            <w:r w:rsidRPr="003518C8">
              <w:t>Pražská integrovaná doprava</w:t>
            </w:r>
          </w:p>
        </w:tc>
      </w:tr>
      <w:tr w:rsidR="00444803" w:rsidRPr="003518C8" w14:paraId="7442670C" w14:textId="77777777" w:rsidTr="002C6F5C">
        <w:trPr>
          <w:jc w:val="center"/>
        </w:trPr>
        <w:tc>
          <w:tcPr>
            <w:tcW w:w="1674" w:type="dxa"/>
            <w:tcBorders>
              <w:top w:val="nil"/>
              <w:left w:val="nil"/>
              <w:bottom w:val="nil"/>
              <w:right w:val="nil"/>
            </w:tcBorders>
            <w:vAlign w:val="center"/>
          </w:tcPr>
          <w:p w14:paraId="46909EF8" w14:textId="77777777" w:rsidR="00444803" w:rsidRPr="003518C8" w:rsidRDefault="00444803" w:rsidP="002C6F5C">
            <w:pPr>
              <w:pStyle w:val="Texttabulky"/>
              <w:rPr>
                <w:b/>
              </w:rPr>
            </w:pPr>
            <w:r w:rsidRPr="003518C8">
              <w:rPr>
                <w:b/>
              </w:rPr>
              <w:t>PLO</w:t>
            </w:r>
          </w:p>
        </w:tc>
        <w:tc>
          <w:tcPr>
            <w:tcW w:w="7396" w:type="dxa"/>
            <w:tcBorders>
              <w:top w:val="nil"/>
              <w:left w:val="nil"/>
              <w:bottom w:val="nil"/>
              <w:right w:val="nil"/>
            </w:tcBorders>
            <w:vAlign w:val="center"/>
          </w:tcPr>
          <w:p w14:paraId="352F57A7" w14:textId="77777777" w:rsidR="00444803" w:rsidRPr="003518C8" w:rsidRDefault="00444803" w:rsidP="002C6F5C">
            <w:pPr>
              <w:pStyle w:val="Texttabulky"/>
            </w:pPr>
            <w:r w:rsidRPr="003518C8">
              <w:t>Přírodní lesní oblast</w:t>
            </w:r>
          </w:p>
        </w:tc>
      </w:tr>
      <w:tr w:rsidR="00444803" w:rsidRPr="003518C8" w14:paraId="6BBE8DA7" w14:textId="77777777" w:rsidTr="002C6F5C">
        <w:trPr>
          <w:jc w:val="center"/>
        </w:trPr>
        <w:tc>
          <w:tcPr>
            <w:tcW w:w="1674" w:type="dxa"/>
            <w:tcBorders>
              <w:top w:val="nil"/>
              <w:left w:val="nil"/>
              <w:bottom w:val="nil"/>
              <w:right w:val="nil"/>
            </w:tcBorders>
            <w:vAlign w:val="center"/>
          </w:tcPr>
          <w:p w14:paraId="32783F35" w14:textId="77777777" w:rsidR="00444803" w:rsidRPr="003518C8" w:rsidRDefault="00444803" w:rsidP="002C6F5C">
            <w:pPr>
              <w:pStyle w:val="Texttabulky"/>
              <w:rPr>
                <w:b/>
              </w:rPr>
            </w:pPr>
            <w:r w:rsidRPr="003518C8">
              <w:rPr>
                <w:b/>
              </w:rPr>
              <w:t>PM</w:t>
            </w:r>
            <w:r w:rsidRPr="003518C8">
              <w:rPr>
                <w:b/>
                <w:vertAlign w:val="subscript"/>
              </w:rPr>
              <w:t>10</w:t>
            </w:r>
            <w:r w:rsidRPr="003518C8">
              <w:rPr>
                <w:b/>
              </w:rPr>
              <w:t>, PM</w:t>
            </w:r>
            <w:r w:rsidRPr="003518C8">
              <w:rPr>
                <w:b/>
                <w:vertAlign w:val="subscript"/>
              </w:rPr>
              <w:t>2,5</w:t>
            </w:r>
          </w:p>
        </w:tc>
        <w:tc>
          <w:tcPr>
            <w:tcW w:w="7396" w:type="dxa"/>
            <w:tcBorders>
              <w:top w:val="nil"/>
              <w:left w:val="nil"/>
              <w:bottom w:val="nil"/>
              <w:right w:val="nil"/>
            </w:tcBorders>
            <w:vAlign w:val="center"/>
          </w:tcPr>
          <w:p w14:paraId="4A1D93DE" w14:textId="77777777" w:rsidR="00444803" w:rsidRPr="003518C8" w:rsidRDefault="00444803" w:rsidP="002C6F5C">
            <w:pPr>
              <w:pStyle w:val="Texttabulky"/>
            </w:pPr>
            <w:r w:rsidRPr="003518C8">
              <w:t>Poletavý prach</w:t>
            </w:r>
          </w:p>
        </w:tc>
      </w:tr>
      <w:tr w:rsidR="00444803" w:rsidRPr="003518C8" w14:paraId="12B78504" w14:textId="77777777" w:rsidTr="002C6F5C">
        <w:trPr>
          <w:jc w:val="center"/>
        </w:trPr>
        <w:tc>
          <w:tcPr>
            <w:tcW w:w="1674" w:type="dxa"/>
            <w:tcBorders>
              <w:top w:val="nil"/>
              <w:left w:val="nil"/>
              <w:bottom w:val="nil"/>
              <w:right w:val="nil"/>
            </w:tcBorders>
            <w:vAlign w:val="center"/>
          </w:tcPr>
          <w:p w14:paraId="084D2FFD" w14:textId="77777777" w:rsidR="00444803" w:rsidRPr="003518C8" w:rsidRDefault="00444803" w:rsidP="002C6F5C">
            <w:pPr>
              <w:pStyle w:val="Texttabulky"/>
              <w:rPr>
                <w:b/>
              </w:rPr>
            </w:pPr>
            <w:r w:rsidRPr="003518C8">
              <w:rPr>
                <w:b/>
              </w:rPr>
              <w:t>PO</w:t>
            </w:r>
          </w:p>
        </w:tc>
        <w:tc>
          <w:tcPr>
            <w:tcW w:w="7396" w:type="dxa"/>
            <w:tcBorders>
              <w:top w:val="nil"/>
              <w:left w:val="nil"/>
              <w:bottom w:val="nil"/>
              <w:right w:val="nil"/>
            </w:tcBorders>
            <w:vAlign w:val="center"/>
          </w:tcPr>
          <w:p w14:paraId="1436BB2E" w14:textId="77777777" w:rsidR="00444803" w:rsidRPr="003518C8" w:rsidRDefault="00444803" w:rsidP="002C6F5C">
            <w:pPr>
              <w:pStyle w:val="Texttabulky"/>
            </w:pPr>
            <w:r w:rsidRPr="003518C8">
              <w:t>Ptačí oblast soustavy Natura 2000</w:t>
            </w:r>
          </w:p>
        </w:tc>
      </w:tr>
      <w:tr w:rsidR="00444803" w:rsidRPr="003518C8" w14:paraId="624B49A8" w14:textId="77777777" w:rsidTr="002C6F5C">
        <w:trPr>
          <w:jc w:val="center"/>
        </w:trPr>
        <w:tc>
          <w:tcPr>
            <w:tcW w:w="1674" w:type="dxa"/>
            <w:tcBorders>
              <w:top w:val="nil"/>
              <w:left w:val="nil"/>
              <w:bottom w:val="nil"/>
              <w:right w:val="nil"/>
            </w:tcBorders>
            <w:vAlign w:val="center"/>
          </w:tcPr>
          <w:p w14:paraId="2576B1DD" w14:textId="77777777" w:rsidR="00444803" w:rsidRPr="003518C8" w:rsidRDefault="00444803" w:rsidP="002C6F5C">
            <w:pPr>
              <w:pStyle w:val="Texttabulky"/>
              <w:rPr>
                <w:b/>
              </w:rPr>
            </w:pPr>
            <w:r w:rsidRPr="003518C8">
              <w:rPr>
                <w:b/>
              </w:rPr>
              <w:t>POH</w:t>
            </w:r>
          </w:p>
        </w:tc>
        <w:tc>
          <w:tcPr>
            <w:tcW w:w="7396" w:type="dxa"/>
            <w:tcBorders>
              <w:top w:val="nil"/>
              <w:left w:val="nil"/>
              <w:bottom w:val="nil"/>
              <w:right w:val="nil"/>
            </w:tcBorders>
            <w:vAlign w:val="center"/>
          </w:tcPr>
          <w:p w14:paraId="559222BB" w14:textId="77777777" w:rsidR="00444803" w:rsidRPr="003518C8" w:rsidRDefault="00444803" w:rsidP="002C6F5C">
            <w:pPr>
              <w:pStyle w:val="Texttabulky"/>
            </w:pPr>
            <w:r w:rsidRPr="003518C8">
              <w:t>Plán odpadového hospodářství</w:t>
            </w:r>
          </w:p>
        </w:tc>
      </w:tr>
      <w:tr w:rsidR="00444803" w:rsidRPr="003518C8" w14:paraId="282C7788" w14:textId="77777777" w:rsidTr="002C6F5C">
        <w:trPr>
          <w:jc w:val="center"/>
        </w:trPr>
        <w:tc>
          <w:tcPr>
            <w:tcW w:w="1674" w:type="dxa"/>
            <w:tcBorders>
              <w:top w:val="nil"/>
              <w:left w:val="nil"/>
              <w:bottom w:val="nil"/>
              <w:right w:val="nil"/>
            </w:tcBorders>
            <w:vAlign w:val="center"/>
          </w:tcPr>
          <w:p w14:paraId="7D55972E" w14:textId="77777777" w:rsidR="00444803" w:rsidRPr="003518C8" w:rsidRDefault="00444803" w:rsidP="002C6F5C">
            <w:pPr>
              <w:pStyle w:val="Texttabulky"/>
              <w:rPr>
                <w:b/>
              </w:rPr>
            </w:pPr>
            <w:r w:rsidRPr="003518C8">
              <w:rPr>
                <w:b/>
              </w:rPr>
              <w:t>PP</w:t>
            </w:r>
          </w:p>
        </w:tc>
        <w:tc>
          <w:tcPr>
            <w:tcW w:w="7396" w:type="dxa"/>
            <w:tcBorders>
              <w:top w:val="nil"/>
              <w:left w:val="nil"/>
              <w:bottom w:val="nil"/>
              <w:right w:val="nil"/>
            </w:tcBorders>
            <w:vAlign w:val="center"/>
          </w:tcPr>
          <w:p w14:paraId="5795C827" w14:textId="77777777" w:rsidR="00444803" w:rsidRPr="003518C8" w:rsidRDefault="00444803" w:rsidP="002C6F5C">
            <w:pPr>
              <w:pStyle w:val="Texttabulky"/>
            </w:pPr>
            <w:r w:rsidRPr="003518C8">
              <w:t>Přírodní památka (MZCHÚ)</w:t>
            </w:r>
          </w:p>
        </w:tc>
      </w:tr>
      <w:tr w:rsidR="00444803" w:rsidRPr="003518C8" w14:paraId="2075FD88" w14:textId="77777777" w:rsidTr="002C6F5C">
        <w:trPr>
          <w:jc w:val="center"/>
        </w:trPr>
        <w:tc>
          <w:tcPr>
            <w:tcW w:w="1674" w:type="dxa"/>
            <w:tcBorders>
              <w:top w:val="nil"/>
              <w:left w:val="nil"/>
              <w:bottom w:val="nil"/>
              <w:right w:val="nil"/>
            </w:tcBorders>
            <w:vAlign w:val="center"/>
          </w:tcPr>
          <w:p w14:paraId="4CF25D72" w14:textId="77777777" w:rsidR="00444803" w:rsidRPr="003518C8" w:rsidRDefault="00444803" w:rsidP="002C6F5C">
            <w:pPr>
              <w:pStyle w:val="Texttabulky"/>
              <w:rPr>
                <w:b/>
              </w:rPr>
            </w:pPr>
            <w:r w:rsidRPr="003518C8">
              <w:rPr>
                <w:b/>
              </w:rPr>
              <w:t>PPk</w:t>
            </w:r>
          </w:p>
        </w:tc>
        <w:tc>
          <w:tcPr>
            <w:tcW w:w="7396" w:type="dxa"/>
            <w:tcBorders>
              <w:top w:val="nil"/>
              <w:left w:val="nil"/>
              <w:bottom w:val="nil"/>
              <w:right w:val="nil"/>
            </w:tcBorders>
            <w:vAlign w:val="center"/>
          </w:tcPr>
          <w:p w14:paraId="08F7AB5E" w14:textId="77777777" w:rsidR="00444803" w:rsidRPr="003518C8" w:rsidRDefault="00444803" w:rsidP="002C6F5C">
            <w:pPr>
              <w:pStyle w:val="Texttabulky"/>
            </w:pPr>
            <w:r w:rsidRPr="003518C8">
              <w:t>Přírodní park</w:t>
            </w:r>
          </w:p>
        </w:tc>
      </w:tr>
      <w:tr w:rsidR="00444803" w:rsidRPr="003518C8" w14:paraId="6A432F4B" w14:textId="77777777" w:rsidTr="002C6F5C">
        <w:trPr>
          <w:jc w:val="center"/>
        </w:trPr>
        <w:tc>
          <w:tcPr>
            <w:tcW w:w="1674" w:type="dxa"/>
            <w:tcBorders>
              <w:top w:val="nil"/>
              <w:left w:val="nil"/>
              <w:bottom w:val="nil"/>
              <w:right w:val="nil"/>
            </w:tcBorders>
            <w:vAlign w:val="center"/>
          </w:tcPr>
          <w:p w14:paraId="698C0FB6" w14:textId="77777777" w:rsidR="00444803" w:rsidRPr="003518C8" w:rsidRDefault="00444803" w:rsidP="002C6F5C">
            <w:pPr>
              <w:pStyle w:val="Texttabulky"/>
              <w:rPr>
                <w:b/>
              </w:rPr>
            </w:pPr>
            <w:r w:rsidRPr="003518C8">
              <w:rPr>
                <w:b/>
              </w:rPr>
              <w:t>PR</w:t>
            </w:r>
          </w:p>
        </w:tc>
        <w:tc>
          <w:tcPr>
            <w:tcW w:w="7396" w:type="dxa"/>
            <w:tcBorders>
              <w:top w:val="nil"/>
              <w:left w:val="nil"/>
              <w:bottom w:val="nil"/>
              <w:right w:val="nil"/>
            </w:tcBorders>
            <w:vAlign w:val="center"/>
          </w:tcPr>
          <w:p w14:paraId="3D43B9FF" w14:textId="77777777" w:rsidR="00444803" w:rsidRPr="003518C8" w:rsidRDefault="00444803" w:rsidP="002C6F5C">
            <w:pPr>
              <w:pStyle w:val="Texttabulky"/>
            </w:pPr>
            <w:r w:rsidRPr="003518C8">
              <w:t>Přírodní rezervace (MZCHÚ)</w:t>
            </w:r>
          </w:p>
        </w:tc>
      </w:tr>
      <w:tr w:rsidR="00444803" w:rsidRPr="003518C8" w14:paraId="23162AF7" w14:textId="77777777" w:rsidTr="002C6F5C">
        <w:trPr>
          <w:jc w:val="center"/>
        </w:trPr>
        <w:tc>
          <w:tcPr>
            <w:tcW w:w="1674" w:type="dxa"/>
            <w:tcBorders>
              <w:top w:val="nil"/>
              <w:left w:val="nil"/>
              <w:bottom w:val="nil"/>
              <w:right w:val="nil"/>
            </w:tcBorders>
            <w:vAlign w:val="center"/>
          </w:tcPr>
          <w:p w14:paraId="2E7A5146" w14:textId="77777777" w:rsidR="00444803" w:rsidRPr="003518C8" w:rsidRDefault="00444803" w:rsidP="002C6F5C">
            <w:pPr>
              <w:pStyle w:val="Texttabulky"/>
              <w:rPr>
                <w:b/>
              </w:rPr>
            </w:pPr>
            <w:r w:rsidRPr="003518C8">
              <w:rPr>
                <w:b/>
              </w:rPr>
              <w:t>PPR</w:t>
            </w:r>
          </w:p>
        </w:tc>
        <w:tc>
          <w:tcPr>
            <w:tcW w:w="7396" w:type="dxa"/>
            <w:tcBorders>
              <w:top w:val="nil"/>
              <w:left w:val="nil"/>
              <w:bottom w:val="nil"/>
              <w:right w:val="nil"/>
            </w:tcBorders>
            <w:vAlign w:val="center"/>
          </w:tcPr>
          <w:p w14:paraId="258CBC07" w14:textId="77777777" w:rsidR="00444803" w:rsidRPr="003518C8" w:rsidRDefault="00444803" w:rsidP="002C6F5C">
            <w:pPr>
              <w:pStyle w:val="Texttabulky"/>
            </w:pPr>
            <w:r w:rsidRPr="003518C8">
              <w:t>Pražská památková rezervace</w:t>
            </w:r>
          </w:p>
        </w:tc>
      </w:tr>
      <w:tr w:rsidR="00444803" w:rsidRPr="003518C8" w14:paraId="353BC371" w14:textId="77777777" w:rsidTr="002C6F5C">
        <w:trPr>
          <w:jc w:val="center"/>
        </w:trPr>
        <w:tc>
          <w:tcPr>
            <w:tcW w:w="1674" w:type="dxa"/>
            <w:tcBorders>
              <w:top w:val="nil"/>
              <w:left w:val="nil"/>
              <w:bottom w:val="nil"/>
              <w:right w:val="nil"/>
            </w:tcBorders>
            <w:vAlign w:val="center"/>
          </w:tcPr>
          <w:p w14:paraId="247B1814" w14:textId="77777777" w:rsidR="00444803" w:rsidRPr="003518C8" w:rsidRDefault="00444803" w:rsidP="002C6F5C">
            <w:pPr>
              <w:pStyle w:val="Texttabulky"/>
              <w:rPr>
                <w:b/>
              </w:rPr>
            </w:pPr>
            <w:r w:rsidRPr="003518C8">
              <w:rPr>
                <w:b/>
              </w:rPr>
              <w:t>PSP</w:t>
            </w:r>
          </w:p>
        </w:tc>
        <w:tc>
          <w:tcPr>
            <w:tcW w:w="7396" w:type="dxa"/>
            <w:tcBorders>
              <w:top w:val="nil"/>
              <w:left w:val="nil"/>
              <w:bottom w:val="nil"/>
              <w:right w:val="nil"/>
            </w:tcBorders>
            <w:vAlign w:val="center"/>
          </w:tcPr>
          <w:p w14:paraId="215782A5" w14:textId="77777777" w:rsidR="00444803" w:rsidRPr="003518C8" w:rsidRDefault="00444803" w:rsidP="002C6F5C">
            <w:pPr>
              <w:pStyle w:val="Texttabulky"/>
            </w:pPr>
            <w:r w:rsidRPr="003518C8">
              <w:t>Pražské stavební předpisy</w:t>
            </w:r>
          </w:p>
        </w:tc>
      </w:tr>
      <w:tr w:rsidR="00444803" w:rsidRPr="003518C8" w14:paraId="4DD14486" w14:textId="77777777" w:rsidTr="002C6F5C">
        <w:trPr>
          <w:jc w:val="center"/>
        </w:trPr>
        <w:tc>
          <w:tcPr>
            <w:tcW w:w="1674" w:type="dxa"/>
            <w:tcBorders>
              <w:top w:val="nil"/>
              <w:left w:val="nil"/>
              <w:bottom w:val="nil"/>
              <w:right w:val="nil"/>
            </w:tcBorders>
            <w:vAlign w:val="center"/>
          </w:tcPr>
          <w:p w14:paraId="50C5952D" w14:textId="77777777" w:rsidR="00444803" w:rsidRPr="003518C8" w:rsidRDefault="00444803" w:rsidP="002C6F5C">
            <w:pPr>
              <w:pStyle w:val="Texttabulky"/>
              <w:rPr>
                <w:b/>
              </w:rPr>
            </w:pPr>
            <w:r w:rsidRPr="003518C8">
              <w:rPr>
                <w:b/>
              </w:rPr>
              <w:t>PUPFL</w:t>
            </w:r>
          </w:p>
        </w:tc>
        <w:tc>
          <w:tcPr>
            <w:tcW w:w="7396" w:type="dxa"/>
            <w:tcBorders>
              <w:top w:val="nil"/>
              <w:left w:val="nil"/>
              <w:bottom w:val="nil"/>
              <w:right w:val="nil"/>
            </w:tcBorders>
            <w:vAlign w:val="center"/>
          </w:tcPr>
          <w:p w14:paraId="46F8B1FE" w14:textId="77777777" w:rsidR="00444803" w:rsidRPr="003518C8" w:rsidRDefault="00444803" w:rsidP="002C6F5C">
            <w:pPr>
              <w:pStyle w:val="Texttabulky"/>
            </w:pPr>
            <w:r w:rsidRPr="003518C8">
              <w:t>Pozemky určené k plnění funkcí lesa</w:t>
            </w:r>
          </w:p>
        </w:tc>
      </w:tr>
      <w:tr w:rsidR="00444803" w:rsidRPr="003518C8" w14:paraId="65950B76" w14:textId="77777777" w:rsidTr="002C6F5C">
        <w:trPr>
          <w:jc w:val="center"/>
        </w:trPr>
        <w:tc>
          <w:tcPr>
            <w:tcW w:w="1674" w:type="dxa"/>
            <w:tcBorders>
              <w:top w:val="nil"/>
              <w:left w:val="nil"/>
              <w:bottom w:val="nil"/>
              <w:right w:val="nil"/>
            </w:tcBorders>
            <w:vAlign w:val="center"/>
          </w:tcPr>
          <w:p w14:paraId="703EAE0E" w14:textId="77777777" w:rsidR="00444803" w:rsidRPr="003518C8" w:rsidRDefault="00444803" w:rsidP="002C6F5C">
            <w:pPr>
              <w:pStyle w:val="Texttabulky"/>
              <w:rPr>
                <w:b/>
              </w:rPr>
            </w:pPr>
            <w:r w:rsidRPr="003518C8">
              <w:rPr>
                <w:b/>
              </w:rPr>
              <w:t>PÚP</w:t>
            </w:r>
          </w:p>
        </w:tc>
        <w:tc>
          <w:tcPr>
            <w:tcW w:w="7396" w:type="dxa"/>
            <w:tcBorders>
              <w:top w:val="nil"/>
              <w:left w:val="nil"/>
              <w:bottom w:val="nil"/>
              <w:right w:val="nil"/>
            </w:tcBorders>
            <w:vAlign w:val="center"/>
          </w:tcPr>
          <w:p w14:paraId="2FA84613" w14:textId="77777777" w:rsidR="00444803" w:rsidRPr="003518C8" w:rsidRDefault="00444803" w:rsidP="002C6F5C">
            <w:pPr>
              <w:pStyle w:val="Texttabulky"/>
            </w:pPr>
            <w:r w:rsidRPr="003518C8">
              <w:t>Platný územní plán</w:t>
            </w:r>
          </w:p>
        </w:tc>
      </w:tr>
      <w:tr w:rsidR="00444803" w:rsidRPr="003518C8" w14:paraId="0F9C55BB" w14:textId="77777777" w:rsidTr="002C6F5C">
        <w:trPr>
          <w:jc w:val="center"/>
        </w:trPr>
        <w:tc>
          <w:tcPr>
            <w:tcW w:w="1674" w:type="dxa"/>
            <w:tcBorders>
              <w:top w:val="nil"/>
              <w:left w:val="nil"/>
              <w:bottom w:val="nil"/>
              <w:right w:val="nil"/>
            </w:tcBorders>
            <w:vAlign w:val="center"/>
          </w:tcPr>
          <w:p w14:paraId="21E58F6D" w14:textId="77777777" w:rsidR="00444803" w:rsidRPr="003518C8" w:rsidRDefault="00444803" w:rsidP="002C6F5C">
            <w:pPr>
              <w:pStyle w:val="Texttabulky"/>
              <w:rPr>
                <w:b/>
              </w:rPr>
            </w:pPr>
            <w:r w:rsidRPr="003518C8">
              <w:rPr>
                <w:b/>
              </w:rPr>
              <w:t>PÚR</w:t>
            </w:r>
          </w:p>
        </w:tc>
        <w:tc>
          <w:tcPr>
            <w:tcW w:w="7396" w:type="dxa"/>
            <w:tcBorders>
              <w:top w:val="nil"/>
              <w:left w:val="nil"/>
              <w:bottom w:val="nil"/>
              <w:right w:val="nil"/>
            </w:tcBorders>
            <w:vAlign w:val="center"/>
          </w:tcPr>
          <w:p w14:paraId="7EBC0F1A" w14:textId="77777777" w:rsidR="00444803" w:rsidRPr="003518C8" w:rsidRDefault="00444803" w:rsidP="002C6F5C">
            <w:pPr>
              <w:pStyle w:val="Texttabulky"/>
            </w:pPr>
            <w:r w:rsidRPr="003518C8">
              <w:t>Politika územního rozvoje</w:t>
            </w:r>
          </w:p>
        </w:tc>
      </w:tr>
      <w:tr w:rsidR="00444803" w:rsidRPr="003518C8" w14:paraId="21AE6F16" w14:textId="77777777" w:rsidTr="002C6F5C">
        <w:trPr>
          <w:jc w:val="center"/>
        </w:trPr>
        <w:tc>
          <w:tcPr>
            <w:tcW w:w="1674" w:type="dxa"/>
            <w:tcBorders>
              <w:top w:val="nil"/>
              <w:left w:val="nil"/>
              <w:bottom w:val="nil"/>
              <w:right w:val="nil"/>
            </w:tcBorders>
            <w:vAlign w:val="center"/>
          </w:tcPr>
          <w:p w14:paraId="7B918F04" w14:textId="77777777" w:rsidR="00444803" w:rsidRPr="003518C8" w:rsidRDefault="00444803" w:rsidP="002C6F5C">
            <w:pPr>
              <w:pStyle w:val="Texttabulky"/>
              <w:rPr>
                <w:b/>
              </w:rPr>
            </w:pPr>
            <w:r w:rsidRPr="003518C8">
              <w:rPr>
                <w:b/>
              </w:rPr>
              <w:t>PVL</w:t>
            </w:r>
          </w:p>
        </w:tc>
        <w:tc>
          <w:tcPr>
            <w:tcW w:w="7396" w:type="dxa"/>
            <w:tcBorders>
              <w:top w:val="nil"/>
              <w:left w:val="nil"/>
              <w:bottom w:val="nil"/>
              <w:right w:val="nil"/>
            </w:tcBorders>
            <w:vAlign w:val="center"/>
          </w:tcPr>
          <w:p w14:paraId="1A28937A" w14:textId="77777777" w:rsidR="00444803" w:rsidRPr="003518C8" w:rsidRDefault="00444803" w:rsidP="002C6F5C">
            <w:pPr>
              <w:pStyle w:val="Texttabulky"/>
            </w:pPr>
            <w:r w:rsidRPr="003518C8">
              <w:t>Povodí Vltavy</w:t>
            </w:r>
          </w:p>
        </w:tc>
      </w:tr>
      <w:tr w:rsidR="00444803" w:rsidRPr="003518C8" w14:paraId="56CBEAD6" w14:textId="77777777" w:rsidTr="002C6F5C">
        <w:trPr>
          <w:jc w:val="center"/>
        </w:trPr>
        <w:tc>
          <w:tcPr>
            <w:tcW w:w="1674" w:type="dxa"/>
            <w:tcBorders>
              <w:top w:val="nil"/>
              <w:left w:val="nil"/>
              <w:bottom w:val="nil"/>
              <w:right w:val="nil"/>
            </w:tcBorders>
            <w:vAlign w:val="center"/>
          </w:tcPr>
          <w:p w14:paraId="3BE86893" w14:textId="77777777" w:rsidR="00444803" w:rsidRPr="003518C8" w:rsidRDefault="00444803" w:rsidP="002C6F5C">
            <w:pPr>
              <w:pStyle w:val="Texttabulky"/>
              <w:rPr>
                <w:b/>
              </w:rPr>
            </w:pPr>
            <w:r w:rsidRPr="003518C8">
              <w:rPr>
                <w:b/>
              </w:rPr>
              <w:t>RBC</w:t>
            </w:r>
          </w:p>
        </w:tc>
        <w:tc>
          <w:tcPr>
            <w:tcW w:w="7396" w:type="dxa"/>
            <w:tcBorders>
              <w:top w:val="nil"/>
              <w:left w:val="nil"/>
              <w:bottom w:val="nil"/>
              <w:right w:val="nil"/>
            </w:tcBorders>
            <w:vAlign w:val="center"/>
          </w:tcPr>
          <w:p w14:paraId="5E00911D" w14:textId="77777777" w:rsidR="00444803" w:rsidRPr="003518C8" w:rsidRDefault="00444803" w:rsidP="002C6F5C">
            <w:pPr>
              <w:pStyle w:val="Texttabulky"/>
            </w:pPr>
            <w:r w:rsidRPr="003518C8">
              <w:t>Regionální biocentrum (ÚSES)</w:t>
            </w:r>
          </w:p>
        </w:tc>
      </w:tr>
      <w:tr w:rsidR="00444803" w:rsidRPr="003518C8" w14:paraId="6367877F" w14:textId="77777777" w:rsidTr="002C6F5C">
        <w:trPr>
          <w:jc w:val="center"/>
        </w:trPr>
        <w:tc>
          <w:tcPr>
            <w:tcW w:w="1674" w:type="dxa"/>
            <w:tcBorders>
              <w:top w:val="nil"/>
              <w:left w:val="nil"/>
              <w:bottom w:val="nil"/>
              <w:right w:val="nil"/>
            </w:tcBorders>
            <w:vAlign w:val="center"/>
          </w:tcPr>
          <w:p w14:paraId="67FD03C2" w14:textId="77777777" w:rsidR="00444803" w:rsidRPr="003518C8" w:rsidRDefault="00444803" w:rsidP="002C6F5C">
            <w:pPr>
              <w:pStyle w:val="Texttabulky"/>
              <w:rPr>
                <w:b/>
              </w:rPr>
            </w:pPr>
            <w:r w:rsidRPr="003518C8">
              <w:rPr>
                <w:b/>
              </w:rPr>
              <w:t>RBK</w:t>
            </w:r>
          </w:p>
        </w:tc>
        <w:tc>
          <w:tcPr>
            <w:tcW w:w="7396" w:type="dxa"/>
            <w:tcBorders>
              <w:top w:val="nil"/>
              <w:left w:val="nil"/>
              <w:bottom w:val="nil"/>
              <w:right w:val="nil"/>
            </w:tcBorders>
            <w:vAlign w:val="center"/>
          </w:tcPr>
          <w:p w14:paraId="70861885" w14:textId="77777777" w:rsidR="00444803" w:rsidRPr="003518C8" w:rsidRDefault="00444803" w:rsidP="002C6F5C">
            <w:pPr>
              <w:pStyle w:val="Texttabulky"/>
            </w:pPr>
            <w:r w:rsidRPr="003518C8">
              <w:t>Regionální biokoridor (ÚSES)</w:t>
            </w:r>
          </w:p>
        </w:tc>
      </w:tr>
      <w:tr w:rsidR="00444803" w:rsidRPr="003518C8" w14:paraId="55C71A24" w14:textId="77777777" w:rsidTr="002C6F5C">
        <w:trPr>
          <w:jc w:val="center"/>
        </w:trPr>
        <w:tc>
          <w:tcPr>
            <w:tcW w:w="1674" w:type="dxa"/>
            <w:tcBorders>
              <w:top w:val="nil"/>
              <w:left w:val="nil"/>
              <w:bottom w:val="nil"/>
              <w:right w:val="nil"/>
            </w:tcBorders>
            <w:vAlign w:val="center"/>
          </w:tcPr>
          <w:p w14:paraId="15C6039B" w14:textId="77777777" w:rsidR="00444803" w:rsidRPr="003518C8" w:rsidRDefault="00444803" w:rsidP="002C6F5C">
            <w:pPr>
              <w:pStyle w:val="Texttabulky"/>
              <w:rPr>
                <w:b/>
              </w:rPr>
            </w:pPr>
            <w:r w:rsidRPr="003518C8">
              <w:rPr>
                <w:b/>
              </w:rPr>
              <w:t>Resp.</w:t>
            </w:r>
          </w:p>
        </w:tc>
        <w:tc>
          <w:tcPr>
            <w:tcW w:w="7396" w:type="dxa"/>
            <w:tcBorders>
              <w:top w:val="nil"/>
              <w:left w:val="nil"/>
              <w:bottom w:val="nil"/>
              <w:right w:val="nil"/>
            </w:tcBorders>
            <w:vAlign w:val="center"/>
          </w:tcPr>
          <w:p w14:paraId="68851D6F" w14:textId="77777777" w:rsidR="00444803" w:rsidRPr="003518C8" w:rsidRDefault="00444803" w:rsidP="002C6F5C">
            <w:pPr>
              <w:pStyle w:val="Texttabulky"/>
            </w:pPr>
            <w:r w:rsidRPr="003518C8">
              <w:t>Respektive</w:t>
            </w:r>
          </w:p>
        </w:tc>
      </w:tr>
      <w:tr w:rsidR="00444803" w:rsidRPr="003518C8" w14:paraId="542EDE32" w14:textId="77777777" w:rsidTr="002C6F5C">
        <w:trPr>
          <w:jc w:val="center"/>
        </w:trPr>
        <w:tc>
          <w:tcPr>
            <w:tcW w:w="1674" w:type="dxa"/>
            <w:tcBorders>
              <w:top w:val="nil"/>
              <w:left w:val="nil"/>
              <w:bottom w:val="nil"/>
              <w:right w:val="nil"/>
            </w:tcBorders>
            <w:vAlign w:val="center"/>
          </w:tcPr>
          <w:p w14:paraId="5242C9B8" w14:textId="77777777" w:rsidR="00444803" w:rsidRPr="003518C8" w:rsidRDefault="00444803" w:rsidP="002C6F5C">
            <w:pPr>
              <w:pStyle w:val="Texttabulky"/>
              <w:rPr>
                <w:b/>
              </w:rPr>
            </w:pPr>
            <w:r w:rsidRPr="003518C8">
              <w:rPr>
                <w:b/>
              </w:rPr>
              <w:t>REZZO</w:t>
            </w:r>
          </w:p>
        </w:tc>
        <w:tc>
          <w:tcPr>
            <w:tcW w:w="7396" w:type="dxa"/>
            <w:tcBorders>
              <w:top w:val="nil"/>
              <w:left w:val="nil"/>
              <w:bottom w:val="nil"/>
              <w:right w:val="nil"/>
            </w:tcBorders>
            <w:vAlign w:val="center"/>
          </w:tcPr>
          <w:p w14:paraId="67416E3C" w14:textId="77777777" w:rsidR="00444803" w:rsidRPr="003518C8" w:rsidRDefault="00444803" w:rsidP="002C6F5C">
            <w:pPr>
              <w:pStyle w:val="Texttabulky"/>
            </w:pPr>
            <w:r w:rsidRPr="003518C8">
              <w:t>Registr emisí a zdrojů znečištění ovzduší</w:t>
            </w:r>
          </w:p>
        </w:tc>
      </w:tr>
      <w:tr w:rsidR="00444803" w:rsidRPr="003518C8" w14:paraId="05F8D499" w14:textId="77777777" w:rsidTr="002C6F5C">
        <w:trPr>
          <w:jc w:val="center"/>
        </w:trPr>
        <w:tc>
          <w:tcPr>
            <w:tcW w:w="1674" w:type="dxa"/>
            <w:tcBorders>
              <w:top w:val="nil"/>
              <w:left w:val="nil"/>
              <w:bottom w:val="nil"/>
              <w:right w:val="nil"/>
            </w:tcBorders>
            <w:vAlign w:val="center"/>
          </w:tcPr>
          <w:p w14:paraId="250EFB4F" w14:textId="77777777" w:rsidR="00444803" w:rsidRPr="003518C8" w:rsidRDefault="00444803" w:rsidP="002C6F5C">
            <w:pPr>
              <w:pStyle w:val="Texttabulky"/>
              <w:rPr>
                <w:b/>
              </w:rPr>
            </w:pPr>
            <w:r w:rsidRPr="003518C8">
              <w:rPr>
                <w:b/>
              </w:rPr>
              <w:t>RNP</w:t>
            </w:r>
          </w:p>
        </w:tc>
        <w:tc>
          <w:tcPr>
            <w:tcW w:w="7396" w:type="dxa"/>
            <w:tcBorders>
              <w:top w:val="nil"/>
              <w:left w:val="nil"/>
              <w:bottom w:val="nil"/>
              <w:right w:val="nil"/>
            </w:tcBorders>
            <w:vAlign w:val="center"/>
          </w:tcPr>
          <w:p w14:paraId="4ACBC2B1" w14:textId="77777777" w:rsidR="00444803" w:rsidRPr="003518C8" w:rsidRDefault="00444803" w:rsidP="002C6F5C">
            <w:pPr>
              <w:pStyle w:val="Texttabulky"/>
            </w:pPr>
            <w:r w:rsidRPr="003518C8">
              <w:t>Regulovaný počet nadzemních podlaží.</w:t>
            </w:r>
          </w:p>
        </w:tc>
      </w:tr>
      <w:tr w:rsidR="00444803" w:rsidRPr="003518C8" w14:paraId="66126F4C" w14:textId="77777777" w:rsidTr="002C6F5C">
        <w:trPr>
          <w:jc w:val="center"/>
        </w:trPr>
        <w:tc>
          <w:tcPr>
            <w:tcW w:w="1674" w:type="dxa"/>
            <w:tcBorders>
              <w:top w:val="nil"/>
              <w:left w:val="nil"/>
              <w:bottom w:val="nil"/>
              <w:right w:val="nil"/>
            </w:tcBorders>
            <w:vAlign w:val="center"/>
          </w:tcPr>
          <w:p w14:paraId="3600B252" w14:textId="77777777" w:rsidR="00444803" w:rsidRPr="003518C8" w:rsidRDefault="00444803" w:rsidP="002C6F5C">
            <w:pPr>
              <w:pStyle w:val="Texttabulky"/>
              <w:rPr>
                <w:b/>
              </w:rPr>
            </w:pPr>
            <w:r w:rsidRPr="003518C8">
              <w:rPr>
                <w:b/>
              </w:rPr>
              <w:t>RP</w:t>
            </w:r>
          </w:p>
        </w:tc>
        <w:tc>
          <w:tcPr>
            <w:tcW w:w="7396" w:type="dxa"/>
            <w:tcBorders>
              <w:top w:val="nil"/>
              <w:left w:val="nil"/>
              <w:bottom w:val="nil"/>
              <w:right w:val="nil"/>
            </w:tcBorders>
            <w:vAlign w:val="center"/>
          </w:tcPr>
          <w:p w14:paraId="53C5CB3B" w14:textId="77777777" w:rsidR="00444803" w:rsidRPr="003518C8" w:rsidRDefault="00444803" w:rsidP="002C6F5C">
            <w:pPr>
              <w:pStyle w:val="Texttabulky"/>
            </w:pPr>
            <w:r w:rsidRPr="003518C8">
              <w:t>Rozvojová plocha</w:t>
            </w:r>
          </w:p>
        </w:tc>
      </w:tr>
      <w:tr w:rsidR="00444803" w:rsidRPr="003518C8" w14:paraId="63120A54" w14:textId="77777777" w:rsidTr="002C6F5C">
        <w:trPr>
          <w:jc w:val="center"/>
        </w:trPr>
        <w:tc>
          <w:tcPr>
            <w:tcW w:w="1674" w:type="dxa"/>
            <w:tcBorders>
              <w:top w:val="nil"/>
              <w:left w:val="nil"/>
              <w:bottom w:val="nil"/>
              <w:right w:val="nil"/>
            </w:tcBorders>
            <w:vAlign w:val="center"/>
          </w:tcPr>
          <w:p w14:paraId="6C44A0C8" w14:textId="77777777" w:rsidR="00444803" w:rsidRPr="003518C8" w:rsidRDefault="00444803" w:rsidP="002C6F5C">
            <w:pPr>
              <w:pStyle w:val="Texttabulky"/>
              <w:rPr>
                <w:b/>
              </w:rPr>
            </w:pPr>
            <w:r w:rsidRPr="003518C8">
              <w:rPr>
                <w:b/>
              </w:rPr>
              <w:t>RS</w:t>
            </w:r>
          </w:p>
        </w:tc>
        <w:tc>
          <w:tcPr>
            <w:tcW w:w="7396" w:type="dxa"/>
            <w:tcBorders>
              <w:top w:val="nil"/>
              <w:left w:val="nil"/>
              <w:bottom w:val="nil"/>
              <w:right w:val="nil"/>
            </w:tcBorders>
            <w:vAlign w:val="center"/>
          </w:tcPr>
          <w:p w14:paraId="1FD90142" w14:textId="77777777" w:rsidR="00444803" w:rsidRPr="003518C8" w:rsidRDefault="00444803" w:rsidP="002C6F5C">
            <w:pPr>
              <w:pStyle w:val="Texttabulky"/>
            </w:pPr>
            <w:r w:rsidRPr="003518C8">
              <w:t>Rychlé spojení</w:t>
            </w:r>
          </w:p>
        </w:tc>
      </w:tr>
      <w:tr w:rsidR="00444803" w:rsidRPr="003518C8" w14:paraId="7B291D12" w14:textId="77777777" w:rsidTr="002C6F5C">
        <w:trPr>
          <w:jc w:val="center"/>
        </w:trPr>
        <w:tc>
          <w:tcPr>
            <w:tcW w:w="1674" w:type="dxa"/>
            <w:tcBorders>
              <w:top w:val="nil"/>
              <w:left w:val="nil"/>
              <w:bottom w:val="nil"/>
              <w:right w:val="nil"/>
            </w:tcBorders>
            <w:vAlign w:val="center"/>
          </w:tcPr>
          <w:p w14:paraId="4623320D" w14:textId="77777777" w:rsidR="00444803" w:rsidRPr="003518C8" w:rsidRDefault="00444803" w:rsidP="002C6F5C">
            <w:pPr>
              <w:pStyle w:val="Texttabulky"/>
              <w:rPr>
                <w:b/>
              </w:rPr>
            </w:pPr>
            <w:r w:rsidRPr="003518C8">
              <w:rPr>
                <w:b/>
              </w:rPr>
              <w:t>RUR</w:t>
            </w:r>
          </w:p>
        </w:tc>
        <w:tc>
          <w:tcPr>
            <w:tcW w:w="7396" w:type="dxa"/>
            <w:tcBorders>
              <w:top w:val="nil"/>
              <w:left w:val="nil"/>
              <w:bottom w:val="nil"/>
              <w:right w:val="nil"/>
            </w:tcBorders>
            <w:vAlign w:val="center"/>
          </w:tcPr>
          <w:p w14:paraId="4F43E806" w14:textId="77777777" w:rsidR="00444803" w:rsidRPr="003518C8" w:rsidRDefault="00444803" w:rsidP="002C6F5C">
            <w:pPr>
              <w:pStyle w:val="Texttabulky"/>
            </w:pPr>
            <w:r w:rsidRPr="003518C8">
              <w:t>Rozbor udržitelného rozvoje</w:t>
            </w:r>
          </w:p>
        </w:tc>
      </w:tr>
      <w:tr w:rsidR="00444803" w:rsidRPr="003518C8" w14:paraId="4324349F" w14:textId="77777777" w:rsidTr="002C6F5C">
        <w:trPr>
          <w:jc w:val="center"/>
        </w:trPr>
        <w:tc>
          <w:tcPr>
            <w:tcW w:w="1674" w:type="dxa"/>
            <w:tcBorders>
              <w:top w:val="nil"/>
              <w:left w:val="nil"/>
              <w:bottom w:val="nil"/>
              <w:right w:val="nil"/>
            </w:tcBorders>
            <w:vAlign w:val="center"/>
          </w:tcPr>
          <w:p w14:paraId="734D3525" w14:textId="77777777" w:rsidR="00444803" w:rsidRPr="003518C8" w:rsidRDefault="00444803" w:rsidP="002C6F5C">
            <w:pPr>
              <w:pStyle w:val="Texttabulky"/>
              <w:rPr>
                <w:b/>
              </w:rPr>
            </w:pPr>
            <w:r w:rsidRPr="003518C8">
              <w:rPr>
                <w:b/>
              </w:rPr>
              <w:t>RZM 50</w:t>
            </w:r>
          </w:p>
        </w:tc>
        <w:tc>
          <w:tcPr>
            <w:tcW w:w="7396" w:type="dxa"/>
            <w:tcBorders>
              <w:top w:val="nil"/>
              <w:left w:val="nil"/>
              <w:bottom w:val="nil"/>
              <w:right w:val="nil"/>
            </w:tcBorders>
            <w:vAlign w:val="center"/>
          </w:tcPr>
          <w:p w14:paraId="73FCC526" w14:textId="77777777" w:rsidR="00444803" w:rsidRPr="003518C8" w:rsidRDefault="00444803" w:rsidP="002C6F5C">
            <w:pPr>
              <w:pStyle w:val="Texttabulky"/>
            </w:pPr>
            <w:r w:rsidRPr="003518C8">
              <w:t>Rastrová základní mapa v měřítku 1:50 000</w:t>
            </w:r>
          </w:p>
        </w:tc>
      </w:tr>
      <w:tr w:rsidR="00444803" w:rsidRPr="003518C8" w14:paraId="41EC5D99" w14:textId="77777777" w:rsidTr="002C6F5C">
        <w:trPr>
          <w:jc w:val="center"/>
        </w:trPr>
        <w:tc>
          <w:tcPr>
            <w:tcW w:w="1674" w:type="dxa"/>
            <w:tcBorders>
              <w:top w:val="nil"/>
              <w:left w:val="nil"/>
              <w:bottom w:val="nil"/>
              <w:right w:val="nil"/>
            </w:tcBorders>
            <w:vAlign w:val="center"/>
          </w:tcPr>
          <w:p w14:paraId="5F038E4D" w14:textId="77777777" w:rsidR="00444803" w:rsidRPr="003518C8" w:rsidRDefault="00444803" w:rsidP="002C6F5C">
            <w:pPr>
              <w:pStyle w:val="Texttabulky"/>
              <w:rPr>
                <w:b/>
              </w:rPr>
            </w:pPr>
            <w:r w:rsidRPr="003518C8">
              <w:rPr>
                <w:b/>
              </w:rPr>
              <w:t>RWY</w:t>
            </w:r>
          </w:p>
        </w:tc>
        <w:tc>
          <w:tcPr>
            <w:tcW w:w="7396" w:type="dxa"/>
            <w:tcBorders>
              <w:top w:val="nil"/>
              <w:left w:val="nil"/>
              <w:bottom w:val="nil"/>
              <w:right w:val="nil"/>
            </w:tcBorders>
            <w:vAlign w:val="center"/>
          </w:tcPr>
          <w:p w14:paraId="2677184F" w14:textId="77777777" w:rsidR="00444803" w:rsidRPr="003518C8" w:rsidRDefault="00444803" w:rsidP="002C6F5C">
            <w:pPr>
              <w:pStyle w:val="Texttabulky"/>
            </w:pPr>
            <w:r w:rsidRPr="003518C8">
              <w:t>Runway</w:t>
            </w:r>
          </w:p>
        </w:tc>
      </w:tr>
      <w:tr w:rsidR="00444803" w:rsidRPr="003518C8" w14:paraId="11AF58B2" w14:textId="77777777" w:rsidTr="002C6F5C">
        <w:trPr>
          <w:jc w:val="center"/>
        </w:trPr>
        <w:tc>
          <w:tcPr>
            <w:tcW w:w="1674" w:type="dxa"/>
            <w:tcBorders>
              <w:top w:val="nil"/>
              <w:left w:val="nil"/>
              <w:bottom w:val="nil"/>
              <w:right w:val="nil"/>
            </w:tcBorders>
            <w:vAlign w:val="center"/>
          </w:tcPr>
          <w:p w14:paraId="23CF9AB0" w14:textId="77777777" w:rsidR="00444803" w:rsidRPr="003518C8" w:rsidRDefault="00444803" w:rsidP="002C6F5C">
            <w:pPr>
              <w:pStyle w:val="Texttabulky"/>
              <w:rPr>
                <w:b/>
              </w:rPr>
            </w:pPr>
            <w:r w:rsidRPr="003518C8">
              <w:rPr>
                <w:b/>
              </w:rPr>
              <w:t>ŘSD</w:t>
            </w:r>
          </w:p>
        </w:tc>
        <w:tc>
          <w:tcPr>
            <w:tcW w:w="7396" w:type="dxa"/>
            <w:tcBorders>
              <w:top w:val="nil"/>
              <w:left w:val="nil"/>
              <w:bottom w:val="nil"/>
              <w:right w:val="nil"/>
            </w:tcBorders>
            <w:vAlign w:val="center"/>
          </w:tcPr>
          <w:p w14:paraId="6E6E1F30" w14:textId="77777777" w:rsidR="00444803" w:rsidRPr="003518C8" w:rsidRDefault="00444803" w:rsidP="002C6F5C">
            <w:pPr>
              <w:pStyle w:val="Texttabulky"/>
            </w:pPr>
            <w:r w:rsidRPr="003518C8">
              <w:t>Ředitelství silnic a dálnic</w:t>
            </w:r>
          </w:p>
        </w:tc>
      </w:tr>
      <w:tr w:rsidR="00444803" w:rsidRPr="003518C8" w14:paraId="23429AF4" w14:textId="77777777" w:rsidTr="002C6F5C">
        <w:trPr>
          <w:jc w:val="center"/>
        </w:trPr>
        <w:tc>
          <w:tcPr>
            <w:tcW w:w="1674" w:type="dxa"/>
            <w:tcBorders>
              <w:top w:val="nil"/>
              <w:left w:val="nil"/>
              <w:bottom w:val="nil"/>
              <w:right w:val="nil"/>
            </w:tcBorders>
            <w:vAlign w:val="center"/>
          </w:tcPr>
          <w:p w14:paraId="0EEA59A4" w14:textId="77777777" w:rsidR="00444803" w:rsidRPr="003518C8" w:rsidRDefault="00444803" w:rsidP="002C6F5C">
            <w:pPr>
              <w:pStyle w:val="Texttabulky"/>
              <w:rPr>
                <w:b/>
              </w:rPr>
            </w:pPr>
            <w:r w:rsidRPr="003518C8">
              <w:rPr>
                <w:b/>
              </w:rPr>
              <w:t>SD</w:t>
            </w:r>
          </w:p>
        </w:tc>
        <w:tc>
          <w:tcPr>
            <w:tcW w:w="7396" w:type="dxa"/>
            <w:tcBorders>
              <w:top w:val="nil"/>
              <w:left w:val="nil"/>
              <w:bottom w:val="nil"/>
              <w:right w:val="nil"/>
            </w:tcBorders>
            <w:vAlign w:val="center"/>
          </w:tcPr>
          <w:p w14:paraId="4F7DAC2A" w14:textId="77777777" w:rsidR="00444803" w:rsidRPr="003518C8" w:rsidRDefault="00444803" w:rsidP="002C6F5C">
            <w:pPr>
              <w:pStyle w:val="Texttabulky"/>
            </w:pPr>
            <w:r w:rsidRPr="003518C8">
              <w:t>Sběrný dvůr</w:t>
            </w:r>
          </w:p>
        </w:tc>
      </w:tr>
      <w:tr w:rsidR="00444803" w:rsidRPr="003518C8" w14:paraId="797F3875" w14:textId="77777777" w:rsidTr="002C6F5C">
        <w:trPr>
          <w:jc w:val="center"/>
        </w:trPr>
        <w:tc>
          <w:tcPr>
            <w:tcW w:w="1674" w:type="dxa"/>
            <w:tcBorders>
              <w:top w:val="nil"/>
              <w:left w:val="nil"/>
              <w:bottom w:val="nil"/>
              <w:right w:val="nil"/>
            </w:tcBorders>
            <w:vAlign w:val="center"/>
          </w:tcPr>
          <w:p w14:paraId="4D3F585C" w14:textId="77777777" w:rsidR="00444803" w:rsidRPr="003518C8" w:rsidRDefault="00444803" w:rsidP="002C6F5C">
            <w:pPr>
              <w:pStyle w:val="Texttabulky"/>
              <w:rPr>
                <w:b/>
              </w:rPr>
            </w:pPr>
            <w:r w:rsidRPr="003518C8">
              <w:rPr>
                <w:b/>
              </w:rPr>
              <w:t>SEA</w:t>
            </w:r>
          </w:p>
        </w:tc>
        <w:tc>
          <w:tcPr>
            <w:tcW w:w="7396" w:type="dxa"/>
            <w:tcBorders>
              <w:top w:val="nil"/>
              <w:left w:val="nil"/>
              <w:bottom w:val="nil"/>
              <w:right w:val="nil"/>
            </w:tcBorders>
            <w:vAlign w:val="center"/>
          </w:tcPr>
          <w:p w14:paraId="122D9379" w14:textId="77777777" w:rsidR="00444803" w:rsidRPr="003518C8" w:rsidRDefault="00444803" w:rsidP="002C6F5C">
            <w:pPr>
              <w:pStyle w:val="Texttabulky"/>
            </w:pPr>
            <w:r w:rsidRPr="003518C8">
              <w:t>Strategy Environmental Assesment (posuzování vlivů koncepcí a programů na životní prostředí, „strategické“ posouzení)</w:t>
            </w:r>
          </w:p>
        </w:tc>
      </w:tr>
      <w:tr w:rsidR="00444803" w:rsidRPr="003518C8" w14:paraId="719366E4" w14:textId="77777777" w:rsidTr="002C6F5C">
        <w:trPr>
          <w:jc w:val="center"/>
        </w:trPr>
        <w:tc>
          <w:tcPr>
            <w:tcW w:w="1674" w:type="dxa"/>
            <w:tcBorders>
              <w:top w:val="nil"/>
              <w:left w:val="nil"/>
              <w:bottom w:val="nil"/>
              <w:right w:val="nil"/>
            </w:tcBorders>
            <w:vAlign w:val="center"/>
          </w:tcPr>
          <w:p w14:paraId="20A5E6DA" w14:textId="77777777" w:rsidR="00444803" w:rsidRPr="003518C8" w:rsidRDefault="00444803" w:rsidP="002C6F5C">
            <w:pPr>
              <w:pStyle w:val="Texttabulky"/>
              <w:rPr>
                <w:b/>
              </w:rPr>
            </w:pPr>
            <w:r w:rsidRPr="003518C8">
              <w:rPr>
                <w:b/>
              </w:rPr>
              <w:t>SEZ</w:t>
            </w:r>
          </w:p>
        </w:tc>
        <w:tc>
          <w:tcPr>
            <w:tcW w:w="7396" w:type="dxa"/>
            <w:tcBorders>
              <w:top w:val="nil"/>
              <w:left w:val="nil"/>
              <w:bottom w:val="nil"/>
              <w:right w:val="nil"/>
            </w:tcBorders>
            <w:vAlign w:val="center"/>
          </w:tcPr>
          <w:p w14:paraId="179606E6" w14:textId="77777777" w:rsidR="00444803" w:rsidRPr="003518C8" w:rsidRDefault="00444803" w:rsidP="002C6F5C">
            <w:pPr>
              <w:pStyle w:val="Texttabulky"/>
            </w:pPr>
            <w:r w:rsidRPr="003518C8">
              <w:t>Stará ekologická zátěž</w:t>
            </w:r>
          </w:p>
        </w:tc>
      </w:tr>
      <w:tr w:rsidR="00444803" w:rsidRPr="003518C8" w14:paraId="4F5D0E23" w14:textId="77777777" w:rsidTr="002C6F5C">
        <w:trPr>
          <w:jc w:val="center"/>
        </w:trPr>
        <w:tc>
          <w:tcPr>
            <w:tcW w:w="1674" w:type="dxa"/>
            <w:tcBorders>
              <w:top w:val="nil"/>
              <w:left w:val="nil"/>
              <w:bottom w:val="nil"/>
              <w:right w:val="nil"/>
            </w:tcBorders>
            <w:vAlign w:val="center"/>
          </w:tcPr>
          <w:p w14:paraId="3EDF21A7" w14:textId="77777777" w:rsidR="00444803" w:rsidRPr="003518C8" w:rsidRDefault="00444803" w:rsidP="002C6F5C">
            <w:pPr>
              <w:pStyle w:val="Texttabulky"/>
              <w:rPr>
                <w:b/>
              </w:rPr>
            </w:pPr>
            <w:r w:rsidRPr="003518C8">
              <w:rPr>
                <w:b/>
              </w:rPr>
              <w:t>SK</w:t>
            </w:r>
          </w:p>
        </w:tc>
        <w:tc>
          <w:tcPr>
            <w:tcW w:w="7396" w:type="dxa"/>
            <w:tcBorders>
              <w:top w:val="nil"/>
              <w:left w:val="nil"/>
              <w:bottom w:val="nil"/>
              <w:right w:val="nil"/>
            </w:tcBorders>
            <w:vAlign w:val="center"/>
          </w:tcPr>
          <w:p w14:paraId="111AE202" w14:textId="77777777" w:rsidR="00444803" w:rsidRPr="003518C8" w:rsidRDefault="00444803" w:rsidP="002C6F5C">
            <w:pPr>
              <w:pStyle w:val="Texttabulky"/>
            </w:pPr>
            <w:r w:rsidRPr="003518C8">
              <w:t>Středočeský kraj</w:t>
            </w:r>
          </w:p>
        </w:tc>
      </w:tr>
      <w:tr w:rsidR="00444803" w:rsidRPr="003518C8" w14:paraId="1554EDF9" w14:textId="77777777" w:rsidTr="002C6F5C">
        <w:trPr>
          <w:jc w:val="center"/>
        </w:trPr>
        <w:tc>
          <w:tcPr>
            <w:tcW w:w="1674" w:type="dxa"/>
            <w:tcBorders>
              <w:top w:val="nil"/>
              <w:left w:val="nil"/>
              <w:bottom w:val="nil"/>
              <w:right w:val="nil"/>
            </w:tcBorders>
            <w:vAlign w:val="center"/>
          </w:tcPr>
          <w:p w14:paraId="3FF44362" w14:textId="77777777" w:rsidR="00444803" w:rsidRPr="003518C8" w:rsidRDefault="00444803" w:rsidP="002C6F5C">
            <w:pPr>
              <w:pStyle w:val="Texttabulky"/>
              <w:rPr>
                <w:b/>
              </w:rPr>
            </w:pPr>
            <w:r w:rsidRPr="003518C8">
              <w:rPr>
                <w:b/>
              </w:rPr>
              <w:t>SHZ</w:t>
            </w:r>
          </w:p>
        </w:tc>
        <w:tc>
          <w:tcPr>
            <w:tcW w:w="7396" w:type="dxa"/>
            <w:tcBorders>
              <w:top w:val="nil"/>
              <w:left w:val="nil"/>
              <w:bottom w:val="nil"/>
              <w:right w:val="nil"/>
            </w:tcBorders>
            <w:vAlign w:val="center"/>
          </w:tcPr>
          <w:p w14:paraId="18C9EB4F" w14:textId="77777777" w:rsidR="00444803" w:rsidRPr="003518C8" w:rsidRDefault="00444803" w:rsidP="002C6F5C">
            <w:pPr>
              <w:pStyle w:val="Texttabulky"/>
            </w:pPr>
            <w:r w:rsidRPr="003518C8">
              <w:t>Stará hluková zátěž</w:t>
            </w:r>
          </w:p>
        </w:tc>
      </w:tr>
      <w:tr w:rsidR="00444803" w:rsidRPr="003518C8" w14:paraId="362BFE88" w14:textId="77777777" w:rsidTr="002C6F5C">
        <w:trPr>
          <w:jc w:val="center"/>
        </w:trPr>
        <w:tc>
          <w:tcPr>
            <w:tcW w:w="1674" w:type="dxa"/>
            <w:tcBorders>
              <w:top w:val="nil"/>
              <w:left w:val="nil"/>
              <w:bottom w:val="nil"/>
              <w:right w:val="nil"/>
            </w:tcBorders>
            <w:vAlign w:val="center"/>
          </w:tcPr>
          <w:p w14:paraId="763A2CBD" w14:textId="77777777" w:rsidR="00444803" w:rsidRPr="003518C8" w:rsidRDefault="00444803" w:rsidP="002C6F5C">
            <w:pPr>
              <w:pStyle w:val="Texttabulky"/>
              <w:rPr>
                <w:b/>
              </w:rPr>
            </w:pPr>
            <w:r w:rsidRPr="003518C8">
              <w:rPr>
                <w:b/>
              </w:rPr>
              <w:t>SO2</w:t>
            </w:r>
          </w:p>
        </w:tc>
        <w:tc>
          <w:tcPr>
            <w:tcW w:w="7396" w:type="dxa"/>
            <w:tcBorders>
              <w:top w:val="nil"/>
              <w:left w:val="nil"/>
              <w:bottom w:val="nil"/>
              <w:right w:val="nil"/>
            </w:tcBorders>
            <w:vAlign w:val="center"/>
          </w:tcPr>
          <w:p w14:paraId="30D35336" w14:textId="77777777" w:rsidR="00444803" w:rsidRPr="003518C8" w:rsidRDefault="00444803" w:rsidP="002C6F5C">
            <w:pPr>
              <w:pStyle w:val="Texttabulky"/>
            </w:pPr>
            <w:r w:rsidRPr="003518C8">
              <w:t>Oxid siřičitý</w:t>
            </w:r>
          </w:p>
        </w:tc>
      </w:tr>
      <w:tr w:rsidR="00444803" w:rsidRPr="003518C8" w14:paraId="076FB7BB" w14:textId="77777777" w:rsidTr="002C6F5C">
        <w:trPr>
          <w:jc w:val="center"/>
        </w:trPr>
        <w:tc>
          <w:tcPr>
            <w:tcW w:w="1674" w:type="dxa"/>
            <w:tcBorders>
              <w:top w:val="nil"/>
              <w:left w:val="nil"/>
              <w:bottom w:val="nil"/>
              <w:right w:val="nil"/>
            </w:tcBorders>
            <w:vAlign w:val="center"/>
          </w:tcPr>
          <w:p w14:paraId="50D07EEC" w14:textId="77777777" w:rsidR="00444803" w:rsidRPr="003518C8" w:rsidRDefault="00444803" w:rsidP="002C6F5C">
            <w:pPr>
              <w:pStyle w:val="Texttabulky"/>
              <w:rPr>
                <w:b/>
              </w:rPr>
            </w:pPr>
            <w:r w:rsidRPr="003518C8">
              <w:rPr>
                <w:b/>
              </w:rPr>
              <w:t xml:space="preserve">SOKP </w:t>
            </w:r>
          </w:p>
        </w:tc>
        <w:tc>
          <w:tcPr>
            <w:tcW w:w="7396" w:type="dxa"/>
            <w:tcBorders>
              <w:top w:val="nil"/>
              <w:left w:val="nil"/>
              <w:bottom w:val="nil"/>
              <w:right w:val="nil"/>
            </w:tcBorders>
            <w:vAlign w:val="center"/>
          </w:tcPr>
          <w:p w14:paraId="69A20391" w14:textId="77777777" w:rsidR="00444803" w:rsidRPr="003518C8" w:rsidRDefault="00444803" w:rsidP="002C6F5C">
            <w:pPr>
              <w:pStyle w:val="Texttabulky"/>
            </w:pPr>
            <w:r w:rsidRPr="003518C8">
              <w:t>Silniční okruh kolem Prahy</w:t>
            </w:r>
          </w:p>
        </w:tc>
      </w:tr>
      <w:tr w:rsidR="00444803" w:rsidRPr="003518C8" w14:paraId="60BDC63A" w14:textId="77777777" w:rsidTr="002C6F5C">
        <w:trPr>
          <w:jc w:val="center"/>
        </w:trPr>
        <w:tc>
          <w:tcPr>
            <w:tcW w:w="1674" w:type="dxa"/>
            <w:tcBorders>
              <w:top w:val="nil"/>
              <w:left w:val="nil"/>
              <w:bottom w:val="nil"/>
              <w:right w:val="nil"/>
            </w:tcBorders>
            <w:vAlign w:val="center"/>
          </w:tcPr>
          <w:p w14:paraId="63E8438B" w14:textId="77777777" w:rsidR="00444803" w:rsidRPr="003518C8" w:rsidRDefault="00444803" w:rsidP="002C6F5C">
            <w:pPr>
              <w:pStyle w:val="Texttabulky"/>
              <w:rPr>
                <w:b/>
              </w:rPr>
            </w:pPr>
            <w:r w:rsidRPr="003518C8">
              <w:rPr>
                <w:b/>
              </w:rPr>
              <w:t>SV</w:t>
            </w:r>
          </w:p>
        </w:tc>
        <w:tc>
          <w:tcPr>
            <w:tcW w:w="7396" w:type="dxa"/>
            <w:tcBorders>
              <w:top w:val="nil"/>
              <w:left w:val="nil"/>
              <w:bottom w:val="nil"/>
              <w:right w:val="nil"/>
            </w:tcBorders>
            <w:vAlign w:val="center"/>
          </w:tcPr>
          <w:p w14:paraId="607417B1" w14:textId="77777777" w:rsidR="00444803" w:rsidRPr="003518C8" w:rsidRDefault="00444803" w:rsidP="002C6F5C">
            <w:pPr>
              <w:pStyle w:val="Texttabulky"/>
            </w:pPr>
            <w:r w:rsidRPr="003518C8">
              <w:t>Skupinový vodovod</w:t>
            </w:r>
          </w:p>
        </w:tc>
      </w:tr>
      <w:tr w:rsidR="00444803" w:rsidRPr="003518C8" w14:paraId="4AE06163" w14:textId="77777777" w:rsidTr="002C6F5C">
        <w:trPr>
          <w:jc w:val="center"/>
        </w:trPr>
        <w:tc>
          <w:tcPr>
            <w:tcW w:w="1674" w:type="dxa"/>
            <w:tcBorders>
              <w:top w:val="nil"/>
              <w:left w:val="nil"/>
              <w:bottom w:val="nil"/>
              <w:right w:val="nil"/>
            </w:tcBorders>
            <w:vAlign w:val="center"/>
          </w:tcPr>
          <w:p w14:paraId="6B6A929B" w14:textId="77777777" w:rsidR="00444803" w:rsidRPr="003518C8" w:rsidRDefault="00444803" w:rsidP="002C6F5C">
            <w:pPr>
              <w:pStyle w:val="Texttabulky"/>
              <w:rPr>
                <w:b/>
              </w:rPr>
            </w:pPr>
            <w:r w:rsidRPr="003518C8">
              <w:rPr>
                <w:b/>
              </w:rPr>
              <w:t>SZ</w:t>
            </w:r>
          </w:p>
        </w:tc>
        <w:tc>
          <w:tcPr>
            <w:tcW w:w="7396" w:type="dxa"/>
            <w:tcBorders>
              <w:top w:val="nil"/>
              <w:left w:val="nil"/>
              <w:bottom w:val="nil"/>
              <w:right w:val="nil"/>
            </w:tcBorders>
            <w:vAlign w:val="center"/>
          </w:tcPr>
          <w:p w14:paraId="728747F4" w14:textId="77777777" w:rsidR="00444803" w:rsidRPr="003518C8" w:rsidRDefault="00444803" w:rsidP="002C6F5C">
            <w:pPr>
              <w:pStyle w:val="Texttabulky"/>
            </w:pPr>
            <w:r w:rsidRPr="003518C8">
              <w:t>Stavební zákon</w:t>
            </w:r>
          </w:p>
        </w:tc>
      </w:tr>
      <w:tr w:rsidR="00444803" w:rsidRPr="003518C8" w14:paraId="49AD5FB7" w14:textId="77777777" w:rsidTr="002C6F5C">
        <w:trPr>
          <w:jc w:val="center"/>
        </w:trPr>
        <w:tc>
          <w:tcPr>
            <w:tcW w:w="1674" w:type="dxa"/>
            <w:tcBorders>
              <w:top w:val="nil"/>
              <w:left w:val="nil"/>
              <w:bottom w:val="nil"/>
              <w:right w:val="nil"/>
            </w:tcBorders>
            <w:vAlign w:val="center"/>
          </w:tcPr>
          <w:p w14:paraId="1D04F5A6" w14:textId="77777777" w:rsidR="00444803" w:rsidRPr="003518C8" w:rsidRDefault="00444803" w:rsidP="002C6F5C">
            <w:pPr>
              <w:pStyle w:val="Texttabulky"/>
              <w:rPr>
                <w:b/>
              </w:rPr>
            </w:pPr>
            <w:r w:rsidRPr="003518C8">
              <w:rPr>
                <w:b/>
              </w:rPr>
              <w:t>SŽDC</w:t>
            </w:r>
          </w:p>
        </w:tc>
        <w:tc>
          <w:tcPr>
            <w:tcW w:w="7396" w:type="dxa"/>
            <w:tcBorders>
              <w:top w:val="nil"/>
              <w:left w:val="nil"/>
              <w:bottom w:val="nil"/>
              <w:right w:val="nil"/>
            </w:tcBorders>
            <w:vAlign w:val="center"/>
          </w:tcPr>
          <w:p w14:paraId="62509D3F" w14:textId="77777777" w:rsidR="00444803" w:rsidRPr="003518C8" w:rsidRDefault="00444803" w:rsidP="002C6F5C">
            <w:pPr>
              <w:pStyle w:val="Texttabulky"/>
            </w:pPr>
            <w:r w:rsidRPr="003518C8">
              <w:t>Správa železniční dopravní cesty</w:t>
            </w:r>
          </w:p>
        </w:tc>
      </w:tr>
      <w:tr w:rsidR="00444803" w:rsidRPr="003518C8" w14:paraId="79F94EAC" w14:textId="77777777" w:rsidTr="002C6F5C">
        <w:trPr>
          <w:jc w:val="center"/>
        </w:trPr>
        <w:tc>
          <w:tcPr>
            <w:tcW w:w="1674" w:type="dxa"/>
            <w:tcBorders>
              <w:top w:val="nil"/>
              <w:left w:val="nil"/>
              <w:bottom w:val="nil"/>
              <w:right w:val="nil"/>
            </w:tcBorders>
            <w:vAlign w:val="center"/>
          </w:tcPr>
          <w:p w14:paraId="1B3DC38D" w14:textId="77777777" w:rsidR="00444803" w:rsidRPr="003518C8" w:rsidRDefault="00444803" w:rsidP="002C6F5C">
            <w:pPr>
              <w:pStyle w:val="Texttabulky"/>
              <w:rPr>
                <w:b/>
              </w:rPr>
            </w:pPr>
            <w:r w:rsidRPr="003518C8">
              <w:rPr>
                <w:b/>
              </w:rPr>
              <w:t>TI</w:t>
            </w:r>
          </w:p>
        </w:tc>
        <w:tc>
          <w:tcPr>
            <w:tcW w:w="7396" w:type="dxa"/>
            <w:tcBorders>
              <w:top w:val="nil"/>
              <w:left w:val="nil"/>
              <w:bottom w:val="nil"/>
              <w:right w:val="nil"/>
            </w:tcBorders>
            <w:vAlign w:val="center"/>
          </w:tcPr>
          <w:p w14:paraId="2B83CA6C" w14:textId="77777777" w:rsidR="00444803" w:rsidRPr="003518C8" w:rsidRDefault="00444803" w:rsidP="002C6F5C">
            <w:pPr>
              <w:pStyle w:val="Texttabulky"/>
            </w:pPr>
            <w:r w:rsidRPr="003518C8">
              <w:t>Technická infrastruktura</w:t>
            </w:r>
          </w:p>
        </w:tc>
      </w:tr>
      <w:tr w:rsidR="00444803" w:rsidRPr="003518C8" w14:paraId="56644E11" w14:textId="77777777" w:rsidTr="002C6F5C">
        <w:trPr>
          <w:jc w:val="center"/>
        </w:trPr>
        <w:tc>
          <w:tcPr>
            <w:tcW w:w="1674" w:type="dxa"/>
            <w:tcBorders>
              <w:top w:val="nil"/>
              <w:left w:val="nil"/>
              <w:bottom w:val="nil"/>
              <w:right w:val="nil"/>
            </w:tcBorders>
            <w:vAlign w:val="center"/>
          </w:tcPr>
          <w:p w14:paraId="6C4C1A96" w14:textId="77777777" w:rsidR="00444803" w:rsidRPr="003518C8" w:rsidRDefault="00444803" w:rsidP="002C6F5C">
            <w:pPr>
              <w:pStyle w:val="Texttabulky"/>
              <w:rPr>
                <w:b/>
              </w:rPr>
            </w:pPr>
            <w:r w:rsidRPr="003518C8">
              <w:rPr>
                <w:b/>
              </w:rPr>
              <w:t>TO</w:t>
            </w:r>
          </w:p>
        </w:tc>
        <w:tc>
          <w:tcPr>
            <w:tcW w:w="7396" w:type="dxa"/>
            <w:tcBorders>
              <w:top w:val="nil"/>
              <w:left w:val="nil"/>
              <w:bottom w:val="nil"/>
              <w:right w:val="nil"/>
            </w:tcBorders>
            <w:vAlign w:val="center"/>
          </w:tcPr>
          <w:p w14:paraId="3EA4E14E" w14:textId="77777777" w:rsidR="00444803" w:rsidRPr="003518C8" w:rsidRDefault="00444803" w:rsidP="002C6F5C">
            <w:pPr>
              <w:pStyle w:val="Texttabulky"/>
            </w:pPr>
            <w:r w:rsidRPr="003518C8">
              <w:t>Třída ochrany zemědělského půdního fondu</w:t>
            </w:r>
          </w:p>
        </w:tc>
      </w:tr>
      <w:tr w:rsidR="00444803" w:rsidRPr="003518C8" w14:paraId="53419A22" w14:textId="77777777" w:rsidTr="002C6F5C">
        <w:trPr>
          <w:jc w:val="center"/>
        </w:trPr>
        <w:tc>
          <w:tcPr>
            <w:tcW w:w="1674" w:type="dxa"/>
            <w:tcBorders>
              <w:top w:val="nil"/>
              <w:left w:val="nil"/>
              <w:bottom w:val="nil"/>
              <w:right w:val="nil"/>
            </w:tcBorders>
            <w:vAlign w:val="center"/>
          </w:tcPr>
          <w:p w14:paraId="6113CF1F" w14:textId="77777777" w:rsidR="00444803" w:rsidRPr="003518C8" w:rsidRDefault="00444803" w:rsidP="002C6F5C">
            <w:pPr>
              <w:pStyle w:val="Texttabulky"/>
              <w:rPr>
                <w:b/>
              </w:rPr>
            </w:pPr>
            <w:r w:rsidRPr="003518C8">
              <w:rPr>
                <w:b/>
              </w:rPr>
              <w:t>TS</w:t>
            </w:r>
          </w:p>
        </w:tc>
        <w:tc>
          <w:tcPr>
            <w:tcW w:w="7396" w:type="dxa"/>
            <w:tcBorders>
              <w:top w:val="nil"/>
              <w:left w:val="nil"/>
              <w:bottom w:val="nil"/>
              <w:right w:val="nil"/>
            </w:tcBorders>
            <w:vAlign w:val="center"/>
          </w:tcPr>
          <w:p w14:paraId="4FFDB625" w14:textId="77777777" w:rsidR="00444803" w:rsidRPr="003518C8" w:rsidRDefault="00444803" w:rsidP="002C6F5C">
            <w:pPr>
              <w:pStyle w:val="Texttabulky"/>
            </w:pPr>
            <w:r w:rsidRPr="003518C8">
              <w:t>Transformační stanice</w:t>
            </w:r>
          </w:p>
        </w:tc>
      </w:tr>
      <w:tr w:rsidR="00444803" w:rsidRPr="003518C8" w14:paraId="274899DA" w14:textId="77777777" w:rsidTr="002C6F5C">
        <w:trPr>
          <w:jc w:val="center"/>
        </w:trPr>
        <w:tc>
          <w:tcPr>
            <w:tcW w:w="1674" w:type="dxa"/>
            <w:tcBorders>
              <w:top w:val="nil"/>
              <w:left w:val="nil"/>
              <w:bottom w:val="nil"/>
              <w:right w:val="nil"/>
            </w:tcBorders>
            <w:vAlign w:val="center"/>
          </w:tcPr>
          <w:p w14:paraId="16C2EB63" w14:textId="77777777" w:rsidR="00444803" w:rsidRPr="003518C8" w:rsidRDefault="00444803" w:rsidP="002C6F5C">
            <w:pPr>
              <w:pStyle w:val="Texttabulky"/>
              <w:rPr>
                <w:b/>
              </w:rPr>
            </w:pPr>
            <w:r w:rsidRPr="003518C8">
              <w:rPr>
                <w:b/>
              </w:rPr>
              <w:t>TZL</w:t>
            </w:r>
          </w:p>
        </w:tc>
        <w:tc>
          <w:tcPr>
            <w:tcW w:w="7396" w:type="dxa"/>
            <w:tcBorders>
              <w:top w:val="nil"/>
              <w:left w:val="nil"/>
              <w:bottom w:val="nil"/>
              <w:right w:val="nil"/>
            </w:tcBorders>
            <w:vAlign w:val="center"/>
          </w:tcPr>
          <w:p w14:paraId="4ECCF10F" w14:textId="77777777" w:rsidR="00444803" w:rsidRPr="003518C8" w:rsidRDefault="00444803" w:rsidP="002C6F5C">
            <w:pPr>
              <w:pStyle w:val="Texttabulky"/>
            </w:pPr>
            <w:r w:rsidRPr="003518C8">
              <w:t>Tuhé znečišťující látky</w:t>
            </w:r>
          </w:p>
        </w:tc>
      </w:tr>
      <w:tr w:rsidR="00444803" w:rsidRPr="003518C8" w14:paraId="40044963" w14:textId="77777777" w:rsidTr="002C6F5C">
        <w:trPr>
          <w:jc w:val="center"/>
        </w:trPr>
        <w:tc>
          <w:tcPr>
            <w:tcW w:w="1674" w:type="dxa"/>
            <w:tcBorders>
              <w:top w:val="nil"/>
              <w:left w:val="nil"/>
              <w:bottom w:val="nil"/>
              <w:right w:val="nil"/>
            </w:tcBorders>
            <w:vAlign w:val="center"/>
          </w:tcPr>
          <w:p w14:paraId="27430C06" w14:textId="77777777" w:rsidR="00444803" w:rsidRPr="003518C8" w:rsidRDefault="00444803" w:rsidP="002C6F5C">
            <w:pPr>
              <w:pStyle w:val="Texttabulky"/>
              <w:rPr>
                <w:b/>
              </w:rPr>
            </w:pPr>
            <w:r w:rsidRPr="003518C8">
              <w:rPr>
                <w:b/>
              </w:rPr>
              <w:t>ÚAN</w:t>
            </w:r>
          </w:p>
        </w:tc>
        <w:tc>
          <w:tcPr>
            <w:tcW w:w="7396" w:type="dxa"/>
            <w:tcBorders>
              <w:top w:val="nil"/>
              <w:left w:val="nil"/>
              <w:bottom w:val="nil"/>
              <w:right w:val="nil"/>
            </w:tcBorders>
            <w:vAlign w:val="center"/>
          </w:tcPr>
          <w:p w14:paraId="52311520" w14:textId="77777777" w:rsidR="00444803" w:rsidRPr="003518C8" w:rsidRDefault="00444803" w:rsidP="002C6F5C">
            <w:pPr>
              <w:pStyle w:val="Texttabulky"/>
            </w:pPr>
            <w:r w:rsidRPr="003518C8">
              <w:t>Území s výskytem archeologických nálezů</w:t>
            </w:r>
          </w:p>
        </w:tc>
      </w:tr>
      <w:tr w:rsidR="00444803" w:rsidRPr="003518C8" w14:paraId="1604CBD6" w14:textId="77777777" w:rsidTr="002C6F5C">
        <w:trPr>
          <w:jc w:val="center"/>
        </w:trPr>
        <w:tc>
          <w:tcPr>
            <w:tcW w:w="1674" w:type="dxa"/>
            <w:tcBorders>
              <w:top w:val="nil"/>
              <w:left w:val="nil"/>
              <w:bottom w:val="nil"/>
              <w:right w:val="nil"/>
            </w:tcBorders>
            <w:vAlign w:val="center"/>
          </w:tcPr>
          <w:p w14:paraId="7F802FDB" w14:textId="77777777" w:rsidR="00444803" w:rsidRPr="003518C8" w:rsidRDefault="00444803" w:rsidP="002C6F5C">
            <w:pPr>
              <w:pStyle w:val="Texttabulky"/>
              <w:rPr>
                <w:b/>
              </w:rPr>
            </w:pPr>
            <w:r w:rsidRPr="003518C8">
              <w:rPr>
                <w:b/>
              </w:rPr>
              <w:t>ÚAP</w:t>
            </w:r>
          </w:p>
        </w:tc>
        <w:tc>
          <w:tcPr>
            <w:tcW w:w="7396" w:type="dxa"/>
            <w:tcBorders>
              <w:top w:val="nil"/>
              <w:left w:val="nil"/>
              <w:bottom w:val="nil"/>
              <w:right w:val="nil"/>
            </w:tcBorders>
            <w:vAlign w:val="center"/>
          </w:tcPr>
          <w:p w14:paraId="73B8DD0A" w14:textId="77777777" w:rsidR="00444803" w:rsidRPr="003518C8" w:rsidRDefault="00444803" w:rsidP="002C6F5C">
            <w:pPr>
              <w:pStyle w:val="Texttabulky"/>
            </w:pPr>
            <w:r w:rsidRPr="003518C8">
              <w:t>Územně analytické podklady</w:t>
            </w:r>
          </w:p>
        </w:tc>
      </w:tr>
      <w:tr w:rsidR="00444803" w:rsidRPr="003518C8" w14:paraId="03C149C9" w14:textId="77777777" w:rsidTr="002C6F5C">
        <w:trPr>
          <w:jc w:val="center"/>
        </w:trPr>
        <w:tc>
          <w:tcPr>
            <w:tcW w:w="1674" w:type="dxa"/>
            <w:tcBorders>
              <w:top w:val="nil"/>
              <w:left w:val="nil"/>
              <w:bottom w:val="nil"/>
              <w:right w:val="nil"/>
            </w:tcBorders>
            <w:vAlign w:val="center"/>
          </w:tcPr>
          <w:p w14:paraId="510C8651" w14:textId="77777777" w:rsidR="00444803" w:rsidRPr="003518C8" w:rsidRDefault="00444803" w:rsidP="002C6F5C">
            <w:pPr>
              <w:pStyle w:val="Texttabulky"/>
              <w:rPr>
                <w:b/>
              </w:rPr>
            </w:pPr>
            <w:r w:rsidRPr="003518C8">
              <w:rPr>
                <w:b/>
              </w:rPr>
              <w:t>ÚČOV</w:t>
            </w:r>
          </w:p>
        </w:tc>
        <w:tc>
          <w:tcPr>
            <w:tcW w:w="7396" w:type="dxa"/>
            <w:tcBorders>
              <w:top w:val="nil"/>
              <w:left w:val="nil"/>
              <w:bottom w:val="nil"/>
              <w:right w:val="nil"/>
            </w:tcBorders>
            <w:vAlign w:val="center"/>
          </w:tcPr>
          <w:p w14:paraId="6889A664" w14:textId="77777777" w:rsidR="00444803" w:rsidRPr="003518C8" w:rsidRDefault="00444803" w:rsidP="002C6F5C">
            <w:pPr>
              <w:pStyle w:val="Texttabulky"/>
            </w:pPr>
            <w:r w:rsidRPr="003518C8">
              <w:t>Ústřední čistička odpadních vod</w:t>
            </w:r>
          </w:p>
        </w:tc>
      </w:tr>
      <w:tr w:rsidR="00444803" w:rsidRPr="003518C8" w14:paraId="184ACE3B" w14:textId="77777777" w:rsidTr="002C6F5C">
        <w:trPr>
          <w:jc w:val="center"/>
        </w:trPr>
        <w:tc>
          <w:tcPr>
            <w:tcW w:w="1674" w:type="dxa"/>
            <w:tcBorders>
              <w:top w:val="nil"/>
              <w:left w:val="nil"/>
              <w:bottom w:val="nil"/>
              <w:right w:val="nil"/>
            </w:tcBorders>
            <w:vAlign w:val="center"/>
          </w:tcPr>
          <w:p w14:paraId="29385660" w14:textId="77777777" w:rsidR="00444803" w:rsidRPr="003518C8" w:rsidRDefault="00444803" w:rsidP="002C6F5C">
            <w:pPr>
              <w:pStyle w:val="Texttabulky"/>
              <w:rPr>
                <w:b/>
              </w:rPr>
            </w:pPr>
            <w:r w:rsidRPr="003518C8">
              <w:rPr>
                <w:b/>
              </w:rPr>
              <w:t>UHI</w:t>
            </w:r>
          </w:p>
        </w:tc>
        <w:tc>
          <w:tcPr>
            <w:tcW w:w="7396" w:type="dxa"/>
            <w:tcBorders>
              <w:top w:val="nil"/>
              <w:left w:val="nil"/>
              <w:bottom w:val="nil"/>
              <w:right w:val="nil"/>
            </w:tcBorders>
            <w:vAlign w:val="center"/>
          </w:tcPr>
          <w:p w14:paraId="715656BF" w14:textId="77777777" w:rsidR="00444803" w:rsidRPr="003518C8" w:rsidRDefault="00444803" w:rsidP="002C6F5C">
            <w:pPr>
              <w:pStyle w:val="Texttabulky"/>
            </w:pPr>
            <w:r w:rsidRPr="003518C8">
              <w:t>Tepelný ostrov města (Urban Heat Island)</w:t>
            </w:r>
          </w:p>
        </w:tc>
      </w:tr>
      <w:tr w:rsidR="00444803" w:rsidRPr="003518C8" w14:paraId="3CA721C4" w14:textId="77777777" w:rsidTr="002C6F5C">
        <w:trPr>
          <w:jc w:val="center"/>
        </w:trPr>
        <w:tc>
          <w:tcPr>
            <w:tcW w:w="1674" w:type="dxa"/>
            <w:tcBorders>
              <w:top w:val="nil"/>
              <w:left w:val="nil"/>
              <w:bottom w:val="nil"/>
              <w:right w:val="nil"/>
            </w:tcBorders>
            <w:vAlign w:val="center"/>
          </w:tcPr>
          <w:p w14:paraId="08D67631" w14:textId="77777777" w:rsidR="00444803" w:rsidRPr="003518C8" w:rsidRDefault="00444803" w:rsidP="002C6F5C">
            <w:pPr>
              <w:pStyle w:val="Texttabulky"/>
              <w:rPr>
                <w:b/>
              </w:rPr>
            </w:pPr>
            <w:r w:rsidRPr="003518C8">
              <w:rPr>
                <w:b/>
              </w:rPr>
              <w:t>ÚHÚL</w:t>
            </w:r>
          </w:p>
        </w:tc>
        <w:tc>
          <w:tcPr>
            <w:tcW w:w="7396" w:type="dxa"/>
            <w:tcBorders>
              <w:top w:val="nil"/>
              <w:left w:val="nil"/>
              <w:bottom w:val="nil"/>
              <w:right w:val="nil"/>
            </w:tcBorders>
            <w:vAlign w:val="center"/>
          </w:tcPr>
          <w:p w14:paraId="2680F797" w14:textId="77777777" w:rsidR="00444803" w:rsidRPr="003518C8" w:rsidRDefault="00444803" w:rsidP="002C6F5C">
            <w:pPr>
              <w:pStyle w:val="Texttabulky"/>
            </w:pPr>
            <w:r w:rsidRPr="003518C8">
              <w:t>Ústav pro hospodářskou úpravu lesů</w:t>
            </w:r>
          </w:p>
        </w:tc>
      </w:tr>
      <w:tr w:rsidR="00444803" w:rsidRPr="003518C8" w14:paraId="53CF0237" w14:textId="77777777" w:rsidTr="002C6F5C">
        <w:trPr>
          <w:jc w:val="center"/>
        </w:trPr>
        <w:tc>
          <w:tcPr>
            <w:tcW w:w="1674" w:type="dxa"/>
            <w:tcBorders>
              <w:top w:val="nil"/>
              <w:left w:val="nil"/>
              <w:bottom w:val="nil"/>
              <w:right w:val="nil"/>
            </w:tcBorders>
            <w:vAlign w:val="center"/>
          </w:tcPr>
          <w:p w14:paraId="72C721BC" w14:textId="77777777" w:rsidR="00444803" w:rsidRPr="003518C8" w:rsidRDefault="00444803" w:rsidP="002C6F5C">
            <w:pPr>
              <w:pStyle w:val="Texttabulky"/>
              <w:rPr>
                <w:b/>
              </w:rPr>
            </w:pPr>
            <w:r w:rsidRPr="003518C8">
              <w:rPr>
                <w:b/>
              </w:rPr>
              <w:t xml:space="preserve">ÚP </w:t>
            </w:r>
          </w:p>
        </w:tc>
        <w:tc>
          <w:tcPr>
            <w:tcW w:w="7396" w:type="dxa"/>
            <w:tcBorders>
              <w:top w:val="nil"/>
              <w:left w:val="nil"/>
              <w:bottom w:val="nil"/>
              <w:right w:val="nil"/>
            </w:tcBorders>
            <w:vAlign w:val="center"/>
          </w:tcPr>
          <w:p w14:paraId="5C6618B7" w14:textId="77777777" w:rsidR="00444803" w:rsidRPr="003518C8" w:rsidRDefault="00444803" w:rsidP="002C6F5C">
            <w:pPr>
              <w:pStyle w:val="Texttabulky"/>
            </w:pPr>
            <w:r w:rsidRPr="003518C8">
              <w:t>Územní plán obce</w:t>
            </w:r>
          </w:p>
        </w:tc>
      </w:tr>
      <w:tr w:rsidR="00444803" w:rsidRPr="003518C8" w14:paraId="50FE8DBF" w14:textId="77777777" w:rsidTr="002C6F5C">
        <w:trPr>
          <w:jc w:val="center"/>
        </w:trPr>
        <w:tc>
          <w:tcPr>
            <w:tcW w:w="1674" w:type="dxa"/>
            <w:tcBorders>
              <w:top w:val="nil"/>
              <w:left w:val="nil"/>
              <w:bottom w:val="nil"/>
              <w:right w:val="nil"/>
            </w:tcBorders>
            <w:vAlign w:val="center"/>
          </w:tcPr>
          <w:p w14:paraId="4794DABC" w14:textId="77777777" w:rsidR="00444803" w:rsidRPr="003518C8" w:rsidRDefault="00444803" w:rsidP="002C6F5C">
            <w:pPr>
              <w:pStyle w:val="Texttabulky"/>
              <w:rPr>
                <w:b/>
              </w:rPr>
            </w:pPr>
            <w:r w:rsidRPr="003518C8">
              <w:rPr>
                <w:b/>
              </w:rPr>
              <w:t>ÚPD</w:t>
            </w:r>
          </w:p>
        </w:tc>
        <w:tc>
          <w:tcPr>
            <w:tcW w:w="7396" w:type="dxa"/>
            <w:tcBorders>
              <w:top w:val="nil"/>
              <w:left w:val="nil"/>
              <w:bottom w:val="nil"/>
              <w:right w:val="nil"/>
            </w:tcBorders>
            <w:vAlign w:val="center"/>
          </w:tcPr>
          <w:p w14:paraId="34984792" w14:textId="77777777" w:rsidR="00444803" w:rsidRPr="003518C8" w:rsidRDefault="00444803" w:rsidP="002C6F5C">
            <w:pPr>
              <w:pStyle w:val="Texttabulky"/>
            </w:pPr>
            <w:r w:rsidRPr="003518C8">
              <w:t>Územně plánovací dokumentace</w:t>
            </w:r>
          </w:p>
        </w:tc>
      </w:tr>
      <w:tr w:rsidR="00444803" w:rsidRPr="003518C8" w14:paraId="027D864A" w14:textId="77777777" w:rsidTr="002C6F5C">
        <w:trPr>
          <w:jc w:val="center"/>
        </w:trPr>
        <w:tc>
          <w:tcPr>
            <w:tcW w:w="1674" w:type="dxa"/>
            <w:tcBorders>
              <w:top w:val="nil"/>
              <w:left w:val="nil"/>
              <w:bottom w:val="nil"/>
              <w:right w:val="nil"/>
            </w:tcBorders>
            <w:vAlign w:val="center"/>
          </w:tcPr>
          <w:p w14:paraId="5090ACD5" w14:textId="77777777" w:rsidR="00444803" w:rsidRPr="003518C8" w:rsidRDefault="00444803" w:rsidP="002C6F5C">
            <w:pPr>
              <w:pStyle w:val="Texttabulky"/>
              <w:rPr>
                <w:b/>
              </w:rPr>
            </w:pPr>
            <w:r w:rsidRPr="003518C8">
              <w:rPr>
                <w:b/>
              </w:rPr>
              <w:t>UR</w:t>
            </w:r>
          </w:p>
        </w:tc>
        <w:tc>
          <w:tcPr>
            <w:tcW w:w="7396" w:type="dxa"/>
            <w:tcBorders>
              <w:top w:val="nil"/>
              <w:left w:val="nil"/>
              <w:bottom w:val="nil"/>
              <w:right w:val="nil"/>
            </w:tcBorders>
            <w:vAlign w:val="center"/>
          </w:tcPr>
          <w:p w14:paraId="5943360D" w14:textId="77777777" w:rsidR="00444803" w:rsidRPr="003518C8" w:rsidRDefault="00444803" w:rsidP="002C6F5C">
            <w:pPr>
              <w:pStyle w:val="Texttabulky"/>
            </w:pPr>
            <w:r w:rsidRPr="003518C8">
              <w:t>Udržitelný rozvoj</w:t>
            </w:r>
          </w:p>
        </w:tc>
      </w:tr>
      <w:tr w:rsidR="00444803" w:rsidRPr="003518C8" w14:paraId="36DCD271" w14:textId="77777777" w:rsidTr="002C6F5C">
        <w:trPr>
          <w:jc w:val="center"/>
        </w:trPr>
        <w:tc>
          <w:tcPr>
            <w:tcW w:w="1674" w:type="dxa"/>
            <w:tcBorders>
              <w:top w:val="nil"/>
              <w:left w:val="nil"/>
              <w:bottom w:val="nil"/>
              <w:right w:val="nil"/>
            </w:tcBorders>
            <w:vAlign w:val="center"/>
          </w:tcPr>
          <w:p w14:paraId="24957823" w14:textId="77777777" w:rsidR="00444803" w:rsidRPr="003518C8" w:rsidRDefault="00444803" w:rsidP="002C6F5C">
            <w:pPr>
              <w:pStyle w:val="Texttabulky"/>
              <w:rPr>
                <w:b/>
              </w:rPr>
            </w:pPr>
            <w:r w:rsidRPr="003518C8">
              <w:rPr>
                <w:b/>
              </w:rPr>
              <w:t>ÚP SÚ HMP</w:t>
            </w:r>
          </w:p>
        </w:tc>
        <w:tc>
          <w:tcPr>
            <w:tcW w:w="7396" w:type="dxa"/>
            <w:tcBorders>
              <w:top w:val="nil"/>
              <w:left w:val="nil"/>
              <w:bottom w:val="nil"/>
              <w:right w:val="nil"/>
            </w:tcBorders>
            <w:vAlign w:val="center"/>
          </w:tcPr>
          <w:p w14:paraId="152E937D" w14:textId="77777777" w:rsidR="00444803" w:rsidRPr="003518C8" w:rsidRDefault="00444803" w:rsidP="002C6F5C">
            <w:pPr>
              <w:pStyle w:val="Texttabulky"/>
            </w:pPr>
            <w:r w:rsidRPr="003518C8">
              <w:t>Územní plán sídelního útvaru hlavního města Prahy</w:t>
            </w:r>
          </w:p>
        </w:tc>
      </w:tr>
      <w:tr w:rsidR="00444803" w:rsidRPr="003518C8" w14:paraId="45F957B5" w14:textId="77777777" w:rsidTr="002C6F5C">
        <w:trPr>
          <w:jc w:val="center"/>
        </w:trPr>
        <w:tc>
          <w:tcPr>
            <w:tcW w:w="1674" w:type="dxa"/>
            <w:tcBorders>
              <w:top w:val="nil"/>
              <w:left w:val="nil"/>
              <w:bottom w:val="nil"/>
              <w:right w:val="nil"/>
            </w:tcBorders>
            <w:vAlign w:val="center"/>
          </w:tcPr>
          <w:p w14:paraId="5081FD16" w14:textId="77777777" w:rsidR="00444803" w:rsidRPr="003518C8" w:rsidRDefault="00444803" w:rsidP="002C6F5C">
            <w:pPr>
              <w:pStyle w:val="Texttabulky"/>
              <w:rPr>
                <w:b/>
              </w:rPr>
            </w:pPr>
            <w:r w:rsidRPr="003518C8">
              <w:rPr>
                <w:b/>
              </w:rPr>
              <w:t>ÚSES</w:t>
            </w:r>
          </w:p>
        </w:tc>
        <w:tc>
          <w:tcPr>
            <w:tcW w:w="7396" w:type="dxa"/>
            <w:tcBorders>
              <w:top w:val="nil"/>
              <w:left w:val="nil"/>
              <w:bottom w:val="nil"/>
              <w:right w:val="nil"/>
            </w:tcBorders>
            <w:vAlign w:val="center"/>
          </w:tcPr>
          <w:p w14:paraId="25D70C23" w14:textId="77777777" w:rsidR="00444803" w:rsidRPr="003518C8" w:rsidRDefault="00444803" w:rsidP="002C6F5C">
            <w:pPr>
              <w:pStyle w:val="Texttabulky"/>
            </w:pPr>
            <w:r w:rsidRPr="003518C8">
              <w:t>Územní systém ekologické stability</w:t>
            </w:r>
          </w:p>
        </w:tc>
      </w:tr>
      <w:tr w:rsidR="00444803" w:rsidRPr="003518C8" w14:paraId="5A60D44F" w14:textId="77777777" w:rsidTr="002C6F5C">
        <w:trPr>
          <w:jc w:val="center"/>
        </w:trPr>
        <w:tc>
          <w:tcPr>
            <w:tcW w:w="1674" w:type="dxa"/>
            <w:tcBorders>
              <w:top w:val="nil"/>
              <w:left w:val="nil"/>
              <w:bottom w:val="nil"/>
              <w:right w:val="nil"/>
            </w:tcBorders>
            <w:vAlign w:val="center"/>
          </w:tcPr>
          <w:p w14:paraId="09A68F0D" w14:textId="77777777" w:rsidR="00444803" w:rsidRPr="003518C8" w:rsidRDefault="00444803" w:rsidP="002C6F5C">
            <w:pPr>
              <w:pStyle w:val="Texttabulky"/>
              <w:rPr>
                <w:b/>
              </w:rPr>
            </w:pPr>
            <w:r w:rsidRPr="003518C8">
              <w:rPr>
                <w:b/>
              </w:rPr>
              <w:t>ÚSOP</w:t>
            </w:r>
          </w:p>
        </w:tc>
        <w:tc>
          <w:tcPr>
            <w:tcW w:w="7396" w:type="dxa"/>
            <w:tcBorders>
              <w:top w:val="nil"/>
              <w:left w:val="nil"/>
              <w:bottom w:val="nil"/>
              <w:right w:val="nil"/>
            </w:tcBorders>
            <w:vAlign w:val="center"/>
          </w:tcPr>
          <w:p w14:paraId="55CAA676" w14:textId="77777777" w:rsidR="00444803" w:rsidRPr="003518C8" w:rsidRDefault="00444803" w:rsidP="002C6F5C">
            <w:pPr>
              <w:pStyle w:val="Texttabulky"/>
            </w:pPr>
            <w:r w:rsidRPr="003518C8">
              <w:t>Ústřední seznam ochrany přírody</w:t>
            </w:r>
          </w:p>
        </w:tc>
      </w:tr>
      <w:tr w:rsidR="00444803" w:rsidRPr="003518C8" w14:paraId="4B73CEA5" w14:textId="77777777" w:rsidTr="002C6F5C">
        <w:trPr>
          <w:jc w:val="center"/>
        </w:trPr>
        <w:tc>
          <w:tcPr>
            <w:tcW w:w="1674" w:type="dxa"/>
            <w:tcBorders>
              <w:top w:val="nil"/>
              <w:left w:val="nil"/>
              <w:bottom w:val="nil"/>
              <w:right w:val="nil"/>
            </w:tcBorders>
            <w:vAlign w:val="center"/>
          </w:tcPr>
          <w:p w14:paraId="4FBDB390" w14:textId="77777777" w:rsidR="00444803" w:rsidRPr="003518C8" w:rsidRDefault="00444803" w:rsidP="002C6F5C">
            <w:pPr>
              <w:pStyle w:val="Texttabulky"/>
              <w:rPr>
                <w:b/>
              </w:rPr>
            </w:pPr>
            <w:r w:rsidRPr="003518C8">
              <w:rPr>
                <w:b/>
              </w:rPr>
              <w:t>VDJ</w:t>
            </w:r>
          </w:p>
        </w:tc>
        <w:tc>
          <w:tcPr>
            <w:tcW w:w="7396" w:type="dxa"/>
            <w:tcBorders>
              <w:top w:val="nil"/>
              <w:left w:val="nil"/>
              <w:bottom w:val="nil"/>
              <w:right w:val="nil"/>
            </w:tcBorders>
            <w:vAlign w:val="center"/>
          </w:tcPr>
          <w:p w14:paraId="3B9E857D" w14:textId="77777777" w:rsidR="00444803" w:rsidRPr="003518C8" w:rsidRDefault="00444803" w:rsidP="002C6F5C">
            <w:pPr>
              <w:pStyle w:val="Texttabulky"/>
            </w:pPr>
            <w:r w:rsidRPr="003518C8">
              <w:t>Vodojem</w:t>
            </w:r>
          </w:p>
        </w:tc>
      </w:tr>
      <w:tr w:rsidR="00444803" w:rsidRPr="003518C8" w14:paraId="132C0AFB" w14:textId="77777777" w:rsidTr="002C6F5C">
        <w:trPr>
          <w:jc w:val="center"/>
        </w:trPr>
        <w:tc>
          <w:tcPr>
            <w:tcW w:w="1674" w:type="dxa"/>
            <w:tcBorders>
              <w:top w:val="nil"/>
              <w:left w:val="nil"/>
              <w:bottom w:val="nil"/>
              <w:right w:val="nil"/>
            </w:tcBorders>
            <w:vAlign w:val="center"/>
          </w:tcPr>
          <w:p w14:paraId="34CB7FA9" w14:textId="77777777" w:rsidR="00444803" w:rsidRPr="003518C8" w:rsidRDefault="00444803" w:rsidP="002C6F5C">
            <w:pPr>
              <w:pStyle w:val="Texttabulky"/>
              <w:rPr>
                <w:b/>
              </w:rPr>
            </w:pPr>
            <w:r w:rsidRPr="003518C8">
              <w:rPr>
                <w:b/>
              </w:rPr>
              <w:t>VKP</w:t>
            </w:r>
          </w:p>
        </w:tc>
        <w:tc>
          <w:tcPr>
            <w:tcW w:w="7396" w:type="dxa"/>
            <w:tcBorders>
              <w:top w:val="nil"/>
              <w:left w:val="nil"/>
              <w:bottom w:val="nil"/>
              <w:right w:val="nil"/>
            </w:tcBorders>
            <w:vAlign w:val="center"/>
          </w:tcPr>
          <w:p w14:paraId="7DED4990" w14:textId="77777777" w:rsidR="00444803" w:rsidRPr="003518C8" w:rsidRDefault="00444803" w:rsidP="002C6F5C">
            <w:pPr>
              <w:pStyle w:val="Texttabulky"/>
            </w:pPr>
            <w:r w:rsidRPr="003518C8">
              <w:t>Významný krajinný prvek</w:t>
            </w:r>
          </w:p>
        </w:tc>
      </w:tr>
      <w:tr w:rsidR="00444803" w:rsidRPr="003518C8" w14:paraId="50367DBB" w14:textId="77777777" w:rsidTr="002C6F5C">
        <w:trPr>
          <w:jc w:val="center"/>
        </w:trPr>
        <w:tc>
          <w:tcPr>
            <w:tcW w:w="1674" w:type="dxa"/>
            <w:tcBorders>
              <w:top w:val="nil"/>
              <w:left w:val="nil"/>
              <w:bottom w:val="nil"/>
              <w:right w:val="nil"/>
            </w:tcBorders>
            <w:vAlign w:val="center"/>
          </w:tcPr>
          <w:p w14:paraId="1BAE07CB" w14:textId="77777777" w:rsidR="00444803" w:rsidRPr="003518C8" w:rsidRDefault="00444803" w:rsidP="002C6F5C">
            <w:pPr>
              <w:pStyle w:val="Texttabulky"/>
              <w:rPr>
                <w:b/>
              </w:rPr>
            </w:pPr>
            <w:r w:rsidRPr="003518C8">
              <w:rPr>
                <w:b/>
              </w:rPr>
              <w:t>VOC</w:t>
            </w:r>
          </w:p>
        </w:tc>
        <w:tc>
          <w:tcPr>
            <w:tcW w:w="7396" w:type="dxa"/>
            <w:tcBorders>
              <w:top w:val="nil"/>
              <w:left w:val="nil"/>
              <w:bottom w:val="nil"/>
              <w:right w:val="nil"/>
            </w:tcBorders>
            <w:vAlign w:val="center"/>
          </w:tcPr>
          <w:p w14:paraId="7E6DAA98" w14:textId="77777777" w:rsidR="00444803" w:rsidRPr="003518C8" w:rsidRDefault="00444803" w:rsidP="002C6F5C">
            <w:pPr>
              <w:pStyle w:val="Texttabulky"/>
            </w:pPr>
            <w:r w:rsidRPr="003518C8">
              <w:t>Těkavé organické látky</w:t>
            </w:r>
          </w:p>
        </w:tc>
      </w:tr>
      <w:tr w:rsidR="00444803" w:rsidRPr="003518C8" w14:paraId="4263D4F8" w14:textId="77777777" w:rsidTr="002C6F5C">
        <w:trPr>
          <w:jc w:val="center"/>
        </w:trPr>
        <w:tc>
          <w:tcPr>
            <w:tcW w:w="1674" w:type="dxa"/>
            <w:tcBorders>
              <w:top w:val="nil"/>
              <w:left w:val="nil"/>
              <w:bottom w:val="nil"/>
              <w:right w:val="nil"/>
            </w:tcBorders>
            <w:vAlign w:val="center"/>
          </w:tcPr>
          <w:p w14:paraId="55825A28" w14:textId="77777777" w:rsidR="00444803" w:rsidRPr="003518C8" w:rsidRDefault="00444803" w:rsidP="002C6F5C">
            <w:pPr>
              <w:pStyle w:val="Texttabulky"/>
              <w:rPr>
                <w:b/>
              </w:rPr>
            </w:pPr>
            <w:r w:rsidRPr="003518C8">
              <w:rPr>
                <w:b/>
              </w:rPr>
              <w:t>VPP</w:t>
            </w:r>
          </w:p>
        </w:tc>
        <w:tc>
          <w:tcPr>
            <w:tcW w:w="7396" w:type="dxa"/>
            <w:tcBorders>
              <w:top w:val="nil"/>
              <w:left w:val="nil"/>
              <w:bottom w:val="nil"/>
              <w:right w:val="nil"/>
            </w:tcBorders>
            <w:vAlign w:val="center"/>
          </w:tcPr>
          <w:p w14:paraId="04C9879A" w14:textId="77777777" w:rsidR="00444803" w:rsidRPr="003518C8" w:rsidRDefault="00444803" w:rsidP="002C6F5C">
            <w:pPr>
              <w:pStyle w:val="Texttabulky"/>
            </w:pPr>
            <w:r w:rsidRPr="003518C8">
              <w:t>Vzletové a přistávací prostory</w:t>
            </w:r>
          </w:p>
        </w:tc>
      </w:tr>
      <w:tr w:rsidR="00444803" w:rsidRPr="003518C8" w14:paraId="0DAB5E9B" w14:textId="77777777" w:rsidTr="002C6F5C">
        <w:trPr>
          <w:jc w:val="center"/>
        </w:trPr>
        <w:tc>
          <w:tcPr>
            <w:tcW w:w="1674" w:type="dxa"/>
            <w:tcBorders>
              <w:top w:val="nil"/>
              <w:left w:val="nil"/>
              <w:bottom w:val="nil"/>
              <w:right w:val="nil"/>
            </w:tcBorders>
            <w:vAlign w:val="center"/>
          </w:tcPr>
          <w:p w14:paraId="0AEE0683" w14:textId="77777777" w:rsidR="00444803" w:rsidRPr="003518C8" w:rsidRDefault="00444803" w:rsidP="002C6F5C">
            <w:pPr>
              <w:pStyle w:val="Texttabulky"/>
              <w:rPr>
                <w:b/>
              </w:rPr>
            </w:pPr>
            <w:r w:rsidRPr="003518C8">
              <w:rPr>
                <w:b/>
              </w:rPr>
              <w:t>VPR</w:t>
            </w:r>
          </w:p>
        </w:tc>
        <w:tc>
          <w:tcPr>
            <w:tcW w:w="7396" w:type="dxa"/>
            <w:tcBorders>
              <w:top w:val="nil"/>
              <w:left w:val="nil"/>
              <w:bottom w:val="nil"/>
              <w:right w:val="nil"/>
            </w:tcBorders>
            <w:vAlign w:val="center"/>
          </w:tcPr>
          <w:p w14:paraId="687C8FF3" w14:textId="77777777" w:rsidR="00444803" w:rsidRPr="003518C8" w:rsidRDefault="00444803" w:rsidP="002C6F5C">
            <w:pPr>
              <w:pStyle w:val="Texttabulky"/>
            </w:pPr>
            <w:r w:rsidRPr="003518C8">
              <w:t>Vesnická památková rezervace</w:t>
            </w:r>
          </w:p>
        </w:tc>
      </w:tr>
      <w:tr w:rsidR="00444803" w:rsidRPr="003518C8" w14:paraId="7D67DA0B" w14:textId="77777777" w:rsidTr="002C6F5C">
        <w:trPr>
          <w:jc w:val="center"/>
        </w:trPr>
        <w:tc>
          <w:tcPr>
            <w:tcW w:w="1674" w:type="dxa"/>
            <w:tcBorders>
              <w:top w:val="nil"/>
              <w:left w:val="nil"/>
              <w:bottom w:val="nil"/>
              <w:right w:val="nil"/>
            </w:tcBorders>
            <w:vAlign w:val="center"/>
          </w:tcPr>
          <w:p w14:paraId="0259276B" w14:textId="77777777" w:rsidR="00444803" w:rsidRPr="003518C8" w:rsidRDefault="00444803" w:rsidP="002C6F5C">
            <w:pPr>
              <w:pStyle w:val="Texttabulky"/>
              <w:rPr>
                <w:b/>
              </w:rPr>
            </w:pPr>
            <w:r w:rsidRPr="003518C8">
              <w:rPr>
                <w:b/>
              </w:rPr>
              <w:t xml:space="preserve">VPS </w:t>
            </w:r>
          </w:p>
        </w:tc>
        <w:tc>
          <w:tcPr>
            <w:tcW w:w="7396" w:type="dxa"/>
            <w:tcBorders>
              <w:top w:val="nil"/>
              <w:left w:val="nil"/>
              <w:bottom w:val="nil"/>
              <w:right w:val="nil"/>
            </w:tcBorders>
            <w:vAlign w:val="center"/>
          </w:tcPr>
          <w:p w14:paraId="3149F5CF" w14:textId="77777777" w:rsidR="00444803" w:rsidRPr="003518C8" w:rsidRDefault="00444803" w:rsidP="002C6F5C">
            <w:pPr>
              <w:pStyle w:val="Texttabulky"/>
            </w:pPr>
            <w:r w:rsidRPr="003518C8">
              <w:t>Veřejně prospěšná stavba</w:t>
            </w:r>
          </w:p>
        </w:tc>
      </w:tr>
      <w:tr w:rsidR="00444803" w:rsidRPr="003518C8" w14:paraId="471537E1" w14:textId="77777777" w:rsidTr="002C6F5C">
        <w:trPr>
          <w:jc w:val="center"/>
        </w:trPr>
        <w:tc>
          <w:tcPr>
            <w:tcW w:w="1674" w:type="dxa"/>
            <w:tcBorders>
              <w:top w:val="nil"/>
              <w:left w:val="nil"/>
              <w:bottom w:val="nil"/>
              <w:right w:val="nil"/>
            </w:tcBorders>
            <w:vAlign w:val="center"/>
          </w:tcPr>
          <w:p w14:paraId="1424D2A8" w14:textId="77777777" w:rsidR="00444803" w:rsidRPr="003518C8" w:rsidRDefault="00444803" w:rsidP="002C6F5C">
            <w:pPr>
              <w:pStyle w:val="Texttabulky"/>
              <w:rPr>
                <w:b/>
              </w:rPr>
            </w:pPr>
            <w:r w:rsidRPr="003518C8">
              <w:rPr>
                <w:b/>
              </w:rPr>
              <w:t>VPZ</w:t>
            </w:r>
          </w:p>
        </w:tc>
        <w:tc>
          <w:tcPr>
            <w:tcW w:w="7396" w:type="dxa"/>
            <w:tcBorders>
              <w:top w:val="nil"/>
              <w:left w:val="nil"/>
              <w:bottom w:val="nil"/>
              <w:right w:val="nil"/>
            </w:tcBorders>
            <w:vAlign w:val="center"/>
          </w:tcPr>
          <w:p w14:paraId="63B237D8" w14:textId="77777777" w:rsidR="00444803" w:rsidRPr="003518C8" w:rsidRDefault="00444803" w:rsidP="002C6F5C">
            <w:pPr>
              <w:pStyle w:val="Texttabulky"/>
            </w:pPr>
            <w:r w:rsidRPr="003518C8">
              <w:t>Vesnická památková zóna</w:t>
            </w:r>
          </w:p>
        </w:tc>
      </w:tr>
      <w:tr w:rsidR="00444803" w:rsidRPr="003518C8" w14:paraId="10F91084" w14:textId="77777777" w:rsidTr="002C6F5C">
        <w:trPr>
          <w:jc w:val="center"/>
        </w:trPr>
        <w:tc>
          <w:tcPr>
            <w:tcW w:w="1674" w:type="dxa"/>
            <w:tcBorders>
              <w:top w:val="nil"/>
              <w:left w:val="nil"/>
              <w:bottom w:val="nil"/>
              <w:right w:val="nil"/>
            </w:tcBorders>
            <w:vAlign w:val="center"/>
          </w:tcPr>
          <w:p w14:paraId="140D877C" w14:textId="77777777" w:rsidR="00444803" w:rsidRPr="003518C8" w:rsidRDefault="00444803" w:rsidP="002C6F5C">
            <w:pPr>
              <w:pStyle w:val="Texttabulky"/>
              <w:rPr>
                <w:b/>
              </w:rPr>
            </w:pPr>
            <w:r w:rsidRPr="003518C8">
              <w:rPr>
                <w:b/>
              </w:rPr>
              <w:t>vtl</w:t>
            </w:r>
          </w:p>
        </w:tc>
        <w:tc>
          <w:tcPr>
            <w:tcW w:w="7396" w:type="dxa"/>
            <w:tcBorders>
              <w:top w:val="nil"/>
              <w:left w:val="nil"/>
              <w:bottom w:val="nil"/>
              <w:right w:val="nil"/>
            </w:tcBorders>
            <w:vAlign w:val="center"/>
          </w:tcPr>
          <w:p w14:paraId="6613643B" w14:textId="77777777" w:rsidR="00444803" w:rsidRPr="003518C8" w:rsidRDefault="00444803" w:rsidP="002C6F5C">
            <w:pPr>
              <w:pStyle w:val="Texttabulky"/>
            </w:pPr>
            <w:r w:rsidRPr="003518C8">
              <w:t>Vysokotlaký (plynovod)</w:t>
            </w:r>
          </w:p>
        </w:tc>
      </w:tr>
      <w:tr w:rsidR="00444803" w:rsidRPr="003518C8" w14:paraId="46920462" w14:textId="77777777" w:rsidTr="002C6F5C">
        <w:trPr>
          <w:jc w:val="center"/>
        </w:trPr>
        <w:tc>
          <w:tcPr>
            <w:tcW w:w="1674" w:type="dxa"/>
            <w:tcBorders>
              <w:top w:val="nil"/>
              <w:left w:val="nil"/>
              <w:bottom w:val="nil"/>
              <w:right w:val="nil"/>
            </w:tcBorders>
            <w:vAlign w:val="center"/>
          </w:tcPr>
          <w:p w14:paraId="3DFB4CB4" w14:textId="77777777" w:rsidR="00444803" w:rsidRPr="003518C8" w:rsidRDefault="00444803" w:rsidP="002C6F5C">
            <w:pPr>
              <w:pStyle w:val="Texttabulky"/>
              <w:rPr>
                <w:b/>
              </w:rPr>
            </w:pPr>
            <w:r w:rsidRPr="003518C8">
              <w:rPr>
                <w:b/>
              </w:rPr>
              <w:t>VÚ</w:t>
            </w:r>
          </w:p>
        </w:tc>
        <w:tc>
          <w:tcPr>
            <w:tcW w:w="7396" w:type="dxa"/>
            <w:tcBorders>
              <w:top w:val="nil"/>
              <w:left w:val="nil"/>
              <w:bottom w:val="nil"/>
              <w:right w:val="nil"/>
            </w:tcBorders>
            <w:vAlign w:val="center"/>
          </w:tcPr>
          <w:p w14:paraId="6CBA6A6F" w14:textId="77777777" w:rsidR="00444803" w:rsidRPr="003518C8" w:rsidRDefault="00444803" w:rsidP="002C6F5C">
            <w:pPr>
              <w:pStyle w:val="Texttabulky"/>
            </w:pPr>
            <w:r w:rsidRPr="003518C8">
              <w:t>Vodní útvar</w:t>
            </w:r>
          </w:p>
        </w:tc>
      </w:tr>
      <w:tr w:rsidR="00444803" w:rsidRPr="003518C8" w14:paraId="2880D708" w14:textId="77777777" w:rsidTr="002C6F5C">
        <w:trPr>
          <w:jc w:val="center"/>
        </w:trPr>
        <w:tc>
          <w:tcPr>
            <w:tcW w:w="1674" w:type="dxa"/>
            <w:tcBorders>
              <w:top w:val="nil"/>
              <w:left w:val="nil"/>
              <w:bottom w:val="nil"/>
              <w:right w:val="nil"/>
            </w:tcBorders>
            <w:vAlign w:val="center"/>
          </w:tcPr>
          <w:p w14:paraId="6ABEF858" w14:textId="77777777" w:rsidR="00444803" w:rsidRPr="003518C8" w:rsidRDefault="00444803" w:rsidP="002C6F5C">
            <w:pPr>
              <w:pStyle w:val="Texttabulky"/>
              <w:rPr>
                <w:b/>
              </w:rPr>
            </w:pPr>
            <w:r w:rsidRPr="003518C8">
              <w:rPr>
                <w:b/>
              </w:rPr>
              <w:t>VÚVA</w:t>
            </w:r>
          </w:p>
        </w:tc>
        <w:tc>
          <w:tcPr>
            <w:tcW w:w="7396" w:type="dxa"/>
            <w:tcBorders>
              <w:top w:val="nil"/>
              <w:left w:val="nil"/>
              <w:bottom w:val="nil"/>
              <w:right w:val="nil"/>
            </w:tcBorders>
            <w:vAlign w:val="center"/>
          </w:tcPr>
          <w:p w14:paraId="3B4A3284" w14:textId="77777777" w:rsidR="00444803" w:rsidRPr="003518C8" w:rsidRDefault="00444803" w:rsidP="002C6F5C">
            <w:pPr>
              <w:pStyle w:val="Texttabulky"/>
            </w:pPr>
            <w:r w:rsidRPr="003518C8">
              <w:t>Výzkumný ústav výstavby a architektury</w:t>
            </w:r>
          </w:p>
        </w:tc>
      </w:tr>
      <w:tr w:rsidR="00444803" w:rsidRPr="003518C8" w14:paraId="2AEFCD0E" w14:textId="77777777" w:rsidTr="002C6F5C">
        <w:trPr>
          <w:jc w:val="center"/>
        </w:trPr>
        <w:tc>
          <w:tcPr>
            <w:tcW w:w="1674" w:type="dxa"/>
            <w:tcBorders>
              <w:top w:val="nil"/>
              <w:left w:val="nil"/>
              <w:bottom w:val="nil"/>
              <w:right w:val="nil"/>
            </w:tcBorders>
            <w:vAlign w:val="center"/>
          </w:tcPr>
          <w:p w14:paraId="71C62904" w14:textId="77777777" w:rsidR="00444803" w:rsidRPr="003518C8" w:rsidRDefault="00444803" w:rsidP="002C6F5C">
            <w:pPr>
              <w:pStyle w:val="Texttabulky"/>
              <w:rPr>
                <w:b/>
              </w:rPr>
            </w:pPr>
            <w:r w:rsidRPr="003518C8">
              <w:rPr>
                <w:b/>
              </w:rPr>
              <w:t>VÚV TGM</w:t>
            </w:r>
          </w:p>
        </w:tc>
        <w:tc>
          <w:tcPr>
            <w:tcW w:w="7396" w:type="dxa"/>
            <w:tcBorders>
              <w:top w:val="nil"/>
              <w:left w:val="nil"/>
              <w:bottom w:val="nil"/>
              <w:right w:val="nil"/>
            </w:tcBorders>
            <w:vAlign w:val="center"/>
          </w:tcPr>
          <w:p w14:paraId="5A2079DC" w14:textId="77777777" w:rsidR="00444803" w:rsidRPr="003518C8" w:rsidRDefault="00444803" w:rsidP="002C6F5C">
            <w:pPr>
              <w:pStyle w:val="Texttabulky"/>
            </w:pPr>
            <w:r w:rsidRPr="003518C8">
              <w:t>Výzkumný ústav vodohospodářský Tomáše Garigua Masaryka</w:t>
            </w:r>
          </w:p>
        </w:tc>
      </w:tr>
      <w:tr w:rsidR="00444803" w:rsidRPr="003518C8" w14:paraId="0BE7C672" w14:textId="77777777" w:rsidTr="002C6F5C">
        <w:trPr>
          <w:jc w:val="center"/>
        </w:trPr>
        <w:tc>
          <w:tcPr>
            <w:tcW w:w="1674" w:type="dxa"/>
            <w:tcBorders>
              <w:top w:val="nil"/>
              <w:left w:val="nil"/>
              <w:bottom w:val="nil"/>
              <w:right w:val="nil"/>
            </w:tcBorders>
            <w:vAlign w:val="center"/>
          </w:tcPr>
          <w:p w14:paraId="4C9A6DA6" w14:textId="77777777" w:rsidR="00444803" w:rsidRPr="003518C8" w:rsidRDefault="00444803" w:rsidP="002C6F5C">
            <w:pPr>
              <w:pStyle w:val="Texttabulky"/>
              <w:rPr>
                <w:b/>
              </w:rPr>
            </w:pPr>
            <w:r w:rsidRPr="003518C8">
              <w:rPr>
                <w:b/>
              </w:rPr>
              <w:t>VVURÚ</w:t>
            </w:r>
          </w:p>
        </w:tc>
        <w:tc>
          <w:tcPr>
            <w:tcW w:w="7396" w:type="dxa"/>
            <w:tcBorders>
              <w:top w:val="nil"/>
              <w:left w:val="nil"/>
              <w:bottom w:val="nil"/>
              <w:right w:val="nil"/>
            </w:tcBorders>
            <w:vAlign w:val="center"/>
          </w:tcPr>
          <w:p w14:paraId="5B6D51CB" w14:textId="77777777" w:rsidR="00444803" w:rsidRPr="003518C8" w:rsidRDefault="00444803" w:rsidP="002C6F5C">
            <w:pPr>
              <w:pStyle w:val="Texttabulky"/>
            </w:pPr>
            <w:r w:rsidRPr="003518C8">
              <w:t>Vyhodnocení vlivů na udržitelný rozvoj území</w:t>
            </w:r>
          </w:p>
        </w:tc>
      </w:tr>
      <w:tr w:rsidR="00444803" w:rsidRPr="003518C8" w14:paraId="38D9EE44" w14:textId="77777777" w:rsidTr="002C6F5C">
        <w:trPr>
          <w:jc w:val="center"/>
        </w:trPr>
        <w:tc>
          <w:tcPr>
            <w:tcW w:w="1674" w:type="dxa"/>
            <w:tcBorders>
              <w:top w:val="nil"/>
              <w:left w:val="nil"/>
              <w:bottom w:val="nil"/>
              <w:right w:val="nil"/>
            </w:tcBorders>
            <w:vAlign w:val="center"/>
          </w:tcPr>
          <w:p w14:paraId="55B4B3E4" w14:textId="77777777" w:rsidR="00444803" w:rsidRPr="003518C8" w:rsidRDefault="00444803" w:rsidP="002C6F5C">
            <w:pPr>
              <w:pStyle w:val="Texttabulky"/>
              <w:rPr>
                <w:b/>
              </w:rPr>
            </w:pPr>
            <w:r w:rsidRPr="003518C8">
              <w:rPr>
                <w:b/>
              </w:rPr>
              <w:t xml:space="preserve">VVN </w:t>
            </w:r>
          </w:p>
        </w:tc>
        <w:tc>
          <w:tcPr>
            <w:tcW w:w="7396" w:type="dxa"/>
            <w:tcBorders>
              <w:top w:val="nil"/>
              <w:left w:val="nil"/>
              <w:bottom w:val="nil"/>
              <w:right w:val="nil"/>
            </w:tcBorders>
            <w:vAlign w:val="center"/>
          </w:tcPr>
          <w:p w14:paraId="10661FAD" w14:textId="77777777" w:rsidR="00444803" w:rsidRPr="003518C8" w:rsidRDefault="00444803" w:rsidP="002C6F5C">
            <w:pPr>
              <w:pStyle w:val="Texttabulky"/>
            </w:pPr>
            <w:r w:rsidRPr="003518C8">
              <w:t>Velmi vysoké napěti</w:t>
            </w:r>
          </w:p>
        </w:tc>
      </w:tr>
      <w:tr w:rsidR="00444803" w:rsidRPr="003518C8" w14:paraId="4EF641D3" w14:textId="77777777" w:rsidTr="002C6F5C">
        <w:trPr>
          <w:jc w:val="center"/>
        </w:trPr>
        <w:tc>
          <w:tcPr>
            <w:tcW w:w="1674" w:type="dxa"/>
            <w:tcBorders>
              <w:top w:val="nil"/>
              <w:left w:val="nil"/>
              <w:bottom w:val="nil"/>
              <w:right w:val="nil"/>
            </w:tcBorders>
            <w:vAlign w:val="center"/>
          </w:tcPr>
          <w:p w14:paraId="1B9665F2" w14:textId="77777777" w:rsidR="00444803" w:rsidRPr="003518C8" w:rsidRDefault="00444803" w:rsidP="002C6F5C">
            <w:pPr>
              <w:pStyle w:val="Texttabulky"/>
              <w:rPr>
                <w:b/>
              </w:rPr>
            </w:pPr>
            <w:r w:rsidRPr="003518C8">
              <w:rPr>
                <w:b/>
              </w:rPr>
              <w:t>VVTL</w:t>
            </w:r>
          </w:p>
        </w:tc>
        <w:tc>
          <w:tcPr>
            <w:tcW w:w="7396" w:type="dxa"/>
            <w:tcBorders>
              <w:top w:val="nil"/>
              <w:left w:val="nil"/>
              <w:bottom w:val="nil"/>
              <w:right w:val="nil"/>
            </w:tcBorders>
            <w:vAlign w:val="center"/>
          </w:tcPr>
          <w:p w14:paraId="73D1B413" w14:textId="77777777" w:rsidR="00444803" w:rsidRPr="003518C8" w:rsidRDefault="00444803" w:rsidP="002C6F5C">
            <w:pPr>
              <w:pStyle w:val="Texttabulky"/>
            </w:pPr>
            <w:r w:rsidRPr="003518C8">
              <w:t>Velmi vysokotlaký plynovod</w:t>
            </w:r>
          </w:p>
        </w:tc>
      </w:tr>
      <w:tr w:rsidR="00444803" w:rsidRPr="003518C8" w14:paraId="0E4F15B0" w14:textId="77777777" w:rsidTr="002C6F5C">
        <w:trPr>
          <w:jc w:val="center"/>
        </w:trPr>
        <w:tc>
          <w:tcPr>
            <w:tcW w:w="1674" w:type="dxa"/>
            <w:tcBorders>
              <w:top w:val="nil"/>
              <w:left w:val="nil"/>
              <w:bottom w:val="nil"/>
              <w:right w:val="nil"/>
            </w:tcBorders>
            <w:vAlign w:val="center"/>
          </w:tcPr>
          <w:p w14:paraId="58481E7B" w14:textId="77777777" w:rsidR="00444803" w:rsidRPr="003518C8" w:rsidRDefault="00444803" w:rsidP="002C6F5C">
            <w:pPr>
              <w:pStyle w:val="Texttabulky"/>
              <w:rPr>
                <w:b/>
              </w:rPr>
            </w:pPr>
            <w:r w:rsidRPr="003518C8">
              <w:rPr>
                <w:b/>
              </w:rPr>
              <w:t>ZCHÚ</w:t>
            </w:r>
          </w:p>
        </w:tc>
        <w:tc>
          <w:tcPr>
            <w:tcW w:w="7396" w:type="dxa"/>
            <w:tcBorders>
              <w:top w:val="nil"/>
              <w:left w:val="nil"/>
              <w:bottom w:val="nil"/>
              <w:right w:val="nil"/>
            </w:tcBorders>
            <w:vAlign w:val="center"/>
          </w:tcPr>
          <w:p w14:paraId="61C644ED" w14:textId="77777777" w:rsidR="00444803" w:rsidRPr="003518C8" w:rsidRDefault="00444803" w:rsidP="002C6F5C">
            <w:pPr>
              <w:pStyle w:val="Texttabulky"/>
            </w:pPr>
            <w:r w:rsidRPr="003518C8">
              <w:t>Zvláštní chráněné území</w:t>
            </w:r>
          </w:p>
        </w:tc>
      </w:tr>
      <w:tr w:rsidR="00444803" w:rsidRPr="003518C8" w14:paraId="1173BF6E" w14:textId="77777777" w:rsidTr="002C6F5C">
        <w:trPr>
          <w:jc w:val="center"/>
        </w:trPr>
        <w:tc>
          <w:tcPr>
            <w:tcW w:w="1674" w:type="dxa"/>
            <w:tcBorders>
              <w:top w:val="nil"/>
              <w:left w:val="nil"/>
              <w:bottom w:val="nil"/>
              <w:right w:val="nil"/>
            </w:tcBorders>
            <w:vAlign w:val="center"/>
          </w:tcPr>
          <w:p w14:paraId="0AFFAF66" w14:textId="77777777" w:rsidR="00444803" w:rsidRPr="003518C8" w:rsidRDefault="00444803" w:rsidP="002C6F5C">
            <w:pPr>
              <w:pStyle w:val="Texttabulky"/>
              <w:rPr>
                <w:b/>
              </w:rPr>
            </w:pPr>
            <w:r w:rsidRPr="003518C8">
              <w:rPr>
                <w:b/>
              </w:rPr>
              <w:t>WHO</w:t>
            </w:r>
          </w:p>
        </w:tc>
        <w:tc>
          <w:tcPr>
            <w:tcW w:w="7396" w:type="dxa"/>
            <w:tcBorders>
              <w:top w:val="nil"/>
              <w:left w:val="nil"/>
              <w:bottom w:val="nil"/>
              <w:right w:val="nil"/>
            </w:tcBorders>
            <w:vAlign w:val="center"/>
          </w:tcPr>
          <w:p w14:paraId="0DF880D9" w14:textId="77777777" w:rsidR="00444803" w:rsidRPr="003518C8" w:rsidRDefault="00444803" w:rsidP="002C6F5C">
            <w:pPr>
              <w:pStyle w:val="Texttabulky"/>
            </w:pPr>
            <w:r w:rsidRPr="003518C8">
              <w:t>World Health Organization</w:t>
            </w:r>
          </w:p>
        </w:tc>
      </w:tr>
      <w:tr w:rsidR="00444803" w:rsidRPr="003518C8" w14:paraId="6BDC5067" w14:textId="77777777" w:rsidTr="002C6F5C">
        <w:trPr>
          <w:jc w:val="center"/>
        </w:trPr>
        <w:tc>
          <w:tcPr>
            <w:tcW w:w="1674" w:type="dxa"/>
            <w:tcBorders>
              <w:top w:val="nil"/>
              <w:left w:val="nil"/>
              <w:bottom w:val="nil"/>
              <w:right w:val="nil"/>
            </w:tcBorders>
            <w:vAlign w:val="center"/>
          </w:tcPr>
          <w:p w14:paraId="20839416" w14:textId="77777777" w:rsidR="00444803" w:rsidRPr="003518C8" w:rsidRDefault="00444803" w:rsidP="002C6F5C">
            <w:pPr>
              <w:pStyle w:val="Texttabulky"/>
              <w:rPr>
                <w:b/>
              </w:rPr>
            </w:pPr>
            <w:r w:rsidRPr="003518C8">
              <w:rPr>
                <w:b/>
              </w:rPr>
              <w:t>ZOPK</w:t>
            </w:r>
          </w:p>
        </w:tc>
        <w:tc>
          <w:tcPr>
            <w:tcW w:w="7396" w:type="dxa"/>
            <w:tcBorders>
              <w:top w:val="nil"/>
              <w:left w:val="nil"/>
              <w:bottom w:val="nil"/>
              <w:right w:val="nil"/>
            </w:tcBorders>
            <w:vAlign w:val="center"/>
          </w:tcPr>
          <w:p w14:paraId="72D4E183" w14:textId="77777777" w:rsidR="00444803" w:rsidRPr="003518C8" w:rsidRDefault="00444803" w:rsidP="002C6F5C">
            <w:pPr>
              <w:pStyle w:val="Texttabulky"/>
            </w:pPr>
            <w:r w:rsidRPr="003518C8">
              <w:t>Zákon o ochraně přírody a krajiny</w:t>
            </w:r>
          </w:p>
        </w:tc>
      </w:tr>
      <w:tr w:rsidR="00444803" w:rsidRPr="003518C8" w14:paraId="35E7D079" w14:textId="77777777" w:rsidTr="002C6F5C">
        <w:trPr>
          <w:jc w:val="center"/>
        </w:trPr>
        <w:tc>
          <w:tcPr>
            <w:tcW w:w="1674" w:type="dxa"/>
            <w:tcBorders>
              <w:top w:val="nil"/>
              <w:left w:val="nil"/>
              <w:bottom w:val="nil"/>
              <w:right w:val="nil"/>
            </w:tcBorders>
            <w:vAlign w:val="center"/>
          </w:tcPr>
          <w:p w14:paraId="7E057C52" w14:textId="77777777" w:rsidR="00444803" w:rsidRPr="003518C8" w:rsidRDefault="00444803" w:rsidP="002C6F5C">
            <w:pPr>
              <w:pStyle w:val="Texttabulky"/>
              <w:rPr>
                <w:b/>
              </w:rPr>
            </w:pPr>
            <w:r w:rsidRPr="003518C8">
              <w:rPr>
                <w:b/>
              </w:rPr>
              <w:t>ZOPV</w:t>
            </w:r>
          </w:p>
        </w:tc>
        <w:tc>
          <w:tcPr>
            <w:tcW w:w="7396" w:type="dxa"/>
            <w:tcBorders>
              <w:top w:val="nil"/>
              <w:left w:val="nil"/>
              <w:bottom w:val="nil"/>
              <w:right w:val="nil"/>
            </w:tcBorders>
            <w:vAlign w:val="center"/>
          </w:tcPr>
          <w:p w14:paraId="337F4E33" w14:textId="77777777" w:rsidR="00444803" w:rsidRPr="003518C8" w:rsidRDefault="00444803" w:rsidP="002C6F5C">
            <w:pPr>
              <w:pStyle w:val="Texttabulky"/>
            </w:pPr>
            <w:r w:rsidRPr="003518C8">
              <w:t>Zákon o posuzování vlivů na životní prostředí</w:t>
            </w:r>
          </w:p>
        </w:tc>
      </w:tr>
      <w:tr w:rsidR="00444803" w:rsidRPr="003518C8" w14:paraId="479786E4" w14:textId="77777777" w:rsidTr="002C6F5C">
        <w:trPr>
          <w:jc w:val="center"/>
        </w:trPr>
        <w:tc>
          <w:tcPr>
            <w:tcW w:w="1674" w:type="dxa"/>
            <w:tcBorders>
              <w:top w:val="nil"/>
              <w:left w:val="nil"/>
              <w:bottom w:val="nil"/>
              <w:right w:val="nil"/>
            </w:tcBorders>
            <w:vAlign w:val="center"/>
          </w:tcPr>
          <w:p w14:paraId="1935728C" w14:textId="77777777" w:rsidR="00444803" w:rsidRPr="003518C8" w:rsidRDefault="00444803" w:rsidP="002C6F5C">
            <w:pPr>
              <w:pStyle w:val="Texttabulky"/>
              <w:rPr>
                <w:b/>
              </w:rPr>
            </w:pPr>
            <w:r w:rsidRPr="003518C8">
              <w:rPr>
                <w:b/>
              </w:rPr>
              <w:t>ZPF</w:t>
            </w:r>
          </w:p>
        </w:tc>
        <w:tc>
          <w:tcPr>
            <w:tcW w:w="7396" w:type="dxa"/>
            <w:tcBorders>
              <w:top w:val="nil"/>
              <w:left w:val="nil"/>
              <w:bottom w:val="nil"/>
              <w:right w:val="nil"/>
            </w:tcBorders>
            <w:vAlign w:val="center"/>
          </w:tcPr>
          <w:p w14:paraId="32782E5D" w14:textId="77777777" w:rsidR="00444803" w:rsidRPr="003518C8" w:rsidRDefault="00444803" w:rsidP="002C6F5C">
            <w:pPr>
              <w:pStyle w:val="Texttabulky"/>
            </w:pPr>
            <w:r w:rsidRPr="003518C8">
              <w:t>Zemědělský půdní fond</w:t>
            </w:r>
          </w:p>
        </w:tc>
      </w:tr>
      <w:tr w:rsidR="00444803" w:rsidRPr="003518C8" w14:paraId="08A21D66" w14:textId="77777777" w:rsidTr="002C6F5C">
        <w:trPr>
          <w:jc w:val="center"/>
        </w:trPr>
        <w:tc>
          <w:tcPr>
            <w:tcW w:w="1674" w:type="dxa"/>
            <w:tcBorders>
              <w:top w:val="nil"/>
              <w:left w:val="nil"/>
              <w:bottom w:val="nil"/>
              <w:right w:val="nil"/>
            </w:tcBorders>
            <w:vAlign w:val="center"/>
          </w:tcPr>
          <w:p w14:paraId="1B1EC241" w14:textId="77777777" w:rsidR="00444803" w:rsidRPr="003518C8" w:rsidRDefault="00444803" w:rsidP="002C6F5C">
            <w:pPr>
              <w:pStyle w:val="Texttabulky"/>
              <w:rPr>
                <w:b/>
              </w:rPr>
            </w:pPr>
            <w:r w:rsidRPr="003518C8">
              <w:rPr>
                <w:b/>
              </w:rPr>
              <w:t>ZÚ</w:t>
            </w:r>
          </w:p>
        </w:tc>
        <w:tc>
          <w:tcPr>
            <w:tcW w:w="7396" w:type="dxa"/>
            <w:tcBorders>
              <w:top w:val="nil"/>
              <w:left w:val="nil"/>
              <w:bottom w:val="nil"/>
              <w:right w:val="nil"/>
            </w:tcBorders>
            <w:vAlign w:val="center"/>
          </w:tcPr>
          <w:p w14:paraId="060F00E6" w14:textId="77777777" w:rsidR="00444803" w:rsidRPr="003518C8" w:rsidRDefault="00444803" w:rsidP="002C6F5C">
            <w:pPr>
              <w:pStyle w:val="Texttabulky"/>
            </w:pPr>
            <w:r w:rsidRPr="003518C8">
              <w:t>Záplavové území</w:t>
            </w:r>
          </w:p>
        </w:tc>
      </w:tr>
      <w:tr w:rsidR="00444803" w:rsidRPr="003518C8" w14:paraId="324D4DDB" w14:textId="77777777" w:rsidTr="002C6F5C">
        <w:trPr>
          <w:jc w:val="center"/>
        </w:trPr>
        <w:tc>
          <w:tcPr>
            <w:tcW w:w="1674" w:type="dxa"/>
            <w:tcBorders>
              <w:top w:val="nil"/>
              <w:left w:val="nil"/>
              <w:bottom w:val="nil"/>
              <w:right w:val="nil"/>
            </w:tcBorders>
            <w:vAlign w:val="center"/>
          </w:tcPr>
          <w:p w14:paraId="4E4E7B1D" w14:textId="77777777" w:rsidR="00444803" w:rsidRPr="003518C8" w:rsidRDefault="00444803" w:rsidP="002C6F5C">
            <w:pPr>
              <w:pStyle w:val="Texttabulky"/>
              <w:rPr>
                <w:b/>
              </w:rPr>
            </w:pPr>
            <w:r w:rsidRPr="003518C8">
              <w:rPr>
                <w:b/>
              </w:rPr>
              <w:t xml:space="preserve">ZÚR </w:t>
            </w:r>
          </w:p>
        </w:tc>
        <w:tc>
          <w:tcPr>
            <w:tcW w:w="7396" w:type="dxa"/>
            <w:tcBorders>
              <w:top w:val="nil"/>
              <w:left w:val="nil"/>
              <w:bottom w:val="nil"/>
              <w:right w:val="nil"/>
            </w:tcBorders>
            <w:vAlign w:val="center"/>
          </w:tcPr>
          <w:p w14:paraId="33D5F60E" w14:textId="77777777" w:rsidR="00444803" w:rsidRPr="003518C8" w:rsidRDefault="00444803" w:rsidP="002C6F5C">
            <w:pPr>
              <w:pStyle w:val="Texttabulky"/>
            </w:pPr>
            <w:r w:rsidRPr="003518C8">
              <w:t>Zásady územního rozvoje</w:t>
            </w:r>
          </w:p>
        </w:tc>
      </w:tr>
      <w:tr w:rsidR="00444803" w:rsidRPr="003518C8" w14:paraId="01071FEB" w14:textId="77777777" w:rsidTr="002C6F5C">
        <w:trPr>
          <w:jc w:val="center"/>
        </w:trPr>
        <w:tc>
          <w:tcPr>
            <w:tcW w:w="1674" w:type="dxa"/>
            <w:tcBorders>
              <w:top w:val="nil"/>
              <w:left w:val="nil"/>
              <w:bottom w:val="nil"/>
              <w:right w:val="nil"/>
            </w:tcBorders>
            <w:vAlign w:val="center"/>
          </w:tcPr>
          <w:p w14:paraId="5AB08B12" w14:textId="77777777" w:rsidR="00444803" w:rsidRPr="003518C8" w:rsidRDefault="00444803" w:rsidP="002C6F5C">
            <w:pPr>
              <w:pStyle w:val="Texttabulky"/>
              <w:rPr>
                <w:b/>
              </w:rPr>
            </w:pPr>
            <w:r w:rsidRPr="003518C8">
              <w:rPr>
                <w:b/>
              </w:rPr>
              <w:t>ZVN</w:t>
            </w:r>
          </w:p>
        </w:tc>
        <w:tc>
          <w:tcPr>
            <w:tcW w:w="7396" w:type="dxa"/>
            <w:tcBorders>
              <w:top w:val="nil"/>
              <w:left w:val="nil"/>
              <w:bottom w:val="nil"/>
              <w:right w:val="nil"/>
            </w:tcBorders>
            <w:vAlign w:val="center"/>
          </w:tcPr>
          <w:p w14:paraId="41D41A70" w14:textId="77777777" w:rsidR="00444803" w:rsidRPr="003518C8" w:rsidRDefault="00444803" w:rsidP="002C6F5C">
            <w:pPr>
              <w:pStyle w:val="Texttabulky"/>
            </w:pPr>
            <w:r w:rsidRPr="003518C8">
              <w:t>Zvláště vysoké napětí</w:t>
            </w:r>
          </w:p>
        </w:tc>
      </w:tr>
      <w:tr w:rsidR="00444803" w:rsidRPr="003518C8" w14:paraId="17EEC490" w14:textId="77777777" w:rsidTr="002C6F5C">
        <w:trPr>
          <w:jc w:val="center"/>
        </w:trPr>
        <w:tc>
          <w:tcPr>
            <w:tcW w:w="1674" w:type="dxa"/>
            <w:tcBorders>
              <w:top w:val="nil"/>
              <w:left w:val="nil"/>
              <w:bottom w:val="nil"/>
              <w:right w:val="nil"/>
            </w:tcBorders>
            <w:vAlign w:val="center"/>
          </w:tcPr>
          <w:p w14:paraId="09603D10" w14:textId="77777777" w:rsidR="00444803" w:rsidRPr="003518C8" w:rsidRDefault="00444803" w:rsidP="002C6F5C">
            <w:pPr>
              <w:pStyle w:val="Texttabulky"/>
              <w:rPr>
                <w:b/>
              </w:rPr>
            </w:pPr>
            <w:r w:rsidRPr="003518C8">
              <w:rPr>
                <w:b/>
              </w:rPr>
              <w:t>žst.</w:t>
            </w:r>
          </w:p>
        </w:tc>
        <w:tc>
          <w:tcPr>
            <w:tcW w:w="7396" w:type="dxa"/>
            <w:tcBorders>
              <w:top w:val="nil"/>
              <w:left w:val="nil"/>
              <w:bottom w:val="nil"/>
              <w:right w:val="nil"/>
            </w:tcBorders>
            <w:vAlign w:val="center"/>
          </w:tcPr>
          <w:p w14:paraId="4C133540" w14:textId="77777777" w:rsidR="00444803" w:rsidRPr="003518C8" w:rsidRDefault="00444803" w:rsidP="002C6F5C">
            <w:pPr>
              <w:pStyle w:val="Texttabulky"/>
            </w:pPr>
            <w:r w:rsidRPr="003518C8">
              <w:t>Železniční stanice</w:t>
            </w:r>
          </w:p>
        </w:tc>
      </w:tr>
      <w:tr w:rsidR="00444803" w:rsidRPr="003518C8" w14:paraId="5BC5B316" w14:textId="77777777" w:rsidTr="002C6F5C">
        <w:trPr>
          <w:jc w:val="center"/>
        </w:trPr>
        <w:tc>
          <w:tcPr>
            <w:tcW w:w="1674" w:type="dxa"/>
            <w:tcBorders>
              <w:top w:val="nil"/>
              <w:left w:val="nil"/>
              <w:bottom w:val="nil"/>
              <w:right w:val="nil"/>
            </w:tcBorders>
            <w:vAlign w:val="center"/>
          </w:tcPr>
          <w:p w14:paraId="3DF77E1D" w14:textId="77777777" w:rsidR="00444803" w:rsidRPr="003518C8" w:rsidRDefault="00444803" w:rsidP="002C6F5C">
            <w:pPr>
              <w:pStyle w:val="Texttabulky"/>
              <w:rPr>
                <w:b/>
              </w:rPr>
            </w:pPr>
            <w:r w:rsidRPr="003518C8">
              <w:rPr>
                <w:b/>
              </w:rPr>
              <w:t>ŽUP</w:t>
            </w:r>
          </w:p>
        </w:tc>
        <w:tc>
          <w:tcPr>
            <w:tcW w:w="7396" w:type="dxa"/>
            <w:tcBorders>
              <w:top w:val="nil"/>
              <w:left w:val="nil"/>
              <w:bottom w:val="nil"/>
              <w:right w:val="nil"/>
            </w:tcBorders>
            <w:vAlign w:val="center"/>
          </w:tcPr>
          <w:p w14:paraId="5AADE20B" w14:textId="77777777" w:rsidR="00444803" w:rsidRPr="003518C8" w:rsidRDefault="00444803" w:rsidP="002C6F5C">
            <w:pPr>
              <w:pStyle w:val="Texttabulky"/>
            </w:pPr>
            <w:r w:rsidRPr="003518C8">
              <w:t>Železniční uzel Praha</w:t>
            </w:r>
          </w:p>
        </w:tc>
      </w:tr>
    </w:tbl>
    <w:p w14:paraId="4A742CD5" w14:textId="77777777" w:rsidR="00444803" w:rsidRPr="003518C8" w:rsidRDefault="00444803" w:rsidP="00444803"/>
    <w:p w14:paraId="184F869B" w14:textId="4E74AD59" w:rsidR="008C1584" w:rsidRDefault="008C1584">
      <w:pPr>
        <w:tabs>
          <w:tab w:val="clear" w:pos="851"/>
        </w:tabs>
        <w:spacing w:after="60"/>
        <w:rPr>
          <w:rFonts w:ascii="Arial Black" w:eastAsia="Arial" w:hAnsi="Arial Black" w:cs="Arial Black"/>
          <w:caps/>
          <w:kern w:val="28"/>
          <w:sz w:val="28"/>
          <w:szCs w:val="32"/>
          <w:lang w:eastAsia="en-US"/>
        </w:rPr>
      </w:pPr>
      <w:bookmarkStart w:id="239" w:name="_Toc56002876"/>
      <w:bookmarkStart w:id="240" w:name="_Toc56005763"/>
      <w:bookmarkStart w:id="241" w:name="_Toc56006425"/>
      <w:bookmarkStart w:id="242" w:name="_Toc120091852"/>
      <w:bookmarkStart w:id="243" w:name="_Toc121034248"/>
      <w:r>
        <w:br w:type="page"/>
      </w:r>
    </w:p>
    <w:p w14:paraId="3F1DF68C" w14:textId="66A9B9F3" w:rsidR="00DE6C78" w:rsidRPr="001678A1" w:rsidRDefault="00DE6C78" w:rsidP="00DE6C78">
      <w:pPr>
        <w:pStyle w:val="Nadpis0"/>
        <w:ind w:left="0" w:firstLine="0"/>
      </w:pPr>
      <w:bookmarkStart w:id="244" w:name="_Toc124499048"/>
      <w:r w:rsidRPr="001678A1">
        <w:t>Seznam použitých podkladů</w:t>
      </w:r>
      <w:bookmarkEnd w:id="239"/>
      <w:bookmarkEnd w:id="240"/>
      <w:bookmarkEnd w:id="241"/>
      <w:bookmarkEnd w:id="242"/>
      <w:bookmarkEnd w:id="243"/>
      <w:bookmarkEnd w:id="244"/>
    </w:p>
    <w:p w14:paraId="7B88317F" w14:textId="77777777" w:rsidR="00DE6C78" w:rsidRDefault="00DE6C78" w:rsidP="00DE6C78">
      <w:pPr>
        <w:pStyle w:val="Nadpis3"/>
      </w:pPr>
      <w:bookmarkStart w:id="245" w:name="_Toc57905269"/>
      <w:r w:rsidRPr="005A56C3">
        <w:t>Územně plánovací dokumentace, územně plánovací podklady</w:t>
      </w:r>
      <w:bookmarkEnd w:id="245"/>
      <w:r w:rsidRPr="005A56C3">
        <w:t xml:space="preserve"> </w:t>
      </w:r>
    </w:p>
    <w:p w14:paraId="32DFD0C5" w14:textId="77777777" w:rsidR="00DE6C78" w:rsidRPr="008F744E" w:rsidRDefault="00DE6C78" w:rsidP="00DE6C78">
      <w:pPr>
        <w:numPr>
          <w:ilvl w:val="0"/>
          <w:numId w:val="61"/>
        </w:numPr>
      </w:pPr>
      <w:r w:rsidRPr="008F744E">
        <w:rPr>
          <w:rStyle w:val="Siln"/>
        </w:rPr>
        <w:t>Územní plán sídelního útvaru hl.</w:t>
      </w:r>
      <w:r>
        <w:rPr>
          <w:rStyle w:val="Siln"/>
        </w:rPr>
        <w:t xml:space="preserve"> </w:t>
      </w:r>
      <w:r w:rsidRPr="008F744E">
        <w:rPr>
          <w:rStyle w:val="Siln"/>
        </w:rPr>
        <w:t>m.</w:t>
      </w:r>
      <w:r>
        <w:rPr>
          <w:rStyle w:val="Siln"/>
        </w:rPr>
        <w:t xml:space="preserve"> </w:t>
      </w:r>
      <w:r w:rsidRPr="008F744E">
        <w:rPr>
          <w:rStyle w:val="Siln"/>
        </w:rPr>
        <w:t xml:space="preserve">Prahy </w:t>
      </w:r>
      <w:r w:rsidRPr="008F744E">
        <w:t xml:space="preserve">ve znění Opatření obecné povahy č. 55/2018, platné znění </w:t>
      </w:r>
    </w:p>
    <w:p w14:paraId="4F58E451" w14:textId="77777777" w:rsidR="00DE6C78" w:rsidRDefault="00DE6C78" w:rsidP="00DE6C78">
      <w:pPr>
        <w:numPr>
          <w:ilvl w:val="0"/>
          <w:numId w:val="61"/>
        </w:numPr>
      </w:pPr>
      <w:r w:rsidRPr="008F744E">
        <w:t>Politika územního rozvoje ČR, ve znění aktualizace č. 1, 2, 3</w:t>
      </w:r>
      <w:r>
        <w:t>, 4</w:t>
      </w:r>
      <w:r w:rsidRPr="008F744E">
        <w:t xml:space="preserve"> a 5, 2020</w:t>
      </w:r>
    </w:p>
    <w:p w14:paraId="203BCD98" w14:textId="77777777" w:rsidR="00DE6C78" w:rsidRPr="008F744E" w:rsidRDefault="00DE6C78" w:rsidP="00DE6C78">
      <w:pPr>
        <w:numPr>
          <w:ilvl w:val="0"/>
          <w:numId w:val="61"/>
        </w:numPr>
      </w:pPr>
      <w:r>
        <w:rPr>
          <w:color w:val="000000" w:themeColor="text1"/>
        </w:rPr>
        <w:t>Zásady</w:t>
      </w:r>
      <w:r w:rsidRPr="00DC5F94">
        <w:rPr>
          <w:color w:val="000000" w:themeColor="text1"/>
        </w:rPr>
        <w:t xml:space="preserve"> územního rozvoje hl. m Prahy ve znění Aktualizací č. 1. 2, 3, 4, 6, 7, 9 a 11,</w:t>
      </w:r>
      <w:r>
        <w:rPr>
          <w:color w:val="000000" w:themeColor="text1"/>
        </w:rPr>
        <w:t xml:space="preserve"> 2022</w:t>
      </w:r>
      <w:r w:rsidRPr="00DC5F94">
        <w:rPr>
          <w:color w:val="000000" w:themeColor="text1"/>
        </w:rPr>
        <w:t xml:space="preserve"> </w:t>
      </w:r>
    </w:p>
    <w:p w14:paraId="314B15B7" w14:textId="77777777" w:rsidR="00DE6C78" w:rsidRPr="008F744E" w:rsidRDefault="00DE6C78" w:rsidP="00DE6C78">
      <w:pPr>
        <w:numPr>
          <w:ilvl w:val="0"/>
          <w:numId w:val="61"/>
        </w:numPr>
      </w:pPr>
      <w:r w:rsidRPr="008F744E">
        <w:t>Územně analytické podklady Praha (Institut plánování a rozvoje města, př</w:t>
      </w:r>
      <w:r>
        <w:t>íspěvková organizace 2014 - 2020</w:t>
      </w:r>
      <w:r w:rsidRPr="008F744E">
        <w:t>)</w:t>
      </w:r>
    </w:p>
    <w:p w14:paraId="288CCAA0" w14:textId="77777777" w:rsidR="00DE6C78" w:rsidRDefault="00DE6C78" w:rsidP="00DE6C78">
      <w:pPr>
        <w:pStyle w:val="Nadpis3"/>
      </w:pPr>
      <w:r>
        <w:t>oborové koncepce a strategie</w:t>
      </w:r>
    </w:p>
    <w:p w14:paraId="3C4617FE" w14:textId="77777777" w:rsidR="00DE6C78" w:rsidRPr="005A56C3" w:rsidRDefault="00DE6C78" w:rsidP="00DE6C78">
      <w:pPr>
        <w:pStyle w:val="Normln-vlevo"/>
        <w:numPr>
          <w:ilvl w:val="0"/>
          <w:numId w:val="63"/>
        </w:numPr>
      </w:pPr>
      <w:r w:rsidRPr="005A56C3">
        <w:t>Aktualizace národního programu snižování emisí ČR (2019)</w:t>
      </w:r>
    </w:p>
    <w:p w14:paraId="68134A21" w14:textId="77777777" w:rsidR="00DE6C78" w:rsidRPr="005A56C3" w:rsidRDefault="00DE6C78" w:rsidP="00DE6C78">
      <w:pPr>
        <w:pStyle w:val="Normln-vlevo"/>
        <w:numPr>
          <w:ilvl w:val="0"/>
          <w:numId w:val="63"/>
        </w:numPr>
      </w:pPr>
      <w:r w:rsidRPr="005A56C3">
        <w:t>Dopravní politika ČR pro období 2014-2020 s výhledem do roku 2050, 2013</w:t>
      </w:r>
    </w:p>
    <w:p w14:paraId="470FD28B" w14:textId="77777777" w:rsidR="00DE6C78" w:rsidRPr="005A56C3" w:rsidRDefault="00DE6C78" w:rsidP="00DE6C78">
      <w:pPr>
        <w:pStyle w:val="Normln-vlevo"/>
        <w:numPr>
          <w:ilvl w:val="0"/>
          <w:numId w:val="63"/>
        </w:numPr>
      </w:pPr>
      <w:r w:rsidRPr="005A56C3">
        <w:t>Implementační plán Strategického rámce Česká republika 2030, 2018</w:t>
      </w:r>
    </w:p>
    <w:p w14:paraId="450CF051" w14:textId="77777777" w:rsidR="00DE6C78" w:rsidRPr="005A56C3" w:rsidRDefault="00DE6C78" w:rsidP="00DE6C78">
      <w:pPr>
        <w:pStyle w:val="Normln-vlevo"/>
        <w:numPr>
          <w:ilvl w:val="0"/>
          <w:numId w:val="63"/>
        </w:numPr>
      </w:pPr>
      <w:r w:rsidRPr="005A56C3">
        <w:t>Koncepce péče o zeleň v hl. m. Praze (2010)</w:t>
      </w:r>
    </w:p>
    <w:p w14:paraId="1C6C3AC1" w14:textId="77777777" w:rsidR="00DE6C78" w:rsidRPr="005A56C3" w:rsidRDefault="00DE6C78" w:rsidP="00DE6C78">
      <w:pPr>
        <w:pStyle w:val="Normln-vlevo"/>
        <w:numPr>
          <w:ilvl w:val="0"/>
          <w:numId w:val="63"/>
        </w:numPr>
      </w:pPr>
      <w:r w:rsidRPr="005A56C3">
        <w:t>Krajský plán odpadového hospodářství hl. m. Prahy 2016-2025 (2015)</w:t>
      </w:r>
    </w:p>
    <w:p w14:paraId="7F16C418" w14:textId="77777777" w:rsidR="00DE6C78" w:rsidRPr="005A56C3" w:rsidRDefault="00DE6C78" w:rsidP="00DE6C78">
      <w:pPr>
        <w:pStyle w:val="Normln-vlevo"/>
        <w:numPr>
          <w:ilvl w:val="0"/>
          <w:numId w:val="63"/>
        </w:numPr>
      </w:pPr>
      <w:r w:rsidRPr="005A56C3">
        <w:t>Národní plán povodí Labe, 2015</w:t>
      </w:r>
    </w:p>
    <w:p w14:paraId="276DBF96" w14:textId="77777777" w:rsidR="00DE6C78" w:rsidRPr="005A56C3" w:rsidRDefault="00DE6C78" w:rsidP="00DE6C78">
      <w:pPr>
        <w:pStyle w:val="Normln-vlevo"/>
        <w:numPr>
          <w:ilvl w:val="0"/>
          <w:numId w:val="63"/>
        </w:numPr>
      </w:pPr>
      <w:r w:rsidRPr="005A56C3">
        <w:t>Plán oblasti povodí Dolní Vltavy</w:t>
      </w:r>
      <w:r>
        <w:t xml:space="preserve"> (2021)</w:t>
      </w:r>
    </w:p>
    <w:p w14:paraId="385BA280" w14:textId="77777777" w:rsidR="00DE6C78" w:rsidRPr="005A56C3" w:rsidRDefault="00DE6C78" w:rsidP="00DE6C78">
      <w:pPr>
        <w:pStyle w:val="Normln-vlevo"/>
        <w:numPr>
          <w:ilvl w:val="0"/>
          <w:numId w:val="63"/>
        </w:numPr>
      </w:pPr>
      <w:r w:rsidRPr="005A56C3">
        <w:t xml:space="preserve">Plán pro zvládání povodňových rizik v povodí Labe </w:t>
      </w:r>
      <w:r>
        <w:t>(2015)</w:t>
      </w:r>
    </w:p>
    <w:p w14:paraId="2E75ED81" w14:textId="77777777" w:rsidR="00DE6C78" w:rsidRPr="005A56C3" w:rsidRDefault="00DE6C78" w:rsidP="00DE6C78">
      <w:pPr>
        <w:pStyle w:val="Normln-vlevo"/>
        <w:numPr>
          <w:ilvl w:val="0"/>
          <w:numId w:val="63"/>
        </w:numPr>
      </w:pPr>
      <w:r w:rsidRPr="005A56C3">
        <w:t>Plán odpadového hospodářství ČR pro období 2015-2024, 2014</w:t>
      </w:r>
    </w:p>
    <w:p w14:paraId="7D254201" w14:textId="77777777" w:rsidR="00DE6C78" w:rsidRPr="005A56C3" w:rsidRDefault="00DE6C78" w:rsidP="00DE6C78">
      <w:pPr>
        <w:pStyle w:val="Normln-vlevo"/>
        <w:numPr>
          <w:ilvl w:val="0"/>
          <w:numId w:val="63"/>
        </w:numPr>
      </w:pPr>
      <w:r w:rsidRPr="005A56C3">
        <w:t>Politika druhotných surovin České republiky 2019-2022, 2019</w:t>
      </w:r>
    </w:p>
    <w:p w14:paraId="19621FE5" w14:textId="77777777" w:rsidR="00DE6C78" w:rsidRPr="005A56C3" w:rsidRDefault="00DE6C78" w:rsidP="00DE6C78">
      <w:pPr>
        <w:pStyle w:val="Normln-vlevo"/>
        <w:numPr>
          <w:ilvl w:val="0"/>
          <w:numId w:val="63"/>
        </w:numPr>
      </w:pPr>
      <w:r w:rsidRPr="005A56C3">
        <w:t>Politika ochrany klimatu v ČR, 2017</w:t>
      </w:r>
    </w:p>
    <w:p w14:paraId="646E4DA9" w14:textId="77777777" w:rsidR="00DE6C78" w:rsidRPr="005A56C3" w:rsidRDefault="00DE6C78" w:rsidP="00DE6C78">
      <w:pPr>
        <w:pStyle w:val="Normln-vlevo"/>
        <w:numPr>
          <w:ilvl w:val="0"/>
          <w:numId w:val="63"/>
        </w:numPr>
      </w:pPr>
      <w:r w:rsidRPr="005A56C3">
        <w:t>Prognóza, koncepce a strategie ochrany přírody a krajiny v Praze (2008)</w:t>
      </w:r>
    </w:p>
    <w:p w14:paraId="76A63272" w14:textId="77777777" w:rsidR="00DE6C78" w:rsidRPr="005A56C3" w:rsidRDefault="00DE6C78" w:rsidP="00DE6C78">
      <w:pPr>
        <w:pStyle w:val="Normln-vlevo"/>
        <w:numPr>
          <w:ilvl w:val="0"/>
          <w:numId w:val="63"/>
        </w:numPr>
      </w:pPr>
      <w:r w:rsidRPr="005A56C3">
        <w:t>Program zlepšování kvality ovzduší aglomerace Praha – CZ01 (2016)</w:t>
      </w:r>
    </w:p>
    <w:p w14:paraId="60EA2863" w14:textId="77777777" w:rsidR="00DE6C78" w:rsidRPr="005A56C3" w:rsidRDefault="00DE6C78" w:rsidP="00DE6C78">
      <w:pPr>
        <w:pStyle w:val="Normln-vlevo"/>
        <w:numPr>
          <w:ilvl w:val="0"/>
          <w:numId w:val="63"/>
        </w:numPr>
      </w:pPr>
      <w:r w:rsidRPr="005A56C3">
        <w:t>Strategie adaptace hl. m. Prahy na změnu klimatu (2017)</w:t>
      </w:r>
    </w:p>
    <w:p w14:paraId="121C4A3D" w14:textId="77777777" w:rsidR="00DE6C78" w:rsidRPr="005A56C3" w:rsidRDefault="00DE6C78" w:rsidP="00DE6C78">
      <w:pPr>
        <w:pStyle w:val="Normln-vlevo"/>
        <w:numPr>
          <w:ilvl w:val="0"/>
          <w:numId w:val="63"/>
        </w:numPr>
      </w:pPr>
      <w:r w:rsidRPr="005A56C3">
        <w:t>Strategie adaptace Hl. m. Prahy na změnu klimatu - Analýza dopadů klimatické změny v Praze (Ústav výzkumu globální změny AV ČR, v.v.i. – CzechGlobe, ve spolupráci s IPR Praha a OCP MHMP, 2016</w:t>
      </w:r>
    </w:p>
    <w:p w14:paraId="6258CBB1" w14:textId="77777777" w:rsidR="00DE6C78" w:rsidRPr="005A56C3" w:rsidRDefault="00DE6C78" w:rsidP="00DE6C78">
      <w:pPr>
        <w:pStyle w:val="Normln-vlevo"/>
        <w:numPr>
          <w:ilvl w:val="0"/>
          <w:numId w:val="63"/>
        </w:numPr>
      </w:pPr>
      <w:r w:rsidRPr="005A56C3">
        <w:t>Strategie adaptace Hl. m. Prahy na změnu klimatu –Návrh (Ústav výzkumu globální změny AV ČR, v.v.i. – CzechGlobe, ve spolupráci s IPR Praha a OCP MHMP, 2016</w:t>
      </w:r>
    </w:p>
    <w:p w14:paraId="038B34B9" w14:textId="77777777" w:rsidR="00DE6C78" w:rsidRPr="005A56C3" w:rsidRDefault="00DE6C78" w:rsidP="00DE6C78">
      <w:pPr>
        <w:pStyle w:val="Normln-vlevo"/>
        <w:numPr>
          <w:ilvl w:val="0"/>
          <w:numId w:val="63"/>
        </w:numPr>
      </w:pPr>
      <w:r w:rsidRPr="005A56C3">
        <w:t>Strategie ochrany biologické rozmanitosti ČR 2016-2025, 2016</w:t>
      </w:r>
    </w:p>
    <w:p w14:paraId="0E725482" w14:textId="77777777" w:rsidR="00DE6C78" w:rsidRPr="005A56C3" w:rsidRDefault="00DE6C78" w:rsidP="00DE6C78">
      <w:pPr>
        <w:pStyle w:val="Normln-vlevo"/>
        <w:numPr>
          <w:ilvl w:val="0"/>
          <w:numId w:val="63"/>
        </w:numPr>
      </w:pPr>
      <w:r w:rsidRPr="005A56C3">
        <w:t>Strategie regionálního rozvoje ČR 2021 + (2019), 2019</w:t>
      </w:r>
    </w:p>
    <w:p w14:paraId="5320B4A6" w14:textId="77777777" w:rsidR="00DE6C78" w:rsidRPr="005A56C3" w:rsidRDefault="00DE6C78" w:rsidP="00DE6C78">
      <w:pPr>
        <w:pStyle w:val="Normln-vlevo"/>
        <w:numPr>
          <w:ilvl w:val="0"/>
          <w:numId w:val="63"/>
        </w:numPr>
      </w:pPr>
      <w:r w:rsidRPr="005A56C3">
        <w:t>Strategický plán hlavního města Prahy, aktualizace (2016)</w:t>
      </w:r>
    </w:p>
    <w:p w14:paraId="28BF31B4" w14:textId="77777777" w:rsidR="00DE6C78" w:rsidRPr="005A56C3" w:rsidRDefault="00DE6C78" w:rsidP="00DE6C78">
      <w:pPr>
        <w:pStyle w:val="Normln-vlevo"/>
        <w:numPr>
          <w:ilvl w:val="0"/>
          <w:numId w:val="63"/>
        </w:numPr>
      </w:pPr>
      <w:r w:rsidRPr="005A56C3">
        <w:t>Strategický rámec ČR 2030, 2017</w:t>
      </w:r>
    </w:p>
    <w:p w14:paraId="49E2815C" w14:textId="77777777" w:rsidR="00DE6C78" w:rsidRPr="005A56C3" w:rsidRDefault="00DE6C78" w:rsidP="00DE6C78">
      <w:pPr>
        <w:pStyle w:val="Normln-vlevo"/>
        <w:numPr>
          <w:ilvl w:val="0"/>
          <w:numId w:val="63"/>
        </w:numPr>
      </w:pPr>
      <w:r w:rsidRPr="005A56C3">
        <w:t>Státní energetická koncepce 2015-2040, 2015</w:t>
      </w:r>
    </w:p>
    <w:p w14:paraId="11897E64" w14:textId="77777777" w:rsidR="00DE6C78" w:rsidRPr="005A56C3" w:rsidRDefault="00DE6C78" w:rsidP="00DE6C78">
      <w:pPr>
        <w:pStyle w:val="Normln-vlevo"/>
        <w:numPr>
          <w:ilvl w:val="0"/>
          <w:numId w:val="63"/>
        </w:numPr>
      </w:pPr>
      <w:r w:rsidRPr="005A56C3">
        <w:t>Státní politika životního prostředí ČR pro období 2012-2020, ve znění aktualizace 2016, 2016</w:t>
      </w:r>
    </w:p>
    <w:p w14:paraId="62C27F3E" w14:textId="77777777" w:rsidR="00DE6C78" w:rsidRPr="005A56C3" w:rsidRDefault="00DE6C78" w:rsidP="00DE6C78">
      <w:pPr>
        <w:pStyle w:val="Normln-vlevo"/>
        <w:numPr>
          <w:ilvl w:val="0"/>
          <w:numId w:val="63"/>
        </w:numPr>
      </w:pPr>
      <w:r w:rsidRPr="005A56C3">
        <w:t>Státní program ochrany přírody a krajiny ČR, 2009</w:t>
      </w:r>
    </w:p>
    <w:p w14:paraId="5A986136" w14:textId="77777777" w:rsidR="00DE6C78" w:rsidRPr="005A56C3" w:rsidRDefault="00DE6C78" w:rsidP="00DE6C78">
      <w:pPr>
        <w:pStyle w:val="Normln-vlevo"/>
        <w:numPr>
          <w:ilvl w:val="0"/>
          <w:numId w:val="63"/>
        </w:numPr>
      </w:pPr>
      <w:r w:rsidRPr="005A56C3">
        <w:t>Surovinová politika ČR v oblasti nerostných surovin a jejich zdrojů, 2017</w:t>
      </w:r>
    </w:p>
    <w:p w14:paraId="22D63FD7" w14:textId="77777777" w:rsidR="00DE6C78" w:rsidRPr="005A56C3" w:rsidRDefault="00DE6C78" w:rsidP="00DE6C78">
      <w:pPr>
        <w:pStyle w:val="Normln-vlevo"/>
        <w:numPr>
          <w:ilvl w:val="0"/>
          <w:numId w:val="63"/>
        </w:numPr>
      </w:pPr>
      <w:r w:rsidRPr="005A56C3">
        <w:t>Územní energetická koncepce hl. m. Prahy 2013-2033 (2014)</w:t>
      </w:r>
    </w:p>
    <w:p w14:paraId="105BF22D" w14:textId="77777777" w:rsidR="00DE6C78" w:rsidRDefault="00DE6C78" w:rsidP="00DE6C78">
      <w:pPr>
        <w:pStyle w:val="Nadpis3"/>
      </w:pPr>
      <w:bookmarkStart w:id="246" w:name="_Toc58422279"/>
      <w:r w:rsidRPr="005A56C3">
        <w:t>Internetové zdroje</w:t>
      </w:r>
      <w:bookmarkEnd w:id="246"/>
    </w:p>
    <w:p w14:paraId="32665E5F" w14:textId="77777777" w:rsidR="00DE6C78" w:rsidRPr="00FB409E" w:rsidRDefault="005535BD" w:rsidP="00DE6C78">
      <w:pPr>
        <w:numPr>
          <w:ilvl w:val="0"/>
          <w:numId w:val="56"/>
        </w:numPr>
        <w:rPr>
          <w:rStyle w:val="Hypertextovodkaz"/>
          <w:color w:val="auto"/>
          <w:u w:val="none"/>
        </w:rPr>
      </w:pPr>
      <w:hyperlink r:id="rId43" w:history="1">
        <w:r w:rsidR="00DE6C78" w:rsidRPr="005A56C3">
          <w:rPr>
            <w:rStyle w:val="Hypertextovodkaz"/>
            <w:rFonts w:asciiTheme="minorHAnsi" w:hAnsiTheme="minorHAnsi" w:cstheme="minorHAnsi"/>
          </w:rPr>
          <w:t>http://iprpraha.cz</w:t>
        </w:r>
      </w:hyperlink>
    </w:p>
    <w:p w14:paraId="1C3F3AEE" w14:textId="77777777" w:rsidR="00DE6C78" w:rsidRPr="005A56C3" w:rsidRDefault="005535BD" w:rsidP="00DE6C78">
      <w:pPr>
        <w:numPr>
          <w:ilvl w:val="0"/>
          <w:numId w:val="56"/>
        </w:numPr>
      </w:pPr>
      <w:hyperlink r:id="rId44" w:history="1">
        <w:r w:rsidR="00DE6C78" w:rsidRPr="005A56C3">
          <w:rPr>
            <w:rStyle w:val="Hypertextovodkaz"/>
            <w:rFonts w:asciiTheme="minorHAnsi" w:hAnsiTheme="minorHAnsi" w:cstheme="minorHAnsi"/>
          </w:rPr>
          <w:t>http://www.envis.praha-mesto.cz</w:t>
        </w:r>
      </w:hyperlink>
    </w:p>
    <w:p w14:paraId="40C47CD3" w14:textId="77777777" w:rsidR="00DE6C78" w:rsidRPr="005A56C3" w:rsidRDefault="005535BD" w:rsidP="00DE6C78">
      <w:pPr>
        <w:numPr>
          <w:ilvl w:val="0"/>
          <w:numId w:val="56"/>
        </w:numPr>
      </w:pPr>
      <w:hyperlink r:id="rId45" w:history="1">
        <w:r w:rsidR="00DE6C78" w:rsidRPr="005A56C3">
          <w:rPr>
            <w:rStyle w:val="Hypertextovodkaz"/>
            <w:rFonts w:asciiTheme="minorHAnsi" w:hAnsiTheme="minorHAnsi" w:cstheme="minorHAnsi"/>
          </w:rPr>
          <w:t>http://cs.wikipedia.org</w:t>
        </w:r>
      </w:hyperlink>
    </w:p>
    <w:p w14:paraId="4CF5859D" w14:textId="77777777" w:rsidR="00DE6C78" w:rsidRPr="005A56C3" w:rsidRDefault="005535BD" w:rsidP="00DE6C78">
      <w:pPr>
        <w:numPr>
          <w:ilvl w:val="0"/>
          <w:numId w:val="56"/>
        </w:numPr>
      </w:pPr>
      <w:hyperlink r:id="rId46" w:history="1">
        <w:r w:rsidR="00DE6C78" w:rsidRPr="005A56C3">
          <w:rPr>
            <w:rStyle w:val="Hypertextovodkaz"/>
            <w:rFonts w:asciiTheme="minorHAnsi" w:hAnsiTheme="minorHAnsi" w:cstheme="minorHAnsi"/>
          </w:rPr>
          <w:t>http://www.mapy.cz</w:t>
        </w:r>
      </w:hyperlink>
    </w:p>
    <w:p w14:paraId="0213C582" w14:textId="77777777" w:rsidR="00DE6C78" w:rsidRPr="005A56C3" w:rsidRDefault="005535BD" w:rsidP="00DE6C78">
      <w:pPr>
        <w:numPr>
          <w:ilvl w:val="0"/>
          <w:numId w:val="56"/>
        </w:numPr>
      </w:pPr>
      <w:hyperlink r:id="rId47" w:history="1">
        <w:r w:rsidR="00DE6C78" w:rsidRPr="005A56C3">
          <w:rPr>
            <w:rStyle w:val="Hypertextovodkaz"/>
            <w:rFonts w:asciiTheme="minorHAnsi" w:hAnsiTheme="minorHAnsi" w:cstheme="minorHAnsi"/>
          </w:rPr>
          <w:t>http://www.praha-mesto.cz</w:t>
        </w:r>
      </w:hyperlink>
    </w:p>
    <w:p w14:paraId="4B8CCE2A" w14:textId="77777777" w:rsidR="00DE6C78" w:rsidRPr="005A56C3" w:rsidRDefault="005535BD" w:rsidP="00DE6C78">
      <w:pPr>
        <w:numPr>
          <w:ilvl w:val="0"/>
          <w:numId w:val="56"/>
        </w:numPr>
      </w:pPr>
      <w:hyperlink r:id="rId48" w:history="1">
        <w:r w:rsidR="00DE6C78" w:rsidRPr="005A56C3">
          <w:rPr>
            <w:rStyle w:val="Hypertextovodkaz"/>
            <w:rFonts w:asciiTheme="minorHAnsi" w:hAnsiTheme="minorHAnsi" w:cstheme="minorHAnsi"/>
          </w:rPr>
          <w:t>www.natura2000.cz</w:t>
        </w:r>
      </w:hyperlink>
    </w:p>
    <w:p w14:paraId="73CDF51A" w14:textId="77777777" w:rsidR="00DE6C78" w:rsidRPr="005A56C3" w:rsidRDefault="005535BD" w:rsidP="00DE6C78">
      <w:pPr>
        <w:numPr>
          <w:ilvl w:val="0"/>
          <w:numId w:val="56"/>
        </w:numPr>
      </w:pPr>
      <w:hyperlink r:id="rId49" w:history="1">
        <w:r w:rsidR="00DE6C78" w:rsidRPr="005A56C3">
          <w:rPr>
            <w:rStyle w:val="Hypertextovodkaz"/>
            <w:rFonts w:asciiTheme="minorHAnsi" w:hAnsiTheme="minorHAnsi" w:cstheme="minorHAnsi"/>
          </w:rPr>
          <w:t>www.heis.vuv.cz</w:t>
        </w:r>
      </w:hyperlink>
    </w:p>
    <w:p w14:paraId="3F40E11A" w14:textId="77777777" w:rsidR="00DE6C78" w:rsidRPr="005A56C3" w:rsidRDefault="005535BD" w:rsidP="00DE6C78">
      <w:pPr>
        <w:numPr>
          <w:ilvl w:val="0"/>
          <w:numId w:val="56"/>
        </w:numPr>
      </w:pPr>
      <w:hyperlink r:id="rId50" w:history="1">
        <w:r w:rsidR="00DE6C78" w:rsidRPr="005A56C3">
          <w:rPr>
            <w:rStyle w:val="Hypertextovodkaz"/>
            <w:rFonts w:asciiTheme="minorHAnsi" w:hAnsiTheme="minorHAnsi" w:cstheme="minorHAnsi"/>
          </w:rPr>
          <w:t>https://mapy.geology.cz/radon/</w:t>
        </w:r>
      </w:hyperlink>
    </w:p>
    <w:p w14:paraId="3708899F" w14:textId="77777777" w:rsidR="00DE6C78" w:rsidRPr="005A56C3" w:rsidRDefault="005535BD" w:rsidP="00DE6C78">
      <w:pPr>
        <w:numPr>
          <w:ilvl w:val="0"/>
          <w:numId w:val="56"/>
        </w:numPr>
      </w:pPr>
      <w:hyperlink r:id="rId51" w:history="1">
        <w:r w:rsidR="00DE6C78" w:rsidRPr="005A56C3">
          <w:rPr>
            <w:rStyle w:val="Hypertextovodkaz"/>
            <w:rFonts w:asciiTheme="minorHAnsi" w:hAnsiTheme="minorHAnsi" w:cstheme="minorHAnsi"/>
          </w:rPr>
          <w:t>https://mapy.geology.cz/svahove_nestability/</w:t>
        </w:r>
      </w:hyperlink>
      <w:r w:rsidR="00DE6C78" w:rsidRPr="005A56C3">
        <w:t xml:space="preserve"> </w:t>
      </w:r>
    </w:p>
    <w:p w14:paraId="5D94772B" w14:textId="77777777" w:rsidR="00DE6C78" w:rsidRPr="005A56C3" w:rsidRDefault="005535BD" w:rsidP="00DE6C78">
      <w:pPr>
        <w:numPr>
          <w:ilvl w:val="0"/>
          <w:numId w:val="56"/>
        </w:numPr>
      </w:pPr>
      <w:hyperlink r:id="rId52" w:history="1">
        <w:r w:rsidR="00DE6C78" w:rsidRPr="005A56C3">
          <w:rPr>
            <w:rStyle w:val="Hypertextovodkaz"/>
            <w:rFonts w:asciiTheme="minorHAnsi" w:hAnsiTheme="minorHAnsi" w:cstheme="minorHAnsi"/>
          </w:rPr>
          <w:t>https://mapy.geology.cz/haz/</w:t>
        </w:r>
      </w:hyperlink>
      <w:r w:rsidR="00DE6C78" w:rsidRPr="005A56C3">
        <w:t xml:space="preserve"> </w:t>
      </w:r>
    </w:p>
    <w:p w14:paraId="23ACA7BB" w14:textId="77777777" w:rsidR="00DE6C78" w:rsidRPr="005A56C3" w:rsidRDefault="005535BD" w:rsidP="00DE6C78">
      <w:pPr>
        <w:numPr>
          <w:ilvl w:val="0"/>
          <w:numId w:val="56"/>
        </w:numPr>
      </w:pPr>
      <w:hyperlink r:id="rId53" w:history="1">
        <w:r w:rsidR="00DE6C78" w:rsidRPr="005A56C3">
          <w:rPr>
            <w:rStyle w:val="Hypertextovodkaz"/>
            <w:rFonts w:asciiTheme="minorHAnsi" w:hAnsiTheme="minorHAnsi" w:cstheme="minorHAnsi"/>
          </w:rPr>
          <w:t>https://mapy.geology.cz/suris/</w:t>
        </w:r>
      </w:hyperlink>
      <w:r w:rsidR="00DE6C78" w:rsidRPr="005A56C3">
        <w:t xml:space="preserve"> </w:t>
      </w:r>
    </w:p>
    <w:p w14:paraId="31AB751F" w14:textId="77777777" w:rsidR="00DE6C78" w:rsidRDefault="005535BD" w:rsidP="00DE6C78">
      <w:pPr>
        <w:numPr>
          <w:ilvl w:val="0"/>
          <w:numId w:val="56"/>
        </w:numPr>
      </w:pPr>
      <w:hyperlink r:id="rId54" w:history="1">
        <w:r w:rsidR="00DE6C78" w:rsidRPr="00FB409E">
          <w:rPr>
            <w:rStyle w:val="Hypertextovodkaz"/>
            <w:rFonts w:asciiTheme="minorHAnsi" w:hAnsiTheme="minorHAnsi" w:cstheme="minorHAnsi"/>
          </w:rPr>
          <w:t>http://app.iprpraha.cz/apl/app/ig_mapy/</w:t>
        </w:r>
      </w:hyperlink>
      <w:r w:rsidR="00DE6C78" w:rsidRPr="005A56C3">
        <w:t xml:space="preserve"> </w:t>
      </w:r>
    </w:p>
    <w:p w14:paraId="19B8E4FB" w14:textId="77777777" w:rsidR="00DE6C78" w:rsidRDefault="005535BD" w:rsidP="00DE6C78">
      <w:pPr>
        <w:numPr>
          <w:ilvl w:val="0"/>
          <w:numId w:val="56"/>
        </w:numPr>
      </w:pPr>
      <w:hyperlink r:id="rId55" w:history="1">
        <w:r w:rsidR="00DE6C78" w:rsidRPr="00311E3E">
          <w:rPr>
            <w:rStyle w:val="Hypertextovodkaz"/>
          </w:rPr>
          <w:t>http://www.praha-priroda.cz/vodni-plochy-a-potoky/vodni-toky/</w:t>
        </w:r>
      </w:hyperlink>
      <w:r w:rsidR="00DE6C78">
        <w:t xml:space="preserve"> </w:t>
      </w:r>
    </w:p>
    <w:p w14:paraId="653525EE" w14:textId="77777777" w:rsidR="00DE6C78" w:rsidRPr="001678A1" w:rsidRDefault="005535BD" w:rsidP="00DE6C78">
      <w:pPr>
        <w:numPr>
          <w:ilvl w:val="0"/>
          <w:numId w:val="56"/>
        </w:numPr>
      </w:pPr>
      <w:hyperlink r:id="rId56" w:history="1">
        <w:r w:rsidR="00DE6C78" w:rsidRPr="00311E3E">
          <w:rPr>
            <w:rStyle w:val="Hypertextovodkaz"/>
          </w:rPr>
          <w:t>http://www.praha-priroda.cz/odborna-verejnost/kvalita-vody/</w:t>
        </w:r>
      </w:hyperlink>
      <w:r w:rsidR="00DE6C78">
        <w:t xml:space="preserve"> </w:t>
      </w:r>
    </w:p>
    <w:p w14:paraId="42FD16DE" w14:textId="77777777" w:rsidR="00DE6C78" w:rsidRPr="0005457F" w:rsidRDefault="00DE6C78" w:rsidP="00DE6C78">
      <w:pPr>
        <w:rPr>
          <w:lang w:eastAsia="en-US"/>
        </w:rPr>
      </w:pPr>
    </w:p>
    <w:p w14:paraId="026322B6" w14:textId="77777777" w:rsidR="00DE6C78" w:rsidRPr="005A56C3" w:rsidRDefault="00DE6C78" w:rsidP="00DE6C78">
      <w:pPr>
        <w:pStyle w:val="Nadpis3"/>
      </w:pPr>
      <w:bookmarkStart w:id="247" w:name="_Toc57905270"/>
      <w:r w:rsidRPr="005A56C3">
        <w:t>Legislativa</w:t>
      </w:r>
      <w:r>
        <w:t xml:space="preserve">, </w:t>
      </w:r>
      <w:r w:rsidRPr="005A56C3">
        <w:t>normy</w:t>
      </w:r>
      <w:r>
        <w:t>, metodiky</w:t>
      </w:r>
      <w:bookmarkEnd w:id="247"/>
    </w:p>
    <w:p w14:paraId="30374E59" w14:textId="77777777" w:rsidR="00DE6C78" w:rsidRDefault="00DE6C78" w:rsidP="00DE6C78">
      <w:pPr>
        <w:numPr>
          <w:ilvl w:val="0"/>
          <w:numId w:val="62"/>
        </w:numPr>
      </w:pPr>
      <w:r w:rsidRPr="005A56C3">
        <w:t>Metodické doporučení pro vyhodnocení vlivů PÚR ČR a ZÚR na životní prostředí (Věstník MŽP ČR č. 02/2015)</w:t>
      </w:r>
    </w:p>
    <w:p w14:paraId="54C588F2" w14:textId="77777777" w:rsidR="00DE6C78" w:rsidRPr="005A56C3" w:rsidRDefault="00DE6C78" w:rsidP="00DE6C78">
      <w:pPr>
        <w:numPr>
          <w:ilvl w:val="0"/>
          <w:numId w:val="62"/>
        </w:numPr>
      </w:pPr>
      <w:r w:rsidRPr="005A56C3">
        <w:t>Zákon č. 183/2006 Sb., o územním plánování a stavebním řádu ve znění pozdějších předpisů</w:t>
      </w:r>
    </w:p>
    <w:p w14:paraId="392389E0" w14:textId="77777777" w:rsidR="00DE6C78" w:rsidRPr="005A56C3" w:rsidRDefault="00DE6C78" w:rsidP="00DE6C78">
      <w:pPr>
        <w:numPr>
          <w:ilvl w:val="0"/>
          <w:numId w:val="62"/>
        </w:numPr>
      </w:pPr>
      <w:r w:rsidRPr="005A56C3">
        <w:t>Zákon č. 100/2001 Sb., o posuzování vlivů na životní prostředí, ve znění pozdějších předpisů</w:t>
      </w:r>
    </w:p>
    <w:p w14:paraId="236D27AD" w14:textId="77777777" w:rsidR="00DE6C78" w:rsidRPr="005A56C3" w:rsidRDefault="00DE6C78" w:rsidP="00DE6C78">
      <w:pPr>
        <w:numPr>
          <w:ilvl w:val="0"/>
          <w:numId w:val="62"/>
        </w:numPr>
      </w:pPr>
      <w:r w:rsidRPr="005A56C3">
        <w:t>Vyhláška č. 500/2006 Sb., o územně analytických podkladech, územně plánovací dokumentaci a způsobu evidence územně plánovací činnosti</w:t>
      </w:r>
    </w:p>
    <w:p w14:paraId="2D97CE66" w14:textId="77777777" w:rsidR="00DE6C78" w:rsidRPr="005A56C3" w:rsidRDefault="00DE6C78" w:rsidP="00DE6C78">
      <w:pPr>
        <w:numPr>
          <w:ilvl w:val="0"/>
          <w:numId w:val="62"/>
        </w:numPr>
      </w:pPr>
      <w:r w:rsidRPr="005A56C3">
        <w:t>Zák. č. 114/1992 Sb., o ochraně přírody a krajiny, ve znění pozdějších předpisů</w:t>
      </w:r>
    </w:p>
    <w:p w14:paraId="33D5DB86" w14:textId="77777777" w:rsidR="00DE6C78" w:rsidRPr="005A56C3" w:rsidRDefault="00DE6C78" w:rsidP="00DE6C78">
      <w:pPr>
        <w:numPr>
          <w:ilvl w:val="0"/>
          <w:numId w:val="62"/>
        </w:numPr>
      </w:pPr>
      <w:r w:rsidRPr="005A56C3">
        <w:t>Zákon č. 258/2000 Sb. o ochraně veřejného zdraví a o změně některých souvisejících zákonů ve znění pozdějších předpisů.</w:t>
      </w:r>
    </w:p>
    <w:p w14:paraId="2E536D8F" w14:textId="77777777" w:rsidR="00DE6C78" w:rsidRPr="005A56C3" w:rsidRDefault="00DE6C78" w:rsidP="00DE6C78">
      <w:pPr>
        <w:numPr>
          <w:ilvl w:val="0"/>
          <w:numId w:val="62"/>
        </w:numPr>
      </w:pPr>
      <w:r w:rsidRPr="005A56C3">
        <w:t>Zákon č. 267/2015 Sb., kterým se mění zákon č. 258/2000 Sb., o ochraně veřejného zdraví a o změně některých souvisejících zákonů, ve znění pozdějších předpisů, a další související zákony</w:t>
      </w:r>
    </w:p>
    <w:p w14:paraId="519EE489" w14:textId="77777777" w:rsidR="00DE6C78" w:rsidRPr="005A56C3" w:rsidRDefault="00DE6C78" w:rsidP="00DE6C78">
      <w:pPr>
        <w:numPr>
          <w:ilvl w:val="0"/>
          <w:numId w:val="62"/>
        </w:numPr>
      </w:pPr>
      <w:r w:rsidRPr="005A56C3">
        <w:t>Nařízení vlády č. 272/2011 Sb., o ochraně zdraví před nepříznivými účinky hluku a vibrací.</w:t>
      </w:r>
    </w:p>
    <w:p w14:paraId="57B23096" w14:textId="77777777" w:rsidR="00DE6C78" w:rsidRPr="005A56C3" w:rsidRDefault="00DE6C78" w:rsidP="00DE6C78">
      <w:pPr>
        <w:numPr>
          <w:ilvl w:val="0"/>
          <w:numId w:val="62"/>
        </w:numPr>
      </w:pPr>
      <w:r w:rsidRPr="005A56C3">
        <w:t>Zákon č. 201/2012 Sb., o ochraně ovzduší</w:t>
      </w:r>
    </w:p>
    <w:p w14:paraId="69FEDC02" w14:textId="77777777" w:rsidR="00DE6C78" w:rsidRPr="005A56C3" w:rsidRDefault="00DE6C78" w:rsidP="00DE6C78">
      <w:pPr>
        <w:numPr>
          <w:ilvl w:val="0"/>
          <w:numId w:val="62"/>
        </w:numPr>
      </w:pPr>
      <w:r w:rsidRPr="005A56C3">
        <w:t>Zákon č. 44/1988 Sb., horní zákon, ve znění pozdějších předpisů</w:t>
      </w:r>
    </w:p>
    <w:p w14:paraId="714B19AE" w14:textId="77777777" w:rsidR="00DE6C78" w:rsidRDefault="00DE6C78" w:rsidP="00DE6C78">
      <w:pPr>
        <w:numPr>
          <w:ilvl w:val="0"/>
          <w:numId w:val="62"/>
        </w:numPr>
      </w:pPr>
      <w:r w:rsidRPr="005A56C3">
        <w:t>Zákon č. 254/2001 Sb</w:t>
      </w:r>
      <w:r>
        <w:t>.</w:t>
      </w:r>
      <w:r w:rsidRPr="005A56C3">
        <w:t>, o vodách, ve znění pozdějších předpisů</w:t>
      </w:r>
    </w:p>
    <w:p w14:paraId="69252A0F" w14:textId="77777777" w:rsidR="00DE6C78" w:rsidRPr="005A56C3" w:rsidRDefault="00DE6C78" w:rsidP="00DE6C78">
      <w:pPr>
        <w:numPr>
          <w:ilvl w:val="0"/>
          <w:numId w:val="62"/>
        </w:numPr>
      </w:pPr>
    </w:p>
    <w:p w14:paraId="51CB7969" w14:textId="77777777" w:rsidR="00DE6C78" w:rsidRPr="005A56C3" w:rsidRDefault="00DE6C78" w:rsidP="00DE6C78">
      <w:pPr>
        <w:pStyle w:val="Nadpis3"/>
      </w:pPr>
      <w:bookmarkStart w:id="248" w:name="_Toc57905272"/>
      <w:r>
        <w:t xml:space="preserve">veřejné </w:t>
      </w:r>
      <w:r w:rsidRPr="005A56C3">
        <w:t>Internetové zdroje</w:t>
      </w:r>
      <w:bookmarkEnd w:id="248"/>
    </w:p>
    <w:p w14:paraId="05FD8392" w14:textId="77777777" w:rsidR="00DE6C78" w:rsidRPr="00FB409E" w:rsidRDefault="005535BD" w:rsidP="00DE6C78">
      <w:pPr>
        <w:numPr>
          <w:ilvl w:val="0"/>
          <w:numId w:val="56"/>
        </w:numPr>
        <w:rPr>
          <w:rStyle w:val="Hypertextovodkaz"/>
          <w:color w:val="auto"/>
          <w:u w:val="none"/>
        </w:rPr>
      </w:pPr>
      <w:hyperlink r:id="rId57" w:history="1">
        <w:r w:rsidR="00DE6C78" w:rsidRPr="005A56C3">
          <w:rPr>
            <w:rStyle w:val="Hypertextovodkaz"/>
            <w:rFonts w:asciiTheme="minorHAnsi" w:hAnsiTheme="minorHAnsi" w:cstheme="minorHAnsi"/>
          </w:rPr>
          <w:t>http://iprpraha.cz</w:t>
        </w:r>
      </w:hyperlink>
    </w:p>
    <w:p w14:paraId="69AD2405" w14:textId="77777777" w:rsidR="00DE6C78" w:rsidRPr="001678A1" w:rsidRDefault="005535BD" w:rsidP="00DE6C78">
      <w:pPr>
        <w:numPr>
          <w:ilvl w:val="0"/>
          <w:numId w:val="56"/>
        </w:numPr>
      </w:pPr>
      <w:hyperlink r:id="rId58" w:history="1">
        <w:r w:rsidR="00DE6C78" w:rsidRPr="00FB409E">
          <w:rPr>
            <w:rStyle w:val="Hypertextovodkaz"/>
            <w:rFonts w:asciiTheme="minorHAnsi" w:hAnsiTheme="minorHAnsi" w:cstheme="minorHAnsi"/>
          </w:rPr>
          <w:t>http://app.iprpraha.cz/apl/app/ig_mapy/</w:t>
        </w:r>
      </w:hyperlink>
      <w:r w:rsidR="00DE6C78" w:rsidRPr="005A56C3">
        <w:t xml:space="preserve"> </w:t>
      </w:r>
    </w:p>
    <w:p w14:paraId="324BC58F" w14:textId="77777777" w:rsidR="00DE6C78" w:rsidRPr="005A56C3" w:rsidRDefault="005535BD" w:rsidP="00DE6C78">
      <w:pPr>
        <w:numPr>
          <w:ilvl w:val="0"/>
          <w:numId w:val="56"/>
        </w:numPr>
      </w:pPr>
      <w:hyperlink r:id="rId59" w:history="1">
        <w:r w:rsidR="00DE6C78" w:rsidRPr="005A56C3">
          <w:rPr>
            <w:rStyle w:val="Hypertextovodkaz"/>
            <w:rFonts w:asciiTheme="minorHAnsi" w:hAnsiTheme="minorHAnsi" w:cstheme="minorHAnsi"/>
          </w:rPr>
          <w:t>http://www.envis.praha-mesto.cz</w:t>
        </w:r>
      </w:hyperlink>
    </w:p>
    <w:p w14:paraId="1FE6CE73" w14:textId="77777777" w:rsidR="00DE6C78" w:rsidRPr="005A56C3" w:rsidRDefault="005535BD" w:rsidP="00DE6C78">
      <w:pPr>
        <w:numPr>
          <w:ilvl w:val="0"/>
          <w:numId w:val="56"/>
        </w:numPr>
      </w:pPr>
      <w:hyperlink r:id="rId60" w:history="1">
        <w:r w:rsidR="00DE6C78" w:rsidRPr="005A56C3">
          <w:rPr>
            <w:rStyle w:val="Hypertextovodkaz"/>
            <w:rFonts w:asciiTheme="minorHAnsi" w:hAnsiTheme="minorHAnsi" w:cstheme="minorHAnsi"/>
          </w:rPr>
          <w:t>http://cs.wikipedia.org</w:t>
        </w:r>
      </w:hyperlink>
    </w:p>
    <w:p w14:paraId="748AE0E6" w14:textId="77777777" w:rsidR="00DE6C78" w:rsidRPr="005A56C3" w:rsidRDefault="005535BD" w:rsidP="00DE6C78">
      <w:pPr>
        <w:numPr>
          <w:ilvl w:val="0"/>
          <w:numId w:val="56"/>
        </w:numPr>
      </w:pPr>
      <w:hyperlink r:id="rId61" w:history="1">
        <w:r w:rsidR="00DE6C78" w:rsidRPr="005A56C3">
          <w:rPr>
            <w:rStyle w:val="Hypertextovodkaz"/>
            <w:rFonts w:asciiTheme="minorHAnsi" w:hAnsiTheme="minorHAnsi" w:cstheme="minorHAnsi"/>
          </w:rPr>
          <w:t>http://www.mapy.cz</w:t>
        </w:r>
      </w:hyperlink>
    </w:p>
    <w:p w14:paraId="0EE2D091" w14:textId="77777777" w:rsidR="00DE6C78" w:rsidRPr="005A56C3" w:rsidRDefault="005535BD" w:rsidP="00DE6C78">
      <w:pPr>
        <w:numPr>
          <w:ilvl w:val="0"/>
          <w:numId w:val="56"/>
        </w:numPr>
      </w:pPr>
      <w:hyperlink r:id="rId62" w:history="1">
        <w:r w:rsidR="00DE6C78" w:rsidRPr="005A56C3">
          <w:rPr>
            <w:rStyle w:val="Hypertextovodkaz"/>
            <w:rFonts w:asciiTheme="minorHAnsi" w:hAnsiTheme="minorHAnsi" w:cstheme="minorHAnsi"/>
          </w:rPr>
          <w:t>http://www.praha-mesto.cz</w:t>
        </w:r>
      </w:hyperlink>
    </w:p>
    <w:p w14:paraId="2E680BA4" w14:textId="77777777" w:rsidR="00DE6C78" w:rsidRPr="005A56C3" w:rsidRDefault="005535BD" w:rsidP="00DE6C78">
      <w:pPr>
        <w:numPr>
          <w:ilvl w:val="0"/>
          <w:numId w:val="56"/>
        </w:numPr>
      </w:pPr>
      <w:hyperlink r:id="rId63" w:history="1">
        <w:r w:rsidR="00DE6C78" w:rsidRPr="005A56C3">
          <w:rPr>
            <w:rStyle w:val="Hypertextovodkaz"/>
            <w:rFonts w:asciiTheme="minorHAnsi" w:hAnsiTheme="minorHAnsi" w:cstheme="minorHAnsi"/>
          </w:rPr>
          <w:t>www.natura2000.cz</w:t>
        </w:r>
      </w:hyperlink>
    </w:p>
    <w:p w14:paraId="6893588F" w14:textId="77777777" w:rsidR="00DE6C78" w:rsidRPr="005A56C3" w:rsidRDefault="005535BD" w:rsidP="00DE6C78">
      <w:pPr>
        <w:numPr>
          <w:ilvl w:val="0"/>
          <w:numId w:val="56"/>
        </w:numPr>
      </w:pPr>
      <w:hyperlink r:id="rId64" w:history="1">
        <w:r w:rsidR="00DE6C78" w:rsidRPr="005A56C3">
          <w:rPr>
            <w:rStyle w:val="Hypertextovodkaz"/>
            <w:rFonts w:asciiTheme="minorHAnsi" w:hAnsiTheme="minorHAnsi" w:cstheme="minorHAnsi"/>
          </w:rPr>
          <w:t>www.heis.vuv.cz</w:t>
        </w:r>
      </w:hyperlink>
    </w:p>
    <w:p w14:paraId="77B958D0" w14:textId="77777777" w:rsidR="00DE6C78" w:rsidRPr="005A56C3" w:rsidRDefault="005535BD" w:rsidP="00DE6C78">
      <w:pPr>
        <w:numPr>
          <w:ilvl w:val="0"/>
          <w:numId w:val="56"/>
        </w:numPr>
      </w:pPr>
      <w:hyperlink r:id="rId65" w:history="1">
        <w:r w:rsidR="00DE6C78" w:rsidRPr="005A56C3">
          <w:rPr>
            <w:rStyle w:val="Hypertextovodkaz"/>
            <w:rFonts w:asciiTheme="minorHAnsi" w:hAnsiTheme="minorHAnsi" w:cstheme="minorHAnsi"/>
          </w:rPr>
          <w:t>https://mapy.geology.cz/radon/</w:t>
        </w:r>
      </w:hyperlink>
    </w:p>
    <w:p w14:paraId="1C910EDD" w14:textId="77777777" w:rsidR="00DE6C78" w:rsidRPr="005A56C3" w:rsidRDefault="005535BD" w:rsidP="00DE6C78">
      <w:pPr>
        <w:numPr>
          <w:ilvl w:val="0"/>
          <w:numId w:val="56"/>
        </w:numPr>
      </w:pPr>
      <w:hyperlink r:id="rId66" w:history="1">
        <w:r w:rsidR="00DE6C78" w:rsidRPr="005A56C3">
          <w:rPr>
            <w:rStyle w:val="Hypertextovodkaz"/>
            <w:rFonts w:asciiTheme="minorHAnsi" w:hAnsiTheme="minorHAnsi" w:cstheme="minorHAnsi"/>
          </w:rPr>
          <w:t>https://mapy.geology.cz/svahove_nestability/</w:t>
        </w:r>
      </w:hyperlink>
      <w:r w:rsidR="00DE6C78" w:rsidRPr="005A56C3">
        <w:t xml:space="preserve"> </w:t>
      </w:r>
    </w:p>
    <w:p w14:paraId="03F3EBF6" w14:textId="77777777" w:rsidR="00DE6C78" w:rsidRPr="005A56C3" w:rsidRDefault="005535BD" w:rsidP="00DE6C78">
      <w:pPr>
        <w:numPr>
          <w:ilvl w:val="0"/>
          <w:numId w:val="56"/>
        </w:numPr>
      </w:pPr>
      <w:hyperlink r:id="rId67" w:history="1">
        <w:r w:rsidR="00DE6C78" w:rsidRPr="005A56C3">
          <w:rPr>
            <w:rStyle w:val="Hypertextovodkaz"/>
            <w:rFonts w:asciiTheme="minorHAnsi" w:hAnsiTheme="minorHAnsi" w:cstheme="minorHAnsi"/>
          </w:rPr>
          <w:t>https://mapy.geology.cz/haz/</w:t>
        </w:r>
      </w:hyperlink>
      <w:r w:rsidR="00DE6C78" w:rsidRPr="005A56C3">
        <w:t xml:space="preserve"> </w:t>
      </w:r>
    </w:p>
    <w:p w14:paraId="3FAFEE45" w14:textId="77777777" w:rsidR="00DE6C78" w:rsidRPr="005A56C3" w:rsidRDefault="005535BD" w:rsidP="00DE6C78">
      <w:pPr>
        <w:numPr>
          <w:ilvl w:val="0"/>
          <w:numId w:val="56"/>
        </w:numPr>
      </w:pPr>
      <w:hyperlink r:id="rId68" w:history="1">
        <w:r w:rsidR="00DE6C78" w:rsidRPr="005A56C3">
          <w:rPr>
            <w:rStyle w:val="Hypertextovodkaz"/>
            <w:rFonts w:asciiTheme="minorHAnsi" w:hAnsiTheme="minorHAnsi" w:cstheme="minorHAnsi"/>
          </w:rPr>
          <w:t>https://mapy.geology.cz/suris/</w:t>
        </w:r>
      </w:hyperlink>
      <w:r w:rsidR="00DE6C78" w:rsidRPr="005A56C3">
        <w:t xml:space="preserve"> </w:t>
      </w:r>
    </w:p>
    <w:p w14:paraId="65E8B90C" w14:textId="77777777" w:rsidR="00444803" w:rsidRPr="003518C8" w:rsidRDefault="00444803" w:rsidP="00444803"/>
    <w:sectPr w:rsidR="00444803" w:rsidRPr="003518C8" w:rsidSect="00C54261">
      <w:headerReference w:type="default" r:id="rId69"/>
      <w:pgSz w:w="11906" w:h="16838" w:code="9"/>
      <w:pgMar w:top="1418" w:right="1418" w:bottom="1418" w:left="1418" w:header="709" w:footer="709"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847012A" w14:textId="77777777" w:rsidR="008C1584" w:rsidRDefault="008C1584" w:rsidP="00DE1368">
      <w:r>
        <w:separator/>
      </w:r>
    </w:p>
  </w:endnote>
  <w:endnote w:type="continuationSeparator" w:id="0">
    <w:p w14:paraId="544D3BC0" w14:textId="77777777" w:rsidR="008C1584" w:rsidRDefault="008C1584" w:rsidP="00DE13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Arial Black">
    <w:panose1 w:val="020B0A04020102020204"/>
    <w:charset w:val="EE"/>
    <w:family w:val="swiss"/>
    <w:pitch w:val="variable"/>
    <w:sig w:usb0="A00002AF" w:usb1="400078FB" w:usb2="00000000" w:usb3="00000000" w:csb0="0000009F" w:csb1="00000000"/>
  </w:font>
  <w:font w:name="Cambria">
    <w:panose1 w:val="02040503050406030204"/>
    <w:charset w:val="EE"/>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Liberation Sans">
    <w:altName w:val="Arial"/>
    <w:charset w:val="EE"/>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Segoe UI">
    <w:panose1 w:val="020B0502040204020203"/>
    <w:charset w:val="EE"/>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CA1CB6" w14:textId="77777777" w:rsidR="008C1584" w:rsidRDefault="008C1584">
    <w:pPr>
      <w:framePr w:wrap="around" w:vAnchor="text" w:hAnchor="margin" w:xAlign="center" w:y="1"/>
      <w:rPr>
        <w:rStyle w:val="slostrnky"/>
      </w:rPr>
    </w:pPr>
    <w:r>
      <w:rPr>
        <w:rStyle w:val="slostrnky"/>
      </w:rPr>
      <w:fldChar w:fldCharType="begin"/>
    </w:r>
    <w:r>
      <w:rPr>
        <w:rStyle w:val="slostrnky"/>
      </w:rPr>
      <w:instrText xml:space="preserve">PAGE  </w:instrText>
    </w:r>
    <w:r>
      <w:rPr>
        <w:rStyle w:val="slostrnky"/>
      </w:rPr>
      <w:fldChar w:fldCharType="separate"/>
    </w:r>
    <w:r>
      <w:rPr>
        <w:rStyle w:val="slostrnky"/>
        <w:noProof/>
      </w:rPr>
      <w:t>80</w:t>
    </w:r>
    <w:r>
      <w:rPr>
        <w:rStyle w:val="slostrnky"/>
      </w:rPr>
      <w:fldChar w:fldCharType="end"/>
    </w:r>
  </w:p>
  <w:p w14:paraId="4CBC16D5" w14:textId="77777777" w:rsidR="008C1584" w:rsidRDefault="008C1584"/>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87CCC2" w14:textId="77777777" w:rsidR="008C1584" w:rsidRDefault="008C1584">
    <w:pPr>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261051" w14:textId="6865B53D" w:rsidR="008C1584" w:rsidRDefault="008C1584">
    <w:pPr>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25245944"/>
      <w:docPartObj>
        <w:docPartGallery w:val="Page Numbers (Bottom of Page)"/>
        <w:docPartUnique/>
      </w:docPartObj>
    </w:sdtPr>
    <w:sdtEndPr/>
    <w:sdtContent>
      <w:p w14:paraId="5EF51276" w14:textId="30F87447" w:rsidR="008C1584" w:rsidRDefault="005535BD">
        <w:pPr>
          <w:jc w:val="center"/>
        </w:pP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53256888"/>
      <w:docPartObj>
        <w:docPartGallery w:val="Page Numbers (Bottom of Page)"/>
        <w:docPartUnique/>
      </w:docPartObj>
    </w:sdtPr>
    <w:sdtEndPr/>
    <w:sdtContent>
      <w:p w14:paraId="1FD6CAAF" w14:textId="77777777" w:rsidR="008C1584" w:rsidRDefault="008C1584">
        <w:pPr>
          <w:jc w:val="center"/>
        </w:pPr>
        <w:r>
          <w:fldChar w:fldCharType="begin"/>
        </w:r>
        <w:r>
          <w:instrText>PAGE   \* MERGEFORMAT</w:instrText>
        </w:r>
        <w:r>
          <w:fldChar w:fldCharType="separate"/>
        </w:r>
        <w:r w:rsidR="005535BD">
          <w:rPr>
            <w:noProof/>
          </w:rPr>
          <w:t>24</w:t>
        </w:r>
        <w:r>
          <w:fldChar w:fldCharType="end"/>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70535373"/>
      <w:docPartObj>
        <w:docPartGallery w:val="Page Numbers (Bottom of Page)"/>
        <w:docPartUnique/>
      </w:docPartObj>
    </w:sdtPr>
    <w:sdtEndPr/>
    <w:sdtContent>
      <w:p w14:paraId="07ABDCF6" w14:textId="77777777" w:rsidR="008C1584" w:rsidRDefault="008C1584">
        <w:pPr>
          <w:jc w:val="center"/>
        </w:pPr>
        <w:r>
          <w:fldChar w:fldCharType="begin"/>
        </w:r>
        <w:r>
          <w:instrText>PAGE   \* MERGEFORMAT</w:instrText>
        </w:r>
        <w:r>
          <w:fldChar w:fldCharType="separate"/>
        </w:r>
        <w:r w:rsidR="005535BD">
          <w:rPr>
            <w:noProof/>
          </w:rPr>
          <w:t>25</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1694302" w14:textId="77777777" w:rsidR="008C1584" w:rsidRDefault="008C1584" w:rsidP="00DE1368">
      <w:r>
        <w:separator/>
      </w:r>
    </w:p>
  </w:footnote>
  <w:footnote w:type="continuationSeparator" w:id="0">
    <w:p w14:paraId="6233EF23" w14:textId="77777777" w:rsidR="008C1584" w:rsidRDefault="008C1584" w:rsidP="00DE1368">
      <w:r>
        <w:continuationSeparator/>
      </w:r>
    </w:p>
  </w:footnote>
  <w:footnote w:id="1">
    <w:p w14:paraId="2967F0C3" w14:textId="77777777" w:rsidR="008C1584" w:rsidRDefault="008C1584" w:rsidP="00570F1E">
      <w:pPr>
        <w:pStyle w:val="Textpoznpodarou"/>
      </w:pPr>
      <w:r>
        <w:footnoteRef/>
      </w:r>
      <w:r>
        <w:t xml:space="preserve"> § 31 odst. 4 ve spojení s § 36 odst. 5 a § 43 odst. 3 zák. č. 183/2006 Sb., stavební zákon ve znění pozdějších předpisů.</w:t>
      </w:r>
    </w:p>
  </w:footnote>
  <w:footnote w:id="2">
    <w:p w14:paraId="1DFCED73" w14:textId="77777777" w:rsidR="008C1584" w:rsidRDefault="008C1584" w:rsidP="002C6F5C">
      <w:pPr>
        <w:pStyle w:val="Textpoznpodarou"/>
      </w:pPr>
      <w:r>
        <w:rPr>
          <w:rStyle w:val="Znakapoznpodarou"/>
        </w:rPr>
        <w:footnoteRef/>
      </w:r>
      <w:hyperlink r:id="rId1" w:history="1">
        <w:r w:rsidRPr="00F51F2E">
          <w:rPr>
            <w:rStyle w:val="Hypertextovodkaz"/>
          </w:rPr>
          <w:t>https://app.iprpraha.cz/apl/app/atlas-zp/?service[]=mapa_bonity_klimatu</w:t>
        </w:r>
      </w:hyperlink>
    </w:p>
  </w:footnote>
  <w:footnote w:id="3">
    <w:p w14:paraId="06E4CA2C" w14:textId="77777777" w:rsidR="008C1584" w:rsidRDefault="008C1584" w:rsidP="003E2ECC">
      <w:pPr>
        <w:pStyle w:val="Textpoznpodarou"/>
      </w:pPr>
      <w:r>
        <w:rPr>
          <w:rStyle w:val="Znakapoznpodarou"/>
        </w:rPr>
        <w:footnoteRef/>
      </w:r>
      <w:r>
        <w:t xml:space="preserve"> </w:t>
      </w:r>
      <w:r w:rsidRPr="00275B9C">
        <w:t>Nařízení č. 10/2016 Sb. hlavního města Prahy,</w:t>
      </w:r>
      <w:r>
        <w:t xml:space="preserve"> </w:t>
      </w:r>
      <w:r w:rsidRPr="00275B9C">
        <w:t>ve znění nařízení č. 14/2018 Sb. HMP</w:t>
      </w:r>
      <w:r>
        <w:t>.</w:t>
      </w:r>
    </w:p>
  </w:footnote>
  <w:footnote w:id="4">
    <w:p w14:paraId="122CB21C" w14:textId="77777777" w:rsidR="008C1584" w:rsidRDefault="008C1584" w:rsidP="003E2ECC">
      <w:pPr>
        <w:pStyle w:val="Textpoznpodarou"/>
      </w:pPr>
      <w:r>
        <w:rPr>
          <w:rStyle w:val="Znakapoznpodarou"/>
        </w:rPr>
        <w:footnoteRef/>
      </w:r>
      <w:r>
        <w:t xml:space="preserve"> </w:t>
      </w:r>
      <w:hyperlink r:id="rId2" w:history="1">
        <w:r w:rsidRPr="00953A3B">
          <w:rPr>
            <w:rStyle w:val="Hypertextovodkaz"/>
          </w:rPr>
          <w:t>https://app.iprpraha.cz/apl/app/atlas-zp/?service[]=vsakovani</w:t>
        </w:r>
      </w:hyperlink>
      <w:r>
        <w:t xml:space="preserve"> </w:t>
      </w:r>
    </w:p>
  </w:footnote>
  <w:footnote w:id="5">
    <w:p w14:paraId="4C5CE9A3" w14:textId="77777777" w:rsidR="008C1584" w:rsidRDefault="008C1584" w:rsidP="00570F1E">
      <w:pPr>
        <w:pStyle w:val="Textpoznpodarou"/>
      </w:pPr>
      <w:r>
        <w:footnoteRef/>
      </w:r>
      <w:r>
        <w:t xml:space="preserve"> </w:t>
      </w:r>
      <w:hyperlink r:id="rId3" w:history="1">
        <w:r w:rsidRPr="005564FC">
          <w:rPr>
            <w:rStyle w:val="Hypertextovodkaz"/>
          </w:rPr>
          <w:t>http://www.geology.cz/aplikace/geohazardy/</w:t>
        </w:r>
      </w:hyperlink>
      <w:r>
        <w:t xml:space="preserve"> </w:t>
      </w:r>
    </w:p>
  </w:footnote>
  <w:footnote w:id="6">
    <w:p w14:paraId="7165E505" w14:textId="1C241D1A" w:rsidR="008C1584" w:rsidRDefault="008C1584">
      <w:pPr>
        <w:pStyle w:val="Textpoznpodarou"/>
      </w:pPr>
      <w:r>
        <w:rPr>
          <w:rStyle w:val="Znakapoznpodarou"/>
        </w:rPr>
        <w:footnoteRef/>
      </w:r>
      <w:r>
        <w:t xml:space="preserve"> </w:t>
      </w:r>
      <w:r w:rsidRPr="005D2C13">
        <w:t>Dále jen „opatření k omezení vlivů“.</w:t>
      </w:r>
    </w:p>
  </w:footnote>
  <w:footnote w:id="7">
    <w:p w14:paraId="22458B43" w14:textId="77777777" w:rsidR="008C1584" w:rsidRDefault="008C1584" w:rsidP="00084FCD">
      <w:pPr>
        <w:pStyle w:val="Textpoznpodarou"/>
      </w:pPr>
      <w:r>
        <w:rPr>
          <w:rStyle w:val="Znakapoznpodarou"/>
        </w:rPr>
        <w:footnoteRef/>
      </w:r>
      <w:r>
        <w:t xml:space="preserve"> </w:t>
      </w:r>
      <w:r w:rsidRPr="00275B9C">
        <w:t>Nařízení č. 10/2016 Sb. hlavního města Prahy,</w:t>
      </w:r>
      <w:r>
        <w:t xml:space="preserve"> </w:t>
      </w:r>
      <w:r w:rsidRPr="00275B9C">
        <w:t>ve znění nařízení č. 14/2018 Sb. HMP</w:t>
      </w:r>
      <w:r>
        <w:t>.</w:t>
      </w:r>
    </w:p>
  </w:footnote>
  <w:footnote w:id="8">
    <w:p w14:paraId="7E69E64C" w14:textId="448046CA" w:rsidR="008C1584" w:rsidRDefault="008C1584">
      <w:pPr>
        <w:pStyle w:val="Textpoznpodarou"/>
      </w:pPr>
      <w:r>
        <w:rPr>
          <w:rStyle w:val="Znakapoznpodarou"/>
        </w:rPr>
        <w:footnoteRef/>
      </w:r>
      <w:r>
        <w:t xml:space="preserve"> Odůvodnění uvedených podmínek je obsahem kap. 11 této části VVURÚ.</w:t>
      </w:r>
    </w:p>
  </w:footnote>
  <w:footnote w:id="9">
    <w:p w14:paraId="299BE246" w14:textId="20602097" w:rsidR="008C1584" w:rsidRDefault="008C1584" w:rsidP="00444803">
      <w:pPr>
        <w:pStyle w:val="Textpoznpodarou"/>
      </w:pPr>
      <w:r>
        <w:rPr>
          <w:rStyle w:val="Znakapoznpodarou"/>
        </w:rPr>
        <w:footnoteRef/>
      </w:r>
      <w:r>
        <w:t xml:space="preserve"> Dále jen č. </w:t>
      </w:r>
      <w:r w:rsidRPr="003518C8">
        <w:t>3105/10</w:t>
      </w:r>
      <w:r>
        <w:t>.</w:t>
      </w:r>
    </w:p>
  </w:footnote>
  <w:footnote w:id="10">
    <w:p w14:paraId="5C4458EA" w14:textId="4C4D73F2" w:rsidR="008C1584" w:rsidRDefault="008C1584" w:rsidP="00444803">
      <w:pPr>
        <w:pStyle w:val="Textpoznpodarou"/>
      </w:pPr>
      <w:r>
        <w:rPr>
          <w:rStyle w:val="Znakapoznpodarou"/>
        </w:rPr>
        <w:footnoteRef/>
      </w:r>
      <w:r>
        <w:t xml:space="preserve"> Dále jen ÚAP HMP 2020.</w:t>
      </w:r>
    </w:p>
  </w:footnote>
  <w:footnote w:id="11">
    <w:p w14:paraId="4513FFC5" w14:textId="77777777" w:rsidR="008C1584" w:rsidRDefault="008C1584" w:rsidP="00444803">
      <w:pPr>
        <w:pStyle w:val="Textpoznpodarou"/>
      </w:pPr>
      <w:r>
        <w:rPr>
          <w:rStyle w:val="Znakapoznpodarou"/>
        </w:rPr>
        <w:footnoteRef/>
      </w:r>
      <w:r>
        <w:t xml:space="preserve"> Vláda není řešení, vláda je problém (R. Reagan 1911 – 2004, 40. prezident USA).</w:t>
      </w:r>
    </w:p>
  </w:footnote>
  <w:footnote w:id="12">
    <w:p w14:paraId="2B47FE96" w14:textId="77777777" w:rsidR="008C1584" w:rsidRDefault="008C1584" w:rsidP="00444803">
      <w:pPr>
        <w:pStyle w:val="Textpoznpodarou"/>
      </w:pPr>
      <w:r>
        <w:rPr>
          <w:rStyle w:val="Znakapoznpodarou"/>
        </w:rPr>
        <w:footnoteRef/>
      </w:r>
      <w:r>
        <w:t xml:space="preserve"> Viz Regulativy plošného a prostorového uspořádání území hl. m. Prahy (ÚP SÚ hl. m. Prahy ve znění OOP č. 55/2018b Sb.</w:t>
      </w:r>
    </w:p>
  </w:footnote>
  <w:footnote w:id="13">
    <w:p w14:paraId="03FE880D" w14:textId="77777777" w:rsidR="008C1584" w:rsidRDefault="008C1584" w:rsidP="00444803">
      <w:pPr>
        <w:pStyle w:val="Textpoznpodarou"/>
      </w:pPr>
      <w:r>
        <w:rPr>
          <w:rStyle w:val="Znakapoznpodarou"/>
        </w:rPr>
        <w:footnoteRef/>
      </w:r>
      <w:r>
        <w:t xml:space="preserve"> V zájmu zřetelného provázanosti s platnými ÚAP HMP bylo u vybraných cílů ponecháno jejich původní číselné označení.</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943691" w14:textId="4F2E3B36" w:rsidR="008C1584" w:rsidRPr="00A21441" w:rsidRDefault="008C1584" w:rsidP="00A21441">
    <w:pPr>
      <w:pStyle w:val="Zhlav"/>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8050104" w14:textId="77777777" w:rsidR="008C1584" w:rsidRPr="00E759EA" w:rsidRDefault="008C1584" w:rsidP="00E759EA">
    <w:pPr>
      <w:pStyle w:val="Zhlav"/>
      <w:jc w:val="left"/>
    </w:pPr>
    <w:r>
      <w:t>E</w:t>
    </w:r>
    <w:r w:rsidRPr="0050354C">
      <w:t xml:space="preserve">. </w:t>
    </w:r>
    <w:r>
      <w:t>V</w:t>
    </w:r>
    <w:r w:rsidRPr="0050354C">
      <w:t xml:space="preserve">yhodnocení </w:t>
    </w:r>
    <w:r>
      <w:t>přínosu k naplnění priorit územního plánování obsažených v ZÚR hl. m. Prahy</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1B3555" w14:textId="77777777" w:rsidR="008C1584" w:rsidRPr="0050354C" w:rsidRDefault="008C1584" w:rsidP="008C1584">
    <w:pPr>
      <w:pStyle w:val="Zhlav"/>
      <w:jc w:val="left"/>
    </w:pPr>
    <w:r>
      <w:t>E</w:t>
    </w:r>
    <w:r w:rsidRPr="0050354C">
      <w:t xml:space="preserve">. </w:t>
    </w:r>
    <w:r>
      <w:t>V</w:t>
    </w:r>
    <w:r w:rsidRPr="0050354C">
      <w:t xml:space="preserve">yhodnocení </w:t>
    </w:r>
    <w:r>
      <w:t>přínosu k naplnění priorit územního plánování obsažených v ZÚR hl. m. Prahy</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72084F" w14:textId="4C96C0F1" w:rsidR="008C1584" w:rsidRPr="008C1584" w:rsidRDefault="008C1584" w:rsidP="008C1584">
    <w:pPr>
      <w:pStyle w:val="Zhlav"/>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F5C571" w14:textId="77777777" w:rsidR="008C1584" w:rsidRPr="00576738" w:rsidRDefault="008C1584" w:rsidP="00576738">
    <w:pPr>
      <w:pStyle w:val="Zhlav"/>
      <w:jc w:val="left"/>
    </w:pPr>
    <w:r>
      <w:t>F. Vyhodnocení vlivů na udržitelný rozvoj území - shrnutí</w:t>
    </w:r>
  </w:p>
  <w:p w14:paraId="6E58E467" w14:textId="77777777" w:rsidR="008C1584" w:rsidRPr="00114767" w:rsidRDefault="008C1584" w:rsidP="00114767">
    <w:pPr>
      <w:pStyle w:val="Zhlav"/>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4698B" w14:textId="6311CDA4" w:rsidR="008C1584" w:rsidRPr="00114767" w:rsidRDefault="008C1584" w:rsidP="00114767">
    <w:pPr>
      <w:pStyle w:val="Zhlav"/>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7EF0AD" w14:textId="77777777" w:rsidR="008C1584" w:rsidRDefault="008C1584" w:rsidP="009A3F50">
    <w:pPr>
      <w:pStyle w:val="Zhlav"/>
      <w:jc w:val="left"/>
    </w:pPr>
    <w:r w:rsidRPr="009A3F50">
      <w:t>A. Vyhodnocení vlivů na životní prostředí dle přílohy stavebního zákona</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591128" w14:textId="77777777" w:rsidR="008C1584" w:rsidRDefault="008C1584" w:rsidP="005535BD">
    <w:pPr>
      <w:pStyle w:val="Zhlav"/>
    </w:pPr>
    <w:r>
      <w:t>A. Vyhodnocení vlivů na životní prostředí dle přílohy stavebního zákona</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B6201B" w14:textId="49AAB2DF" w:rsidR="008C1584" w:rsidRPr="005B37AC" w:rsidRDefault="005B37AC" w:rsidP="005B37AC">
    <w:pPr>
      <w:pStyle w:val="Zhlav"/>
      <w:jc w:val="left"/>
    </w:pPr>
    <w:r>
      <w:t>B. Posouzení vlivů změny na ptačí oblasti a evropsky významné lokality</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0B35C9" w14:textId="6B8A59AE" w:rsidR="008C1584" w:rsidRPr="005B37AC" w:rsidRDefault="005B37AC" w:rsidP="005B37AC">
    <w:pPr>
      <w:pStyle w:val="Zhlav"/>
      <w:jc w:val="left"/>
    </w:pPr>
    <w:r>
      <w:t>B. Posouzení vlivů změny na ptačí oblasti a evropsky významné lokality</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3F2636" w14:textId="77777777" w:rsidR="005B37AC" w:rsidRPr="005B37AC" w:rsidRDefault="005B37AC" w:rsidP="005B37AC">
    <w:pPr>
      <w:pStyle w:val="Zhlav"/>
      <w:jc w:val="left"/>
    </w:pPr>
    <w:r>
      <w:t>B. Posouzení vlivů změny na ptačí oblasti a evropsky významné lokality</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E2CCC7" w14:textId="2FB87AA6" w:rsidR="005B37AC" w:rsidRPr="005B37AC" w:rsidRDefault="005B37AC" w:rsidP="005B37AC">
    <w:pPr>
      <w:pStyle w:val="Zhlav"/>
      <w:jc w:val="left"/>
    </w:pPr>
    <w:r>
      <w:t xml:space="preserve">C. Vyhodnocení vlivů na skutečnosti zjištěné v územně analytických podkladech </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B57C87" w14:textId="77777777" w:rsidR="008C1584" w:rsidRPr="00E759EA" w:rsidRDefault="008C1584" w:rsidP="00E759EA">
    <w:pPr>
      <w:pStyle w:val="Zhlav"/>
      <w:jc w:val="left"/>
    </w:pPr>
    <w:r>
      <w:t>D. Vyhodnocení vlivů na jiné skutečnosti nepodchycené v územně analytických podkladech.</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07FFE2" w14:textId="77777777" w:rsidR="008C1584" w:rsidRPr="00BB1BAD" w:rsidRDefault="008C1584" w:rsidP="005B37AC">
    <w:pPr>
      <w:pStyle w:val="Zhlav"/>
      <w:jc w:val="left"/>
    </w:pPr>
    <w:r>
      <w:t>D. Vyhodnocení vlivů na jiné skutečnosti nepodchycené v územně analytických podkladech</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C55294D8"/>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000000B"/>
    <w:multiLevelType w:val="singleLevel"/>
    <w:tmpl w:val="0000000B"/>
    <w:name w:val="WW8Num11"/>
    <w:lvl w:ilvl="0">
      <w:start w:val="1"/>
      <w:numFmt w:val="bullet"/>
      <w:lvlText w:val=""/>
      <w:lvlJc w:val="left"/>
      <w:pPr>
        <w:tabs>
          <w:tab w:val="num" w:pos="0"/>
        </w:tabs>
        <w:ind w:left="720" w:hanging="360"/>
      </w:pPr>
      <w:rPr>
        <w:rFonts w:ascii="Symbol" w:hAnsi="Symbol" w:hint="default"/>
        <w:sz w:val="24"/>
      </w:rPr>
    </w:lvl>
  </w:abstractNum>
  <w:abstractNum w:abstractNumId="2" w15:restartNumberingAfterBreak="0">
    <w:nsid w:val="04F4285D"/>
    <w:multiLevelType w:val="hybridMultilevel"/>
    <w:tmpl w:val="4E2C8360"/>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6935891"/>
    <w:multiLevelType w:val="hybridMultilevel"/>
    <w:tmpl w:val="0C5C6962"/>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82055CB"/>
    <w:multiLevelType w:val="hybridMultilevel"/>
    <w:tmpl w:val="070EFEC0"/>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0B1D0983"/>
    <w:multiLevelType w:val="hybridMultilevel"/>
    <w:tmpl w:val="1ABE2DF8"/>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0B404EB7"/>
    <w:multiLevelType w:val="multilevel"/>
    <w:tmpl w:val="0F742F46"/>
    <w:lvl w:ilvl="0">
      <w:start w:val="1"/>
      <w:numFmt w:val="decimal"/>
      <w:lvlText w:val="%1)"/>
      <w:lvlJc w:val="left"/>
      <w:pPr>
        <w:ind w:left="851" w:hanging="851"/>
      </w:pPr>
      <w:rPr>
        <w:rFonts w:hint="default"/>
      </w:rPr>
    </w:lvl>
    <w:lvl w:ilvl="1">
      <w:start w:val="1"/>
      <w:numFmt w:val="lowerLetter"/>
      <w:lvlText w:val="%2)"/>
      <w:lvlJc w:val="left"/>
      <w:pPr>
        <w:ind w:left="1702" w:hanging="851"/>
      </w:pPr>
      <w:rPr>
        <w:rFonts w:hint="default"/>
      </w:rPr>
    </w:lvl>
    <w:lvl w:ilvl="2">
      <w:start w:val="1"/>
      <w:numFmt w:val="lowerRoman"/>
      <w:lvlText w:val="%3)"/>
      <w:lvlJc w:val="left"/>
      <w:pPr>
        <w:tabs>
          <w:tab w:val="num" w:pos="2552"/>
        </w:tabs>
        <w:ind w:left="2552" w:hanging="851"/>
      </w:pPr>
      <w:rPr>
        <w:rFonts w:ascii="Arial" w:hAnsi="Arial" w:hint="default"/>
        <w:b w:val="0"/>
        <w:i w:val="0"/>
        <w:sz w:val="22"/>
      </w:rPr>
    </w:lvl>
    <w:lvl w:ilvl="3">
      <w:start w:val="1"/>
      <w:numFmt w:val="bullet"/>
      <w:lvlText w:val=""/>
      <w:lvlJc w:val="left"/>
      <w:pPr>
        <w:tabs>
          <w:tab w:val="num" w:pos="3402"/>
        </w:tabs>
        <w:ind w:left="3404" w:hanging="851"/>
      </w:pPr>
      <w:rPr>
        <w:rFonts w:ascii="Symbol" w:hAnsi="Symbol" w:hint="default"/>
      </w:rPr>
    </w:lvl>
    <w:lvl w:ilvl="4">
      <w:start w:val="1"/>
      <w:numFmt w:val="bullet"/>
      <w:lvlText w:val=""/>
      <w:lvlJc w:val="left"/>
      <w:pPr>
        <w:ind w:left="4255" w:hanging="851"/>
      </w:pPr>
      <w:rPr>
        <w:rFonts w:ascii="Symbol" w:hAnsi="Symbol" w:hint="default"/>
        <w:b w:val="0"/>
        <w:i w:val="0"/>
        <w:sz w:val="22"/>
      </w:rPr>
    </w:lvl>
    <w:lvl w:ilvl="5">
      <w:start w:val="1"/>
      <w:numFmt w:val="lowerRoman"/>
      <w:lvlText w:val="(%6)"/>
      <w:lvlJc w:val="left"/>
      <w:pPr>
        <w:ind w:left="5106" w:hanging="851"/>
      </w:pPr>
      <w:rPr>
        <w:rFonts w:hint="default"/>
      </w:rPr>
    </w:lvl>
    <w:lvl w:ilvl="6">
      <w:start w:val="1"/>
      <w:numFmt w:val="decimal"/>
      <w:lvlText w:val="%7."/>
      <w:lvlJc w:val="left"/>
      <w:pPr>
        <w:ind w:left="5957" w:hanging="851"/>
      </w:pPr>
      <w:rPr>
        <w:rFonts w:hint="default"/>
      </w:rPr>
    </w:lvl>
    <w:lvl w:ilvl="7">
      <w:start w:val="1"/>
      <w:numFmt w:val="lowerLetter"/>
      <w:lvlText w:val="%8."/>
      <w:lvlJc w:val="left"/>
      <w:pPr>
        <w:ind w:left="6808" w:hanging="851"/>
      </w:pPr>
      <w:rPr>
        <w:rFonts w:hint="default"/>
      </w:rPr>
    </w:lvl>
    <w:lvl w:ilvl="8">
      <w:start w:val="1"/>
      <w:numFmt w:val="lowerRoman"/>
      <w:lvlText w:val="%9."/>
      <w:lvlJc w:val="left"/>
      <w:pPr>
        <w:ind w:left="7659" w:hanging="851"/>
      </w:pPr>
      <w:rPr>
        <w:rFonts w:hint="default"/>
      </w:rPr>
    </w:lvl>
  </w:abstractNum>
  <w:abstractNum w:abstractNumId="7" w15:restartNumberingAfterBreak="0">
    <w:nsid w:val="0C5E2AAD"/>
    <w:multiLevelType w:val="hybridMultilevel"/>
    <w:tmpl w:val="B080964E"/>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135270A3"/>
    <w:multiLevelType w:val="hybridMultilevel"/>
    <w:tmpl w:val="C6F2C19E"/>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158D6AAD"/>
    <w:multiLevelType w:val="hybridMultilevel"/>
    <w:tmpl w:val="9F1698AC"/>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17B36A65"/>
    <w:multiLevelType w:val="hybridMultilevel"/>
    <w:tmpl w:val="28802FA6"/>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00F2276"/>
    <w:multiLevelType w:val="hybridMultilevel"/>
    <w:tmpl w:val="64C2CED4"/>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20DC54FF"/>
    <w:multiLevelType w:val="hybridMultilevel"/>
    <w:tmpl w:val="24F88DC4"/>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20EF2D76"/>
    <w:multiLevelType w:val="hybridMultilevel"/>
    <w:tmpl w:val="88406964"/>
    <w:lvl w:ilvl="0" w:tplc="4FE67CE2">
      <w:start w:val="1"/>
      <w:numFmt w:val="bullet"/>
      <w:pStyle w:val="Texttabulky1"/>
      <w:lvlText w:val=""/>
      <w:lvlJc w:val="left"/>
      <w:pPr>
        <w:ind w:left="360" w:hanging="360"/>
      </w:pPr>
      <w:rPr>
        <w:rFonts w:ascii="Symbol" w:hAnsi="Symbol" w:cs="Symbol" w:hint="default"/>
        <w:b w:val="0"/>
        <w:i w:val="0"/>
        <w:caps w:val="0"/>
        <w:strike w:val="0"/>
        <w:dstrike w:val="0"/>
        <w:vanish w:val="0"/>
        <w:color w:val="000000"/>
        <w:sz w:val="20"/>
        <w:szCs w:val="18"/>
        <w:vertAlign w:val="baseline"/>
        <w14:shadow w14:blurRad="0" w14:dist="0" w14:dir="0" w14:sx="0" w14:sy="0" w14:kx="0" w14:ky="0" w14:algn="none">
          <w14:srgbClr w14:val="000000"/>
        </w14:shadow>
        <w14:textOutline w14:w="0" w14:cap="rnd" w14:cmpd="sng" w14:algn="ctr">
          <w14:noFill/>
          <w14:prstDash w14:val="solid"/>
          <w14:bevel/>
        </w14:textOutline>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start w:val="1"/>
      <w:numFmt w:val="bullet"/>
      <w:lvlText w:val=""/>
      <w:lvlJc w:val="left"/>
      <w:pPr>
        <w:tabs>
          <w:tab w:val="num" w:pos="2160"/>
        </w:tabs>
        <w:ind w:left="2160" w:hanging="360"/>
      </w:pPr>
      <w:rPr>
        <w:rFonts w:ascii="Wingdings" w:hAnsi="Wingdings" w:cs="Wingdings" w:hint="default"/>
      </w:rPr>
    </w:lvl>
    <w:lvl w:ilvl="3" w:tplc="04050001">
      <w:start w:val="1"/>
      <w:numFmt w:val="bullet"/>
      <w:lvlText w:val=""/>
      <w:lvlJc w:val="left"/>
      <w:pPr>
        <w:tabs>
          <w:tab w:val="num" w:pos="2880"/>
        </w:tabs>
        <w:ind w:left="2880" w:hanging="360"/>
      </w:pPr>
      <w:rPr>
        <w:rFonts w:ascii="Symbol" w:hAnsi="Symbol" w:cs="Symbol" w:hint="default"/>
      </w:rPr>
    </w:lvl>
    <w:lvl w:ilvl="4" w:tplc="04050003">
      <w:start w:val="1"/>
      <w:numFmt w:val="bullet"/>
      <w:lvlText w:val="o"/>
      <w:lvlJc w:val="left"/>
      <w:pPr>
        <w:tabs>
          <w:tab w:val="num" w:pos="3600"/>
        </w:tabs>
        <w:ind w:left="3600" w:hanging="360"/>
      </w:pPr>
      <w:rPr>
        <w:rFonts w:ascii="Courier New" w:hAnsi="Courier New" w:cs="Courier New" w:hint="default"/>
      </w:rPr>
    </w:lvl>
    <w:lvl w:ilvl="5" w:tplc="04050005">
      <w:start w:val="1"/>
      <w:numFmt w:val="bullet"/>
      <w:lvlText w:val=""/>
      <w:lvlJc w:val="left"/>
      <w:pPr>
        <w:tabs>
          <w:tab w:val="num" w:pos="4320"/>
        </w:tabs>
        <w:ind w:left="4320" w:hanging="360"/>
      </w:pPr>
      <w:rPr>
        <w:rFonts w:ascii="Wingdings" w:hAnsi="Wingdings" w:cs="Wingdings" w:hint="default"/>
      </w:rPr>
    </w:lvl>
    <w:lvl w:ilvl="6" w:tplc="04050001">
      <w:start w:val="1"/>
      <w:numFmt w:val="bullet"/>
      <w:lvlText w:val=""/>
      <w:lvlJc w:val="left"/>
      <w:pPr>
        <w:tabs>
          <w:tab w:val="num" w:pos="5040"/>
        </w:tabs>
        <w:ind w:left="5040" w:hanging="360"/>
      </w:pPr>
      <w:rPr>
        <w:rFonts w:ascii="Symbol" w:hAnsi="Symbol" w:cs="Symbol" w:hint="default"/>
      </w:rPr>
    </w:lvl>
    <w:lvl w:ilvl="7" w:tplc="04050003">
      <w:start w:val="1"/>
      <w:numFmt w:val="bullet"/>
      <w:lvlText w:val="o"/>
      <w:lvlJc w:val="left"/>
      <w:pPr>
        <w:tabs>
          <w:tab w:val="num" w:pos="5760"/>
        </w:tabs>
        <w:ind w:left="5760" w:hanging="360"/>
      </w:pPr>
      <w:rPr>
        <w:rFonts w:ascii="Courier New" w:hAnsi="Courier New" w:cs="Courier New" w:hint="default"/>
      </w:rPr>
    </w:lvl>
    <w:lvl w:ilvl="8" w:tplc="04050005">
      <w:start w:val="1"/>
      <w:numFmt w:val="bullet"/>
      <w:lvlText w:val=""/>
      <w:lvlJc w:val="left"/>
      <w:pPr>
        <w:tabs>
          <w:tab w:val="num" w:pos="6480"/>
        </w:tabs>
        <w:ind w:left="6480" w:hanging="360"/>
      </w:pPr>
      <w:rPr>
        <w:rFonts w:ascii="Wingdings" w:hAnsi="Wingdings" w:cs="Wingdings" w:hint="default"/>
      </w:rPr>
    </w:lvl>
  </w:abstractNum>
  <w:abstractNum w:abstractNumId="14" w15:restartNumberingAfterBreak="0">
    <w:nsid w:val="24F03459"/>
    <w:multiLevelType w:val="hybridMultilevel"/>
    <w:tmpl w:val="F65489F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25AF63CB"/>
    <w:multiLevelType w:val="hybridMultilevel"/>
    <w:tmpl w:val="5E008552"/>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25FF55EA"/>
    <w:multiLevelType w:val="hybridMultilevel"/>
    <w:tmpl w:val="67D4AA72"/>
    <w:lvl w:ilvl="0" w:tplc="8258103C">
      <w:start w:val="1"/>
      <w:numFmt w:val="decimal"/>
      <w:pStyle w:val="Normlnslovan"/>
      <w:lvlText w:val="(%1)"/>
      <w:lvlJc w:val="left"/>
      <w:pPr>
        <w:ind w:left="720" w:hanging="360"/>
      </w:pPr>
      <w:rPr>
        <w:rFonts w:ascii="Calibri" w:hAnsi="Calibri" w:hint="default"/>
        <w:b w:val="0"/>
        <w:i w:val="0"/>
        <w:caps w:val="0"/>
        <w:strike w:val="0"/>
        <w:dstrike w:val="0"/>
        <w:vanish w:val="0"/>
        <w:sz w:val="22"/>
        <w:vertAlign w:val="baseline"/>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27871311"/>
    <w:multiLevelType w:val="hybridMultilevel"/>
    <w:tmpl w:val="2D4E4D30"/>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298F1756"/>
    <w:multiLevelType w:val="hybridMultilevel"/>
    <w:tmpl w:val="D4CC216C"/>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2AAC53CB"/>
    <w:multiLevelType w:val="hybridMultilevel"/>
    <w:tmpl w:val="D4DA4082"/>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302E1A5B"/>
    <w:multiLevelType w:val="multilevel"/>
    <w:tmpl w:val="144AD038"/>
    <w:styleLink w:val="1ai"/>
    <w:lvl w:ilvl="0">
      <w:start w:val="1"/>
      <w:numFmt w:val="decimal"/>
      <w:lvlText w:val="%1)"/>
      <w:lvlJc w:val="left"/>
      <w:pPr>
        <w:ind w:left="851" w:hanging="851"/>
      </w:pPr>
      <w:rPr>
        <w:rFonts w:hint="default"/>
      </w:rPr>
    </w:lvl>
    <w:lvl w:ilvl="1">
      <w:start w:val="1"/>
      <w:numFmt w:val="lowerLetter"/>
      <w:lvlText w:val="%2)"/>
      <w:lvlJc w:val="left"/>
      <w:pPr>
        <w:ind w:left="1702" w:hanging="851"/>
      </w:pPr>
      <w:rPr>
        <w:rFonts w:hint="default"/>
      </w:rPr>
    </w:lvl>
    <w:lvl w:ilvl="2">
      <w:start w:val="1"/>
      <w:numFmt w:val="lowerRoman"/>
      <w:lvlText w:val="%3)"/>
      <w:lvlJc w:val="left"/>
      <w:pPr>
        <w:tabs>
          <w:tab w:val="num" w:pos="2552"/>
        </w:tabs>
        <w:ind w:left="2552" w:hanging="851"/>
      </w:pPr>
      <w:rPr>
        <w:rFonts w:ascii="Arial" w:hAnsi="Arial" w:hint="default"/>
        <w:b w:val="0"/>
        <w:i w:val="0"/>
        <w:sz w:val="22"/>
      </w:rPr>
    </w:lvl>
    <w:lvl w:ilvl="3">
      <w:start w:val="1"/>
      <w:numFmt w:val="bullet"/>
      <w:lvlText w:val=""/>
      <w:lvlJc w:val="left"/>
      <w:pPr>
        <w:tabs>
          <w:tab w:val="num" w:pos="3402"/>
        </w:tabs>
        <w:ind w:left="3404" w:hanging="851"/>
      </w:pPr>
      <w:rPr>
        <w:rFonts w:ascii="Symbol" w:hAnsi="Symbol" w:hint="default"/>
      </w:rPr>
    </w:lvl>
    <w:lvl w:ilvl="4">
      <w:start w:val="1"/>
      <w:numFmt w:val="bullet"/>
      <w:lvlText w:val=""/>
      <w:lvlJc w:val="left"/>
      <w:pPr>
        <w:ind w:left="4255" w:hanging="851"/>
      </w:pPr>
      <w:rPr>
        <w:rFonts w:ascii="Symbol" w:hAnsi="Symbol" w:hint="default"/>
        <w:b w:val="0"/>
        <w:i w:val="0"/>
        <w:sz w:val="22"/>
      </w:rPr>
    </w:lvl>
    <w:lvl w:ilvl="5">
      <w:start w:val="1"/>
      <w:numFmt w:val="lowerRoman"/>
      <w:lvlText w:val="(%6)"/>
      <w:lvlJc w:val="left"/>
      <w:pPr>
        <w:ind w:left="5106" w:hanging="851"/>
      </w:pPr>
      <w:rPr>
        <w:rFonts w:hint="default"/>
      </w:rPr>
    </w:lvl>
    <w:lvl w:ilvl="6">
      <w:start w:val="1"/>
      <w:numFmt w:val="decimal"/>
      <w:lvlText w:val="%7."/>
      <w:lvlJc w:val="left"/>
      <w:pPr>
        <w:ind w:left="5957" w:hanging="851"/>
      </w:pPr>
      <w:rPr>
        <w:rFonts w:hint="default"/>
      </w:rPr>
    </w:lvl>
    <w:lvl w:ilvl="7">
      <w:start w:val="1"/>
      <w:numFmt w:val="lowerLetter"/>
      <w:lvlText w:val="%8."/>
      <w:lvlJc w:val="left"/>
      <w:pPr>
        <w:ind w:left="6808" w:hanging="851"/>
      </w:pPr>
      <w:rPr>
        <w:rFonts w:hint="default"/>
      </w:rPr>
    </w:lvl>
    <w:lvl w:ilvl="8">
      <w:start w:val="1"/>
      <w:numFmt w:val="lowerRoman"/>
      <w:lvlText w:val="%9."/>
      <w:lvlJc w:val="left"/>
      <w:pPr>
        <w:ind w:left="7659" w:hanging="851"/>
      </w:pPr>
      <w:rPr>
        <w:rFonts w:hint="default"/>
      </w:rPr>
    </w:lvl>
  </w:abstractNum>
  <w:abstractNum w:abstractNumId="21" w15:restartNumberingAfterBreak="0">
    <w:nsid w:val="30DB0995"/>
    <w:multiLevelType w:val="hybridMultilevel"/>
    <w:tmpl w:val="7CC8A5B8"/>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3109617B"/>
    <w:multiLevelType w:val="hybridMultilevel"/>
    <w:tmpl w:val="D010B1CC"/>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32731940"/>
    <w:multiLevelType w:val="hybridMultilevel"/>
    <w:tmpl w:val="BC580B24"/>
    <w:lvl w:ilvl="0" w:tplc="B56C8954">
      <w:start w:val="1"/>
      <w:numFmt w:val="bullet"/>
      <w:lvlText w:val="-"/>
      <w:lvlJc w:val="left"/>
      <w:pPr>
        <w:ind w:left="720" w:hanging="360"/>
      </w:pPr>
      <w:rPr>
        <w:rFonts w:ascii="Symbol" w:hAnsi="Symbol" w:hint="default"/>
        <w:b w:val="0"/>
        <w:bCs w:val="0"/>
        <w:i w:val="0"/>
        <w:iCs w:val="0"/>
        <w:caps w:val="0"/>
        <w:strike w:val="0"/>
        <w:dstrike w:val="0"/>
        <w:vanish w:val="0"/>
        <w:sz w:val="22"/>
        <w:szCs w:val="22"/>
        <w:vertAlign w:val="baseline"/>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3292398B"/>
    <w:multiLevelType w:val="multilevel"/>
    <w:tmpl w:val="3BAE14A6"/>
    <w:lvl w:ilvl="0">
      <w:start w:val="1"/>
      <w:numFmt w:val="bullet"/>
      <w:lvlText w:val=""/>
      <w:lvlJc w:val="left"/>
      <w:pPr>
        <w:ind w:left="851" w:hanging="851"/>
      </w:pPr>
      <w:rPr>
        <w:rFonts w:ascii="Symbol" w:hAnsi="Symbol" w:hint="default"/>
      </w:rPr>
    </w:lvl>
    <w:lvl w:ilvl="1">
      <w:start w:val="1"/>
      <w:numFmt w:val="bullet"/>
      <w:lvlText w:val=""/>
      <w:lvlJc w:val="left"/>
      <w:pPr>
        <w:ind w:left="1702" w:hanging="851"/>
      </w:pPr>
      <w:rPr>
        <w:rFonts w:ascii="Symbol" w:hAnsi="Symbol" w:hint="default"/>
      </w:rPr>
    </w:lvl>
    <w:lvl w:ilvl="2">
      <w:start w:val="1"/>
      <w:numFmt w:val="bullet"/>
      <w:lvlText w:val=""/>
      <w:lvlJc w:val="left"/>
      <w:pPr>
        <w:ind w:left="2553" w:hanging="851"/>
      </w:pPr>
      <w:rPr>
        <w:rFonts w:ascii="Symbol" w:hAnsi="Symbol" w:hint="default"/>
      </w:rPr>
    </w:lvl>
    <w:lvl w:ilvl="3">
      <w:start w:val="1"/>
      <w:numFmt w:val="decimal"/>
      <w:lvlText w:val="(%4)"/>
      <w:lvlJc w:val="left"/>
      <w:pPr>
        <w:ind w:left="3404" w:hanging="851"/>
      </w:pPr>
      <w:rPr>
        <w:rFonts w:hint="default"/>
      </w:rPr>
    </w:lvl>
    <w:lvl w:ilvl="4">
      <w:start w:val="1"/>
      <w:numFmt w:val="lowerLetter"/>
      <w:lvlText w:val="(%5)"/>
      <w:lvlJc w:val="left"/>
      <w:pPr>
        <w:ind w:left="4255" w:hanging="851"/>
      </w:pPr>
      <w:rPr>
        <w:rFonts w:hint="default"/>
      </w:rPr>
    </w:lvl>
    <w:lvl w:ilvl="5">
      <w:start w:val="1"/>
      <w:numFmt w:val="lowerRoman"/>
      <w:lvlText w:val="(%6)"/>
      <w:lvlJc w:val="left"/>
      <w:pPr>
        <w:ind w:left="5106" w:hanging="851"/>
      </w:pPr>
      <w:rPr>
        <w:rFonts w:hint="default"/>
      </w:rPr>
    </w:lvl>
    <w:lvl w:ilvl="6">
      <w:start w:val="1"/>
      <w:numFmt w:val="decimal"/>
      <w:lvlText w:val="%7."/>
      <w:lvlJc w:val="left"/>
      <w:pPr>
        <w:ind w:left="5957" w:hanging="851"/>
      </w:pPr>
      <w:rPr>
        <w:rFonts w:hint="default"/>
      </w:rPr>
    </w:lvl>
    <w:lvl w:ilvl="7">
      <w:start w:val="1"/>
      <w:numFmt w:val="lowerLetter"/>
      <w:lvlText w:val="%8."/>
      <w:lvlJc w:val="left"/>
      <w:pPr>
        <w:ind w:left="6808" w:hanging="851"/>
      </w:pPr>
      <w:rPr>
        <w:rFonts w:hint="default"/>
      </w:rPr>
    </w:lvl>
    <w:lvl w:ilvl="8">
      <w:start w:val="1"/>
      <w:numFmt w:val="lowerRoman"/>
      <w:lvlText w:val="%9."/>
      <w:lvlJc w:val="left"/>
      <w:pPr>
        <w:ind w:left="7659" w:hanging="851"/>
      </w:pPr>
      <w:rPr>
        <w:rFonts w:hint="default"/>
      </w:rPr>
    </w:lvl>
  </w:abstractNum>
  <w:abstractNum w:abstractNumId="25" w15:restartNumberingAfterBreak="0">
    <w:nsid w:val="35594E09"/>
    <w:multiLevelType w:val="hybridMultilevel"/>
    <w:tmpl w:val="07A23E0C"/>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36E53BB7"/>
    <w:multiLevelType w:val="multilevel"/>
    <w:tmpl w:val="7E481154"/>
    <w:lvl w:ilvl="0">
      <w:start w:val="1"/>
      <w:numFmt w:val="bullet"/>
      <w:lvlText w:val=""/>
      <w:lvlJc w:val="left"/>
      <w:pPr>
        <w:tabs>
          <w:tab w:val="num" w:pos="851"/>
        </w:tabs>
        <w:ind w:left="851" w:hanging="851"/>
      </w:pPr>
      <w:rPr>
        <w:rFonts w:ascii="Wingdings" w:hAnsi="Wingdings" w:hint="default"/>
        <w:b w:val="0"/>
        <w:i w:val="0"/>
        <w:sz w:val="22"/>
      </w:rPr>
    </w:lvl>
    <w:lvl w:ilvl="1">
      <w:start w:val="1"/>
      <w:numFmt w:val="bullet"/>
      <w:lvlText w:val=""/>
      <w:lvlJc w:val="left"/>
      <w:pPr>
        <w:tabs>
          <w:tab w:val="num" w:pos="1702"/>
        </w:tabs>
        <w:ind w:left="1702" w:hanging="851"/>
      </w:pPr>
      <w:rPr>
        <w:rFonts w:ascii="Symbol" w:hAnsi="Symbol" w:hint="default"/>
        <w:b w:val="0"/>
        <w:i w:val="0"/>
        <w:sz w:val="22"/>
      </w:rPr>
    </w:lvl>
    <w:lvl w:ilvl="2">
      <w:start w:val="1"/>
      <w:numFmt w:val="bullet"/>
      <w:lvlText w:val="-"/>
      <w:lvlJc w:val="left"/>
      <w:pPr>
        <w:tabs>
          <w:tab w:val="num" w:pos="2553"/>
        </w:tabs>
        <w:ind w:left="2553" w:hanging="851"/>
      </w:pPr>
      <w:rPr>
        <w:rFonts w:ascii="Symbol" w:hAnsi="Symbol" w:hint="default"/>
      </w:rPr>
    </w:lvl>
    <w:lvl w:ilvl="3">
      <w:start w:val="1"/>
      <w:numFmt w:val="bullet"/>
      <w:lvlText w:val=""/>
      <w:lvlJc w:val="left"/>
      <w:pPr>
        <w:tabs>
          <w:tab w:val="num" w:pos="3404"/>
        </w:tabs>
        <w:ind w:left="3404" w:hanging="851"/>
      </w:pPr>
      <w:rPr>
        <w:rFonts w:ascii="Symbol" w:hAnsi="Symbol" w:hint="default"/>
      </w:rPr>
    </w:lvl>
    <w:lvl w:ilvl="4">
      <w:start w:val="1"/>
      <w:numFmt w:val="bullet"/>
      <w:lvlText w:val="o"/>
      <w:lvlJc w:val="left"/>
      <w:pPr>
        <w:tabs>
          <w:tab w:val="num" w:pos="4255"/>
        </w:tabs>
        <w:ind w:left="4255" w:hanging="851"/>
      </w:pPr>
      <w:rPr>
        <w:rFonts w:ascii="Courier New" w:hAnsi="Courier New" w:cs="Courier New" w:hint="default"/>
      </w:rPr>
    </w:lvl>
    <w:lvl w:ilvl="5">
      <w:start w:val="1"/>
      <w:numFmt w:val="bullet"/>
      <w:lvlText w:val=""/>
      <w:lvlJc w:val="left"/>
      <w:pPr>
        <w:tabs>
          <w:tab w:val="num" w:pos="5106"/>
        </w:tabs>
        <w:ind w:left="5106" w:hanging="851"/>
      </w:pPr>
      <w:rPr>
        <w:rFonts w:ascii="Wingdings" w:hAnsi="Wingdings" w:hint="default"/>
      </w:rPr>
    </w:lvl>
    <w:lvl w:ilvl="6">
      <w:start w:val="1"/>
      <w:numFmt w:val="bullet"/>
      <w:lvlText w:val=""/>
      <w:lvlJc w:val="left"/>
      <w:pPr>
        <w:tabs>
          <w:tab w:val="num" w:pos="5957"/>
        </w:tabs>
        <w:ind w:left="5957" w:hanging="851"/>
      </w:pPr>
      <w:rPr>
        <w:rFonts w:ascii="Symbol" w:hAnsi="Symbol" w:hint="default"/>
      </w:rPr>
    </w:lvl>
    <w:lvl w:ilvl="7">
      <w:start w:val="1"/>
      <w:numFmt w:val="bullet"/>
      <w:lvlText w:val="o"/>
      <w:lvlJc w:val="left"/>
      <w:pPr>
        <w:tabs>
          <w:tab w:val="num" w:pos="6808"/>
        </w:tabs>
        <w:ind w:left="6808" w:hanging="851"/>
      </w:pPr>
      <w:rPr>
        <w:rFonts w:ascii="Courier New" w:hAnsi="Courier New" w:cs="Courier New" w:hint="default"/>
      </w:rPr>
    </w:lvl>
    <w:lvl w:ilvl="8">
      <w:start w:val="1"/>
      <w:numFmt w:val="bullet"/>
      <w:lvlText w:val=""/>
      <w:lvlJc w:val="left"/>
      <w:pPr>
        <w:tabs>
          <w:tab w:val="num" w:pos="7659"/>
        </w:tabs>
        <w:ind w:left="7659" w:hanging="851"/>
      </w:pPr>
      <w:rPr>
        <w:rFonts w:ascii="Wingdings" w:hAnsi="Wingdings" w:hint="default"/>
      </w:rPr>
    </w:lvl>
  </w:abstractNum>
  <w:abstractNum w:abstractNumId="27" w15:restartNumberingAfterBreak="0">
    <w:nsid w:val="370452BA"/>
    <w:multiLevelType w:val="hybridMultilevel"/>
    <w:tmpl w:val="F1B08022"/>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395359BB"/>
    <w:multiLevelType w:val="hybridMultilevel"/>
    <w:tmpl w:val="41DE6862"/>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39B62A0D"/>
    <w:multiLevelType w:val="multilevel"/>
    <w:tmpl w:val="401E48EC"/>
    <w:lvl w:ilvl="0">
      <w:start w:val="1"/>
      <w:numFmt w:val="lowerLetter"/>
      <w:pStyle w:val="Odstavecseseznamem1"/>
      <w:lvlText w:val="%1)"/>
      <w:lvlJc w:val="left"/>
      <w:pPr>
        <w:ind w:left="1211" w:hanging="360"/>
      </w:pPr>
      <w:rPr>
        <w:rFonts w:ascii="Arial" w:hAnsi="Arial" w:hint="default"/>
        <w:b w:val="0"/>
        <w:i w:val="0"/>
        <w:sz w:val="22"/>
      </w:rPr>
    </w:lvl>
    <w:lvl w:ilvl="1">
      <w:start w:val="1"/>
      <w:numFmt w:val="bullet"/>
      <w:lvlText w:val=""/>
      <w:lvlJc w:val="left"/>
      <w:pPr>
        <w:ind w:left="1702" w:hanging="851"/>
      </w:pPr>
      <w:rPr>
        <w:rFonts w:ascii="Symbol" w:hAnsi="Symbol" w:hint="default"/>
      </w:rPr>
    </w:lvl>
    <w:lvl w:ilvl="2">
      <w:start w:val="1"/>
      <w:numFmt w:val="bullet"/>
      <w:lvlText w:val="·"/>
      <w:lvlJc w:val="left"/>
      <w:pPr>
        <w:ind w:left="2553" w:hanging="851"/>
      </w:pPr>
      <w:rPr>
        <w:rFonts w:ascii="Symbol" w:hAnsi="Symbol" w:hint="default"/>
      </w:rPr>
    </w:lvl>
    <w:lvl w:ilvl="3">
      <w:start w:val="1"/>
      <w:numFmt w:val="bullet"/>
      <w:lvlText w:val="-"/>
      <w:lvlJc w:val="left"/>
      <w:pPr>
        <w:ind w:left="3404" w:hanging="851"/>
      </w:pPr>
      <w:rPr>
        <w:rFonts w:ascii="Symbol" w:hAnsi="Symbol" w:hint="default"/>
      </w:rPr>
    </w:lvl>
    <w:lvl w:ilvl="4">
      <w:start w:val="1"/>
      <w:numFmt w:val="bullet"/>
      <w:lvlText w:val="o"/>
      <w:lvlJc w:val="left"/>
      <w:pPr>
        <w:ind w:left="4255" w:hanging="851"/>
      </w:pPr>
      <w:rPr>
        <w:rFonts w:ascii="Courier New" w:hAnsi="Courier New" w:cs="Courier New" w:hint="default"/>
      </w:rPr>
    </w:lvl>
    <w:lvl w:ilvl="5">
      <w:start w:val="1"/>
      <w:numFmt w:val="bullet"/>
      <w:lvlText w:val=""/>
      <w:lvlJc w:val="left"/>
      <w:pPr>
        <w:ind w:left="5106" w:hanging="851"/>
      </w:pPr>
      <w:rPr>
        <w:rFonts w:ascii="Wingdings" w:hAnsi="Wingdings" w:hint="default"/>
      </w:rPr>
    </w:lvl>
    <w:lvl w:ilvl="6">
      <w:start w:val="1"/>
      <w:numFmt w:val="bullet"/>
      <w:lvlText w:val=""/>
      <w:lvlJc w:val="left"/>
      <w:pPr>
        <w:ind w:left="5957" w:hanging="851"/>
      </w:pPr>
      <w:rPr>
        <w:rFonts w:ascii="Symbol" w:hAnsi="Symbol" w:hint="default"/>
      </w:rPr>
    </w:lvl>
    <w:lvl w:ilvl="7">
      <w:start w:val="1"/>
      <w:numFmt w:val="bullet"/>
      <w:lvlText w:val="o"/>
      <w:lvlJc w:val="left"/>
      <w:pPr>
        <w:ind w:left="6808" w:hanging="851"/>
      </w:pPr>
      <w:rPr>
        <w:rFonts w:ascii="Courier New" w:hAnsi="Courier New" w:cs="Courier New" w:hint="default"/>
      </w:rPr>
    </w:lvl>
    <w:lvl w:ilvl="8">
      <w:start w:val="1"/>
      <w:numFmt w:val="bullet"/>
      <w:lvlText w:val=""/>
      <w:lvlJc w:val="left"/>
      <w:pPr>
        <w:ind w:left="7659" w:hanging="851"/>
      </w:pPr>
      <w:rPr>
        <w:rFonts w:ascii="Wingdings" w:hAnsi="Wingdings" w:hint="default"/>
      </w:rPr>
    </w:lvl>
  </w:abstractNum>
  <w:abstractNum w:abstractNumId="30" w15:restartNumberingAfterBreak="0">
    <w:nsid w:val="3CC230D5"/>
    <w:multiLevelType w:val="hybridMultilevel"/>
    <w:tmpl w:val="36A4A6CE"/>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1" w15:restartNumberingAfterBreak="0">
    <w:nsid w:val="3D826E19"/>
    <w:multiLevelType w:val="hybridMultilevel"/>
    <w:tmpl w:val="26282236"/>
    <w:lvl w:ilvl="0" w:tplc="4EEAEA7E">
      <w:start w:val="1"/>
      <w:numFmt w:val="bullet"/>
      <w:lvlText w:val=""/>
      <w:lvlJc w:val="left"/>
      <w:pPr>
        <w:ind w:left="720" w:hanging="360"/>
      </w:pPr>
      <w:rPr>
        <w:rFonts w:ascii="Symbol" w:hAnsi="Symbol" w:hint="default"/>
        <w:b w:val="0"/>
        <w:i w:val="0"/>
        <w:caps w:val="0"/>
        <w:strike w:val="0"/>
        <w:dstrike w:val="0"/>
        <w:vanish w:val="0"/>
        <w:sz w:val="22"/>
        <w:vertAlign w:val="baseline"/>
      </w:rPr>
    </w:lvl>
    <w:lvl w:ilvl="1" w:tplc="0405000D">
      <w:start w:val="1"/>
      <w:numFmt w:val="bullet"/>
      <w:lvlText w:val=""/>
      <w:lvlJc w:val="left"/>
      <w:pPr>
        <w:ind w:left="1440" w:hanging="360"/>
      </w:pPr>
      <w:rPr>
        <w:rFonts w:ascii="Wingdings" w:hAnsi="Wingdings"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15:restartNumberingAfterBreak="0">
    <w:nsid w:val="3ED5261B"/>
    <w:multiLevelType w:val="hybridMultilevel"/>
    <w:tmpl w:val="811ED8A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3FDA5FD9"/>
    <w:multiLevelType w:val="hybridMultilevel"/>
    <w:tmpl w:val="9B9C434E"/>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15:restartNumberingAfterBreak="0">
    <w:nsid w:val="401101A9"/>
    <w:multiLevelType w:val="multilevel"/>
    <w:tmpl w:val="C4DA8034"/>
    <w:lvl w:ilvl="0">
      <w:start w:val="1"/>
      <w:numFmt w:val="bullet"/>
      <w:lvlText w:val=""/>
      <w:lvlJc w:val="left"/>
      <w:pPr>
        <w:tabs>
          <w:tab w:val="num" w:pos="851"/>
        </w:tabs>
        <w:ind w:left="851" w:hanging="851"/>
      </w:pPr>
      <w:rPr>
        <w:rFonts w:ascii="Symbol" w:hAnsi="Symbol" w:hint="default"/>
        <w:b w:val="0"/>
        <w:bCs w:val="0"/>
        <w:i w:val="0"/>
        <w:iCs w:val="0"/>
        <w:caps w:val="0"/>
        <w:strike w:val="0"/>
        <w:dstrike w:val="0"/>
        <w:vanish w:val="0"/>
        <w:sz w:val="20"/>
        <w:szCs w:val="22"/>
        <w:vertAlign w:val="baseline"/>
      </w:rPr>
    </w:lvl>
    <w:lvl w:ilvl="1">
      <w:start w:val="1"/>
      <w:numFmt w:val="bullet"/>
      <w:lvlText w:val=""/>
      <w:lvlJc w:val="left"/>
      <w:pPr>
        <w:tabs>
          <w:tab w:val="num" w:pos="1702"/>
        </w:tabs>
        <w:ind w:left="1702" w:hanging="851"/>
      </w:pPr>
      <w:rPr>
        <w:rFonts w:ascii="Symbol" w:hAnsi="Symbol" w:hint="default"/>
        <w:b w:val="0"/>
        <w:i w:val="0"/>
        <w:sz w:val="22"/>
      </w:rPr>
    </w:lvl>
    <w:lvl w:ilvl="2">
      <w:start w:val="1"/>
      <w:numFmt w:val="bullet"/>
      <w:lvlText w:val="-"/>
      <w:lvlJc w:val="left"/>
      <w:pPr>
        <w:tabs>
          <w:tab w:val="num" w:pos="2553"/>
        </w:tabs>
        <w:ind w:left="2553" w:hanging="851"/>
      </w:pPr>
      <w:rPr>
        <w:rFonts w:ascii="Symbol" w:hAnsi="Symbol" w:hint="default"/>
      </w:rPr>
    </w:lvl>
    <w:lvl w:ilvl="3">
      <w:start w:val="1"/>
      <w:numFmt w:val="bullet"/>
      <w:lvlText w:val=""/>
      <w:lvlJc w:val="left"/>
      <w:pPr>
        <w:tabs>
          <w:tab w:val="num" w:pos="3404"/>
        </w:tabs>
        <w:ind w:left="3404" w:hanging="851"/>
      </w:pPr>
      <w:rPr>
        <w:rFonts w:ascii="Symbol" w:hAnsi="Symbol" w:hint="default"/>
      </w:rPr>
    </w:lvl>
    <w:lvl w:ilvl="4">
      <w:start w:val="1"/>
      <w:numFmt w:val="bullet"/>
      <w:lvlText w:val="o"/>
      <w:lvlJc w:val="left"/>
      <w:pPr>
        <w:tabs>
          <w:tab w:val="num" w:pos="4255"/>
        </w:tabs>
        <w:ind w:left="4255" w:hanging="851"/>
      </w:pPr>
      <w:rPr>
        <w:rFonts w:ascii="Courier New" w:hAnsi="Courier New" w:cs="Courier New" w:hint="default"/>
      </w:rPr>
    </w:lvl>
    <w:lvl w:ilvl="5">
      <w:start w:val="1"/>
      <w:numFmt w:val="bullet"/>
      <w:lvlText w:val=""/>
      <w:lvlJc w:val="left"/>
      <w:pPr>
        <w:tabs>
          <w:tab w:val="num" w:pos="5106"/>
        </w:tabs>
        <w:ind w:left="5106" w:hanging="851"/>
      </w:pPr>
      <w:rPr>
        <w:rFonts w:ascii="Wingdings" w:hAnsi="Wingdings" w:hint="default"/>
      </w:rPr>
    </w:lvl>
    <w:lvl w:ilvl="6">
      <w:start w:val="1"/>
      <w:numFmt w:val="bullet"/>
      <w:lvlText w:val=""/>
      <w:lvlJc w:val="left"/>
      <w:pPr>
        <w:tabs>
          <w:tab w:val="num" w:pos="5957"/>
        </w:tabs>
        <w:ind w:left="5957" w:hanging="851"/>
      </w:pPr>
      <w:rPr>
        <w:rFonts w:ascii="Symbol" w:hAnsi="Symbol" w:hint="default"/>
      </w:rPr>
    </w:lvl>
    <w:lvl w:ilvl="7">
      <w:start w:val="1"/>
      <w:numFmt w:val="bullet"/>
      <w:lvlText w:val="o"/>
      <w:lvlJc w:val="left"/>
      <w:pPr>
        <w:tabs>
          <w:tab w:val="num" w:pos="6808"/>
        </w:tabs>
        <w:ind w:left="6808" w:hanging="851"/>
      </w:pPr>
      <w:rPr>
        <w:rFonts w:ascii="Courier New" w:hAnsi="Courier New" w:cs="Courier New" w:hint="default"/>
      </w:rPr>
    </w:lvl>
    <w:lvl w:ilvl="8">
      <w:start w:val="1"/>
      <w:numFmt w:val="bullet"/>
      <w:lvlText w:val=""/>
      <w:lvlJc w:val="left"/>
      <w:pPr>
        <w:tabs>
          <w:tab w:val="num" w:pos="7659"/>
        </w:tabs>
        <w:ind w:left="7659" w:hanging="851"/>
      </w:pPr>
      <w:rPr>
        <w:rFonts w:ascii="Wingdings" w:hAnsi="Wingdings" w:hint="default"/>
      </w:rPr>
    </w:lvl>
  </w:abstractNum>
  <w:abstractNum w:abstractNumId="35" w15:restartNumberingAfterBreak="0">
    <w:nsid w:val="42962AF9"/>
    <w:multiLevelType w:val="hybridMultilevel"/>
    <w:tmpl w:val="AF32BCA4"/>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439B5D47"/>
    <w:multiLevelType w:val="multilevel"/>
    <w:tmpl w:val="BF20E61E"/>
    <w:styleLink w:val="Odrkyvcerovov"/>
    <w:lvl w:ilvl="0">
      <w:start w:val="1"/>
      <w:numFmt w:val="bullet"/>
      <w:lvlText w:val=""/>
      <w:lvlJc w:val="left"/>
      <w:pPr>
        <w:ind w:left="709" w:hanging="709"/>
      </w:pPr>
      <w:rPr>
        <w:rFonts w:ascii="Wingdings" w:hAnsi="Wingdings" w:hint="default"/>
        <w:sz w:val="22"/>
      </w:rPr>
    </w:lvl>
    <w:lvl w:ilvl="1">
      <w:start w:val="1"/>
      <w:numFmt w:val="bullet"/>
      <w:lvlText w:val=""/>
      <w:lvlJc w:val="left"/>
      <w:pPr>
        <w:ind w:left="1418" w:hanging="709"/>
      </w:pPr>
      <w:rPr>
        <w:rFonts w:ascii="Symbol" w:hAnsi="Symbol" w:hint="default"/>
        <w:b w:val="0"/>
        <w:i w:val="0"/>
        <w:sz w:val="22"/>
      </w:rPr>
    </w:lvl>
    <w:lvl w:ilvl="2">
      <w:start w:val="1"/>
      <w:numFmt w:val="bullet"/>
      <w:lvlText w:val=""/>
      <w:lvlJc w:val="left"/>
      <w:pPr>
        <w:ind w:left="2127" w:hanging="709"/>
      </w:pPr>
      <w:rPr>
        <w:rFonts w:ascii="Symbol" w:hAnsi="Symbol" w:hint="default"/>
        <w:b w:val="0"/>
        <w:i w:val="0"/>
        <w:sz w:val="22"/>
      </w:rPr>
    </w:lvl>
    <w:lvl w:ilvl="3">
      <w:start w:val="1"/>
      <w:numFmt w:val="bullet"/>
      <w:lvlText w:val=""/>
      <w:lvlJc w:val="left"/>
      <w:pPr>
        <w:ind w:left="2836" w:hanging="709"/>
      </w:pPr>
      <w:rPr>
        <w:rFonts w:ascii="Symbol" w:hAnsi="Symbol" w:hint="default"/>
      </w:rPr>
    </w:lvl>
    <w:lvl w:ilvl="4">
      <w:start w:val="1"/>
      <w:numFmt w:val="bullet"/>
      <w:lvlText w:val=""/>
      <w:lvlJc w:val="left"/>
      <w:pPr>
        <w:ind w:left="3545" w:hanging="709"/>
      </w:pPr>
      <w:rPr>
        <w:rFonts w:ascii="Wingdings" w:hAnsi="Wingdings" w:hint="default"/>
        <w:b w:val="0"/>
        <w:i w:val="0"/>
        <w:sz w:val="22"/>
      </w:rPr>
    </w:lvl>
    <w:lvl w:ilvl="5">
      <w:start w:val="1"/>
      <w:numFmt w:val="bullet"/>
      <w:lvlText w:val=""/>
      <w:lvlJc w:val="left"/>
      <w:pPr>
        <w:ind w:left="4254" w:hanging="709"/>
      </w:pPr>
      <w:rPr>
        <w:rFonts w:ascii="Wingdings" w:hAnsi="Wingdings" w:hint="default"/>
        <w:b w:val="0"/>
        <w:i w:val="0"/>
        <w:sz w:val="22"/>
      </w:rPr>
    </w:lvl>
    <w:lvl w:ilvl="6">
      <w:start w:val="1"/>
      <w:numFmt w:val="bullet"/>
      <w:lvlText w:val=""/>
      <w:lvlJc w:val="left"/>
      <w:pPr>
        <w:ind w:left="4963" w:hanging="709"/>
      </w:pPr>
      <w:rPr>
        <w:rFonts w:ascii="Wingdings" w:hAnsi="Wingdings" w:hint="default"/>
      </w:rPr>
    </w:lvl>
    <w:lvl w:ilvl="7">
      <w:start w:val="1"/>
      <w:numFmt w:val="bullet"/>
      <w:lvlText w:val=""/>
      <w:lvlJc w:val="left"/>
      <w:pPr>
        <w:ind w:left="5672" w:hanging="709"/>
      </w:pPr>
      <w:rPr>
        <w:rFonts w:ascii="Symbol" w:hAnsi="Symbol" w:hint="default"/>
      </w:rPr>
    </w:lvl>
    <w:lvl w:ilvl="8">
      <w:start w:val="1"/>
      <w:numFmt w:val="bullet"/>
      <w:lvlText w:val=""/>
      <w:lvlJc w:val="left"/>
      <w:pPr>
        <w:ind w:left="6381" w:hanging="709"/>
      </w:pPr>
      <w:rPr>
        <w:rFonts w:ascii="Symbol" w:hAnsi="Symbol" w:hint="default"/>
      </w:rPr>
    </w:lvl>
  </w:abstractNum>
  <w:abstractNum w:abstractNumId="37" w15:restartNumberingAfterBreak="0">
    <w:nsid w:val="4944098A"/>
    <w:multiLevelType w:val="hybridMultilevel"/>
    <w:tmpl w:val="558667DC"/>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8" w15:restartNumberingAfterBreak="0">
    <w:nsid w:val="49504D19"/>
    <w:multiLevelType w:val="hybridMultilevel"/>
    <w:tmpl w:val="E7C2C46A"/>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4D7A178F"/>
    <w:multiLevelType w:val="multilevel"/>
    <w:tmpl w:val="0F742F46"/>
    <w:lvl w:ilvl="0">
      <w:start w:val="1"/>
      <w:numFmt w:val="decimal"/>
      <w:lvlText w:val="%1)"/>
      <w:lvlJc w:val="left"/>
      <w:pPr>
        <w:ind w:left="851" w:hanging="851"/>
      </w:pPr>
      <w:rPr>
        <w:rFonts w:hint="default"/>
      </w:rPr>
    </w:lvl>
    <w:lvl w:ilvl="1">
      <w:start w:val="1"/>
      <w:numFmt w:val="lowerLetter"/>
      <w:lvlText w:val="%2)"/>
      <w:lvlJc w:val="left"/>
      <w:pPr>
        <w:ind w:left="1702" w:hanging="851"/>
      </w:pPr>
      <w:rPr>
        <w:rFonts w:hint="default"/>
      </w:rPr>
    </w:lvl>
    <w:lvl w:ilvl="2">
      <w:start w:val="1"/>
      <w:numFmt w:val="lowerRoman"/>
      <w:lvlText w:val="%3)"/>
      <w:lvlJc w:val="left"/>
      <w:pPr>
        <w:tabs>
          <w:tab w:val="num" w:pos="2552"/>
        </w:tabs>
        <w:ind w:left="2552" w:hanging="851"/>
      </w:pPr>
      <w:rPr>
        <w:rFonts w:ascii="Arial" w:hAnsi="Arial" w:hint="default"/>
        <w:b w:val="0"/>
        <w:i w:val="0"/>
        <w:sz w:val="22"/>
      </w:rPr>
    </w:lvl>
    <w:lvl w:ilvl="3">
      <w:start w:val="1"/>
      <w:numFmt w:val="bullet"/>
      <w:lvlText w:val=""/>
      <w:lvlJc w:val="left"/>
      <w:pPr>
        <w:tabs>
          <w:tab w:val="num" w:pos="3402"/>
        </w:tabs>
        <w:ind w:left="3404" w:hanging="851"/>
      </w:pPr>
      <w:rPr>
        <w:rFonts w:ascii="Symbol" w:hAnsi="Symbol" w:hint="default"/>
      </w:rPr>
    </w:lvl>
    <w:lvl w:ilvl="4">
      <w:start w:val="1"/>
      <w:numFmt w:val="bullet"/>
      <w:lvlText w:val=""/>
      <w:lvlJc w:val="left"/>
      <w:pPr>
        <w:ind w:left="4255" w:hanging="851"/>
      </w:pPr>
      <w:rPr>
        <w:rFonts w:ascii="Symbol" w:hAnsi="Symbol" w:hint="default"/>
        <w:b w:val="0"/>
        <w:i w:val="0"/>
        <w:sz w:val="22"/>
      </w:rPr>
    </w:lvl>
    <w:lvl w:ilvl="5">
      <w:start w:val="1"/>
      <w:numFmt w:val="lowerRoman"/>
      <w:lvlText w:val="(%6)"/>
      <w:lvlJc w:val="left"/>
      <w:pPr>
        <w:ind w:left="5106" w:hanging="851"/>
      </w:pPr>
      <w:rPr>
        <w:rFonts w:hint="default"/>
      </w:rPr>
    </w:lvl>
    <w:lvl w:ilvl="6">
      <w:start w:val="1"/>
      <w:numFmt w:val="decimal"/>
      <w:lvlText w:val="%7."/>
      <w:lvlJc w:val="left"/>
      <w:pPr>
        <w:ind w:left="5957" w:hanging="851"/>
      </w:pPr>
      <w:rPr>
        <w:rFonts w:hint="default"/>
      </w:rPr>
    </w:lvl>
    <w:lvl w:ilvl="7">
      <w:start w:val="1"/>
      <w:numFmt w:val="lowerLetter"/>
      <w:lvlText w:val="%8."/>
      <w:lvlJc w:val="left"/>
      <w:pPr>
        <w:ind w:left="6808" w:hanging="851"/>
      </w:pPr>
      <w:rPr>
        <w:rFonts w:hint="default"/>
      </w:rPr>
    </w:lvl>
    <w:lvl w:ilvl="8">
      <w:start w:val="1"/>
      <w:numFmt w:val="lowerRoman"/>
      <w:lvlText w:val="%9."/>
      <w:lvlJc w:val="left"/>
      <w:pPr>
        <w:ind w:left="7659" w:hanging="851"/>
      </w:pPr>
      <w:rPr>
        <w:rFonts w:hint="default"/>
      </w:rPr>
    </w:lvl>
  </w:abstractNum>
  <w:abstractNum w:abstractNumId="40" w15:restartNumberingAfterBreak="0">
    <w:nsid w:val="4D7B2596"/>
    <w:multiLevelType w:val="multilevel"/>
    <w:tmpl w:val="0405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15:restartNumberingAfterBreak="0">
    <w:nsid w:val="4FBF2A0C"/>
    <w:multiLevelType w:val="hybridMultilevel"/>
    <w:tmpl w:val="A350C122"/>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2" w15:restartNumberingAfterBreak="0">
    <w:nsid w:val="4FF0010E"/>
    <w:multiLevelType w:val="hybridMultilevel"/>
    <w:tmpl w:val="59521E6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3" w15:restartNumberingAfterBreak="0">
    <w:nsid w:val="51352F69"/>
    <w:multiLevelType w:val="hybridMultilevel"/>
    <w:tmpl w:val="0B3668FC"/>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15:restartNumberingAfterBreak="0">
    <w:nsid w:val="535955CB"/>
    <w:multiLevelType w:val="hybridMultilevel"/>
    <w:tmpl w:val="86086262"/>
    <w:lvl w:ilvl="0" w:tplc="A986EACA">
      <w:start w:val="1"/>
      <w:numFmt w:val="bullet"/>
      <w:pStyle w:val="Seznamsodrkami2"/>
      <w:lvlText w:val=""/>
      <w:lvlJc w:val="left"/>
      <w:pPr>
        <w:tabs>
          <w:tab w:val="num" w:pos="1163"/>
        </w:tabs>
        <w:ind w:left="1163" w:hanging="454"/>
      </w:pPr>
      <w:rPr>
        <w:rFonts w:ascii="Symbol" w:hAnsi="Symbol" w:cs="Symbol" w:hint="default"/>
        <w:color w:val="auto"/>
      </w:rPr>
    </w:lvl>
    <w:lvl w:ilvl="1" w:tplc="6E763554">
      <w:start w:val="1"/>
      <w:numFmt w:val="bullet"/>
      <w:lvlText w:val=""/>
      <w:lvlJc w:val="left"/>
      <w:pPr>
        <w:tabs>
          <w:tab w:val="num" w:pos="1211"/>
        </w:tabs>
        <w:ind w:left="1163" w:hanging="312"/>
      </w:pPr>
      <w:rPr>
        <w:rFonts w:ascii="Symbol" w:hAnsi="Symbol" w:cs="Symbol" w:hint="default"/>
      </w:rPr>
    </w:lvl>
    <w:lvl w:ilvl="2" w:tplc="04050005">
      <w:start w:val="1"/>
      <w:numFmt w:val="bullet"/>
      <w:lvlText w:val=""/>
      <w:lvlJc w:val="left"/>
      <w:pPr>
        <w:tabs>
          <w:tab w:val="num" w:pos="2302"/>
        </w:tabs>
        <w:ind w:left="2302" w:hanging="360"/>
      </w:pPr>
      <w:rPr>
        <w:rFonts w:ascii="Wingdings" w:hAnsi="Wingdings" w:cs="Wingdings" w:hint="default"/>
      </w:rPr>
    </w:lvl>
    <w:lvl w:ilvl="3" w:tplc="04050001">
      <w:start w:val="1"/>
      <w:numFmt w:val="bullet"/>
      <w:lvlText w:val=""/>
      <w:lvlJc w:val="left"/>
      <w:pPr>
        <w:tabs>
          <w:tab w:val="num" w:pos="3022"/>
        </w:tabs>
        <w:ind w:left="3022" w:hanging="360"/>
      </w:pPr>
      <w:rPr>
        <w:rFonts w:ascii="Symbol" w:hAnsi="Symbol" w:cs="Symbol" w:hint="default"/>
      </w:rPr>
    </w:lvl>
    <w:lvl w:ilvl="4" w:tplc="04050003">
      <w:start w:val="1"/>
      <w:numFmt w:val="bullet"/>
      <w:lvlText w:val="o"/>
      <w:lvlJc w:val="left"/>
      <w:pPr>
        <w:tabs>
          <w:tab w:val="num" w:pos="3742"/>
        </w:tabs>
        <w:ind w:left="3742" w:hanging="360"/>
      </w:pPr>
      <w:rPr>
        <w:rFonts w:ascii="Courier New" w:hAnsi="Courier New" w:cs="Courier New" w:hint="default"/>
      </w:rPr>
    </w:lvl>
    <w:lvl w:ilvl="5" w:tplc="04050005">
      <w:start w:val="1"/>
      <w:numFmt w:val="bullet"/>
      <w:lvlText w:val=""/>
      <w:lvlJc w:val="left"/>
      <w:pPr>
        <w:tabs>
          <w:tab w:val="num" w:pos="4462"/>
        </w:tabs>
        <w:ind w:left="4462" w:hanging="360"/>
      </w:pPr>
      <w:rPr>
        <w:rFonts w:ascii="Wingdings" w:hAnsi="Wingdings" w:cs="Wingdings" w:hint="default"/>
      </w:rPr>
    </w:lvl>
    <w:lvl w:ilvl="6" w:tplc="04050001">
      <w:start w:val="1"/>
      <w:numFmt w:val="bullet"/>
      <w:lvlText w:val=""/>
      <w:lvlJc w:val="left"/>
      <w:pPr>
        <w:tabs>
          <w:tab w:val="num" w:pos="5182"/>
        </w:tabs>
        <w:ind w:left="5182" w:hanging="360"/>
      </w:pPr>
      <w:rPr>
        <w:rFonts w:ascii="Symbol" w:hAnsi="Symbol" w:cs="Symbol" w:hint="default"/>
      </w:rPr>
    </w:lvl>
    <w:lvl w:ilvl="7" w:tplc="04050003">
      <w:start w:val="1"/>
      <w:numFmt w:val="bullet"/>
      <w:lvlText w:val="o"/>
      <w:lvlJc w:val="left"/>
      <w:pPr>
        <w:tabs>
          <w:tab w:val="num" w:pos="5902"/>
        </w:tabs>
        <w:ind w:left="5902" w:hanging="360"/>
      </w:pPr>
      <w:rPr>
        <w:rFonts w:ascii="Courier New" w:hAnsi="Courier New" w:cs="Courier New" w:hint="default"/>
      </w:rPr>
    </w:lvl>
    <w:lvl w:ilvl="8" w:tplc="04050005">
      <w:start w:val="1"/>
      <w:numFmt w:val="bullet"/>
      <w:lvlText w:val=""/>
      <w:lvlJc w:val="left"/>
      <w:pPr>
        <w:tabs>
          <w:tab w:val="num" w:pos="6622"/>
        </w:tabs>
        <w:ind w:left="6622" w:hanging="360"/>
      </w:pPr>
      <w:rPr>
        <w:rFonts w:ascii="Wingdings" w:hAnsi="Wingdings" w:cs="Wingdings" w:hint="default"/>
      </w:rPr>
    </w:lvl>
  </w:abstractNum>
  <w:abstractNum w:abstractNumId="45" w15:restartNumberingAfterBreak="0">
    <w:nsid w:val="56D44F9B"/>
    <w:multiLevelType w:val="hybridMultilevel"/>
    <w:tmpl w:val="ECD42D12"/>
    <w:lvl w:ilvl="0" w:tplc="63505C44">
      <w:start w:val="1"/>
      <w:numFmt w:val="bullet"/>
      <w:pStyle w:val="Seznamsodrkami"/>
      <w:lvlText w:val=""/>
      <w:lvlJc w:val="left"/>
      <w:pPr>
        <w:ind w:left="720" w:hanging="360"/>
      </w:pPr>
      <w:rPr>
        <w:rFonts w:ascii="Wingdings" w:hAnsi="Wingdings" w:hint="default"/>
        <w:b w:val="0"/>
        <w:i w:val="0"/>
        <w:sz w:val="22"/>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6" w15:restartNumberingAfterBreak="0">
    <w:nsid w:val="5A6A58C5"/>
    <w:multiLevelType w:val="hybridMultilevel"/>
    <w:tmpl w:val="8326D6B4"/>
    <w:lvl w:ilvl="0" w:tplc="1988BC5C">
      <w:start w:val="1"/>
      <w:numFmt w:val="bullet"/>
      <w:pStyle w:val="Texttabulky3"/>
      <w:lvlText w:val="-"/>
      <w:lvlJc w:val="left"/>
      <w:pPr>
        <w:ind w:left="1174" w:hanging="360"/>
      </w:pPr>
      <w:rPr>
        <w:rFonts w:ascii="Symbol" w:hAnsi="Symbol" w:hint="default"/>
        <w:b w:val="0"/>
        <w:bCs w:val="0"/>
        <w:i w:val="0"/>
        <w:iCs w:val="0"/>
        <w:sz w:val="22"/>
        <w:szCs w:val="22"/>
      </w:rPr>
    </w:lvl>
    <w:lvl w:ilvl="1" w:tplc="04050003" w:tentative="1">
      <w:start w:val="1"/>
      <w:numFmt w:val="bullet"/>
      <w:lvlText w:val="o"/>
      <w:lvlJc w:val="left"/>
      <w:pPr>
        <w:ind w:left="1894" w:hanging="360"/>
      </w:pPr>
      <w:rPr>
        <w:rFonts w:ascii="Courier New" w:hAnsi="Courier New" w:cs="Courier New" w:hint="default"/>
      </w:rPr>
    </w:lvl>
    <w:lvl w:ilvl="2" w:tplc="04050005" w:tentative="1">
      <w:start w:val="1"/>
      <w:numFmt w:val="bullet"/>
      <w:lvlText w:val=""/>
      <w:lvlJc w:val="left"/>
      <w:pPr>
        <w:ind w:left="2614" w:hanging="360"/>
      </w:pPr>
      <w:rPr>
        <w:rFonts w:ascii="Wingdings" w:hAnsi="Wingdings" w:hint="default"/>
      </w:rPr>
    </w:lvl>
    <w:lvl w:ilvl="3" w:tplc="04050001" w:tentative="1">
      <w:start w:val="1"/>
      <w:numFmt w:val="bullet"/>
      <w:lvlText w:val=""/>
      <w:lvlJc w:val="left"/>
      <w:pPr>
        <w:ind w:left="3334" w:hanging="360"/>
      </w:pPr>
      <w:rPr>
        <w:rFonts w:ascii="Symbol" w:hAnsi="Symbol" w:hint="default"/>
      </w:rPr>
    </w:lvl>
    <w:lvl w:ilvl="4" w:tplc="04050003" w:tentative="1">
      <w:start w:val="1"/>
      <w:numFmt w:val="bullet"/>
      <w:lvlText w:val="o"/>
      <w:lvlJc w:val="left"/>
      <w:pPr>
        <w:ind w:left="4054" w:hanging="360"/>
      </w:pPr>
      <w:rPr>
        <w:rFonts w:ascii="Courier New" w:hAnsi="Courier New" w:cs="Courier New" w:hint="default"/>
      </w:rPr>
    </w:lvl>
    <w:lvl w:ilvl="5" w:tplc="04050005" w:tentative="1">
      <w:start w:val="1"/>
      <w:numFmt w:val="bullet"/>
      <w:lvlText w:val=""/>
      <w:lvlJc w:val="left"/>
      <w:pPr>
        <w:ind w:left="4774" w:hanging="360"/>
      </w:pPr>
      <w:rPr>
        <w:rFonts w:ascii="Wingdings" w:hAnsi="Wingdings" w:hint="default"/>
      </w:rPr>
    </w:lvl>
    <w:lvl w:ilvl="6" w:tplc="04050001" w:tentative="1">
      <w:start w:val="1"/>
      <w:numFmt w:val="bullet"/>
      <w:lvlText w:val=""/>
      <w:lvlJc w:val="left"/>
      <w:pPr>
        <w:ind w:left="5494" w:hanging="360"/>
      </w:pPr>
      <w:rPr>
        <w:rFonts w:ascii="Symbol" w:hAnsi="Symbol" w:hint="default"/>
      </w:rPr>
    </w:lvl>
    <w:lvl w:ilvl="7" w:tplc="04050003" w:tentative="1">
      <w:start w:val="1"/>
      <w:numFmt w:val="bullet"/>
      <w:lvlText w:val="o"/>
      <w:lvlJc w:val="left"/>
      <w:pPr>
        <w:ind w:left="6214" w:hanging="360"/>
      </w:pPr>
      <w:rPr>
        <w:rFonts w:ascii="Courier New" w:hAnsi="Courier New" w:cs="Courier New" w:hint="default"/>
      </w:rPr>
    </w:lvl>
    <w:lvl w:ilvl="8" w:tplc="04050005" w:tentative="1">
      <w:start w:val="1"/>
      <w:numFmt w:val="bullet"/>
      <w:lvlText w:val=""/>
      <w:lvlJc w:val="left"/>
      <w:pPr>
        <w:ind w:left="6934" w:hanging="360"/>
      </w:pPr>
      <w:rPr>
        <w:rFonts w:ascii="Wingdings" w:hAnsi="Wingdings" w:hint="default"/>
      </w:rPr>
    </w:lvl>
  </w:abstractNum>
  <w:abstractNum w:abstractNumId="47" w15:restartNumberingAfterBreak="0">
    <w:nsid w:val="5EEC43E4"/>
    <w:multiLevelType w:val="hybridMultilevel"/>
    <w:tmpl w:val="958800EA"/>
    <w:lvl w:ilvl="0" w:tplc="F7841D6A">
      <w:start w:val="1"/>
      <w:numFmt w:val="bullet"/>
      <w:pStyle w:val="Seznamsodrkami3"/>
      <w:lvlText w:val=""/>
      <w:lvlJc w:val="left"/>
      <w:pPr>
        <w:ind w:left="1571" w:hanging="360"/>
      </w:pPr>
      <w:rPr>
        <w:rFonts w:ascii="Symbol" w:hAnsi="Symbol" w:hint="default"/>
        <w:b w:val="0"/>
        <w:i w:val="0"/>
        <w:sz w:val="22"/>
      </w:rPr>
    </w:lvl>
    <w:lvl w:ilvl="1" w:tplc="04050003" w:tentative="1">
      <w:start w:val="1"/>
      <w:numFmt w:val="bullet"/>
      <w:lvlText w:val="o"/>
      <w:lvlJc w:val="left"/>
      <w:pPr>
        <w:ind w:left="2291" w:hanging="360"/>
      </w:pPr>
      <w:rPr>
        <w:rFonts w:ascii="Courier New" w:hAnsi="Courier New" w:cs="Courier New" w:hint="default"/>
      </w:rPr>
    </w:lvl>
    <w:lvl w:ilvl="2" w:tplc="04050005" w:tentative="1">
      <w:start w:val="1"/>
      <w:numFmt w:val="bullet"/>
      <w:lvlText w:val=""/>
      <w:lvlJc w:val="left"/>
      <w:pPr>
        <w:ind w:left="3011" w:hanging="360"/>
      </w:pPr>
      <w:rPr>
        <w:rFonts w:ascii="Wingdings" w:hAnsi="Wingdings" w:hint="default"/>
      </w:rPr>
    </w:lvl>
    <w:lvl w:ilvl="3" w:tplc="04050001" w:tentative="1">
      <w:start w:val="1"/>
      <w:numFmt w:val="bullet"/>
      <w:lvlText w:val=""/>
      <w:lvlJc w:val="left"/>
      <w:pPr>
        <w:ind w:left="3731" w:hanging="360"/>
      </w:pPr>
      <w:rPr>
        <w:rFonts w:ascii="Symbol" w:hAnsi="Symbol" w:hint="default"/>
      </w:rPr>
    </w:lvl>
    <w:lvl w:ilvl="4" w:tplc="04050003" w:tentative="1">
      <w:start w:val="1"/>
      <w:numFmt w:val="bullet"/>
      <w:lvlText w:val="o"/>
      <w:lvlJc w:val="left"/>
      <w:pPr>
        <w:ind w:left="4451" w:hanging="360"/>
      </w:pPr>
      <w:rPr>
        <w:rFonts w:ascii="Courier New" w:hAnsi="Courier New" w:cs="Courier New" w:hint="default"/>
      </w:rPr>
    </w:lvl>
    <w:lvl w:ilvl="5" w:tplc="04050005" w:tentative="1">
      <w:start w:val="1"/>
      <w:numFmt w:val="bullet"/>
      <w:lvlText w:val=""/>
      <w:lvlJc w:val="left"/>
      <w:pPr>
        <w:ind w:left="5171" w:hanging="360"/>
      </w:pPr>
      <w:rPr>
        <w:rFonts w:ascii="Wingdings" w:hAnsi="Wingdings" w:hint="default"/>
      </w:rPr>
    </w:lvl>
    <w:lvl w:ilvl="6" w:tplc="04050001" w:tentative="1">
      <w:start w:val="1"/>
      <w:numFmt w:val="bullet"/>
      <w:lvlText w:val=""/>
      <w:lvlJc w:val="left"/>
      <w:pPr>
        <w:ind w:left="5891" w:hanging="360"/>
      </w:pPr>
      <w:rPr>
        <w:rFonts w:ascii="Symbol" w:hAnsi="Symbol" w:hint="default"/>
      </w:rPr>
    </w:lvl>
    <w:lvl w:ilvl="7" w:tplc="04050003" w:tentative="1">
      <w:start w:val="1"/>
      <w:numFmt w:val="bullet"/>
      <w:lvlText w:val="o"/>
      <w:lvlJc w:val="left"/>
      <w:pPr>
        <w:ind w:left="6611" w:hanging="360"/>
      </w:pPr>
      <w:rPr>
        <w:rFonts w:ascii="Courier New" w:hAnsi="Courier New" w:cs="Courier New" w:hint="default"/>
      </w:rPr>
    </w:lvl>
    <w:lvl w:ilvl="8" w:tplc="04050005" w:tentative="1">
      <w:start w:val="1"/>
      <w:numFmt w:val="bullet"/>
      <w:lvlText w:val=""/>
      <w:lvlJc w:val="left"/>
      <w:pPr>
        <w:ind w:left="7331" w:hanging="360"/>
      </w:pPr>
      <w:rPr>
        <w:rFonts w:ascii="Wingdings" w:hAnsi="Wingdings" w:hint="default"/>
      </w:rPr>
    </w:lvl>
  </w:abstractNum>
  <w:abstractNum w:abstractNumId="48" w15:restartNumberingAfterBreak="0">
    <w:nsid w:val="64013ECA"/>
    <w:multiLevelType w:val="hybridMultilevel"/>
    <w:tmpl w:val="017416CE"/>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9" w15:restartNumberingAfterBreak="0">
    <w:nsid w:val="65400F95"/>
    <w:multiLevelType w:val="hybridMultilevel"/>
    <w:tmpl w:val="46CA2FC2"/>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0" w15:restartNumberingAfterBreak="0">
    <w:nsid w:val="6E0458B9"/>
    <w:multiLevelType w:val="hybridMultilevel"/>
    <w:tmpl w:val="F8F6A16A"/>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1" w15:restartNumberingAfterBreak="0">
    <w:nsid w:val="6EBF5DD6"/>
    <w:multiLevelType w:val="multilevel"/>
    <w:tmpl w:val="7E481154"/>
    <w:lvl w:ilvl="0">
      <w:start w:val="1"/>
      <w:numFmt w:val="bullet"/>
      <w:lvlText w:val=""/>
      <w:lvlJc w:val="left"/>
      <w:pPr>
        <w:tabs>
          <w:tab w:val="num" w:pos="851"/>
        </w:tabs>
        <w:ind w:left="851" w:hanging="851"/>
      </w:pPr>
      <w:rPr>
        <w:rFonts w:ascii="Wingdings" w:hAnsi="Wingdings" w:hint="default"/>
        <w:b w:val="0"/>
        <w:i w:val="0"/>
        <w:sz w:val="22"/>
      </w:rPr>
    </w:lvl>
    <w:lvl w:ilvl="1">
      <w:start w:val="1"/>
      <w:numFmt w:val="bullet"/>
      <w:lvlText w:val=""/>
      <w:lvlJc w:val="left"/>
      <w:pPr>
        <w:tabs>
          <w:tab w:val="num" w:pos="1702"/>
        </w:tabs>
        <w:ind w:left="1702" w:hanging="851"/>
      </w:pPr>
      <w:rPr>
        <w:rFonts w:ascii="Symbol" w:hAnsi="Symbol" w:hint="default"/>
        <w:b w:val="0"/>
        <w:i w:val="0"/>
        <w:sz w:val="22"/>
      </w:rPr>
    </w:lvl>
    <w:lvl w:ilvl="2">
      <w:start w:val="1"/>
      <w:numFmt w:val="bullet"/>
      <w:lvlText w:val="-"/>
      <w:lvlJc w:val="left"/>
      <w:pPr>
        <w:tabs>
          <w:tab w:val="num" w:pos="2553"/>
        </w:tabs>
        <w:ind w:left="2553" w:hanging="851"/>
      </w:pPr>
      <w:rPr>
        <w:rFonts w:ascii="Symbol" w:hAnsi="Symbol" w:hint="default"/>
      </w:rPr>
    </w:lvl>
    <w:lvl w:ilvl="3">
      <w:start w:val="1"/>
      <w:numFmt w:val="bullet"/>
      <w:lvlText w:val=""/>
      <w:lvlJc w:val="left"/>
      <w:pPr>
        <w:tabs>
          <w:tab w:val="num" w:pos="3404"/>
        </w:tabs>
        <w:ind w:left="3404" w:hanging="851"/>
      </w:pPr>
      <w:rPr>
        <w:rFonts w:ascii="Symbol" w:hAnsi="Symbol" w:hint="default"/>
      </w:rPr>
    </w:lvl>
    <w:lvl w:ilvl="4">
      <w:start w:val="1"/>
      <w:numFmt w:val="bullet"/>
      <w:lvlText w:val="o"/>
      <w:lvlJc w:val="left"/>
      <w:pPr>
        <w:tabs>
          <w:tab w:val="num" w:pos="4255"/>
        </w:tabs>
        <w:ind w:left="4255" w:hanging="851"/>
      </w:pPr>
      <w:rPr>
        <w:rFonts w:ascii="Courier New" w:hAnsi="Courier New" w:cs="Courier New" w:hint="default"/>
      </w:rPr>
    </w:lvl>
    <w:lvl w:ilvl="5">
      <w:start w:val="1"/>
      <w:numFmt w:val="bullet"/>
      <w:lvlText w:val=""/>
      <w:lvlJc w:val="left"/>
      <w:pPr>
        <w:tabs>
          <w:tab w:val="num" w:pos="5106"/>
        </w:tabs>
        <w:ind w:left="5106" w:hanging="851"/>
      </w:pPr>
      <w:rPr>
        <w:rFonts w:ascii="Wingdings" w:hAnsi="Wingdings" w:hint="default"/>
      </w:rPr>
    </w:lvl>
    <w:lvl w:ilvl="6">
      <w:start w:val="1"/>
      <w:numFmt w:val="bullet"/>
      <w:lvlText w:val=""/>
      <w:lvlJc w:val="left"/>
      <w:pPr>
        <w:tabs>
          <w:tab w:val="num" w:pos="5957"/>
        </w:tabs>
        <w:ind w:left="5957" w:hanging="851"/>
      </w:pPr>
      <w:rPr>
        <w:rFonts w:ascii="Symbol" w:hAnsi="Symbol" w:hint="default"/>
      </w:rPr>
    </w:lvl>
    <w:lvl w:ilvl="7">
      <w:start w:val="1"/>
      <w:numFmt w:val="bullet"/>
      <w:lvlText w:val="o"/>
      <w:lvlJc w:val="left"/>
      <w:pPr>
        <w:tabs>
          <w:tab w:val="num" w:pos="6808"/>
        </w:tabs>
        <w:ind w:left="6808" w:hanging="851"/>
      </w:pPr>
      <w:rPr>
        <w:rFonts w:ascii="Courier New" w:hAnsi="Courier New" w:cs="Courier New" w:hint="default"/>
      </w:rPr>
    </w:lvl>
    <w:lvl w:ilvl="8">
      <w:start w:val="1"/>
      <w:numFmt w:val="bullet"/>
      <w:lvlText w:val=""/>
      <w:lvlJc w:val="left"/>
      <w:pPr>
        <w:tabs>
          <w:tab w:val="num" w:pos="7659"/>
        </w:tabs>
        <w:ind w:left="7659" w:hanging="851"/>
      </w:pPr>
      <w:rPr>
        <w:rFonts w:ascii="Wingdings" w:hAnsi="Wingdings" w:hint="default"/>
      </w:rPr>
    </w:lvl>
  </w:abstractNum>
  <w:abstractNum w:abstractNumId="52" w15:restartNumberingAfterBreak="0">
    <w:nsid w:val="6F0D0436"/>
    <w:multiLevelType w:val="hybridMultilevel"/>
    <w:tmpl w:val="60B2FF30"/>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3" w15:restartNumberingAfterBreak="0">
    <w:nsid w:val="6FB07113"/>
    <w:multiLevelType w:val="hybridMultilevel"/>
    <w:tmpl w:val="906ADD02"/>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4" w15:restartNumberingAfterBreak="0">
    <w:nsid w:val="6FD460F4"/>
    <w:multiLevelType w:val="hybridMultilevel"/>
    <w:tmpl w:val="8638A1DA"/>
    <w:lvl w:ilvl="0" w:tplc="B56C8954">
      <w:start w:val="1"/>
      <w:numFmt w:val="bullet"/>
      <w:lvlText w:val="-"/>
      <w:lvlJc w:val="left"/>
      <w:pPr>
        <w:ind w:left="720" w:hanging="360"/>
      </w:pPr>
      <w:rPr>
        <w:rFonts w:ascii="Symbol" w:hAnsi="Symbol" w:hint="default"/>
        <w:b w:val="0"/>
        <w:i w:val="0"/>
        <w:sz w:val="22"/>
      </w:rPr>
    </w:lvl>
    <w:lvl w:ilvl="1" w:tplc="04050003" w:tentative="1">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5" w15:restartNumberingAfterBreak="0">
    <w:nsid w:val="73A01207"/>
    <w:multiLevelType w:val="hybridMultilevel"/>
    <w:tmpl w:val="7F86D980"/>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6" w15:restartNumberingAfterBreak="0">
    <w:nsid w:val="76E620B2"/>
    <w:multiLevelType w:val="hybridMultilevel"/>
    <w:tmpl w:val="F336FABC"/>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7" w15:restartNumberingAfterBreak="0">
    <w:nsid w:val="779431AE"/>
    <w:multiLevelType w:val="hybridMultilevel"/>
    <w:tmpl w:val="B43CEA68"/>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8" w15:restartNumberingAfterBreak="0">
    <w:nsid w:val="79935FDF"/>
    <w:multiLevelType w:val="hybridMultilevel"/>
    <w:tmpl w:val="3B00F93E"/>
    <w:lvl w:ilvl="0" w:tplc="04050015">
      <w:start w:val="1"/>
      <w:numFmt w:val="upp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9" w15:restartNumberingAfterBreak="0">
    <w:nsid w:val="7A3060EC"/>
    <w:multiLevelType w:val="hybridMultilevel"/>
    <w:tmpl w:val="081C533E"/>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0" w15:restartNumberingAfterBreak="0">
    <w:nsid w:val="7A9E5BAA"/>
    <w:multiLevelType w:val="multilevel"/>
    <w:tmpl w:val="144AD038"/>
    <w:numStyleLink w:val="1ai"/>
  </w:abstractNum>
  <w:abstractNum w:abstractNumId="61" w15:restartNumberingAfterBreak="0">
    <w:nsid w:val="7B1F15DB"/>
    <w:multiLevelType w:val="hybridMultilevel"/>
    <w:tmpl w:val="FFF8952C"/>
    <w:lvl w:ilvl="0" w:tplc="BA525722">
      <w:start w:val="1"/>
      <w:numFmt w:val="bullet"/>
      <w:lvlText w:val=""/>
      <w:lvlJc w:val="left"/>
      <w:pPr>
        <w:ind w:left="36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2" w15:restartNumberingAfterBreak="0">
    <w:nsid w:val="7CB9087B"/>
    <w:multiLevelType w:val="hybridMultilevel"/>
    <w:tmpl w:val="1682CD56"/>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31"/>
  </w:num>
  <w:num w:numId="2">
    <w:abstractNumId w:val="12"/>
  </w:num>
  <w:num w:numId="3">
    <w:abstractNumId w:val="62"/>
  </w:num>
  <w:num w:numId="4">
    <w:abstractNumId w:val="9"/>
  </w:num>
  <w:num w:numId="5">
    <w:abstractNumId w:val="4"/>
  </w:num>
  <w:num w:numId="6">
    <w:abstractNumId w:val="8"/>
  </w:num>
  <w:num w:numId="7">
    <w:abstractNumId w:val="23"/>
  </w:num>
  <w:num w:numId="8">
    <w:abstractNumId w:val="43"/>
  </w:num>
  <w:num w:numId="9">
    <w:abstractNumId w:val="19"/>
  </w:num>
  <w:num w:numId="10">
    <w:abstractNumId w:val="11"/>
  </w:num>
  <w:num w:numId="11">
    <w:abstractNumId w:val="35"/>
  </w:num>
  <w:num w:numId="12">
    <w:abstractNumId w:val="17"/>
  </w:num>
  <w:num w:numId="13">
    <w:abstractNumId w:val="33"/>
  </w:num>
  <w:num w:numId="14">
    <w:abstractNumId w:val="41"/>
  </w:num>
  <w:num w:numId="15">
    <w:abstractNumId w:val="2"/>
  </w:num>
  <w:num w:numId="16">
    <w:abstractNumId w:val="52"/>
  </w:num>
  <w:num w:numId="17">
    <w:abstractNumId w:val="55"/>
  </w:num>
  <w:num w:numId="18">
    <w:abstractNumId w:val="25"/>
  </w:num>
  <w:num w:numId="19">
    <w:abstractNumId w:val="3"/>
  </w:num>
  <w:num w:numId="20">
    <w:abstractNumId w:val="48"/>
  </w:num>
  <w:num w:numId="21">
    <w:abstractNumId w:val="18"/>
  </w:num>
  <w:num w:numId="22">
    <w:abstractNumId w:val="21"/>
  </w:num>
  <w:num w:numId="23">
    <w:abstractNumId w:val="38"/>
  </w:num>
  <w:num w:numId="24">
    <w:abstractNumId w:val="37"/>
  </w:num>
  <w:num w:numId="25">
    <w:abstractNumId w:val="59"/>
  </w:num>
  <w:num w:numId="26">
    <w:abstractNumId w:val="50"/>
  </w:num>
  <w:num w:numId="27">
    <w:abstractNumId w:val="57"/>
  </w:num>
  <w:num w:numId="28">
    <w:abstractNumId w:val="15"/>
  </w:num>
  <w:num w:numId="29">
    <w:abstractNumId w:val="28"/>
  </w:num>
  <w:num w:numId="30">
    <w:abstractNumId w:val="10"/>
  </w:num>
  <w:num w:numId="31">
    <w:abstractNumId w:val="61"/>
  </w:num>
  <w:num w:numId="32">
    <w:abstractNumId w:val="40"/>
  </w:num>
  <w:num w:numId="33">
    <w:abstractNumId w:val="20"/>
  </w:num>
  <w:num w:numId="34">
    <w:abstractNumId w:val="16"/>
  </w:num>
  <w:num w:numId="35">
    <w:abstractNumId w:val="36"/>
  </w:num>
  <w:num w:numId="36">
    <w:abstractNumId w:val="29"/>
  </w:num>
  <w:num w:numId="37">
    <w:abstractNumId w:val="45"/>
  </w:num>
  <w:num w:numId="38">
    <w:abstractNumId w:val="44"/>
  </w:num>
  <w:num w:numId="39">
    <w:abstractNumId w:val="47"/>
  </w:num>
  <w:num w:numId="40">
    <w:abstractNumId w:val="13"/>
  </w:num>
  <w:num w:numId="41">
    <w:abstractNumId w:val="46"/>
  </w:num>
  <w:num w:numId="42">
    <w:abstractNumId w:val="24"/>
  </w:num>
  <w:num w:numId="43">
    <w:abstractNumId w:val="60"/>
  </w:num>
  <w:num w:numId="44">
    <w:abstractNumId w:val="34"/>
  </w:num>
  <w:num w:numId="45">
    <w:abstractNumId w:val="53"/>
  </w:num>
  <w:num w:numId="46">
    <w:abstractNumId w:val="27"/>
  </w:num>
  <w:num w:numId="47">
    <w:abstractNumId w:val="32"/>
  </w:num>
  <w:num w:numId="48">
    <w:abstractNumId w:val="42"/>
  </w:num>
  <w:num w:numId="49">
    <w:abstractNumId w:val="49"/>
  </w:num>
  <w:num w:numId="50">
    <w:abstractNumId w:val="30"/>
  </w:num>
  <w:num w:numId="51">
    <w:abstractNumId w:val="6"/>
  </w:num>
  <w:num w:numId="52">
    <w:abstractNumId w:val="58"/>
  </w:num>
  <w:num w:numId="53">
    <w:abstractNumId w:val="14"/>
  </w:num>
  <w:num w:numId="54">
    <w:abstractNumId w:val="51"/>
  </w:num>
  <w:num w:numId="55">
    <w:abstractNumId w:val="26"/>
  </w:num>
  <w:num w:numId="56">
    <w:abstractNumId w:val="7"/>
  </w:num>
  <w:num w:numId="57">
    <w:abstractNumId w:val="39"/>
  </w:num>
  <w:num w:numId="58">
    <w:abstractNumId w:val="54"/>
  </w:num>
  <w:num w:numId="59">
    <w:abstractNumId w:val="45"/>
  </w:num>
  <w:num w:numId="60">
    <w:abstractNumId w:val="0"/>
  </w:num>
  <w:num w:numId="61">
    <w:abstractNumId w:val="22"/>
  </w:num>
  <w:num w:numId="62">
    <w:abstractNumId w:val="56"/>
  </w:num>
  <w:num w:numId="63">
    <w:abstractNumId w:val="5"/>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851"/>
  <w:autoHyphenation/>
  <w:consecutiveHyphenLimit w:val="3"/>
  <w:hyphenationZone w:val="425"/>
  <w:doNotHyphenateCaps/>
  <w:evenAndOddHeaders/>
  <w:displayHorizontalDrawingGridEvery w:val="0"/>
  <w:displayVerticalDrawingGridEvery w:val="0"/>
  <w:doNotUseMarginsForDrawingGridOrigin/>
  <w:noPunctuationKerning/>
  <w:characterSpacingControl w:val="doNotCompress"/>
  <w:hdrShapeDefaults>
    <o:shapedefaults v:ext="edit" spidmax="3891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2252E"/>
    <w:rsid w:val="000004AC"/>
    <w:rsid w:val="0000241D"/>
    <w:rsid w:val="000034B7"/>
    <w:rsid w:val="00004378"/>
    <w:rsid w:val="00004B0F"/>
    <w:rsid w:val="00004C3A"/>
    <w:rsid w:val="00005C24"/>
    <w:rsid w:val="0000666A"/>
    <w:rsid w:val="00006935"/>
    <w:rsid w:val="00010288"/>
    <w:rsid w:val="00011417"/>
    <w:rsid w:val="00015636"/>
    <w:rsid w:val="00016674"/>
    <w:rsid w:val="00020233"/>
    <w:rsid w:val="00021EAC"/>
    <w:rsid w:val="00022845"/>
    <w:rsid w:val="000239BA"/>
    <w:rsid w:val="00024FF1"/>
    <w:rsid w:val="00025BD3"/>
    <w:rsid w:val="00025D09"/>
    <w:rsid w:val="00026301"/>
    <w:rsid w:val="00026646"/>
    <w:rsid w:val="000266DA"/>
    <w:rsid w:val="000300DD"/>
    <w:rsid w:val="000315D5"/>
    <w:rsid w:val="00031A32"/>
    <w:rsid w:val="000326E8"/>
    <w:rsid w:val="00032F07"/>
    <w:rsid w:val="00032FC0"/>
    <w:rsid w:val="00033E3F"/>
    <w:rsid w:val="00035B5C"/>
    <w:rsid w:val="00035D10"/>
    <w:rsid w:val="000365EB"/>
    <w:rsid w:val="000369CB"/>
    <w:rsid w:val="00036DFF"/>
    <w:rsid w:val="00040FCB"/>
    <w:rsid w:val="0004125D"/>
    <w:rsid w:val="0004240C"/>
    <w:rsid w:val="000437F6"/>
    <w:rsid w:val="00043CFF"/>
    <w:rsid w:val="000440B7"/>
    <w:rsid w:val="00045A9D"/>
    <w:rsid w:val="000501C3"/>
    <w:rsid w:val="0005029B"/>
    <w:rsid w:val="00050BE1"/>
    <w:rsid w:val="000511BC"/>
    <w:rsid w:val="00051A43"/>
    <w:rsid w:val="00051D7D"/>
    <w:rsid w:val="00051FC7"/>
    <w:rsid w:val="00054268"/>
    <w:rsid w:val="00054672"/>
    <w:rsid w:val="00054CA3"/>
    <w:rsid w:val="00056018"/>
    <w:rsid w:val="000562C4"/>
    <w:rsid w:val="00056EEA"/>
    <w:rsid w:val="000621D2"/>
    <w:rsid w:val="00062A6D"/>
    <w:rsid w:val="000641C0"/>
    <w:rsid w:val="00064576"/>
    <w:rsid w:val="000670B4"/>
    <w:rsid w:val="0006764C"/>
    <w:rsid w:val="00071730"/>
    <w:rsid w:val="000721F3"/>
    <w:rsid w:val="00073134"/>
    <w:rsid w:val="00073230"/>
    <w:rsid w:val="0007330D"/>
    <w:rsid w:val="000738AF"/>
    <w:rsid w:val="00076071"/>
    <w:rsid w:val="00077FFB"/>
    <w:rsid w:val="000842E7"/>
    <w:rsid w:val="00084FCD"/>
    <w:rsid w:val="00085745"/>
    <w:rsid w:val="00085C2B"/>
    <w:rsid w:val="00087270"/>
    <w:rsid w:val="00087AAD"/>
    <w:rsid w:val="00090060"/>
    <w:rsid w:val="00090131"/>
    <w:rsid w:val="00092AC1"/>
    <w:rsid w:val="00092B3E"/>
    <w:rsid w:val="00093043"/>
    <w:rsid w:val="00093953"/>
    <w:rsid w:val="000945CB"/>
    <w:rsid w:val="00094BF4"/>
    <w:rsid w:val="00094ED2"/>
    <w:rsid w:val="00095602"/>
    <w:rsid w:val="00095E90"/>
    <w:rsid w:val="00096038"/>
    <w:rsid w:val="000A02CC"/>
    <w:rsid w:val="000A38CF"/>
    <w:rsid w:val="000A53E2"/>
    <w:rsid w:val="000A758F"/>
    <w:rsid w:val="000B1794"/>
    <w:rsid w:val="000B2F47"/>
    <w:rsid w:val="000B4427"/>
    <w:rsid w:val="000B5521"/>
    <w:rsid w:val="000B7CFA"/>
    <w:rsid w:val="000B7E1A"/>
    <w:rsid w:val="000C10D7"/>
    <w:rsid w:val="000C115B"/>
    <w:rsid w:val="000C1C96"/>
    <w:rsid w:val="000C27B7"/>
    <w:rsid w:val="000C2BE8"/>
    <w:rsid w:val="000C4354"/>
    <w:rsid w:val="000C483C"/>
    <w:rsid w:val="000C55EF"/>
    <w:rsid w:val="000C5F8D"/>
    <w:rsid w:val="000C645A"/>
    <w:rsid w:val="000D04B5"/>
    <w:rsid w:val="000D1BD2"/>
    <w:rsid w:val="000D2C3E"/>
    <w:rsid w:val="000D46C7"/>
    <w:rsid w:val="000D709D"/>
    <w:rsid w:val="000D7D1F"/>
    <w:rsid w:val="000E0555"/>
    <w:rsid w:val="000E0906"/>
    <w:rsid w:val="000E0E21"/>
    <w:rsid w:val="000E2356"/>
    <w:rsid w:val="000E4CA6"/>
    <w:rsid w:val="000E5012"/>
    <w:rsid w:val="000E6538"/>
    <w:rsid w:val="000F1370"/>
    <w:rsid w:val="000F2220"/>
    <w:rsid w:val="000F2D8D"/>
    <w:rsid w:val="000F35FD"/>
    <w:rsid w:val="000F3B17"/>
    <w:rsid w:val="000F5166"/>
    <w:rsid w:val="000F52FB"/>
    <w:rsid w:val="000F5D49"/>
    <w:rsid w:val="00100243"/>
    <w:rsid w:val="001024B2"/>
    <w:rsid w:val="0010282E"/>
    <w:rsid w:val="00102EC3"/>
    <w:rsid w:val="00107FAD"/>
    <w:rsid w:val="0011021B"/>
    <w:rsid w:val="0011127D"/>
    <w:rsid w:val="00111A61"/>
    <w:rsid w:val="00112E99"/>
    <w:rsid w:val="00113182"/>
    <w:rsid w:val="00114767"/>
    <w:rsid w:val="0011487C"/>
    <w:rsid w:val="00115AC2"/>
    <w:rsid w:val="0011713C"/>
    <w:rsid w:val="001172E0"/>
    <w:rsid w:val="00122961"/>
    <w:rsid w:val="001230C9"/>
    <w:rsid w:val="0012634F"/>
    <w:rsid w:val="00131C66"/>
    <w:rsid w:val="0013363B"/>
    <w:rsid w:val="00134D5C"/>
    <w:rsid w:val="001353BD"/>
    <w:rsid w:val="00136341"/>
    <w:rsid w:val="00136E4B"/>
    <w:rsid w:val="0014457D"/>
    <w:rsid w:val="001502B3"/>
    <w:rsid w:val="001502FD"/>
    <w:rsid w:val="00150E80"/>
    <w:rsid w:val="001519B5"/>
    <w:rsid w:val="00151C8B"/>
    <w:rsid w:val="0015226E"/>
    <w:rsid w:val="00152CD4"/>
    <w:rsid w:val="00152EB6"/>
    <w:rsid w:val="00152F68"/>
    <w:rsid w:val="00153627"/>
    <w:rsid w:val="00153E78"/>
    <w:rsid w:val="00154246"/>
    <w:rsid w:val="0015439D"/>
    <w:rsid w:val="00155A8A"/>
    <w:rsid w:val="00156764"/>
    <w:rsid w:val="00157BD9"/>
    <w:rsid w:val="00161DDB"/>
    <w:rsid w:val="00163A01"/>
    <w:rsid w:val="00163FC5"/>
    <w:rsid w:val="00164718"/>
    <w:rsid w:val="00165620"/>
    <w:rsid w:val="00166B0A"/>
    <w:rsid w:val="001678A1"/>
    <w:rsid w:val="00167F76"/>
    <w:rsid w:val="001705E5"/>
    <w:rsid w:val="00170E2A"/>
    <w:rsid w:val="00171790"/>
    <w:rsid w:val="00174152"/>
    <w:rsid w:val="0017528C"/>
    <w:rsid w:val="001804E3"/>
    <w:rsid w:val="00181A40"/>
    <w:rsid w:val="00181EEB"/>
    <w:rsid w:val="00182E6C"/>
    <w:rsid w:val="00185553"/>
    <w:rsid w:val="0018592A"/>
    <w:rsid w:val="00187640"/>
    <w:rsid w:val="00187897"/>
    <w:rsid w:val="001878DE"/>
    <w:rsid w:val="001904BB"/>
    <w:rsid w:val="00190AF9"/>
    <w:rsid w:val="00193ADB"/>
    <w:rsid w:val="00193CEF"/>
    <w:rsid w:val="00194D4F"/>
    <w:rsid w:val="001956CE"/>
    <w:rsid w:val="00195B22"/>
    <w:rsid w:val="00195B8E"/>
    <w:rsid w:val="00195D9F"/>
    <w:rsid w:val="00196D70"/>
    <w:rsid w:val="001A1BC1"/>
    <w:rsid w:val="001A2292"/>
    <w:rsid w:val="001A264A"/>
    <w:rsid w:val="001A27D7"/>
    <w:rsid w:val="001A3EBA"/>
    <w:rsid w:val="001B5785"/>
    <w:rsid w:val="001C219A"/>
    <w:rsid w:val="001C29DC"/>
    <w:rsid w:val="001C3132"/>
    <w:rsid w:val="001C575F"/>
    <w:rsid w:val="001C5F31"/>
    <w:rsid w:val="001C7E59"/>
    <w:rsid w:val="001D2161"/>
    <w:rsid w:val="001D236C"/>
    <w:rsid w:val="001D254D"/>
    <w:rsid w:val="001D3352"/>
    <w:rsid w:val="001D3DF5"/>
    <w:rsid w:val="001D4C4F"/>
    <w:rsid w:val="001D6478"/>
    <w:rsid w:val="001D6D7F"/>
    <w:rsid w:val="001D7FC5"/>
    <w:rsid w:val="001E5974"/>
    <w:rsid w:val="001E684E"/>
    <w:rsid w:val="001F07DB"/>
    <w:rsid w:val="001F0CF0"/>
    <w:rsid w:val="001F28B3"/>
    <w:rsid w:val="001F32A1"/>
    <w:rsid w:val="001F36FD"/>
    <w:rsid w:val="001F3E84"/>
    <w:rsid w:val="00200213"/>
    <w:rsid w:val="002037EA"/>
    <w:rsid w:val="002050B4"/>
    <w:rsid w:val="00206330"/>
    <w:rsid w:val="00207863"/>
    <w:rsid w:val="00207B85"/>
    <w:rsid w:val="0021106B"/>
    <w:rsid w:val="00220CE5"/>
    <w:rsid w:val="00220F88"/>
    <w:rsid w:val="00221CF0"/>
    <w:rsid w:val="0022207E"/>
    <w:rsid w:val="0022507F"/>
    <w:rsid w:val="00232C71"/>
    <w:rsid w:val="00235770"/>
    <w:rsid w:val="00237BB4"/>
    <w:rsid w:val="0024085C"/>
    <w:rsid w:val="0024119A"/>
    <w:rsid w:val="002423D2"/>
    <w:rsid w:val="00242CA8"/>
    <w:rsid w:val="00243238"/>
    <w:rsid w:val="00244269"/>
    <w:rsid w:val="002443F6"/>
    <w:rsid w:val="002446AD"/>
    <w:rsid w:val="00244B2C"/>
    <w:rsid w:val="00244F67"/>
    <w:rsid w:val="002454CE"/>
    <w:rsid w:val="00250161"/>
    <w:rsid w:val="0025125E"/>
    <w:rsid w:val="00253D95"/>
    <w:rsid w:val="00254802"/>
    <w:rsid w:val="00254C5B"/>
    <w:rsid w:val="00260269"/>
    <w:rsid w:val="00262F97"/>
    <w:rsid w:val="00263CCE"/>
    <w:rsid w:val="00264050"/>
    <w:rsid w:val="0026440C"/>
    <w:rsid w:val="002668F0"/>
    <w:rsid w:val="00266DA3"/>
    <w:rsid w:val="00270C7D"/>
    <w:rsid w:val="00270CBC"/>
    <w:rsid w:val="0027430C"/>
    <w:rsid w:val="002746FB"/>
    <w:rsid w:val="00274AA2"/>
    <w:rsid w:val="00275B9C"/>
    <w:rsid w:val="0028083C"/>
    <w:rsid w:val="0028332A"/>
    <w:rsid w:val="00283E12"/>
    <w:rsid w:val="0029102F"/>
    <w:rsid w:val="00291E9A"/>
    <w:rsid w:val="00292313"/>
    <w:rsid w:val="00294D5E"/>
    <w:rsid w:val="0029621F"/>
    <w:rsid w:val="0029787F"/>
    <w:rsid w:val="002A01ED"/>
    <w:rsid w:val="002A2D6E"/>
    <w:rsid w:val="002A35FF"/>
    <w:rsid w:val="002A39F6"/>
    <w:rsid w:val="002A56C3"/>
    <w:rsid w:val="002A597C"/>
    <w:rsid w:val="002A7BAA"/>
    <w:rsid w:val="002B06F5"/>
    <w:rsid w:val="002B09A7"/>
    <w:rsid w:val="002B19F0"/>
    <w:rsid w:val="002B36AA"/>
    <w:rsid w:val="002B62E5"/>
    <w:rsid w:val="002C139C"/>
    <w:rsid w:val="002C21A1"/>
    <w:rsid w:val="002C285C"/>
    <w:rsid w:val="002C338C"/>
    <w:rsid w:val="002C37DB"/>
    <w:rsid w:val="002C5E0E"/>
    <w:rsid w:val="002C5FAC"/>
    <w:rsid w:val="002C67C0"/>
    <w:rsid w:val="002C6F5C"/>
    <w:rsid w:val="002C7A65"/>
    <w:rsid w:val="002D06FE"/>
    <w:rsid w:val="002D2DED"/>
    <w:rsid w:val="002D5FD4"/>
    <w:rsid w:val="002D64E7"/>
    <w:rsid w:val="002D7C18"/>
    <w:rsid w:val="002E29CF"/>
    <w:rsid w:val="002E33D1"/>
    <w:rsid w:val="002E3C54"/>
    <w:rsid w:val="002E4761"/>
    <w:rsid w:val="002E483C"/>
    <w:rsid w:val="002E7B8C"/>
    <w:rsid w:val="002F0140"/>
    <w:rsid w:val="002F07DE"/>
    <w:rsid w:val="002F0FE7"/>
    <w:rsid w:val="002F12FA"/>
    <w:rsid w:val="002F446E"/>
    <w:rsid w:val="002F6001"/>
    <w:rsid w:val="00302AFF"/>
    <w:rsid w:val="003035FE"/>
    <w:rsid w:val="0031011B"/>
    <w:rsid w:val="0031100F"/>
    <w:rsid w:val="003116C9"/>
    <w:rsid w:val="00312233"/>
    <w:rsid w:val="00313CD6"/>
    <w:rsid w:val="00314D3C"/>
    <w:rsid w:val="00315548"/>
    <w:rsid w:val="00315904"/>
    <w:rsid w:val="00315C1C"/>
    <w:rsid w:val="00315C4A"/>
    <w:rsid w:val="00315D5C"/>
    <w:rsid w:val="00317F7C"/>
    <w:rsid w:val="00321BF3"/>
    <w:rsid w:val="00322F20"/>
    <w:rsid w:val="00323E76"/>
    <w:rsid w:val="00326E22"/>
    <w:rsid w:val="00327A93"/>
    <w:rsid w:val="00330A73"/>
    <w:rsid w:val="00331D0A"/>
    <w:rsid w:val="003327CB"/>
    <w:rsid w:val="00333D4F"/>
    <w:rsid w:val="0033506A"/>
    <w:rsid w:val="0033529A"/>
    <w:rsid w:val="00335CFA"/>
    <w:rsid w:val="00340C1B"/>
    <w:rsid w:val="00343B20"/>
    <w:rsid w:val="00344D19"/>
    <w:rsid w:val="00344DB3"/>
    <w:rsid w:val="00346CDC"/>
    <w:rsid w:val="00347395"/>
    <w:rsid w:val="00347AEA"/>
    <w:rsid w:val="003511B5"/>
    <w:rsid w:val="003518C8"/>
    <w:rsid w:val="0035223A"/>
    <w:rsid w:val="003527D0"/>
    <w:rsid w:val="00352F27"/>
    <w:rsid w:val="00353D85"/>
    <w:rsid w:val="003540DB"/>
    <w:rsid w:val="00355694"/>
    <w:rsid w:val="0035597D"/>
    <w:rsid w:val="00355E28"/>
    <w:rsid w:val="00361E41"/>
    <w:rsid w:val="00362275"/>
    <w:rsid w:val="00363F6F"/>
    <w:rsid w:val="00364BBA"/>
    <w:rsid w:val="00364C69"/>
    <w:rsid w:val="00367228"/>
    <w:rsid w:val="00373377"/>
    <w:rsid w:val="00373A4E"/>
    <w:rsid w:val="0037797F"/>
    <w:rsid w:val="00381716"/>
    <w:rsid w:val="00381765"/>
    <w:rsid w:val="003834E1"/>
    <w:rsid w:val="00383CA8"/>
    <w:rsid w:val="0038544C"/>
    <w:rsid w:val="003859AD"/>
    <w:rsid w:val="003867EF"/>
    <w:rsid w:val="0038799D"/>
    <w:rsid w:val="00387F7E"/>
    <w:rsid w:val="0039041E"/>
    <w:rsid w:val="00395474"/>
    <w:rsid w:val="003958FF"/>
    <w:rsid w:val="003960C3"/>
    <w:rsid w:val="0039747F"/>
    <w:rsid w:val="003A095A"/>
    <w:rsid w:val="003A0A71"/>
    <w:rsid w:val="003A1C11"/>
    <w:rsid w:val="003A28D4"/>
    <w:rsid w:val="003A36BD"/>
    <w:rsid w:val="003A466F"/>
    <w:rsid w:val="003A73FA"/>
    <w:rsid w:val="003A7CC6"/>
    <w:rsid w:val="003B02B8"/>
    <w:rsid w:val="003B097D"/>
    <w:rsid w:val="003B11A8"/>
    <w:rsid w:val="003B11D8"/>
    <w:rsid w:val="003B1606"/>
    <w:rsid w:val="003B3B72"/>
    <w:rsid w:val="003B6239"/>
    <w:rsid w:val="003C31C8"/>
    <w:rsid w:val="003D042F"/>
    <w:rsid w:val="003D1066"/>
    <w:rsid w:val="003D2976"/>
    <w:rsid w:val="003D315C"/>
    <w:rsid w:val="003D3A4E"/>
    <w:rsid w:val="003D53D3"/>
    <w:rsid w:val="003D5E41"/>
    <w:rsid w:val="003E21D3"/>
    <w:rsid w:val="003E2ECC"/>
    <w:rsid w:val="003E33D8"/>
    <w:rsid w:val="003E3672"/>
    <w:rsid w:val="003E4DFD"/>
    <w:rsid w:val="003E6CB3"/>
    <w:rsid w:val="003F08DC"/>
    <w:rsid w:val="003F396C"/>
    <w:rsid w:val="003F42D6"/>
    <w:rsid w:val="003F4991"/>
    <w:rsid w:val="003F50D8"/>
    <w:rsid w:val="003F53B4"/>
    <w:rsid w:val="004039CC"/>
    <w:rsid w:val="00404DFB"/>
    <w:rsid w:val="004050A5"/>
    <w:rsid w:val="00405E2A"/>
    <w:rsid w:val="004112F6"/>
    <w:rsid w:val="004112FF"/>
    <w:rsid w:val="004126F3"/>
    <w:rsid w:val="00413F9E"/>
    <w:rsid w:val="0041440E"/>
    <w:rsid w:val="00414F01"/>
    <w:rsid w:val="00415836"/>
    <w:rsid w:val="00415A32"/>
    <w:rsid w:val="00415CA4"/>
    <w:rsid w:val="00417993"/>
    <w:rsid w:val="004212C5"/>
    <w:rsid w:val="00422637"/>
    <w:rsid w:val="0042454F"/>
    <w:rsid w:val="00424798"/>
    <w:rsid w:val="0042556C"/>
    <w:rsid w:val="00425AC7"/>
    <w:rsid w:val="004272F0"/>
    <w:rsid w:val="00431620"/>
    <w:rsid w:val="0043338A"/>
    <w:rsid w:val="00435E35"/>
    <w:rsid w:val="004371C9"/>
    <w:rsid w:val="004427A6"/>
    <w:rsid w:val="00442F6C"/>
    <w:rsid w:val="00442F70"/>
    <w:rsid w:val="0044338A"/>
    <w:rsid w:val="0044376F"/>
    <w:rsid w:val="00444803"/>
    <w:rsid w:val="0045067D"/>
    <w:rsid w:val="00452CBE"/>
    <w:rsid w:val="00454492"/>
    <w:rsid w:val="00454F2D"/>
    <w:rsid w:val="00456FE6"/>
    <w:rsid w:val="004603CA"/>
    <w:rsid w:val="004618AF"/>
    <w:rsid w:val="004629DC"/>
    <w:rsid w:val="00463726"/>
    <w:rsid w:val="00464FB1"/>
    <w:rsid w:val="00465143"/>
    <w:rsid w:val="00465ACC"/>
    <w:rsid w:val="00467D76"/>
    <w:rsid w:val="00472FD1"/>
    <w:rsid w:val="004734EF"/>
    <w:rsid w:val="00474757"/>
    <w:rsid w:val="0047532A"/>
    <w:rsid w:val="00476867"/>
    <w:rsid w:val="004769DF"/>
    <w:rsid w:val="00477318"/>
    <w:rsid w:val="00477D9D"/>
    <w:rsid w:val="00480B76"/>
    <w:rsid w:val="0048245C"/>
    <w:rsid w:val="004825D4"/>
    <w:rsid w:val="004830F2"/>
    <w:rsid w:val="00483844"/>
    <w:rsid w:val="00483D40"/>
    <w:rsid w:val="00486085"/>
    <w:rsid w:val="00491431"/>
    <w:rsid w:val="00493377"/>
    <w:rsid w:val="00493B03"/>
    <w:rsid w:val="00494BA0"/>
    <w:rsid w:val="00494DB0"/>
    <w:rsid w:val="004950E0"/>
    <w:rsid w:val="004964D9"/>
    <w:rsid w:val="004A154C"/>
    <w:rsid w:val="004A419C"/>
    <w:rsid w:val="004A4DFF"/>
    <w:rsid w:val="004A5E73"/>
    <w:rsid w:val="004A7519"/>
    <w:rsid w:val="004B03A9"/>
    <w:rsid w:val="004B2C61"/>
    <w:rsid w:val="004B36A2"/>
    <w:rsid w:val="004B44AC"/>
    <w:rsid w:val="004B4FFB"/>
    <w:rsid w:val="004B6EBD"/>
    <w:rsid w:val="004B712A"/>
    <w:rsid w:val="004C03FF"/>
    <w:rsid w:val="004C1D7E"/>
    <w:rsid w:val="004C21B4"/>
    <w:rsid w:val="004C2391"/>
    <w:rsid w:val="004C2D97"/>
    <w:rsid w:val="004D2081"/>
    <w:rsid w:val="004D3270"/>
    <w:rsid w:val="004D3B52"/>
    <w:rsid w:val="004D60A9"/>
    <w:rsid w:val="004D6ACD"/>
    <w:rsid w:val="004E0201"/>
    <w:rsid w:val="004E1481"/>
    <w:rsid w:val="004E1E46"/>
    <w:rsid w:val="004E254A"/>
    <w:rsid w:val="004E2A22"/>
    <w:rsid w:val="004E423A"/>
    <w:rsid w:val="004E496A"/>
    <w:rsid w:val="004E5E41"/>
    <w:rsid w:val="004E6319"/>
    <w:rsid w:val="004E7F1A"/>
    <w:rsid w:val="004F05C6"/>
    <w:rsid w:val="004F1970"/>
    <w:rsid w:val="004F5E9F"/>
    <w:rsid w:val="004F5EEA"/>
    <w:rsid w:val="00500A08"/>
    <w:rsid w:val="00500C1A"/>
    <w:rsid w:val="00502412"/>
    <w:rsid w:val="00503159"/>
    <w:rsid w:val="0050354C"/>
    <w:rsid w:val="00503B21"/>
    <w:rsid w:val="00505E8F"/>
    <w:rsid w:val="00506ACA"/>
    <w:rsid w:val="00513490"/>
    <w:rsid w:val="0051547D"/>
    <w:rsid w:val="00516591"/>
    <w:rsid w:val="005167E1"/>
    <w:rsid w:val="0052178F"/>
    <w:rsid w:val="00521853"/>
    <w:rsid w:val="00522360"/>
    <w:rsid w:val="00522C43"/>
    <w:rsid w:val="005232F7"/>
    <w:rsid w:val="0052471D"/>
    <w:rsid w:val="00531E31"/>
    <w:rsid w:val="00532A37"/>
    <w:rsid w:val="00534956"/>
    <w:rsid w:val="0053670A"/>
    <w:rsid w:val="00536C90"/>
    <w:rsid w:val="00540C14"/>
    <w:rsid w:val="00541699"/>
    <w:rsid w:val="00542017"/>
    <w:rsid w:val="0054472C"/>
    <w:rsid w:val="0054544D"/>
    <w:rsid w:val="00546347"/>
    <w:rsid w:val="005464CD"/>
    <w:rsid w:val="005478AC"/>
    <w:rsid w:val="00547B93"/>
    <w:rsid w:val="0055068A"/>
    <w:rsid w:val="0055075C"/>
    <w:rsid w:val="00550FEF"/>
    <w:rsid w:val="005518E7"/>
    <w:rsid w:val="005535BD"/>
    <w:rsid w:val="005549FE"/>
    <w:rsid w:val="00555A85"/>
    <w:rsid w:val="00555AA2"/>
    <w:rsid w:val="00555C48"/>
    <w:rsid w:val="00557358"/>
    <w:rsid w:val="005573EA"/>
    <w:rsid w:val="00557853"/>
    <w:rsid w:val="00557AFE"/>
    <w:rsid w:val="005601C5"/>
    <w:rsid w:val="00560885"/>
    <w:rsid w:val="005611A6"/>
    <w:rsid w:val="00561A45"/>
    <w:rsid w:val="00561D4A"/>
    <w:rsid w:val="005653AF"/>
    <w:rsid w:val="00565B5F"/>
    <w:rsid w:val="00565DC4"/>
    <w:rsid w:val="00570F1E"/>
    <w:rsid w:val="005716A2"/>
    <w:rsid w:val="005719B0"/>
    <w:rsid w:val="00572853"/>
    <w:rsid w:val="00572B09"/>
    <w:rsid w:val="00573359"/>
    <w:rsid w:val="00573BE9"/>
    <w:rsid w:val="00575488"/>
    <w:rsid w:val="00576738"/>
    <w:rsid w:val="00576C86"/>
    <w:rsid w:val="00580E21"/>
    <w:rsid w:val="005812B4"/>
    <w:rsid w:val="005820CE"/>
    <w:rsid w:val="00582340"/>
    <w:rsid w:val="0058268D"/>
    <w:rsid w:val="005870AD"/>
    <w:rsid w:val="00587226"/>
    <w:rsid w:val="005872FD"/>
    <w:rsid w:val="0059018C"/>
    <w:rsid w:val="00591ECB"/>
    <w:rsid w:val="005939DA"/>
    <w:rsid w:val="005A019E"/>
    <w:rsid w:val="005A4394"/>
    <w:rsid w:val="005A4892"/>
    <w:rsid w:val="005A4C6F"/>
    <w:rsid w:val="005A622D"/>
    <w:rsid w:val="005A65D9"/>
    <w:rsid w:val="005A7B48"/>
    <w:rsid w:val="005B16D6"/>
    <w:rsid w:val="005B1846"/>
    <w:rsid w:val="005B1E0E"/>
    <w:rsid w:val="005B2C58"/>
    <w:rsid w:val="005B335C"/>
    <w:rsid w:val="005B37AC"/>
    <w:rsid w:val="005B4752"/>
    <w:rsid w:val="005B4B21"/>
    <w:rsid w:val="005B5011"/>
    <w:rsid w:val="005B6D19"/>
    <w:rsid w:val="005B6E7F"/>
    <w:rsid w:val="005B7F6C"/>
    <w:rsid w:val="005C1DB7"/>
    <w:rsid w:val="005C685A"/>
    <w:rsid w:val="005C6B2B"/>
    <w:rsid w:val="005C7583"/>
    <w:rsid w:val="005C7BF5"/>
    <w:rsid w:val="005D092F"/>
    <w:rsid w:val="005D09BD"/>
    <w:rsid w:val="005D0CA2"/>
    <w:rsid w:val="005D0CFB"/>
    <w:rsid w:val="005D1AD8"/>
    <w:rsid w:val="005D2AEE"/>
    <w:rsid w:val="005D2C13"/>
    <w:rsid w:val="005D4881"/>
    <w:rsid w:val="005D64A6"/>
    <w:rsid w:val="005D7692"/>
    <w:rsid w:val="005D79AA"/>
    <w:rsid w:val="005D7B53"/>
    <w:rsid w:val="005E25C5"/>
    <w:rsid w:val="005E296C"/>
    <w:rsid w:val="005E2E78"/>
    <w:rsid w:val="005E36CB"/>
    <w:rsid w:val="005E63B1"/>
    <w:rsid w:val="005E66F3"/>
    <w:rsid w:val="005E6745"/>
    <w:rsid w:val="005E6C23"/>
    <w:rsid w:val="005F07EC"/>
    <w:rsid w:val="005F1DD9"/>
    <w:rsid w:val="005F2187"/>
    <w:rsid w:val="005F3292"/>
    <w:rsid w:val="005F37DB"/>
    <w:rsid w:val="005F6768"/>
    <w:rsid w:val="00600841"/>
    <w:rsid w:val="006014C7"/>
    <w:rsid w:val="00601BF0"/>
    <w:rsid w:val="00602B15"/>
    <w:rsid w:val="006052B3"/>
    <w:rsid w:val="00605A29"/>
    <w:rsid w:val="00605CDC"/>
    <w:rsid w:val="0061171B"/>
    <w:rsid w:val="00611B92"/>
    <w:rsid w:val="006133A8"/>
    <w:rsid w:val="00613FF1"/>
    <w:rsid w:val="006160DC"/>
    <w:rsid w:val="00616F3D"/>
    <w:rsid w:val="00617C7F"/>
    <w:rsid w:val="00621D07"/>
    <w:rsid w:val="006221A7"/>
    <w:rsid w:val="00625F52"/>
    <w:rsid w:val="006326C3"/>
    <w:rsid w:val="0063281B"/>
    <w:rsid w:val="00634EAD"/>
    <w:rsid w:val="006374B4"/>
    <w:rsid w:val="0064014E"/>
    <w:rsid w:val="00640C0D"/>
    <w:rsid w:val="006416E2"/>
    <w:rsid w:val="006420C2"/>
    <w:rsid w:val="0064375F"/>
    <w:rsid w:val="00645478"/>
    <w:rsid w:val="00645660"/>
    <w:rsid w:val="00645C66"/>
    <w:rsid w:val="006475A9"/>
    <w:rsid w:val="00650554"/>
    <w:rsid w:val="00651BBD"/>
    <w:rsid w:val="00653D3F"/>
    <w:rsid w:val="00653F6C"/>
    <w:rsid w:val="006558BC"/>
    <w:rsid w:val="00656F5E"/>
    <w:rsid w:val="006604FC"/>
    <w:rsid w:val="00660BCC"/>
    <w:rsid w:val="0066159E"/>
    <w:rsid w:val="00661F9D"/>
    <w:rsid w:val="00664639"/>
    <w:rsid w:val="006660AA"/>
    <w:rsid w:val="006670AB"/>
    <w:rsid w:val="00667190"/>
    <w:rsid w:val="00673F63"/>
    <w:rsid w:val="00675D75"/>
    <w:rsid w:val="00676CD6"/>
    <w:rsid w:val="00680761"/>
    <w:rsid w:val="006808DE"/>
    <w:rsid w:val="00680B9B"/>
    <w:rsid w:val="00687FA2"/>
    <w:rsid w:val="00690A8A"/>
    <w:rsid w:val="006946A4"/>
    <w:rsid w:val="00696025"/>
    <w:rsid w:val="006A307E"/>
    <w:rsid w:val="006A3239"/>
    <w:rsid w:val="006A4C97"/>
    <w:rsid w:val="006A5955"/>
    <w:rsid w:val="006A6409"/>
    <w:rsid w:val="006A698B"/>
    <w:rsid w:val="006A6EE0"/>
    <w:rsid w:val="006A7822"/>
    <w:rsid w:val="006A7B35"/>
    <w:rsid w:val="006A7D1F"/>
    <w:rsid w:val="006A7D8B"/>
    <w:rsid w:val="006B04BA"/>
    <w:rsid w:val="006B0FB6"/>
    <w:rsid w:val="006B2B31"/>
    <w:rsid w:val="006B3DFC"/>
    <w:rsid w:val="006B532D"/>
    <w:rsid w:val="006B72DB"/>
    <w:rsid w:val="006B7926"/>
    <w:rsid w:val="006C0321"/>
    <w:rsid w:val="006C155C"/>
    <w:rsid w:val="006C1B67"/>
    <w:rsid w:val="006C2459"/>
    <w:rsid w:val="006C25F7"/>
    <w:rsid w:val="006C4D55"/>
    <w:rsid w:val="006C6C31"/>
    <w:rsid w:val="006C7603"/>
    <w:rsid w:val="006D0AFD"/>
    <w:rsid w:val="006D4A2E"/>
    <w:rsid w:val="006D5B9C"/>
    <w:rsid w:val="006D6E06"/>
    <w:rsid w:val="006D6EB0"/>
    <w:rsid w:val="006D7565"/>
    <w:rsid w:val="006E1702"/>
    <w:rsid w:val="006E2731"/>
    <w:rsid w:val="006E2D3D"/>
    <w:rsid w:val="006E300F"/>
    <w:rsid w:val="006E3FA3"/>
    <w:rsid w:val="006E42FB"/>
    <w:rsid w:val="006E5814"/>
    <w:rsid w:val="006E6DB2"/>
    <w:rsid w:val="006F31E7"/>
    <w:rsid w:val="006F32B4"/>
    <w:rsid w:val="006F3A9D"/>
    <w:rsid w:val="006F5423"/>
    <w:rsid w:val="006F5570"/>
    <w:rsid w:val="006F5F8A"/>
    <w:rsid w:val="006F7BCC"/>
    <w:rsid w:val="00700BA1"/>
    <w:rsid w:val="007010C5"/>
    <w:rsid w:val="00701135"/>
    <w:rsid w:val="00701782"/>
    <w:rsid w:val="00701A2B"/>
    <w:rsid w:val="00702B69"/>
    <w:rsid w:val="007032BA"/>
    <w:rsid w:val="0070341D"/>
    <w:rsid w:val="00704328"/>
    <w:rsid w:val="00704C68"/>
    <w:rsid w:val="0070522F"/>
    <w:rsid w:val="00705260"/>
    <w:rsid w:val="0070692B"/>
    <w:rsid w:val="007074D2"/>
    <w:rsid w:val="0071001C"/>
    <w:rsid w:val="00711567"/>
    <w:rsid w:val="0071229E"/>
    <w:rsid w:val="00712679"/>
    <w:rsid w:val="00712A9D"/>
    <w:rsid w:val="0071457D"/>
    <w:rsid w:val="00715D52"/>
    <w:rsid w:val="00716467"/>
    <w:rsid w:val="00716D66"/>
    <w:rsid w:val="0071731D"/>
    <w:rsid w:val="007203F1"/>
    <w:rsid w:val="00721541"/>
    <w:rsid w:val="007247D3"/>
    <w:rsid w:val="007261BC"/>
    <w:rsid w:val="007274C6"/>
    <w:rsid w:val="007277AB"/>
    <w:rsid w:val="00727E69"/>
    <w:rsid w:val="007305D3"/>
    <w:rsid w:val="007330A7"/>
    <w:rsid w:val="007345BE"/>
    <w:rsid w:val="00735879"/>
    <w:rsid w:val="00735CDB"/>
    <w:rsid w:val="007360D6"/>
    <w:rsid w:val="00736203"/>
    <w:rsid w:val="0073698C"/>
    <w:rsid w:val="00736DED"/>
    <w:rsid w:val="00740334"/>
    <w:rsid w:val="00740351"/>
    <w:rsid w:val="007407B6"/>
    <w:rsid w:val="00740FEF"/>
    <w:rsid w:val="00741BF6"/>
    <w:rsid w:val="0074433D"/>
    <w:rsid w:val="00744E56"/>
    <w:rsid w:val="00746C4F"/>
    <w:rsid w:val="007506B0"/>
    <w:rsid w:val="00751E9C"/>
    <w:rsid w:val="00754EE0"/>
    <w:rsid w:val="00757B7C"/>
    <w:rsid w:val="00760299"/>
    <w:rsid w:val="007605BE"/>
    <w:rsid w:val="00760FED"/>
    <w:rsid w:val="00761877"/>
    <w:rsid w:val="00761D64"/>
    <w:rsid w:val="007631D4"/>
    <w:rsid w:val="00764859"/>
    <w:rsid w:val="00765D90"/>
    <w:rsid w:val="00771797"/>
    <w:rsid w:val="007719C0"/>
    <w:rsid w:val="00772AFE"/>
    <w:rsid w:val="00773A4F"/>
    <w:rsid w:val="007748A0"/>
    <w:rsid w:val="007775FD"/>
    <w:rsid w:val="007804FE"/>
    <w:rsid w:val="00780520"/>
    <w:rsid w:val="007809C0"/>
    <w:rsid w:val="00783D75"/>
    <w:rsid w:val="007860E2"/>
    <w:rsid w:val="00787A36"/>
    <w:rsid w:val="00787B4B"/>
    <w:rsid w:val="0079071F"/>
    <w:rsid w:val="0079267B"/>
    <w:rsid w:val="00792BB3"/>
    <w:rsid w:val="0079344C"/>
    <w:rsid w:val="00795A0F"/>
    <w:rsid w:val="00795E35"/>
    <w:rsid w:val="0079608D"/>
    <w:rsid w:val="00796DE6"/>
    <w:rsid w:val="007A0107"/>
    <w:rsid w:val="007A0681"/>
    <w:rsid w:val="007A083D"/>
    <w:rsid w:val="007A1741"/>
    <w:rsid w:val="007A228C"/>
    <w:rsid w:val="007A373B"/>
    <w:rsid w:val="007A40DC"/>
    <w:rsid w:val="007A520E"/>
    <w:rsid w:val="007A6FB2"/>
    <w:rsid w:val="007B1A26"/>
    <w:rsid w:val="007B25F8"/>
    <w:rsid w:val="007B2DC9"/>
    <w:rsid w:val="007B39E8"/>
    <w:rsid w:val="007B3B71"/>
    <w:rsid w:val="007B3EED"/>
    <w:rsid w:val="007B4F0B"/>
    <w:rsid w:val="007B5555"/>
    <w:rsid w:val="007B5C9A"/>
    <w:rsid w:val="007B73CD"/>
    <w:rsid w:val="007B777D"/>
    <w:rsid w:val="007C0DDE"/>
    <w:rsid w:val="007C1CC5"/>
    <w:rsid w:val="007C1DC2"/>
    <w:rsid w:val="007C23D8"/>
    <w:rsid w:val="007C407A"/>
    <w:rsid w:val="007C45B4"/>
    <w:rsid w:val="007C686A"/>
    <w:rsid w:val="007C6E82"/>
    <w:rsid w:val="007C7BDE"/>
    <w:rsid w:val="007D0E63"/>
    <w:rsid w:val="007D2F45"/>
    <w:rsid w:val="007D3412"/>
    <w:rsid w:val="007D3BAC"/>
    <w:rsid w:val="007D3DB1"/>
    <w:rsid w:val="007D62DF"/>
    <w:rsid w:val="007D6576"/>
    <w:rsid w:val="007D6707"/>
    <w:rsid w:val="007D6B25"/>
    <w:rsid w:val="007D70D7"/>
    <w:rsid w:val="007E05BC"/>
    <w:rsid w:val="007E1150"/>
    <w:rsid w:val="007E1C69"/>
    <w:rsid w:val="007E2122"/>
    <w:rsid w:val="007E25C0"/>
    <w:rsid w:val="007E2ED8"/>
    <w:rsid w:val="007E4F07"/>
    <w:rsid w:val="007E68C3"/>
    <w:rsid w:val="007E7EF8"/>
    <w:rsid w:val="007F2E20"/>
    <w:rsid w:val="007F2F78"/>
    <w:rsid w:val="007F3C19"/>
    <w:rsid w:val="007F5F61"/>
    <w:rsid w:val="00800FAE"/>
    <w:rsid w:val="00803A36"/>
    <w:rsid w:val="00803BEE"/>
    <w:rsid w:val="00804784"/>
    <w:rsid w:val="00807016"/>
    <w:rsid w:val="00810336"/>
    <w:rsid w:val="00811FA7"/>
    <w:rsid w:val="008144C8"/>
    <w:rsid w:val="00816178"/>
    <w:rsid w:val="00816A00"/>
    <w:rsid w:val="00816B04"/>
    <w:rsid w:val="008179D5"/>
    <w:rsid w:val="008204D8"/>
    <w:rsid w:val="00821999"/>
    <w:rsid w:val="00821C40"/>
    <w:rsid w:val="0082252E"/>
    <w:rsid w:val="00822BAA"/>
    <w:rsid w:val="00822F4A"/>
    <w:rsid w:val="00823D76"/>
    <w:rsid w:val="008247B3"/>
    <w:rsid w:val="008249D0"/>
    <w:rsid w:val="00825212"/>
    <w:rsid w:val="008304A6"/>
    <w:rsid w:val="00830D26"/>
    <w:rsid w:val="00831EFD"/>
    <w:rsid w:val="008338DB"/>
    <w:rsid w:val="00833A14"/>
    <w:rsid w:val="00834249"/>
    <w:rsid w:val="00834EBB"/>
    <w:rsid w:val="008358BD"/>
    <w:rsid w:val="00836A46"/>
    <w:rsid w:val="00837EBD"/>
    <w:rsid w:val="00840177"/>
    <w:rsid w:val="00841A0A"/>
    <w:rsid w:val="00842F38"/>
    <w:rsid w:val="00843656"/>
    <w:rsid w:val="00843D0C"/>
    <w:rsid w:val="00845186"/>
    <w:rsid w:val="008474C4"/>
    <w:rsid w:val="00847CA9"/>
    <w:rsid w:val="00851E21"/>
    <w:rsid w:val="00852CEF"/>
    <w:rsid w:val="00853626"/>
    <w:rsid w:val="00853A19"/>
    <w:rsid w:val="00853A86"/>
    <w:rsid w:val="00853C97"/>
    <w:rsid w:val="00854744"/>
    <w:rsid w:val="008578CE"/>
    <w:rsid w:val="0086016F"/>
    <w:rsid w:val="00860944"/>
    <w:rsid w:val="008627B0"/>
    <w:rsid w:val="008629C2"/>
    <w:rsid w:val="0086489F"/>
    <w:rsid w:val="00865CD5"/>
    <w:rsid w:val="00866194"/>
    <w:rsid w:val="00872182"/>
    <w:rsid w:val="00872C5C"/>
    <w:rsid w:val="0087313E"/>
    <w:rsid w:val="00873F48"/>
    <w:rsid w:val="008749B3"/>
    <w:rsid w:val="00877D70"/>
    <w:rsid w:val="00877EB7"/>
    <w:rsid w:val="0088178C"/>
    <w:rsid w:val="00882C98"/>
    <w:rsid w:val="00884A33"/>
    <w:rsid w:val="00884C8B"/>
    <w:rsid w:val="0089010F"/>
    <w:rsid w:val="00890D8D"/>
    <w:rsid w:val="008917C8"/>
    <w:rsid w:val="00891A40"/>
    <w:rsid w:val="008940E6"/>
    <w:rsid w:val="00894301"/>
    <w:rsid w:val="0089602E"/>
    <w:rsid w:val="00897DC2"/>
    <w:rsid w:val="008A1955"/>
    <w:rsid w:val="008A4B03"/>
    <w:rsid w:val="008A6ADE"/>
    <w:rsid w:val="008B22DD"/>
    <w:rsid w:val="008B40EC"/>
    <w:rsid w:val="008B52AC"/>
    <w:rsid w:val="008B6882"/>
    <w:rsid w:val="008C13F5"/>
    <w:rsid w:val="008C1584"/>
    <w:rsid w:val="008C20FE"/>
    <w:rsid w:val="008C3DA3"/>
    <w:rsid w:val="008C65AC"/>
    <w:rsid w:val="008C6662"/>
    <w:rsid w:val="008D552F"/>
    <w:rsid w:val="008D7654"/>
    <w:rsid w:val="008D7B4A"/>
    <w:rsid w:val="008E071C"/>
    <w:rsid w:val="008E18B2"/>
    <w:rsid w:val="008E2915"/>
    <w:rsid w:val="008E5331"/>
    <w:rsid w:val="008E7B81"/>
    <w:rsid w:val="008F0041"/>
    <w:rsid w:val="008F317E"/>
    <w:rsid w:val="008F6348"/>
    <w:rsid w:val="008F6713"/>
    <w:rsid w:val="008F6B2F"/>
    <w:rsid w:val="008F744E"/>
    <w:rsid w:val="0090087E"/>
    <w:rsid w:val="00900C98"/>
    <w:rsid w:val="00900FA2"/>
    <w:rsid w:val="009036BD"/>
    <w:rsid w:val="00904CD9"/>
    <w:rsid w:val="00904EA7"/>
    <w:rsid w:val="00905CE8"/>
    <w:rsid w:val="00906BDE"/>
    <w:rsid w:val="00910343"/>
    <w:rsid w:val="00910BEE"/>
    <w:rsid w:val="00911801"/>
    <w:rsid w:val="00912275"/>
    <w:rsid w:val="00913338"/>
    <w:rsid w:val="009151E6"/>
    <w:rsid w:val="00917767"/>
    <w:rsid w:val="00917984"/>
    <w:rsid w:val="009209C5"/>
    <w:rsid w:val="0092111B"/>
    <w:rsid w:val="009219C5"/>
    <w:rsid w:val="00922D3D"/>
    <w:rsid w:val="00922EF4"/>
    <w:rsid w:val="0092373B"/>
    <w:rsid w:val="00924F60"/>
    <w:rsid w:val="00925DF7"/>
    <w:rsid w:val="00926448"/>
    <w:rsid w:val="00926D47"/>
    <w:rsid w:val="009319C3"/>
    <w:rsid w:val="009322B8"/>
    <w:rsid w:val="00932E9A"/>
    <w:rsid w:val="00933733"/>
    <w:rsid w:val="0093409E"/>
    <w:rsid w:val="009352FF"/>
    <w:rsid w:val="009358ED"/>
    <w:rsid w:val="00935B96"/>
    <w:rsid w:val="00935F5A"/>
    <w:rsid w:val="0093617F"/>
    <w:rsid w:val="00936BC2"/>
    <w:rsid w:val="00936F24"/>
    <w:rsid w:val="009403BA"/>
    <w:rsid w:val="0094125F"/>
    <w:rsid w:val="009416A2"/>
    <w:rsid w:val="0094172C"/>
    <w:rsid w:val="00942290"/>
    <w:rsid w:val="0094345B"/>
    <w:rsid w:val="009469AF"/>
    <w:rsid w:val="00946F14"/>
    <w:rsid w:val="009471D7"/>
    <w:rsid w:val="009509B2"/>
    <w:rsid w:val="00955D55"/>
    <w:rsid w:val="00956AF6"/>
    <w:rsid w:val="0095759D"/>
    <w:rsid w:val="00960337"/>
    <w:rsid w:val="0096241C"/>
    <w:rsid w:val="009631C1"/>
    <w:rsid w:val="00963380"/>
    <w:rsid w:val="009641A7"/>
    <w:rsid w:val="009646C5"/>
    <w:rsid w:val="009661FA"/>
    <w:rsid w:val="00966857"/>
    <w:rsid w:val="00967626"/>
    <w:rsid w:val="00967D1B"/>
    <w:rsid w:val="00971401"/>
    <w:rsid w:val="009727B8"/>
    <w:rsid w:val="00975AF9"/>
    <w:rsid w:val="00975B87"/>
    <w:rsid w:val="009770DE"/>
    <w:rsid w:val="009836EF"/>
    <w:rsid w:val="009840C6"/>
    <w:rsid w:val="00984F1C"/>
    <w:rsid w:val="0098548E"/>
    <w:rsid w:val="00985516"/>
    <w:rsid w:val="00986E9B"/>
    <w:rsid w:val="00986FE6"/>
    <w:rsid w:val="00990312"/>
    <w:rsid w:val="009906F1"/>
    <w:rsid w:val="00991DE5"/>
    <w:rsid w:val="0099452E"/>
    <w:rsid w:val="0099488A"/>
    <w:rsid w:val="00995CBA"/>
    <w:rsid w:val="009974CD"/>
    <w:rsid w:val="00997623"/>
    <w:rsid w:val="009A0442"/>
    <w:rsid w:val="009A1D40"/>
    <w:rsid w:val="009A1DE3"/>
    <w:rsid w:val="009A2000"/>
    <w:rsid w:val="009A3599"/>
    <w:rsid w:val="009A3F50"/>
    <w:rsid w:val="009A53AC"/>
    <w:rsid w:val="009A543A"/>
    <w:rsid w:val="009A6759"/>
    <w:rsid w:val="009A7C4D"/>
    <w:rsid w:val="009B0550"/>
    <w:rsid w:val="009B25CF"/>
    <w:rsid w:val="009B2657"/>
    <w:rsid w:val="009B3830"/>
    <w:rsid w:val="009B39A0"/>
    <w:rsid w:val="009B530C"/>
    <w:rsid w:val="009B5A6F"/>
    <w:rsid w:val="009B693B"/>
    <w:rsid w:val="009B7A3A"/>
    <w:rsid w:val="009C08BD"/>
    <w:rsid w:val="009C14BE"/>
    <w:rsid w:val="009C3330"/>
    <w:rsid w:val="009C37EE"/>
    <w:rsid w:val="009C3A9D"/>
    <w:rsid w:val="009C7506"/>
    <w:rsid w:val="009C7AA3"/>
    <w:rsid w:val="009C7E5A"/>
    <w:rsid w:val="009D1C55"/>
    <w:rsid w:val="009D394B"/>
    <w:rsid w:val="009D4A0A"/>
    <w:rsid w:val="009D5185"/>
    <w:rsid w:val="009D51AF"/>
    <w:rsid w:val="009D545D"/>
    <w:rsid w:val="009D7E88"/>
    <w:rsid w:val="009D7FE6"/>
    <w:rsid w:val="009E1099"/>
    <w:rsid w:val="009E12ED"/>
    <w:rsid w:val="009E29A2"/>
    <w:rsid w:val="009E37A1"/>
    <w:rsid w:val="009E3BC8"/>
    <w:rsid w:val="009E446E"/>
    <w:rsid w:val="009E48FD"/>
    <w:rsid w:val="009E748D"/>
    <w:rsid w:val="009E7851"/>
    <w:rsid w:val="009F1B07"/>
    <w:rsid w:val="009F1BA3"/>
    <w:rsid w:val="009F1CBF"/>
    <w:rsid w:val="009F2169"/>
    <w:rsid w:val="009F2BF1"/>
    <w:rsid w:val="009F38A7"/>
    <w:rsid w:val="009F4451"/>
    <w:rsid w:val="009F45D1"/>
    <w:rsid w:val="009F511D"/>
    <w:rsid w:val="009F511F"/>
    <w:rsid w:val="009F51D6"/>
    <w:rsid w:val="009F6147"/>
    <w:rsid w:val="00A0255F"/>
    <w:rsid w:val="00A027D4"/>
    <w:rsid w:val="00A02AC5"/>
    <w:rsid w:val="00A0357D"/>
    <w:rsid w:val="00A04D8D"/>
    <w:rsid w:val="00A063E9"/>
    <w:rsid w:val="00A0652B"/>
    <w:rsid w:val="00A065B1"/>
    <w:rsid w:val="00A07B7E"/>
    <w:rsid w:val="00A10075"/>
    <w:rsid w:val="00A108E8"/>
    <w:rsid w:val="00A133B2"/>
    <w:rsid w:val="00A134CB"/>
    <w:rsid w:val="00A141B0"/>
    <w:rsid w:val="00A143B0"/>
    <w:rsid w:val="00A16FE1"/>
    <w:rsid w:val="00A171FE"/>
    <w:rsid w:val="00A17C38"/>
    <w:rsid w:val="00A20B7E"/>
    <w:rsid w:val="00A21441"/>
    <w:rsid w:val="00A21D73"/>
    <w:rsid w:val="00A22181"/>
    <w:rsid w:val="00A2589B"/>
    <w:rsid w:val="00A26221"/>
    <w:rsid w:val="00A315A7"/>
    <w:rsid w:val="00A31CDE"/>
    <w:rsid w:val="00A33B07"/>
    <w:rsid w:val="00A34EF2"/>
    <w:rsid w:val="00A403E1"/>
    <w:rsid w:val="00A410F9"/>
    <w:rsid w:val="00A4231D"/>
    <w:rsid w:val="00A4237B"/>
    <w:rsid w:val="00A4375D"/>
    <w:rsid w:val="00A45178"/>
    <w:rsid w:val="00A467A6"/>
    <w:rsid w:val="00A47D17"/>
    <w:rsid w:val="00A51C61"/>
    <w:rsid w:val="00A5246A"/>
    <w:rsid w:val="00A52687"/>
    <w:rsid w:val="00A53BFB"/>
    <w:rsid w:val="00A5506F"/>
    <w:rsid w:val="00A56655"/>
    <w:rsid w:val="00A56EA6"/>
    <w:rsid w:val="00A6086F"/>
    <w:rsid w:val="00A609CD"/>
    <w:rsid w:val="00A616E5"/>
    <w:rsid w:val="00A627C5"/>
    <w:rsid w:val="00A647CD"/>
    <w:rsid w:val="00A656CB"/>
    <w:rsid w:val="00A66343"/>
    <w:rsid w:val="00A66F0B"/>
    <w:rsid w:val="00A66F54"/>
    <w:rsid w:val="00A67B62"/>
    <w:rsid w:val="00A7082F"/>
    <w:rsid w:val="00A73017"/>
    <w:rsid w:val="00A76115"/>
    <w:rsid w:val="00A76F4C"/>
    <w:rsid w:val="00A810B0"/>
    <w:rsid w:val="00A82E11"/>
    <w:rsid w:val="00A83AFD"/>
    <w:rsid w:val="00A83F08"/>
    <w:rsid w:val="00A84530"/>
    <w:rsid w:val="00A84E69"/>
    <w:rsid w:val="00A859F0"/>
    <w:rsid w:val="00A86F7D"/>
    <w:rsid w:val="00A87186"/>
    <w:rsid w:val="00A90071"/>
    <w:rsid w:val="00A9053D"/>
    <w:rsid w:val="00A91B6F"/>
    <w:rsid w:val="00A93A4B"/>
    <w:rsid w:val="00A93C0B"/>
    <w:rsid w:val="00A96BEC"/>
    <w:rsid w:val="00A9764A"/>
    <w:rsid w:val="00AA0D6A"/>
    <w:rsid w:val="00AA3375"/>
    <w:rsid w:val="00AA3593"/>
    <w:rsid w:val="00AA5CD3"/>
    <w:rsid w:val="00AA5D68"/>
    <w:rsid w:val="00AA5E57"/>
    <w:rsid w:val="00AA7882"/>
    <w:rsid w:val="00AB14FC"/>
    <w:rsid w:val="00AB1B34"/>
    <w:rsid w:val="00AB2168"/>
    <w:rsid w:val="00AB2F05"/>
    <w:rsid w:val="00AB3346"/>
    <w:rsid w:val="00AB50AA"/>
    <w:rsid w:val="00AB5E5B"/>
    <w:rsid w:val="00AB5F99"/>
    <w:rsid w:val="00AB776C"/>
    <w:rsid w:val="00AC0B22"/>
    <w:rsid w:val="00AC2803"/>
    <w:rsid w:val="00AC4F4A"/>
    <w:rsid w:val="00AC5655"/>
    <w:rsid w:val="00AD48F1"/>
    <w:rsid w:val="00AD4BA9"/>
    <w:rsid w:val="00AD5519"/>
    <w:rsid w:val="00AD5EC4"/>
    <w:rsid w:val="00AD5F0A"/>
    <w:rsid w:val="00AD727C"/>
    <w:rsid w:val="00AE0111"/>
    <w:rsid w:val="00AE0B7D"/>
    <w:rsid w:val="00AE1DC5"/>
    <w:rsid w:val="00AE3B93"/>
    <w:rsid w:val="00AE5705"/>
    <w:rsid w:val="00AE7A78"/>
    <w:rsid w:val="00AF14F1"/>
    <w:rsid w:val="00AF2ACD"/>
    <w:rsid w:val="00AF2F03"/>
    <w:rsid w:val="00AF3F90"/>
    <w:rsid w:val="00AF4A73"/>
    <w:rsid w:val="00AF6308"/>
    <w:rsid w:val="00AF6B8A"/>
    <w:rsid w:val="00AF7A28"/>
    <w:rsid w:val="00B005B4"/>
    <w:rsid w:val="00B0598F"/>
    <w:rsid w:val="00B07BCD"/>
    <w:rsid w:val="00B07BE4"/>
    <w:rsid w:val="00B126F5"/>
    <w:rsid w:val="00B15CF2"/>
    <w:rsid w:val="00B16B1F"/>
    <w:rsid w:val="00B175F0"/>
    <w:rsid w:val="00B21224"/>
    <w:rsid w:val="00B2139F"/>
    <w:rsid w:val="00B21D1E"/>
    <w:rsid w:val="00B21EB9"/>
    <w:rsid w:val="00B22070"/>
    <w:rsid w:val="00B226E2"/>
    <w:rsid w:val="00B22986"/>
    <w:rsid w:val="00B24D3C"/>
    <w:rsid w:val="00B25C74"/>
    <w:rsid w:val="00B2634F"/>
    <w:rsid w:val="00B3057B"/>
    <w:rsid w:val="00B3164C"/>
    <w:rsid w:val="00B349CE"/>
    <w:rsid w:val="00B3528A"/>
    <w:rsid w:val="00B35942"/>
    <w:rsid w:val="00B37CF4"/>
    <w:rsid w:val="00B37D5A"/>
    <w:rsid w:val="00B37E5F"/>
    <w:rsid w:val="00B407A1"/>
    <w:rsid w:val="00B40B2B"/>
    <w:rsid w:val="00B42518"/>
    <w:rsid w:val="00B4432E"/>
    <w:rsid w:val="00B4483C"/>
    <w:rsid w:val="00B45048"/>
    <w:rsid w:val="00B45D6E"/>
    <w:rsid w:val="00B515C9"/>
    <w:rsid w:val="00B53214"/>
    <w:rsid w:val="00B57A91"/>
    <w:rsid w:val="00B6059A"/>
    <w:rsid w:val="00B62038"/>
    <w:rsid w:val="00B622ED"/>
    <w:rsid w:val="00B640CE"/>
    <w:rsid w:val="00B64773"/>
    <w:rsid w:val="00B64B16"/>
    <w:rsid w:val="00B64CED"/>
    <w:rsid w:val="00B667A2"/>
    <w:rsid w:val="00B67F66"/>
    <w:rsid w:val="00B72108"/>
    <w:rsid w:val="00B72706"/>
    <w:rsid w:val="00B73BE2"/>
    <w:rsid w:val="00B74889"/>
    <w:rsid w:val="00B75223"/>
    <w:rsid w:val="00B75BF1"/>
    <w:rsid w:val="00B76ABA"/>
    <w:rsid w:val="00B80158"/>
    <w:rsid w:val="00B81C75"/>
    <w:rsid w:val="00B82CF4"/>
    <w:rsid w:val="00B846BE"/>
    <w:rsid w:val="00B84907"/>
    <w:rsid w:val="00B863A1"/>
    <w:rsid w:val="00B9137A"/>
    <w:rsid w:val="00B929EE"/>
    <w:rsid w:val="00B92C68"/>
    <w:rsid w:val="00B94402"/>
    <w:rsid w:val="00B945B9"/>
    <w:rsid w:val="00B9480A"/>
    <w:rsid w:val="00B94870"/>
    <w:rsid w:val="00B9572F"/>
    <w:rsid w:val="00B96751"/>
    <w:rsid w:val="00B97081"/>
    <w:rsid w:val="00B971F9"/>
    <w:rsid w:val="00BA018D"/>
    <w:rsid w:val="00BA0C77"/>
    <w:rsid w:val="00BA10E2"/>
    <w:rsid w:val="00BA1619"/>
    <w:rsid w:val="00BA295C"/>
    <w:rsid w:val="00BA3F54"/>
    <w:rsid w:val="00BA4815"/>
    <w:rsid w:val="00BA7FC5"/>
    <w:rsid w:val="00BB03D3"/>
    <w:rsid w:val="00BB0556"/>
    <w:rsid w:val="00BB0B34"/>
    <w:rsid w:val="00BB15BD"/>
    <w:rsid w:val="00BB1BAD"/>
    <w:rsid w:val="00BB2927"/>
    <w:rsid w:val="00BB2C9F"/>
    <w:rsid w:val="00BB46EC"/>
    <w:rsid w:val="00BB50EB"/>
    <w:rsid w:val="00BB644C"/>
    <w:rsid w:val="00BB7309"/>
    <w:rsid w:val="00BB785C"/>
    <w:rsid w:val="00BC09EB"/>
    <w:rsid w:val="00BC0BF8"/>
    <w:rsid w:val="00BC3C45"/>
    <w:rsid w:val="00BC4076"/>
    <w:rsid w:val="00BC431E"/>
    <w:rsid w:val="00BC7ED1"/>
    <w:rsid w:val="00BD1B19"/>
    <w:rsid w:val="00BD21C3"/>
    <w:rsid w:val="00BD4410"/>
    <w:rsid w:val="00BD451F"/>
    <w:rsid w:val="00BD47CE"/>
    <w:rsid w:val="00BD671A"/>
    <w:rsid w:val="00BD6856"/>
    <w:rsid w:val="00BD749F"/>
    <w:rsid w:val="00BE1920"/>
    <w:rsid w:val="00BE2805"/>
    <w:rsid w:val="00BE32C7"/>
    <w:rsid w:val="00BE3FFE"/>
    <w:rsid w:val="00BE44FB"/>
    <w:rsid w:val="00BE5F2B"/>
    <w:rsid w:val="00BE73A8"/>
    <w:rsid w:val="00BF00F9"/>
    <w:rsid w:val="00BF1AFD"/>
    <w:rsid w:val="00BF1CC4"/>
    <w:rsid w:val="00BF2A5B"/>
    <w:rsid w:val="00BF3D74"/>
    <w:rsid w:val="00BF5849"/>
    <w:rsid w:val="00BF7B8E"/>
    <w:rsid w:val="00C0064C"/>
    <w:rsid w:val="00C00B1D"/>
    <w:rsid w:val="00C012AF"/>
    <w:rsid w:val="00C01394"/>
    <w:rsid w:val="00C033BE"/>
    <w:rsid w:val="00C03777"/>
    <w:rsid w:val="00C03CC9"/>
    <w:rsid w:val="00C0538C"/>
    <w:rsid w:val="00C067ED"/>
    <w:rsid w:val="00C06A13"/>
    <w:rsid w:val="00C07BFA"/>
    <w:rsid w:val="00C11B98"/>
    <w:rsid w:val="00C11CEA"/>
    <w:rsid w:val="00C11EE2"/>
    <w:rsid w:val="00C12025"/>
    <w:rsid w:val="00C15FA8"/>
    <w:rsid w:val="00C21925"/>
    <w:rsid w:val="00C227DA"/>
    <w:rsid w:val="00C246C9"/>
    <w:rsid w:val="00C253FC"/>
    <w:rsid w:val="00C2627D"/>
    <w:rsid w:val="00C26EB2"/>
    <w:rsid w:val="00C278B5"/>
    <w:rsid w:val="00C30468"/>
    <w:rsid w:val="00C3174E"/>
    <w:rsid w:val="00C31ED3"/>
    <w:rsid w:val="00C3220C"/>
    <w:rsid w:val="00C32C14"/>
    <w:rsid w:val="00C346D5"/>
    <w:rsid w:val="00C34ECC"/>
    <w:rsid w:val="00C3664C"/>
    <w:rsid w:val="00C37DEE"/>
    <w:rsid w:val="00C40899"/>
    <w:rsid w:val="00C40952"/>
    <w:rsid w:val="00C4105D"/>
    <w:rsid w:val="00C4111D"/>
    <w:rsid w:val="00C417CE"/>
    <w:rsid w:val="00C42D4D"/>
    <w:rsid w:val="00C50374"/>
    <w:rsid w:val="00C515CC"/>
    <w:rsid w:val="00C51DD3"/>
    <w:rsid w:val="00C53F40"/>
    <w:rsid w:val="00C53F9A"/>
    <w:rsid w:val="00C54261"/>
    <w:rsid w:val="00C5554D"/>
    <w:rsid w:val="00C55FB9"/>
    <w:rsid w:val="00C57F12"/>
    <w:rsid w:val="00C60B21"/>
    <w:rsid w:val="00C60DEF"/>
    <w:rsid w:val="00C61712"/>
    <w:rsid w:val="00C625F3"/>
    <w:rsid w:val="00C63057"/>
    <w:rsid w:val="00C6403D"/>
    <w:rsid w:val="00C655B0"/>
    <w:rsid w:val="00C67962"/>
    <w:rsid w:val="00C70B9B"/>
    <w:rsid w:val="00C711CD"/>
    <w:rsid w:val="00C73071"/>
    <w:rsid w:val="00C744A0"/>
    <w:rsid w:val="00C75644"/>
    <w:rsid w:val="00C7723E"/>
    <w:rsid w:val="00C774F8"/>
    <w:rsid w:val="00C77A7E"/>
    <w:rsid w:val="00C805FE"/>
    <w:rsid w:val="00C81E4F"/>
    <w:rsid w:val="00C820A9"/>
    <w:rsid w:val="00C8539C"/>
    <w:rsid w:val="00C86274"/>
    <w:rsid w:val="00C87C61"/>
    <w:rsid w:val="00C92A95"/>
    <w:rsid w:val="00C9354E"/>
    <w:rsid w:val="00C9360D"/>
    <w:rsid w:val="00C94744"/>
    <w:rsid w:val="00C94CA5"/>
    <w:rsid w:val="00C97A41"/>
    <w:rsid w:val="00CA053E"/>
    <w:rsid w:val="00CA0F6C"/>
    <w:rsid w:val="00CA405F"/>
    <w:rsid w:val="00CA43E4"/>
    <w:rsid w:val="00CA4ACE"/>
    <w:rsid w:val="00CA61BB"/>
    <w:rsid w:val="00CA63C4"/>
    <w:rsid w:val="00CA63F5"/>
    <w:rsid w:val="00CA72D0"/>
    <w:rsid w:val="00CB087A"/>
    <w:rsid w:val="00CB1237"/>
    <w:rsid w:val="00CB1A53"/>
    <w:rsid w:val="00CB1EDA"/>
    <w:rsid w:val="00CB20CC"/>
    <w:rsid w:val="00CB274F"/>
    <w:rsid w:val="00CB2C32"/>
    <w:rsid w:val="00CB2D4D"/>
    <w:rsid w:val="00CB334B"/>
    <w:rsid w:val="00CB7480"/>
    <w:rsid w:val="00CB7D92"/>
    <w:rsid w:val="00CC11D2"/>
    <w:rsid w:val="00CC2E93"/>
    <w:rsid w:val="00CD03E3"/>
    <w:rsid w:val="00CD2095"/>
    <w:rsid w:val="00CD2D40"/>
    <w:rsid w:val="00CD3B8C"/>
    <w:rsid w:val="00CD6173"/>
    <w:rsid w:val="00CE0FB6"/>
    <w:rsid w:val="00CE30C8"/>
    <w:rsid w:val="00CE7307"/>
    <w:rsid w:val="00CE7437"/>
    <w:rsid w:val="00CF2D69"/>
    <w:rsid w:val="00CF3214"/>
    <w:rsid w:val="00CF63F3"/>
    <w:rsid w:val="00D00242"/>
    <w:rsid w:val="00D0184C"/>
    <w:rsid w:val="00D0408F"/>
    <w:rsid w:val="00D04D54"/>
    <w:rsid w:val="00D04FEF"/>
    <w:rsid w:val="00D05DF8"/>
    <w:rsid w:val="00D12B31"/>
    <w:rsid w:val="00D13AF9"/>
    <w:rsid w:val="00D15BAC"/>
    <w:rsid w:val="00D16A15"/>
    <w:rsid w:val="00D16FA6"/>
    <w:rsid w:val="00D20DC1"/>
    <w:rsid w:val="00D21799"/>
    <w:rsid w:val="00D22DE8"/>
    <w:rsid w:val="00D23023"/>
    <w:rsid w:val="00D23DE7"/>
    <w:rsid w:val="00D24F39"/>
    <w:rsid w:val="00D30460"/>
    <w:rsid w:val="00D30E65"/>
    <w:rsid w:val="00D32326"/>
    <w:rsid w:val="00D348C8"/>
    <w:rsid w:val="00D34952"/>
    <w:rsid w:val="00D36B38"/>
    <w:rsid w:val="00D371B5"/>
    <w:rsid w:val="00D420E6"/>
    <w:rsid w:val="00D42F14"/>
    <w:rsid w:val="00D430B1"/>
    <w:rsid w:val="00D46FC9"/>
    <w:rsid w:val="00D5067B"/>
    <w:rsid w:val="00D5276B"/>
    <w:rsid w:val="00D52A5E"/>
    <w:rsid w:val="00D52F36"/>
    <w:rsid w:val="00D53088"/>
    <w:rsid w:val="00D5626C"/>
    <w:rsid w:val="00D56DEC"/>
    <w:rsid w:val="00D579E3"/>
    <w:rsid w:val="00D60B1B"/>
    <w:rsid w:val="00D61155"/>
    <w:rsid w:val="00D6151A"/>
    <w:rsid w:val="00D625D3"/>
    <w:rsid w:val="00D64401"/>
    <w:rsid w:val="00D64AAD"/>
    <w:rsid w:val="00D65DAD"/>
    <w:rsid w:val="00D67610"/>
    <w:rsid w:val="00D70A2A"/>
    <w:rsid w:val="00D71FC8"/>
    <w:rsid w:val="00D733A8"/>
    <w:rsid w:val="00D73D3A"/>
    <w:rsid w:val="00D744A2"/>
    <w:rsid w:val="00D758B1"/>
    <w:rsid w:val="00D75C18"/>
    <w:rsid w:val="00D75DE9"/>
    <w:rsid w:val="00D76C8B"/>
    <w:rsid w:val="00D76F51"/>
    <w:rsid w:val="00D7789F"/>
    <w:rsid w:val="00D807D8"/>
    <w:rsid w:val="00D80919"/>
    <w:rsid w:val="00D81D3C"/>
    <w:rsid w:val="00D81E74"/>
    <w:rsid w:val="00D81EAD"/>
    <w:rsid w:val="00D83BE9"/>
    <w:rsid w:val="00D852C2"/>
    <w:rsid w:val="00D86031"/>
    <w:rsid w:val="00D86383"/>
    <w:rsid w:val="00D87563"/>
    <w:rsid w:val="00D90A9C"/>
    <w:rsid w:val="00D90D3A"/>
    <w:rsid w:val="00D92C67"/>
    <w:rsid w:val="00D9344E"/>
    <w:rsid w:val="00D94D9B"/>
    <w:rsid w:val="00D95358"/>
    <w:rsid w:val="00D95B32"/>
    <w:rsid w:val="00D970E1"/>
    <w:rsid w:val="00D97E20"/>
    <w:rsid w:val="00DA02C5"/>
    <w:rsid w:val="00DA097C"/>
    <w:rsid w:val="00DA24B8"/>
    <w:rsid w:val="00DA5718"/>
    <w:rsid w:val="00DA5B95"/>
    <w:rsid w:val="00DA708A"/>
    <w:rsid w:val="00DB0563"/>
    <w:rsid w:val="00DB073E"/>
    <w:rsid w:val="00DB090F"/>
    <w:rsid w:val="00DB1A22"/>
    <w:rsid w:val="00DB30F8"/>
    <w:rsid w:val="00DB38D7"/>
    <w:rsid w:val="00DB39B1"/>
    <w:rsid w:val="00DB4EAD"/>
    <w:rsid w:val="00DB4FB7"/>
    <w:rsid w:val="00DC026E"/>
    <w:rsid w:val="00DC0C2B"/>
    <w:rsid w:val="00DC0CD8"/>
    <w:rsid w:val="00DC2208"/>
    <w:rsid w:val="00DC3542"/>
    <w:rsid w:val="00DC3870"/>
    <w:rsid w:val="00DC3BE9"/>
    <w:rsid w:val="00DC5846"/>
    <w:rsid w:val="00DC5A58"/>
    <w:rsid w:val="00DC6D0D"/>
    <w:rsid w:val="00DD00D4"/>
    <w:rsid w:val="00DD0727"/>
    <w:rsid w:val="00DD1AFD"/>
    <w:rsid w:val="00DD229D"/>
    <w:rsid w:val="00DD4DE8"/>
    <w:rsid w:val="00DD5571"/>
    <w:rsid w:val="00DD5F5E"/>
    <w:rsid w:val="00DE00E3"/>
    <w:rsid w:val="00DE1368"/>
    <w:rsid w:val="00DE45B2"/>
    <w:rsid w:val="00DE56A9"/>
    <w:rsid w:val="00DE6091"/>
    <w:rsid w:val="00DE6C78"/>
    <w:rsid w:val="00DE712A"/>
    <w:rsid w:val="00DF05D5"/>
    <w:rsid w:val="00DF0DFD"/>
    <w:rsid w:val="00DF30ED"/>
    <w:rsid w:val="00DF37A6"/>
    <w:rsid w:val="00DF4926"/>
    <w:rsid w:val="00DF7C90"/>
    <w:rsid w:val="00E01022"/>
    <w:rsid w:val="00E021DA"/>
    <w:rsid w:val="00E024F7"/>
    <w:rsid w:val="00E02C9C"/>
    <w:rsid w:val="00E02D75"/>
    <w:rsid w:val="00E044C7"/>
    <w:rsid w:val="00E04650"/>
    <w:rsid w:val="00E059B1"/>
    <w:rsid w:val="00E05C7A"/>
    <w:rsid w:val="00E06138"/>
    <w:rsid w:val="00E06972"/>
    <w:rsid w:val="00E06E5B"/>
    <w:rsid w:val="00E07815"/>
    <w:rsid w:val="00E10147"/>
    <w:rsid w:val="00E10602"/>
    <w:rsid w:val="00E11E6E"/>
    <w:rsid w:val="00E1214C"/>
    <w:rsid w:val="00E12189"/>
    <w:rsid w:val="00E13CE6"/>
    <w:rsid w:val="00E14E97"/>
    <w:rsid w:val="00E15A24"/>
    <w:rsid w:val="00E22F64"/>
    <w:rsid w:val="00E2428C"/>
    <w:rsid w:val="00E247CD"/>
    <w:rsid w:val="00E2480C"/>
    <w:rsid w:val="00E248A3"/>
    <w:rsid w:val="00E24E15"/>
    <w:rsid w:val="00E26AE8"/>
    <w:rsid w:val="00E26F5A"/>
    <w:rsid w:val="00E31C0B"/>
    <w:rsid w:val="00E32195"/>
    <w:rsid w:val="00E321F4"/>
    <w:rsid w:val="00E33C29"/>
    <w:rsid w:val="00E34062"/>
    <w:rsid w:val="00E3424D"/>
    <w:rsid w:val="00E34291"/>
    <w:rsid w:val="00E34509"/>
    <w:rsid w:val="00E350ED"/>
    <w:rsid w:val="00E363EC"/>
    <w:rsid w:val="00E36923"/>
    <w:rsid w:val="00E438DC"/>
    <w:rsid w:val="00E507BA"/>
    <w:rsid w:val="00E51A32"/>
    <w:rsid w:val="00E529F8"/>
    <w:rsid w:val="00E5667E"/>
    <w:rsid w:val="00E56FEE"/>
    <w:rsid w:val="00E61035"/>
    <w:rsid w:val="00E613A2"/>
    <w:rsid w:val="00E629D4"/>
    <w:rsid w:val="00E64284"/>
    <w:rsid w:val="00E654B5"/>
    <w:rsid w:val="00E66375"/>
    <w:rsid w:val="00E66775"/>
    <w:rsid w:val="00E70349"/>
    <w:rsid w:val="00E70622"/>
    <w:rsid w:val="00E71254"/>
    <w:rsid w:val="00E715C9"/>
    <w:rsid w:val="00E717CB"/>
    <w:rsid w:val="00E71B44"/>
    <w:rsid w:val="00E72F14"/>
    <w:rsid w:val="00E7330E"/>
    <w:rsid w:val="00E73F26"/>
    <w:rsid w:val="00E740AF"/>
    <w:rsid w:val="00E759EA"/>
    <w:rsid w:val="00E77166"/>
    <w:rsid w:val="00E7729A"/>
    <w:rsid w:val="00E772E4"/>
    <w:rsid w:val="00E8019D"/>
    <w:rsid w:val="00E804BB"/>
    <w:rsid w:val="00E82704"/>
    <w:rsid w:val="00E83D13"/>
    <w:rsid w:val="00E85B07"/>
    <w:rsid w:val="00E870AE"/>
    <w:rsid w:val="00E87797"/>
    <w:rsid w:val="00E93302"/>
    <w:rsid w:val="00E93A6F"/>
    <w:rsid w:val="00E94A33"/>
    <w:rsid w:val="00E9552F"/>
    <w:rsid w:val="00E9698A"/>
    <w:rsid w:val="00E97407"/>
    <w:rsid w:val="00EA02D2"/>
    <w:rsid w:val="00EA4F29"/>
    <w:rsid w:val="00EA7000"/>
    <w:rsid w:val="00EA789E"/>
    <w:rsid w:val="00EB3E96"/>
    <w:rsid w:val="00EB4686"/>
    <w:rsid w:val="00EB4B0A"/>
    <w:rsid w:val="00EB60FD"/>
    <w:rsid w:val="00EB6C94"/>
    <w:rsid w:val="00EC0A9F"/>
    <w:rsid w:val="00EC1C85"/>
    <w:rsid w:val="00EC222A"/>
    <w:rsid w:val="00EC29B9"/>
    <w:rsid w:val="00EC3314"/>
    <w:rsid w:val="00EC4DF6"/>
    <w:rsid w:val="00EC6342"/>
    <w:rsid w:val="00ED2289"/>
    <w:rsid w:val="00ED316A"/>
    <w:rsid w:val="00ED3590"/>
    <w:rsid w:val="00ED4DEA"/>
    <w:rsid w:val="00ED57B0"/>
    <w:rsid w:val="00ED7201"/>
    <w:rsid w:val="00EE0875"/>
    <w:rsid w:val="00EE08DC"/>
    <w:rsid w:val="00EE0FB9"/>
    <w:rsid w:val="00EE39EA"/>
    <w:rsid w:val="00EE4B9D"/>
    <w:rsid w:val="00EE66ED"/>
    <w:rsid w:val="00EE7494"/>
    <w:rsid w:val="00EF0AD4"/>
    <w:rsid w:val="00EF1074"/>
    <w:rsid w:val="00EF2CB8"/>
    <w:rsid w:val="00EF4103"/>
    <w:rsid w:val="00EF468F"/>
    <w:rsid w:val="00EF4B86"/>
    <w:rsid w:val="00EF59C0"/>
    <w:rsid w:val="00F01F21"/>
    <w:rsid w:val="00F02101"/>
    <w:rsid w:val="00F03558"/>
    <w:rsid w:val="00F04131"/>
    <w:rsid w:val="00F10945"/>
    <w:rsid w:val="00F1296C"/>
    <w:rsid w:val="00F12E73"/>
    <w:rsid w:val="00F146A5"/>
    <w:rsid w:val="00F15509"/>
    <w:rsid w:val="00F20FA8"/>
    <w:rsid w:val="00F22106"/>
    <w:rsid w:val="00F24909"/>
    <w:rsid w:val="00F26915"/>
    <w:rsid w:val="00F2749D"/>
    <w:rsid w:val="00F30CC4"/>
    <w:rsid w:val="00F35297"/>
    <w:rsid w:val="00F37973"/>
    <w:rsid w:val="00F406D0"/>
    <w:rsid w:val="00F444EF"/>
    <w:rsid w:val="00F46053"/>
    <w:rsid w:val="00F46859"/>
    <w:rsid w:val="00F54B83"/>
    <w:rsid w:val="00F56154"/>
    <w:rsid w:val="00F567D8"/>
    <w:rsid w:val="00F6160D"/>
    <w:rsid w:val="00F61DBA"/>
    <w:rsid w:val="00F61EDF"/>
    <w:rsid w:val="00F6282D"/>
    <w:rsid w:val="00F654E9"/>
    <w:rsid w:val="00F655AE"/>
    <w:rsid w:val="00F65B79"/>
    <w:rsid w:val="00F66424"/>
    <w:rsid w:val="00F67234"/>
    <w:rsid w:val="00F67572"/>
    <w:rsid w:val="00F70262"/>
    <w:rsid w:val="00F70D54"/>
    <w:rsid w:val="00F723CD"/>
    <w:rsid w:val="00F726A8"/>
    <w:rsid w:val="00F73F08"/>
    <w:rsid w:val="00F7479B"/>
    <w:rsid w:val="00F769A1"/>
    <w:rsid w:val="00F8373A"/>
    <w:rsid w:val="00F842AC"/>
    <w:rsid w:val="00F86FA2"/>
    <w:rsid w:val="00F90B89"/>
    <w:rsid w:val="00F91263"/>
    <w:rsid w:val="00F91752"/>
    <w:rsid w:val="00F92099"/>
    <w:rsid w:val="00F939DA"/>
    <w:rsid w:val="00F94DF5"/>
    <w:rsid w:val="00F96E4F"/>
    <w:rsid w:val="00F97763"/>
    <w:rsid w:val="00F97A12"/>
    <w:rsid w:val="00FA231D"/>
    <w:rsid w:val="00FA2B49"/>
    <w:rsid w:val="00FA2FAE"/>
    <w:rsid w:val="00FA4994"/>
    <w:rsid w:val="00FA6A6A"/>
    <w:rsid w:val="00FB0E43"/>
    <w:rsid w:val="00FB14BF"/>
    <w:rsid w:val="00FB2595"/>
    <w:rsid w:val="00FB28AD"/>
    <w:rsid w:val="00FB2A14"/>
    <w:rsid w:val="00FB409E"/>
    <w:rsid w:val="00FB471C"/>
    <w:rsid w:val="00FB593F"/>
    <w:rsid w:val="00FB5B5E"/>
    <w:rsid w:val="00FB5DF6"/>
    <w:rsid w:val="00FB7F4D"/>
    <w:rsid w:val="00FC08FD"/>
    <w:rsid w:val="00FC0FD6"/>
    <w:rsid w:val="00FC1530"/>
    <w:rsid w:val="00FC1C3B"/>
    <w:rsid w:val="00FC3BE6"/>
    <w:rsid w:val="00FC5944"/>
    <w:rsid w:val="00FC6FDC"/>
    <w:rsid w:val="00FC7887"/>
    <w:rsid w:val="00FC7E48"/>
    <w:rsid w:val="00FD0846"/>
    <w:rsid w:val="00FD0C9A"/>
    <w:rsid w:val="00FD2049"/>
    <w:rsid w:val="00FD24CA"/>
    <w:rsid w:val="00FD3575"/>
    <w:rsid w:val="00FD3B4D"/>
    <w:rsid w:val="00FD6B0E"/>
    <w:rsid w:val="00FD6ED8"/>
    <w:rsid w:val="00FE0431"/>
    <w:rsid w:val="00FE0502"/>
    <w:rsid w:val="00FE0571"/>
    <w:rsid w:val="00FE0EDD"/>
    <w:rsid w:val="00FE16C3"/>
    <w:rsid w:val="00FE24D0"/>
    <w:rsid w:val="00FE39C6"/>
    <w:rsid w:val="00FE7DE5"/>
    <w:rsid w:val="00FE7F9E"/>
    <w:rsid w:val="00FF044F"/>
    <w:rsid w:val="00FF0E77"/>
    <w:rsid w:val="00FF2309"/>
    <w:rsid w:val="00FF2E61"/>
    <w:rsid w:val="00FF3017"/>
    <w:rsid w:val="00FF56F8"/>
    <w:rsid w:val="00FF5CCA"/>
    <w:rsid w:val="00FF5DAA"/>
    <w:rsid w:val="00FF7188"/>
    <w:rsid w:val="00FF7E37"/>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8913"/>
    <o:shapelayout v:ext="edit">
      <o:idmap v:ext="edit" data="1"/>
    </o:shapelayout>
  </w:shapeDefaults>
  <w:decimalSymbol w:val=","/>
  <w:listSeparator w:val=";"/>
  <w14:docId w14:val="2DC847ED"/>
  <w15:docId w15:val="{F8003851-5F71-4684-AF36-96D2591F91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sz w:val="22"/>
        <w:szCs w:val="22"/>
        <w:lang w:val="cs-CZ" w:eastAsia="cs-CZ" w:bidi="ar-SA"/>
      </w:rPr>
    </w:rPrDefault>
    <w:pPrDefault>
      <w:pPr>
        <w:spacing w:before="60" w:after="60"/>
        <w:jc w:val="both"/>
      </w:pPr>
    </w:pPrDefault>
  </w:docDefaults>
  <w:latentStyles w:defLockedState="0" w:defUIPriority="99" w:defSemiHidden="0" w:defUnhideWhenUsed="0" w:defQFormat="0" w:count="371">
    <w:lsdException w:name="Normal" w:uiPriority="0" w:qFormat="1"/>
    <w:lsdException w:name="heading 1" w:qFormat="1"/>
    <w:lsdException w:name="heading 2" w:uiPriority="0" w:qFormat="1"/>
    <w:lsdException w:name="heading 3"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qFormat="1"/>
    <w:lsdException w:name="footnote text" w:semiHidden="1" w:uiPriority="0"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uiPriority="0"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570F1E"/>
    <w:pPr>
      <w:tabs>
        <w:tab w:val="left" w:pos="851"/>
      </w:tabs>
      <w:spacing w:after="120"/>
    </w:pPr>
  </w:style>
  <w:style w:type="paragraph" w:styleId="Nadpis1">
    <w:name w:val="heading 1"/>
    <w:basedOn w:val="Nzev1"/>
    <w:next w:val="Normln"/>
    <w:link w:val="Nadpis1Char"/>
    <w:uiPriority w:val="99"/>
    <w:qFormat/>
    <w:rsid w:val="00570F1E"/>
    <w:pPr>
      <w:spacing w:after="240"/>
      <w:ind w:left="851" w:hanging="851"/>
      <w:jc w:val="both"/>
      <w:outlineLvl w:val="0"/>
    </w:pPr>
    <w:rPr>
      <w:rFonts w:ascii="Calibri" w:hAnsi="Calibri"/>
      <w:b/>
      <w:kern w:val="28"/>
      <w:sz w:val="30"/>
    </w:rPr>
  </w:style>
  <w:style w:type="paragraph" w:styleId="Nadpis2">
    <w:name w:val="heading 2"/>
    <w:basedOn w:val="Nadpis1"/>
    <w:next w:val="Normln"/>
    <w:link w:val="Nadpis2Char"/>
    <w:qFormat/>
    <w:rsid w:val="00570F1E"/>
    <w:pPr>
      <w:outlineLvl w:val="1"/>
    </w:pPr>
    <w:rPr>
      <w:caps w:val="0"/>
      <w:noProof/>
      <w:szCs w:val="24"/>
    </w:rPr>
  </w:style>
  <w:style w:type="paragraph" w:styleId="Nadpis3">
    <w:name w:val="heading 3"/>
    <w:basedOn w:val="Nzev3"/>
    <w:next w:val="Normln"/>
    <w:link w:val="Nadpis3Char"/>
    <w:uiPriority w:val="99"/>
    <w:qFormat/>
    <w:rsid w:val="00093043"/>
    <w:pPr>
      <w:tabs>
        <w:tab w:val="clear" w:pos="454"/>
      </w:tabs>
      <w:spacing w:before="240"/>
      <w:ind w:left="851" w:hanging="851"/>
      <w:jc w:val="both"/>
      <w:outlineLvl w:val="2"/>
    </w:pPr>
    <w:rPr>
      <w:rFonts w:ascii="Calibri" w:hAnsi="Calibri"/>
      <w:caps/>
      <w:sz w:val="26"/>
      <w:szCs w:val="24"/>
    </w:rPr>
  </w:style>
  <w:style w:type="paragraph" w:styleId="Nadpis4">
    <w:name w:val="heading 4"/>
    <w:basedOn w:val="Nadpis3"/>
    <w:next w:val="Normln"/>
    <w:link w:val="Nadpis4Char"/>
    <w:qFormat/>
    <w:rsid w:val="00570F1E"/>
    <w:pPr>
      <w:outlineLvl w:val="3"/>
    </w:pPr>
    <w:rPr>
      <w:bCs w:val="0"/>
      <w:iCs/>
      <w:caps w:val="0"/>
      <w:sz w:val="24"/>
    </w:rPr>
  </w:style>
  <w:style w:type="paragraph" w:styleId="Nadpis5">
    <w:name w:val="heading 5"/>
    <w:basedOn w:val="Normln"/>
    <w:next w:val="Normln"/>
    <w:link w:val="Nadpis5Char"/>
    <w:qFormat/>
    <w:rsid w:val="00570F1E"/>
    <w:pPr>
      <w:outlineLvl w:val="4"/>
    </w:pPr>
    <w:rPr>
      <w:u w:val="single"/>
    </w:rPr>
  </w:style>
  <w:style w:type="paragraph" w:styleId="Nadpis6">
    <w:name w:val="heading 6"/>
    <w:basedOn w:val="Normln"/>
    <w:next w:val="Normln"/>
    <w:link w:val="Nadpis6Char"/>
    <w:qFormat/>
    <w:rsid w:val="00570F1E"/>
    <w:pPr>
      <w:spacing w:before="240"/>
      <w:outlineLvl w:val="5"/>
    </w:pPr>
    <w:rPr>
      <w:rFonts w:ascii="Times New Roman" w:hAnsi="Times New Roman"/>
      <w:b/>
      <w:bCs/>
    </w:rPr>
  </w:style>
  <w:style w:type="paragraph" w:styleId="Nadpis7">
    <w:name w:val="heading 7"/>
    <w:basedOn w:val="Normln"/>
    <w:next w:val="Normln"/>
    <w:link w:val="Nadpis7Char"/>
    <w:qFormat/>
    <w:rsid w:val="00570F1E"/>
    <w:pPr>
      <w:keepNext/>
      <w:tabs>
        <w:tab w:val="left" w:pos="454"/>
      </w:tabs>
      <w:overflowPunct w:val="0"/>
      <w:autoSpaceDE w:val="0"/>
      <w:autoSpaceDN w:val="0"/>
      <w:adjustRightInd w:val="0"/>
      <w:spacing w:before="300"/>
      <w:outlineLvl w:val="6"/>
    </w:pPr>
    <w:rPr>
      <w:b/>
      <w:color w:val="FF0000"/>
    </w:rPr>
  </w:style>
  <w:style w:type="paragraph" w:styleId="Nadpis8">
    <w:name w:val="heading 8"/>
    <w:basedOn w:val="Normln"/>
    <w:next w:val="Normln"/>
    <w:link w:val="Nadpis8Char"/>
    <w:qFormat/>
    <w:rsid w:val="00570F1E"/>
    <w:pPr>
      <w:keepNext/>
      <w:tabs>
        <w:tab w:val="left" w:pos="709"/>
      </w:tabs>
      <w:outlineLvl w:val="7"/>
    </w:pPr>
    <w:rPr>
      <w:rFonts w:cs="Arial"/>
      <w:u w:val="single"/>
    </w:rPr>
  </w:style>
  <w:style w:type="paragraph" w:styleId="Nadpis9">
    <w:name w:val="heading 9"/>
    <w:basedOn w:val="Normln"/>
    <w:next w:val="Normln"/>
    <w:link w:val="Nadpis9Char"/>
    <w:qFormat/>
    <w:rsid w:val="00570F1E"/>
    <w:pPr>
      <w:numPr>
        <w:ilvl w:val="12"/>
      </w:numPr>
      <w:tabs>
        <w:tab w:val="left" w:pos="720"/>
      </w:tabs>
      <w:spacing w:before="240"/>
      <w:ind w:left="851" w:hanging="851"/>
      <w:outlineLvl w:val="8"/>
    </w:pPr>
    <w:rPr>
      <w:rFonts w:cs="Arial"/>
      <w:b/>
      <w:bCs/>
      <w:cap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numbering" w:styleId="111111">
    <w:name w:val="Outline List 2"/>
    <w:aliases w:val=" Číslování-víceúrovní"/>
    <w:basedOn w:val="Bezseznamu"/>
    <w:uiPriority w:val="99"/>
    <w:semiHidden/>
    <w:unhideWhenUsed/>
    <w:rsid w:val="00570F1E"/>
    <w:pPr>
      <w:numPr>
        <w:numId w:val="32"/>
      </w:numPr>
    </w:pPr>
  </w:style>
  <w:style w:type="numbering" w:styleId="1ai">
    <w:name w:val="Outline List 1"/>
    <w:basedOn w:val="Bezseznamu"/>
    <w:uiPriority w:val="99"/>
    <w:semiHidden/>
    <w:unhideWhenUsed/>
    <w:rsid w:val="00570F1E"/>
    <w:pPr>
      <w:numPr>
        <w:numId w:val="33"/>
      </w:numPr>
    </w:pPr>
  </w:style>
  <w:style w:type="paragraph" w:customStyle="1" w:styleId="Nadpisobrzku">
    <w:name w:val="Nadpis obrázku"/>
    <w:basedOn w:val="Normln"/>
    <w:qFormat/>
    <w:rsid w:val="00570F1E"/>
    <w:pPr>
      <w:spacing w:before="180" w:after="60"/>
      <w:jc w:val="center"/>
    </w:pPr>
    <w:rPr>
      <w:i/>
      <w:sz w:val="20"/>
      <w:lang w:eastAsia="en-US"/>
    </w:rPr>
  </w:style>
  <w:style w:type="paragraph" w:styleId="Nadpisobsahu">
    <w:name w:val="TOC Heading"/>
    <w:basedOn w:val="Nadpis1"/>
    <w:next w:val="Normln"/>
    <w:uiPriority w:val="39"/>
    <w:unhideWhenUsed/>
    <w:qFormat/>
    <w:rsid w:val="00570F1E"/>
    <w:pPr>
      <w:keepNext/>
      <w:keepLines/>
      <w:spacing w:before="240" w:after="0" w:line="259" w:lineRule="auto"/>
      <w:outlineLvl w:val="9"/>
    </w:pPr>
    <w:rPr>
      <w:rFonts w:asciiTheme="majorHAnsi" w:eastAsiaTheme="majorEastAsia" w:hAnsiTheme="majorHAnsi" w:cstheme="majorBidi"/>
      <w:b w:val="0"/>
      <w:caps w:val="0"/>
      <w:color w:val="365F91" w:themeColor="accent1" w:themeShade="BF"/>
      <w:kern w:val="0"/>
      <w:szCs w:val="28"/>
    </w:rPr>
  </w:style>
  <w:style w:type="paragraph" w:customStyle="1" w:styleId="Nadpistabulky">
    <w:name w:val="Nadpis tabulky"/>
    <w:basedOn w:val="Normln"/>
    <w:uiPriority w:val="99"/>
    <w:rsid w:val="00570F1E"/>
    <w:pPr>
      <w:jc w:val="center"/>
    </w:pPr>
    <w:rPr>
      <w:b/>
      <w:bCs/>
      <w:sz w:val="20"/>
      <w:szCs w:val="20"/>
      <w:lang w:eastAsia="en-US"/>
    </w:rPr>
  </w:style>
  <w:style w:type="paragraph" w:styleId="Nzev">
    <w:name w:val="Title"/>
    <w:basedOn w:val="Normln"/>
    <w:link w:val="NzevChar"/>
    <w:qFormat/>
    <w:rsid w:val="00570F1E"/>
    <w:pPr>
      <w:spacing w:before="240"/>
      <w:jc w:val="center"/>
      <w:outlineLvl w:val="0"/>
    </w:pPr>
    <w:rPr>
      <w:rFonts w:eastAsiaTheme="majorEastAsia"/>
      <w:b/>
      <w:bCs/>
      <w:kern w:val="28"/>
      <w:sz w:val="32"/>
      <w:szCs w:val="32"/>
      <w:lang w:eastAsia="en-US"/>
    </w:rPr>
  </w:style>
  <w:style w:type="character" w:customStyle="1" w:styleId="NzevChar">
    <w:name w:val="Název Char"/>
    <w:basedOn w:val="Standardnpsmoodstavce"/>
    <w:link w:val="Nzev"/>
    <w:rsid w:val="00570F1E"/>
    <w:rPr>
      <w:rFonts w:eastAsiaTheme="majorEastAsia"/>
      <w:b/>
      <w:bCs/>
      <w:kern w:val="28"/>
      <w:sz w:val="32"/>
      <w:szCs w:val="32"/>
      <w:lang w:eastAsia="en-US"/>
    </w:rPr>
  </w:style>
  <w:style w:type="character" w:customStyle="1" w:styleId="Nadpis1Char">
    <w:name w:val="Nadpis 1 Char"/>
    <w:basedOn w:val="Standardnpsmoodstavce"/>
    <w:link w:val="Nadpis1"/>
    <w:uiPriority w:val="99"/>
    <w:rsid w:val="00570F1E"/>
    <w:rPr>
      <w:rFonts w:cs="Arial Black"/>
      <w:b/>
      <w:caps/>
      <w:kern w:val="28"/>
      <w:sz w:val="30"/>
      <w:szCs w:val="32"/>
      <w:lang w:eastAsia="en-US"/>
    </w:rPr>
  </w:style>
  <w:style w:type="paragraph" w:customStyle="1" w:styleId="Nzev0">
    <w:name w:val="Název 0"/>
    <w:basedOn w:val="Nzev"/>
    <w:link w:val="Nzev0Char"/>
    <w:qFormat/>
    <w:rsid w:val="00570F1E"/>
    <w:rPr>
      <w:rFonts w:ascii="Arial Black" w:eastAsia="Arial" w:hAnsi="Arial Black" w:cs="Arial Black"/>
      <w:bCs w:val="0"/>
    </w:rPr>
  </w:style>
  <w:style w:type="character" w:customStyle="1" w:styleId="Nadpis2Char">
    <w:name w:val="Nadpis 2 Char"/>
    <w:basedOn w:val="Standardnpsmoodstavce"/>
    <w:link w:val="Nadpis2"/>
    <w:rsid w:val="00570F1E"/>
    <w:rPr>
      <w:rFonts w:cs="Arial Black"/>
      <w:b/>
      <w:noProof/>
      <w:kern w:val="28"/>
      <w:sz w:val="30"/>
      <w:szCs w:val="24"/>
      <w:lang w:eastAsia="en-US"/>
    </w:rPr>
  </w:style>
  <w:style w:type="character" w:customStyle="1" w:styleId="Nadpis3Char">
    <w:name w:val="Nadpis 3 Char"/>
    <w:basedOn w:val="Standardnpsmoodstavce"/>
    <w:link w:val="Nadpis3"/>
    <w:uiPriority w:val="99"/>
    <w:rsid w:val="00093043"/>
    <w:rPr>
      <w:b/>
      <w:bCs/>
      <w:caps/>
      <w:kern w:val="28"/>
      <w:sz w:val="26"/>
      <w:szCs w:val="24"/>
      <w:lang w:eastAsia="en-US"/>
    </w:rPr>
  </w:style>
  <w:style w:type="character" w:customStyle="1" w:styleId="Nadpis4Char">
    <w:name w:val="Nadpis 4 Char"/>
    <w:link w:val="Nadpis4"/>
    <w:rsid w:val="00570F1E"/>
    <w:rPr>
      <w:b/>
      <w:iCs/>
      <w:kern w:val="28"/>
      <w:sz w:val="24"/>
      <w:szCs w:val="24"/>
      <w:lang w:eastAsia="en-US"/>
    </w:rPr>
  </w:style>
  <w:style w:type="character" w:customStyle="1" w:styleId="Nzev0Char">
    <w:name w:val="Název 0 Char"/>
    <w:basedOn w:val="NzevChar"/>
    <w:link w:val="Nzev0"/>
    <w:rsid w:val="00570F1E"/>
    <w:rPr>
      <w:rFonts w:ascii="Arial Black" w:eastAsia="Arial" w:hAnsi="Arial Black" w:cs="Arial Black"/>
      <w:b/>
      <w:bCs w:val="0"/>
      <w:kern w:val="28"/>
      <w:sz w:val="32"/>
      <w:szCs w:val="32"/>
      <w:lang w:eastAsia="en-US"/>
    </w:rPr>
  </w:style>
  <w:style w:type="character" w:customStyle="1" w:styleId="Nadpis5Char">
    <w:name w:val="Nadpis 5 Char"/>
    <w:link w:val="Nadpis5"/>
    <w:rsid w:val="00570F1E"/>
    <w:rPr>
      <w:u w:val="single"/>
    </w:rPr>
  </w:style>
  <w:style w:type="paragraph" w:customStyle="1" w:styleId="Nzev0a">
    <w:name w:val="Název 0a"/>
    <w:basedOn w:val="Nzev0"/>
    <w:link w:val="Nzev0aChar"/>
    <w:qFormat/>
    <w:rsid w:val="00570F1E"/>
  </w:style>
  <w:style w:type="character" w:customStyle="1" w:styleId="Nadpis6Char">
    <w:name w:val="Nadpis 6 Char"/>
    <w:basedOn w:val="Standardnpsmoodstavce"/>
    <w:link w:val="Nadpis6"/>
    <w:rsid w:val="00570F1E"/>
    <w:rPr>
      <w:rFonts w:ascii="Times New Roman" w:hAnsi="Times New Roman"/>
      <w:b/>
      <w:bCs/>
    </w:rPr>
  </w:style>
  <w:style w:type="character" w:customStyle="1" w:styleId="Nadpis7Char">
    <w:name w:val="Nadpis 7 Char"/>
    <w:basedOn w:val="Standardnpsmoodstavce"/>
    <w:link w:val="Nadpis7"/>
    <w:rsid w:val="00570F1E"/>
    <w:rPr>
      <w:b/>
      <w:color w:val="FF0000"/>
    </w:rPr>
  </w:style>
  <w:style w:type="character" w:customStyle="1" w:styleId="Nzev0aChar">
    <w:name w:val="Název 0a Char"/>
    <w:basedOn w:val="Nzev0Char"/>
    <w:link w:val="Nzev0a"/>
    <w:rsid w:val="00570F1E"/>
    <w:rPr>
      <w:rFonts w:ascii="Arial Black" w:eastAsia="Arial" w:hAnsi="Arial Black" w:cs="Arial Black"/>
      <w:b/>
      <w:bCs w:val="0"/>
      <w:kern w:val="28"/>
      <w:sz w:val="32"/>
      <w:szCs w:val="32"/>
      <w:lang w:eastAsia="en-US"/>
    </w:rPr>
  </w:style>
  <w:style w:type="paragraph" w:customStyle="1" w:styleId="Nzev1">
    <w:name w:val="Název 1"/>
    <w:basedOn w:val="Normln"/>
    <w:qFormat/>
    <w:rsid w:val="00570F1E"/>
    <w:pPr>
      <w:jc w:val="center"/>
    </w:pPr>
    <w:rPr>
      <w:rFonts w:ascii="Arial Black" w:hAnsi="Arial Black" w:cs="Arial Black"/>
      <w:caps/>
      <w:sz w:val="32"/>
      <w:szCs w:val="32"/>
      <w:lang w:eastAsia="en-US"/>
    </w:rPr>
  </w:style>
  <w:style w:type="character" w:customStyle="1" w:styleId="Nadpis8Char">
    <w:name w:val="Nadpis 8 Char"/>
    <w:basedOn w:val="Standardnpsmoodstavce"/>
    <w:link w:val="Nadpis8"/>
    <w:rsid w:val="00570F1E"/>
    <w:rPr>
      <w:rFonts w:cs="Arial"/>
      <w:u w:val="single"/>
    </w:rPr>
  </w:style>
  <w:style w:type="character" w:customStyle="1" w:styleId="Nadpis9Char">
    <w:name w:val="Nadpis 9 Char"/>
    <w:basedOn w:val="Standardnpsmoodstavce"/>
    <w:link w:val="Nadpis9"/>
    <w:rsid w:val="00570F1E"/>
    <w:rPr>
      <w:rFonts w:cs="Arial"/>
      <w:b/>
      <w:bCs/>
      <w:caps/>
    </w:rPr>
  </w:style>
  <w:style w:type="paragraph" w:customStyle="1" w:styleId="Nzev1-titul">
    <w:name w:val="Název 1 - titul"/>
    <w:basedOn w:val="Normln"/>
    <w:next w:val="Normln"/>
    <w:qFormat/>
    <w:rsid w:val="00570F1E"/>
    <w:pPr>
      <w:widowControl w:val="0"/>
      <w:tabs>
        <w:tab w:val="left" w:pos="454"/>
      </w:tabs>
      <w:spacing w:after="0"/>
      <w:jc w:val="center"/>
    </w:pPr>
    <w:rPr>
      <w:b/>
      <w:sz w:val="32"/>
      <w:lang w:eastAsia="en-US"/>
    </w:rPr>
  </w:style>
  <w:style w:type="paragraph" w:customStyle="1" w:styleId="Nzev1a">
    <w:name w:val="Název 1a"/>
    <w:basedOn w:val="Nzev1"/>
    <w:qFormat/>
    <w:rsid w:val="00570F1E"/>
    <w:pPr>
      <w:ind w:left="851" w:hanging="851"/>
    </w:pPr>
    <w:rPr>
      <w:rFonts w:ascii="Arial" w:hAnsi="Arial"/>
      <w:b/>
      <w:sz w:val="28"/>
    </w:rPr>
  </w:style>
  <w:style w:type="paragraph" w:customStyle="1" w:styleId="Nzev2">
    <w:name w:val="Název 2"/>
    <w:basedOn w:val="Nzev"/>
    <w:rsid w:val="00570F1E"/>
    <w:pPr>
      <w:spacing w:line="288" w:lineRule="auto"/>
      <w:ind w:left="454" w:hanging="454"/>
      <w:jc w:val="left"/>
    </w:pPr>
    <w:rPr>
      <w:rFonts w:ascii="Arial Black" w:eastAsia="Times New Roman" w:hAnsi="Arial Black" w:cs="Arial Black"/>
      <w:b w:val="0"/>
      <w:bCs w:val="0"/>
      <w:caps/>
      <w:strike/>
    </w:rPr>
  </w:style>
  <w:style w:type="paragraph" w:customStyle="1" w:styleId="Nzev2-titul">
    <w:name w:val="Název 2 - titul"/>
    <w:basedOn w:val="Normln"/>
    <w:next w:val="Normln"/>
    <w:qFormat/>
    <w:rsid w:val="00570F1E"/>
    <w:pPr>
      <w:jc w:val="center"/>
    </w:pPr>
    <w:rPr>
      <w:b/>
      <w:sz w:val="28"/>
      <w:szCs w:val="36"/>
      <w:lang w:eastAsia="en-US"/>
    </w:rPr>
  </w:style>
  <w:style w:type="paragraph" w:customStyle="1" w:styleId="Nzev2a">
    <w:name w:val="Název 2a"/>
    <w:basedOn w:val="Nadpis2"/>
    <w:next w:val="Normln"/>
    <w:qFormat/>
    <w:rsid w:val="00570F1E"/>
    <w:pPr>
      <w:spacing w:before="240" w:after="120"/>
    </w:pPr>
    <w:rPr>
      <w:rFonts w:eastAsia="Arial Unicode MS"/>
      <w:bCs/>
      <w:i/>
      <w:noProof w:val="0"/>
      <w:kern w:val="0"/>
      <w:sz w:val="28"/>
      <w:szCs w:val="28"/>
    </w:rPr>
  </w:style>
  <w:style w:type="paragraph" w:customStyle="1" w:styleId="Nzev3">
    <w:name w:val="Název 3"/>
    <w:basedOn w:val="Nzev"/>
    <w:qFormat/>
    <w:rsid w:val="00570F1E"/>
    <w:pPr>
      <w:tabs>
        <w:tab w:val="left" w:pos="454"/>
      </w:tabs>
      <w:spacing w:before="120"/>
    </w:pPr>
    <w:rPr>
      <w:rFonts w:ascii="Arial" w:eastAsia="Times New Roman" w:hAnsi="Arial"/>
      <w:sz w:val="24"/>
    </w:rPr>
  </w:style>
  <w:style w:type="paragraph" w:customStyle="1" w:styleId="Nzev3a">
    <w:name w:val="Název 3a"/>
    <w:basedOn w:val="Nadpis3"/>
    <w:link w:val="Nzev3aChar"/>
    <w:qFormat/>
    <w:rsid w:val="00570F1E"/>
    <w:pPr>
      <w:spacing w:before="120"/>
      <w:jc w:val="center"/>
    </w:pPr>
    <w:rPr>
      <w:rFonts w:ascii="Arial" w:hAnsi="Arial"/>
      <w:bCs w:val="0"/>
      <w:caps w:val="0"/>
      <w:sz w:val="20"/>
    </w:rPr>
  </w:style>
  <w:style w:type="character" w:customStyle="1" w:styleId="Nzev3aChar">
    <w:name w:val="Název 3a Char"/>
    <w:basedOn w:val="Nadpis3Char"/>
    <w:link w:val="Nzev3a"/>
    <w:rsid w:val="00570F1E"/>
    <w:rPr>
      <w:rFonts w:ascii="Arial" w:hAnsi="Arial"/>
      <w:b/>
      <w:bCs w:val="0"/>
      <w:caps w:val="0"/>
      <w:kern w:val="28"/>
      <w:sz w:val="20"/>
      <w:szCs w:val="24"/>
      <w:lang w:eastAsia="en-US"/>
    </w:rPr>
  </w:style>
  <w:style w:type="paragraph" w:customStyle="1" w:styleId="Normln1">
    <w:name w:val="Normální 1"/>
    <w:basedOn w:val="Normln"/>
    <w:link w:val="Normln1Char"/>
    <w:qFormat/>
    <w:rsid w:val="00570F1E"/>
    <w:pPr>
      <w:ind w:firstLine="851"/>
    </w:pPr>
    <w:rPr>
      <w:lang w:eastAsia="en-US"/>
    </w:rPr>
  </w:style>
  <w:style w:type="character" w:customStyle="1" w:styleId="Normln1Char">
    <w:name w:val="Normální 1 Char"/>
    <w:link w:val="Normln1"/>
    <w:locked/>
    <w:rsid w:val="00570F1E"/>
    <w:rPr>
      <w:lang w:eastAsia="en-US"/>
    </w:rPr>
  </w:style>
  <w:style w:type="paragraph" w:customStyle="1" w:styleId="Normln2">
    <w:name w:val="Normální 2"/>
    <w:basedOn w:val="Normln"/>
    <w:qFormat/>
    <w:rsid w:val="00570F1E"/>
    <w:pPr>
      <w:tabs>
        <w:tab w:val="left" w:pos="720"/>
      </w:tabs>
      <w:spacing w:before="0"/>
    </w:pPr>
    <w:rPr>
      <w:sz w:val="18"/>
      <w:szCs w:val="18"/>
      <w:lang w:eastAsia="en-US"/>
    </w:rPr>
  </w:style>
  <w:style w:type="paragraph" w:styleId="Normlnodsazen">
    <w:name w:val="Normal Indent"/>
    <w:basedOn w:val="Normln"/>
    <w:link w:val="NormlnodsazenChar"/>
    <w:uiPriority w:val="99"/>
    <w:qFormat/>
    <w:rsid w:val="002B06F5"/>
    <w:pPr>
      <w:ind w:left="851"/>
    </w:pPr>
    <w:rPr>
      <w:lang w:eastAsia="en-US"/>
    </w:rPr>
  </w:style>
  <w:style w:type="character" w:customStyle="1" w:styleId="NormlnodsazenChar">
    <w:name w:val="Normální odsazený Char"/>
    <w:basedOn w:val="Standardnpsmoodstavce"/>
    <w:link w:val="Normlnodsazen"/>
    <w:uiPriority w:val="99"/>
    <w:rsid w:val="002B06F5"/>
    <w:rPr>
      <w:lang w:eastAsia="en-US"/>
    </w:rPr>
  </w:style>
  <w:style w:type="paragraph" w:customStyle="1" w:styleId="Normlnodsazen1">
    <w:name w:val="Normální odsazený 1"/>
    <w:basedOn w:val="Normlnodsazen"/>
    <w:qFormat/>
    <w:rsid w:val="00570F1E"/>
    <w:rPr>
      <w:i/>
      <w:iCs/>
    </w:rPr>
  </w:style>
  <w:style w:type="paragraph" w:customStyle="1" w:styleId="Normlnodsazen2">
    <w:name w:val="Normální odsazený 2"/>
    <w:basedOn w:val="Normlnodsazen"/>
    <w:next w:val="Normln"/>
    <w:qFormat/>
    <w:rsid w:val="00570F1E"/>
    <w:pPr>
      <w:ind w:left="1134"/>
    </w:pPr>
  </w:style>
  <w:style w:type="paragraph" w:customStyle="1" w:styleId="Normlnodsazen3">
    <w:name w:val="Normální odsazený 3"/>
    <w:basedOn w:val="Normlnodsazen2"/>
    <w:rsid w:val="00570F1E"/>
    <w:pPr>
      <w:ind w:left="1701"/>
    </w:pPr>
  </w:style>
  <w:style w:type="paragraph" w:customStyle="1" w:styleId="Normlnodsazen4">
    <w:name w:val="Normální odsazený 4"/>
    <w:basedOn w:val="Normlnodsazen3"/>
    <w:qFormat/>
    <w:rsid w:val="00570F1E"/>
    <w:pPr>
      <w:ind w:left="2268"/>
    </w:pPr>
  </w:style>
  <w:style w:type="paragraph" w:customStyle="1" w:styleId="Normln-sted">
    <w:name w:val="Normální-střed"/>
    <w:basedOn w:val="Normln"/>
    <w:next w:val="Normln"/>
    <w:qFormat/>
    <w:rsid w:val="00570F1E"/>
    <w:pPr>
      <w:jc w:val="center"/>
    </w:pPr>
    <w:rPr>
      <w:lang w:eastAsia="en-US"/>
    </w:rPr>
  </w:style>
  <w:style w:type="paragraph" w:customStyle="1" w:styleId="Normln-stedBold">
    <w:name w:val="Normální-střed Bold"/>
    <w:basedOn w:val="Normln-sted"/>
    <w:next w:val="Normln"/>
    <w:uiPriority w:val="99"/>
    <w:qFormat/>
    <w:rsid w:val="00570F1E"/>
    <w:rPr>
      <w:b/>
    </w:rPr>
  </w:style>
  <w:style w:type="paragraph" w:customStyle="1" w:styleId="Normln-vlevo">
    <w:name w:val="Normální-vlevo"/>
    <w:basedOn w:val="Normln"/>
    <w:next w:val="Normln"/>
    <w:qFormat/>
    <w:rsid w:val="00570F1E"/>
    <w:pPr>
      <w:jc w:val="left"/>
    </w:pPr>
    <w:rPr>
      <w:szCs w:val="20"/>
      <w:lang w:eastAsia="en-US"/>
    </w:rPr>
  </w:style>
  <w:style w:type="paragraph" w:customStyle="1" w:styleId="Normln-vlevoBold">
    <w:name w:val="Normální-vlevo Bold"/>
    <w:basedOn w:val="Normln"/>
    <w:next w:val="Normln"/>
    <w:qFormat/>
    <w:rsid w:val="00570F1E"/>
    <w:pPr>
      <w:jc w:val="left"/>
    </w:pPr>
    <w:rPr>
      <w:b/>
      <w:szCs w:val="20"/>
      <w:lang w:eastAsia="en-US"/>
    </w:rPr>
  </w:style>
  <w:style w:type="paragraph" w:customStyle="1" w:styleId="Normln-vpravo">
    <w:name w:val="Normální-vpravo"/>
    <w:basedOn w:val="Normln"/>
    <w:next w:val="Normln"/>
    <w:qFormat/>
    <w:rsid w:val="00570F1E"/>
    <w:pPr>
      <w:jc w:val="right"/>
    </w:pPr>
    <w:rPr>
      <w:lang w:eastAsia="en-US"/>
    </w:rPr>
  </w:style>
  <w:style w:type="paragraph" w:customStyle="1" w:styleId="Normln-vpravoBold">
    <w:name w:val="Normální-vpravo Bold"/>
    <w:basedOn w:val="Normln-vpravo"/>
    <w:next w:val="Normln"/>
    <w:qFormat/>
    <w:rsid w:val="00570F1E"/>
    <w:rPr>
      <w:b/>
    </w:rPr>
  </w:style>
  <w:style w:type="paragraph" w:styleId="Obsah1">
    <w:name w:val="toc 1"/>
    <w:basedOn w:val="Normln"/>
    <w:next w:val="Normln"/>
    <w:uiPriority w:val="39"/>
    <w:qFormat/>
    <w:rsid w:val="00570F1E"/>
    <w:pPr>
      <w:tabs>
        <w:tab w:val="right" w:leader="dot" w:pos="9062"/>
      </w:tabs>
      <w:spacing w:before="360" w:line="264" w:lineRule="auto"/>
      <w:ind w:left="851" w:hanging="851"/>
      <w:jc w:val="left"/>
    </w:pPr>
    <w:rPr>
      <w:rFonts w:cs="Arial"/>
      <w:b/>
      <w:caps/>
      <w:noProof/>
      <w:spacing w:val="-6"/>
      <w:szCs w:val="20"/>
    </w:rPr>
  </w:style>
  <w:style w:type="paragraph" w:styleId="Obsah2">
    <w:name w:val="toc 2"/>
    <w:basedOn w:val="Normln"/>
    <w:next w:val="Normln"/>
    <w:uiPriority w:val="39"/>
    <w:qFormat/>
    <w:rsid w:val="00570F1E"/>
    <w:pPr>
      <w:tabs>
        <w:tab w:val="left" w:pos="1418"/>
        <w:tab w:val="right" w:leader="dot" w:pos="9062"/>
      </w:tabs>
      <w:ind w:left="1418" w:hanging="567"/>
    </w:pPr>
    <w:rPr>
      <w:rFonts w:cs="Arial"/>
      <w:caps/>
      <w:noProof/>
      <w:szCs w:val="20"/>
    </w:rPr>
  </w:style>
  <w:style w:type="paragraph" w:styleId="Obsah3">
    <w:name w:val="toc 3"/>
    <w:basedOn w:val="Normln"/>
    <w:next w:val="Normln"/>
    <w:uiPriority w:val="39"/>
    <w:qFormat/>
    <w:rsid w:val="00570F1E"/>
    <w:pPr>
      <w:tabs>
        <w:tab w:val="left" w:pos="1418"/>
        <w:tab w:val="right" w:leader="dot" w:pos="9061"/>
      </w:tabs>
      <w:ind w:left="1985" w:hanging="567"/>
      <w:contextualSpacing/>
      <w:jc w:val="left"/>
    </w:pPr>
    <w:rPr>
      <w:rFonts w:cs="Arial"/>
      <w:noProof/>
      <w:szCs w:val="20"/>
    </w:rPr>
  </w:style>
  <w:style w:type="paragraph" w:styleId="Odstavecseseznamem">
    <w:name w:val="List Paragraph"/>
    <w:basedOn w:val="Normln"/>
    <w:link w:val="OdstavecseseznamemChar"/>
    <w:uiPriority w:val="34"/>
    <w:qFormat/>
    <w:rsid w:val="00570F1E"/>
    <w:pPr>
      <w:ind w:left="720"/>
      <w:contextualSpacing/>
    </w:pPr>
    <w:rPr>
      <w:lang w:eastAsia="en-US"/>
    </w:rPr>
  </w:style>
  <w:style w:type="character" w:customStyle="1" w:styleId="OdstavecseseznamemChar">
    <w:name w:val="Odstavec se seznamem Char"/>
    <w:link w:val="Odstavecseseznamem"/>
    <w:uiPriority w:val="34"/>
    <w:rsid w:val="00570F1E"/>
    <w:rPr>
      <w:lang w:eastAsia="en-US"/>
    </w:rPr>
  </w:style>
  <w:style w:type="paragraph" w:customStyle="1" w:styleId="Odstavecseseznamem1">
    <w:name w:val="Odstavec se seznamem 1"/>
    <w:basedOn w:val="Odstavecseseznamem"/>
    <w:qFormat/>
    <w:rsid w:val="00570F1E"/>
    <w:pPr>
      <w:numPr>
        <w:numId w:val="36"/>
      </w:numPr>
      <w:contextualSpacing w:val="0"/>
    </w:pPr>
  </w:style>
  <w:style w:type="paragraph" w:customStyle="1" w:styleId="Odstavecseseznamem2">
    <w:name w:val="Odstavec se seznamem 2"/>
    <w:basedOn w:val="Odstavecseseznamem"/>
    <w:qFormat/>
    <w:rsid w:val="00570F1E"/>
    <w:pPr>
      <w:ind w:left="0"/>
    </w:pPr>
  </w:style>
  <w:style w:type="paragraph" w:customStyle="1" w:styleId="Poznmky">
    <w:name w:val="Poznámky"/>
    <w:basedOn w:val="Normln"/>
    <w:next w:val="Normln"/>
    <w:rsid w:val="00570F1E"/>
    <w:rPr>
      <w:i/>
      <w:iCs/>
      <w:lang w:eastAsia="en-US"/>
    </w:rPr>
  </w:style>
  <w:style w:type="paragraph" w:customStyle="1" w:styleId="Poznmky2">
    <w:name w:val="Poznámky 2"/>
    <w:basedOn w:val="Poznmky"/>
    <w:uiPriority w:val="99"/>
    <w:qFormat/>
    <w:rsid w:val="00570F1E"/>
    <w:pPr>
      <w:jc w:val="right"/>
    </w:pPr>
    <w:rPr>
      <w:sz w:val="18"/>
      <w:szCs w:val="18"/>
    </w:rPr>
  </w:style>
  <w:style w:type="paragraph" w:styleId="Seznamsodrkami">
    <w:name w:val="List Bullet"/>
    <w:basedOn w:val="Normln"/>
    <w:uiPriority w:val="99"/>
    <w:qFormat/>
    <w:rsid w:val="00BA7FC5"/>
    <w:pPr>
      <w:numPr>
        <w:numId w:val="37"/>
      </w:numPr>
      <w:spacing w:after="0"/>
    </w:pPr>
    <w:rPr>
      <w:lang w:eastAsia="en-US"/>
    </w:rPr>
  </w:style>
  <w:style w:type="paragraph" w:styleId="Seznamsodrkami2">
    <w:name w:val="List Bullet 2"/>
    <w:basedOn w:val="Normln"/>
    <w:qFormat/>
    <w:rsid w:val="00BA7FC5"/>
    <w:pPr>
      <w:numPr>
        <w:numId w:val="38"/>
      </w:numPr>
      <w:spacing w:before="0"/>
      <w:contextualSpacing/>
    </w:pPr>
    <w:rPr>
      <w:lang w:eastAsia="en-US"/>
    </w:rPr>
  </w:style>
  <w:style w:type="paragraph" w:styleId="Seznamsodrkami3">
    <w:name w:val="List Bullet 3"/>
    <w:basedOn w:val="Normln"/>
    <w:qFormat/>
    <w:rsid w:val="00570F1E"/>
    <w:pPr>
      <w:numPr>
        <w:numId w:val="39"/>
      </w:numPr>
    </w:pPr>
    <w:rPr>
      <w:lang w:eastAsia="en-US"/>
    </w:rPr>
  </w:style>
  <w:style w:type="paragraph" w:styleId="Textpoznpodarou">
    <w:name w:val="footnote text"/>
    <w:basedOn w:val="Normln"/>
    <w:link w:val="TextpoznpodarouChar"/>
    <w:unhideWhenUsed/>
    <w:qFormat/>
    <w:rsid w:val="005D2C13"/>
    <w:pPr>
      <w:tabs>
        <w:tab w:val="left" w:pos="709"/>
      </w:tabs>
      <w:ind w:left="125" w:hanging="125"/>
      <w:jc w:val="left"/>
    </w:pPr>
    <w:rPr>
      <w:sz w:val="18"/>
      <w:lang w:eastAsia="en-US"/>
    </w:rPr>
  </w:style>
  <w:style w:type="character" w:customStyle="1" w:styleId="TextpoznpodarouChar">
    <w:name w:val="Text pozn. pod čarou Char"/>
    <w:basedOn w:val="Standardnpsmoodstavce"/>
    <w:link w:val="Textpoznpodarou"/>
    <w:rsid w:val="005D2C13"/>
    <w:rPr>
      <w:sz w:val="18"/>
      <w:lang w:eastAsia="en-US"/>
    </w:rPr>
  </w:style>
  <w:style w:type="paragraph" w:customStyle="1" w:styleId="Texttabulky">
    <w:name w:val="Text tabulky"/>
    <w:basedOn w:val="Normln"/>
    <w:link w:val="TexttabulkyChar"/>
    <w:qFormat/>
    <w:rsid w:val="00570F1E"/>
    <w:pPr>
      <w:tabs>
        <w:tab w:val="clear" w:pos="851"/>
        <w:tab w:val="left" w:pos="454"/>
      </w:tabs>
      <w:spacing w:after="60"/>
    </w:pPr>
    <w:rPr>
      <w:sz w:val="20"/>
      <w:szCs w:val="18"/>
      <w:lang w:eastAsia="en-US"/>
    </w:rPr>
  </w:style>
  <w:style w:type="character" w:customStyle="1" w:styleId="TexttabulkyChar">
    <w:name w:val="Text tabulky Char"/>
    <w:link w:val="Texttabulky"/>
    <w:qFormat/>
    <w:rsid w:val="00570F1E"/>
    <w:rPr>
      <w:sz w:val="20"/>
      <w:szCs w:val="18"/>
      <w:lang w:eastAsia="en-US"/>
    </w:rPr>
  </w:style>
  <w:style w:type="paragraph" w:customStyle="1" w:styleId="Texttabulky1">
    <w:name w:val="Text tabulky 1"/>
    <w:basedOn w:val="Normln"/>
    <w:uiPriority w:val="99"/>
    <w:qFormat/>
    <w:rsid w:val="00570F1E"/>
    <w:pPr>
      <w:numPr>
        <w:numId w:val="40"/>
      </w:numPr>
      <w:tabs>
        <w:tab w:val="clear" w:pos="851"/>
        <w:tab w:val="left" w:pos="357"/>
      </w:tabs>
    </w:pPr>
    <w:rPr>
      <w:rFonts w:eastAsiaTheme="minorHAnsi"/>
      <w:sz w:val="20"/>
      <w:szCs w:val="18"/>
      <w:lang w:eastAsia="en-US"/>
    </w:rPr>
  </w:style>
  <w:style w:type="paragraph" w:customStyle="1" w:styleId="Texttabulky2">
    <w:name w:val="Text tabulky 2"/>
    <w:basedOn w:val="Texttabulky1"/>
    <w:link w:val="Texttabulky2Char"/>
    <w:uiPriority w:val="99"/>
    <w:qFormat/>
    <w:rsid w:val="00570F1E"/>
    <w:pPr>
      <w:numPr>
        <w:numId w:val="0"/>
      </w:numPr>
      <w:tabs>
        <w:tab w:val="left" w:pos="454"/>
      </w:tabs>
      <w:overflowPunct w:val="0"/>
      <w:ind w:left="454" w:hanging="454"/>
      <w:textAlignment w:val="baseline"/>
    </w:pPr>
    <w:rPr>
      <w:rFonts w:eastAsia="Arial Unicode MS"/>
    </w:rPr>
  </w:style>
  <w:style w:type="character" w:customStyle="1" w:styleId="Texttabulky2Char">
    <w:name w:val="Text tabulky 2 Char"/>
    <w:basedOn w:val="TexttabulkyChar"/>
    <w:link w:val="Texttabulky2"/>
    <w:uiPriority w:val="99"/>
    <w:rsid w:val="00570F1E"/>
    <w:rPr>
      <w:rFonts w:eastAsia="Arial Unicode MS"/>
      <w:sz w:val="20"/>
      <w:szCs w:val="18"/>
      <w:lang w:eastAsia="en-US"/>
    </w:rPr>
  </w:style>
  <w:style w:type="paragraph" w:customStyle="1" w:styleId="Texttabulky3">
    <w:name w:val="Text tabulky 3"/>
    <w:basedOn w:val="Texttabulky2"/>
    <w:link w:val="Texttabulky3Char"/>
    <w:qFormat/>
    <w:rsid w:val="00570F1E"/>
    <w:pPr>
      <w:numPr>
        <w:numId w:val="41"/>
      </w:numPr>
    </w:pPr>
  </w:style>
  <w:style w:type="character" w:customStyle="1" w:styleId="Texttabulky3Char">
    <w:name w:val="Text tabulky 3 Char"/>
    <w:basedOn w:val="Texttabulky2Char"/>
    <w:link w:val="Texttabulky3"/>
    <w:rsid w:val="00570F1E"/>
    <w:rPr>
      <w:rFonts w:eastAsia="Arial Unicode MS"/>
      <w:sz w:val="20"/>
      <w:szCs w:val="18"/>
      <w:lang w:eastAsia="en-US"/>
    </w:rPr>
  </w:style>
  <w:style w:type="paragraph" w:styleId="Titulek">
    <w:name w:val="caption"/>
    <w:basedOn w:val="Normln"/>
    <w:next w:val="Normln"/>
    <w:link w:val="TitulekChar"/>
    <w:qFormat/>
    <w:rsid w:val="00570F1E"/>
    <w:pPr>
      <w:spacing w:before="120"/>
      <w:jc w:val="center"/>
    </w:pPr>
    <w:rPr>
      <w:rFonts w:eastAsiaTheme="minorHAnsi"/>
      <w:b/>
      <w:bCs/>
      <w:szCs w:val="20"/>
      <w:lang w:eastAsia="en-US"/>
    </w:rPr>
  </w:style>
  <w:style w:type="character" w:customStyle="1" w:styleId="TitulekChar">
    <w:name w:val="Titulek Char"/>
    <w:basedOn w:val="Standardnpsmoodstavce"/>
    <w:link w:val="Titulek"/>
    <w:rsid w:val="00570F1E"/>
    <w:rPr>
      <w:rFonts w:eastAsiaTheme="minorHAnsi"/>
      <w:b/>
      <w:bCs/>
      <w:szCs w:val="20"/>
      <w:lang w:eastAsia="en-US"/>
    </w:rPr>
  </w:style>
  <w:style w:type="paragraph" w:customStyle="1" w:styleId="Titulek2">
    <w:name w:val="Titulek 2"/>
    <w:basedOn w:val="Titulek"/>
    <w:qFormat/>
    <w:rsid w:val="00570F1E"/>
    <w:pPr>
      <w:spacing w:before="40" w:after="40"/>
    </w:pPr>
    <w:rPr>
      <w:color w:val="292929"/>
      <w:szCs w:val="16"/>
    </w:rPr>
  </w:style>
  <w:style w:type="paragraph" w:styleId="Zhlav">
    <w:name w:val="header"/>
    <w:basedOn w:val="Normln"/>
    <w:link w:val="ZhlavChar"/>
    <w:uiPriority w:val="99"/>
    <w:rsid w:val="00570F1E"/>
    <w:pPr>
      <w:tabs>
        <w:tab w:val="center" w:pos="4536"/>
        <w:tab w:val="right" w:pos="9072"/>
      </w:tabs>
      <w:spacing w:before="0"/>
      <w:jc w:val="right"/>
    </w:pPr>
    <w:rPr>
      <w:i/>
      <w:iCs/>
      <w:sz w:val="20"/>
      <w:szCs w:val="20"/>
      <w:lang w:eastAsia="en-US"/>
    </w:rPr>
  </w:style>
  <w:style w:type="character" w:customStyle="1" w:styleId="ZhlavChar">
    <w:name w:val="Záhlaví Char"/>
    <w:link w:val="Zhlav"/>
    <w:uiPriority w:val="99"/>
    <w:rsid w:val="00570F1E"/>
    <w:rPr>
      <w:i/>
      <w:iCs/>
      <w:sz w:val="20"/>
      <w:szCs w:val="20"/>
      <w:lang w:eastAsia="en-US"/>
    </w:rPr>
  </w:style>
  <w:style w:type="paragraph" w:customStyle="1" w:styleId="Zhlavtabulky">
    <w:name w:val="Záhlaví tabulky"/>
    <w:basedOn w:val="Normln"/>
    <w:uiPriority w:val="99"/>
    <w:qFormat/>
    <w:rsid w:val="00570F1E"/>
    <w:pPr>
      <w:suppressAutoHyphens/>
      <w:jc w:val="center"/>
    </w:pPr>
    <w:rPr>
      <w:b/>
      <w:bCs/>
      <w:caps/>
      <w:sz w:val="20"/>
      <w:szCs w:val="18"/>
      <w:lang w:eastAsia="en-US"/>
    </w:rPr>
  </w:style>
  <w:style w:type="paragraph" w:customStyle="1" w:styleId="Zhlavtabulky1">
    <w:name w:val="Záhlaví tabulky 1"/>
    <w:basedOn w:val="Zhlavtabulky"/>
    <w:qFormat/>
    <w:rsid w:val="00570F1E"/>
  </w:style>
  <w:style w:type="paragraph" w:customStyle="1" w:styleId="Zhlavtabulky2">
    <w:name w:val="Záhlaví tabulky 2"/>
    <w:basedOn w:val="Zhlavtabulky"/>
    <w:rsid w:val="00570F1E"/>
    <w:pPr>
      <w:tabs>
        <w:tab w:val="left" w:pos="454"/>
      </w:tabs>
    </w:pPr>
    <w:rPr>
      <w:caps w:val="0"/>
    </w:rPr>
  </w:style>
  <w:style w:type="paragraph" w:styleId="Zpat">
    <w:name w:val="footer"/>
    <w:basedOn w:val="Normln"/>
    <w:link w:val="ZpatChar"/>
    <w:uiPriority w:val="99"/>
    <w:qFormat/>
    <w:rsid w:val="00570F1E"/>
    <w:pPr>
      <w:tabs>
        <w:tab w:val="center" w:pos="4536"/>
        <w:tab w:val="right" w:pos="9072"/>
      </w:tabs>
      <w:spacing w:before="0"/>
      <w:jc w:val="left"/>
    </w:pPr>
    <w:rPr>
      <w:lang w:eastAsia="en-US"/>
    </w:rPr>
  </w:style>
  <w:style w:type="character" w:customStyle="1" w:styleId="ZpatChar">
    <w:name w:val="Zápatí Char"/>
    <w:basedOn w:val="Standardnpsmoodstavce"/>
    <w:link w:val="Zpat"/>
    <w:uiPriority w:val="99"/>
    <w:rsid w:val="00570F1E"/>
    <w:rPr>
      <w:lang w:eastAsia="en-US"/>
    </w:rPr>
  </w:style>
  <w:style w:type="character" w:styleId="Znakapoznpodarou">
    <w:name w:val="footnote reference"/>
    <w:qFormat/>
    <w:rsid w:val="00FB14BF"/>
    <w:rPr>
      <w:rFonts w:ascii="Arial" w:hAnsi="Arial"/>
      <w:b w:val="0"/>
      <w:i w:val="0"/>
      <w:color w:val="auto"/>
      <w:position w:val="4"/>
      <w:sz w:val="18"/>
      <w:szCs w:val="20"/>
      <w:vertAlign w:val="superscript"/>
    </w:rPr>
  </w:style>
  <w:style w:type="paragraph" w:customStyle="1" w:styleId="Nadpis0">
    <w:name w:val="Nadpis 0"/>
    <w:basedOn w:val="Nzev0"/>
    <w:next w:val="Normln"/>
    <w:qFormat/>
    <w:rsid w:val="00570F1E"/>
    <w:pPr>
      <w:spacing w:after="180"/>
      <w:ind w:left="851" w:hanging="851"/>
      <w:jc w:val="both"/>
    </w:pPr>
    <w:rPr>
      <w:b w:val="0"/>
      <w:caps/>
      <w:sz w:val="28"/>
    </w:rPr>
  </w:style>
  <w:style w:type="character" w:styleId="Odkaznakoment">
    <w:name w:val="annotation reference"/>
    <w:basedOn w:val="Standardnpsmoodstavce"/>
    <w:uiPriority w:val="99"/>
    <w:unhideWhenUsed/>
    <w:rsid w:val="00570F1E"/>
    <w:rPr>
      <w:sz w:val="16"/>
      <w:szCs w:val="16"/>
    </w:rPr>
  </w:style>
  <w:style w:type="paragraph" w:styleId="Textkomente">
    <w:name w:val="annotation text"/>
    <w:basedOn w:val="Normln"/>
    <w:link w:val="TextkomenteChar"/>
    <w:uiPriority w:val="99"/>
    <w:unhideWhenUsed/>
    <w:qFormat/>
    <w:rsid w:val="00570F1E"/>
    <w:rPr>
      <w:sz w:val="20"/>
      <w:szCs w:val="20"/>
    </w:rPr>
  </w:style>
  <w:style w:type="character" w:customStyle="1" w:styleId="TextkomenteChar">
    <w:name w:val="Text komentáře Char"/>
    <w:basedOn w:val="Standardnpsmoodstavce"/>
    <w:link w:val="Textkomente"/>
    <w:uiPriority w:val="99"/>
    <w:rsid w:val="00570F1E"/>
    <w:rPr>
      <w:sz w:val="20"/>
      <w:szCs w:val="20"/>
    </w:rPr>
  </w:style>
  <w:style w:type="paragraph" w:styleId="Pedmtkomente">
    <w:name w:val="annotation subject"/>
    <w:basedOn w:val="Textkomente"/>
    <w:next w:val="Textkomente"/>
    <w:link w:val="PedmtkomenteChar"/>
    <w:uiPriority w:val="99"/>
    <w:unhideWhenUsed/>
    <w:rsid w:val="00570F1E"/>
    <w:rPr>
      <w:b/>
      <w:bCs/>
    </w:rPr>
  </w:style>
  <w:style w:type="character" w:customStyle="1" w:styleId="PedmtkomenteChar">
    <w:name w:val="Předmět komentáře Char"/>
    <w:basedOn w:val="TextkomenteChar"/>
    <w:link w:val="Pedmtkomente"/>
    <w:uiPriority w:val="99"/>
    <w:rsid w:val="00570F1E"/>
    <w:rPr>
      <w:b/>
      <w:bCs/>
      <w:sz w:val="20"/>
      <w:szCs w:val="20"/>
    </w:rPr>
  </w:style>
  <w:style w:type="paragraph" w:styleId="Podtitul">
    <w:name w:val="Subtitle"/>
    <w:basedOn w:val="Normln"/>
    <w:link w:val="PodtitulChar"/>
    <w:qFormat/>
    <w:rsid w:val="00570F1E"/>
    <w:pPr>
      <w:tabs>
        <w:tab w:val="left" w:pos="454"/>
      </w:tabs>
      <w:spacing w:after="0" w:line="288" w:lineRule="auto"/>
      <w:jc w:val="left"/>
    </w:pPr>
    <w:rPr>
      <w:rFonts w:cs="Arial"/>
      <w:b/>
      <w:bCs/>
      <w:caps/>
      <w:sz w:val="24"/>
    </w:rPr>
  </w:style>
  <w:style w:type="character" w:customStyle="1" w:styleId="PodtitulChar">
    <w:name w:val="Podtitul Char"/>
    <w:basedOn w:val="Standardnpsmoodstavce"/>
    <w:link w:val="Podtitul"/>
    <w:qFormat/>
    <w:rsid w:val="00570F1E"/>
    <w:rPr>
      <w:rFonts w:cs="Arial"/>
      <w:b/>
      <w:bCs/>
      <w:caps/>
      <w:sz w:val="24"/>
    </w:rPr>
  </w:style>
  <w:style w:type="character" w:styleId="slostrnky">
    <w:name w:val="page number"/>
    <w:rsid w:val="00570F1E"/>
    <w:rPr>
      <w:rFonts w:ascii="Arial" w:hAnsi="Arial" w:cs="Arial"/>
      <w:sz w:val="20"/>
      <w:szCs w:val="20"/>
      <w:vertAlign w:val="baseline"/>
    </w:rPr>
  </w:style>
  <w:style w:type="paragraph" w:customStyle="1" w:styleId="Datum-titul">
    <w:name w:val="Datum - titul"/>
    <w:basedOn w:val="Nadpis3"/>
    <w:next w:val="Normln"/>
    <w:qFormat/>
    <w:rsid w:val="00570F1E"/>
    <w:pPr>
      <w:tabs>
        <w:tab w:val="left" w:pos="567"/>
      </w:tabs>
      <w:spacing w:before="120"/>
      <w:jc w:val="center"/>
    </w:pPr>
    <w:rPr>
      <w:rFonts w:ascii="Arial" w:hAnsi="Arial"/>
      <w:kern w:val="0"/>
      <w:sz w:val="22"/>
      <w:szCs w:val="22"/>
    </w:rPr>
  </w:style>
  <w:style w:type="paragraph" w:customStyle="1" w:styleId="Texttabulky-Bold">
    <w:name w:val="Text tabulky - Bold"/>
    <w:basedOn w:val="Texttabulky"/>
    <w:qFormat/>
    <w:rsid w:val="00570F1E"/>
    <w:pPr>
      <w:jc w:val="left"/>
    </w:pPr>
    <w:rPr>
      <w:b/>
    </w:rPr>
  </w:style>
  <w:style w:type="character" w:styleId="Hypertextovodkaz">
    <w:name w:val="Hyperlink"/>
    <w:basedOn w:val="Standardnpsmoodstavce"/>
    <w:uiPriority w:val="99"/>
    <w:unhideWhenUsed/>
    <w:rsid w:val="00570F1E"/>
    <w:rPr>
      <w:color w:val="0000FF" w:themeColor="hyperlink"/>
      <w:u w:val="single"/>
    </w:rPr>
  </w:style>
  <w:style w:type="paragraph" w:customStyle="1" w:styleId="Texttabulkypedsazen">
    <w:name w:val="Text tabulky předsazený"/>
    <w:basedOn w:val="Texttabulky"/>
    <w:qFormat/>
    <w:rsid w:val="00465143"/>
    <w:pPr>
      <w:tabs>
        <w:tab w:val="clear" w:pos="454"/>
      </w:tabs>
      <w:ind w:left="255" w:hanging="255"/>
    </w:pPr>
  </w:style>
  <w:style w:type="paragraph" w:customStyle="1" w:styleId="Texttabulkypedsazen2">
    <w:name w:val="Text tabulky předsazený 2"/>
    <w:basedOn w:val="Texttabulkypedsazen"/>
    <w:qFormat/>
    <w:rsid w:val="00570F1E"/>
    <w:pPr>
      <w:ind w:left="425"/>
    </w:pPr>
  </w:style>
  <w:style w:type="character" w:customStyle="1" w:styleId="Odkaznarejstk">
    <w:name w:val="Odkaz na rejstřík"/>
    <w:qFormat/>
    <w:rsid w:val="00570F1E"/>
  </w:style>
  <w:style w:type="paragraph" w:customStyle="1" w:styleId="Normln-Texttabulky">
    <w:name w:val="Normální - Text tabulky"/>
    <w:basedOn w:val="Normln"/>
    <w:qFormat/>
    <w:rsid w:val="00570F1E"/>
    <w:pPr>
      <w:tabs>
        <w:tab w:val="left" w:pos="709"/>
      </w:tabs>
      <w:spacing w:after="60"/>
    </w:pPr>
    <w:rPr>
      <w:rFonts w:eastAsia="Calibri"/>
    </w:rPr>
  </w:style>
  <w:style w:type="paragraph" w:customStyle="1" w:styleId="Nadpis">
    <w:name w:val="Nadpis"/>
    <w:basedOn w:val="Normln"/>
    <w:next w:val="Normln"/>
    <w:qFormat/>
    <w:rsid w:val="00570F1E"/>
    <w:pPr>
      <w:keepNext/>
      <w:spacing w:before="240"/>
    </w:pPr>
    <w:rPr>
      <w:rFonts w:ascii="Liberation Sans" w:eastAsia="Microsoft YaHei" w:hAnsi="Liberation Sans"/>
      <w:sz w:val="28"/>
      <w:szCs w:val="28"/>
    </w:rPr>
  </w:style>
  <w:style w:type="paragraph" w:styleId="Obsah4">
    <w:name w:val="toc 4"/>
    <w:basedOn w:val="Normln"/>
    <w:next w:val="Normln"/>
    <w:autoRedefine/>
    <w:uiPriority w:val="39"/>
    <w:rsid w:val="00570F1E"/>
    <w:pPr>
      <w:ind w:left="660"/>
    </w:pPr>
  </w:style>
  <w:style w:type="paragraph" w:styleId="Obsah5">
    <w:name w:val="toc 5"/>
    <w:basedOn w:val="Normln"/>
    <w:next w:val="Normln"/>
    <w:autoRedefine/>
    <w:uiPriority w:val="99"/>
    <w:rsid w:val="00570F1E"/>
    <w:pPr>
      <w:ind w:left="880"/>
    </w:pPr>
  </w:style>
  <w:style w:type="paragraph" w:styleId="Normlnweb">
    <w:name w:val="Normal (Web)"/>
    <w:basedOn w:val="Normln"/>
    <w:uiPriority w:val="99"/>
    <w:rsid w:val="00570F1E"/>
    <w:rPr>
      <w:rFonts w:eastAsia="Arial Unicode MS" w:cs="Arial Unicode MS"/>
      <w:sz w:val="24"/>
    </w:rPr>
  </w:style>
  <w:style w:type="paragraph" w:customStyle="1" w:styleId="slopoznmkypodarou">
    <w:name w:val="Číslo poznámky pod čarou"/>
    <w:basedOn w:val="Normln"/>
    <w:rsid w:val="00570F1E"/>
    <w:pPr>
      <w:tabs>
        <w:tab w:val="left" w:pos="720"/>
      </w:tabs>
    </w:pPr>
    <w:rPr>
      <w:b/>
      <w:bCs/>
      <w:sz w:val="18"/>
      <w:szCs w:val="18"/>
      <w:vertAlign w:val="superscript"/>
    </w:rPr>
  </w:style>
  <w:style w:type="paragraph" w:customStyle="1" w:styleId="Texttabulkyodsazen">
    <w:name w:val="Text tabulky odsazený"/>
    <w:basedOn w:val="Texttabulky"/>
    <w:qFormat/>
    <w:rsid w:val="00570F1E"/>
    <w:pPr>
      <w:tabs>
        <w:tab w:val="left" w:pos="851"/>
      </w:tabs>
      <w:ind w:left="357"/>
    </w:pPr>
    <w:rPr>
      <w:lang w:eastAsia="cs-CZ"/>
    </w:rPr>
  </w:style>
  <w:style w:type="character" w:styleId="Odkaznavysvtlivky">
    <w:name w:val="endnote reference"/>
    <w:semiHidden/>
    <w:unhideWhenUsed/>
    <w:rsid w:val="00570F1E"/>
    <w:rPr>
      <w:vertAlign w:val="superscript"/>
    </w:rPr>
  </w:style>
  <w:style w:type="paragraph" w:styleId="Textvysvtlivek">
    <w:name w:val="endnote text"/>
    <w:basedOn w:val="Normln"/>
    <w:link w:val="TextvysvtlivekChar"/>
    <w:qFormat/>
    <w:rsid w:val="00570F1E"/>
    <w:pPr>
      <w:contextualSpacing/>
    </w:pPr>
    <w:rPr>
      <w:i/>
      <w:sz w:val="18"/>
    </w:rPr>
  </w:style>
  <w:style w:type="character" w:customStyle="1" w:styleId="TextvysvtlivekChar">
    <w:name w:val="Text vysvětlivek Char"/>
    <w:basedOn w:val="Standardnpsmoodstavce"/>
    <w:link w:val="Textvysvtlivek"/>
    <w:rsid w:val="00570F1E"/>
    <w:rPr>
      <w:i/>
      <w:sz w:val="18"/>
    </w:rPr>
  </w:style>
  <w:style w:type="paragraph" w:customStyle="1" w:styleId="Normlnodsazen-pedsazen">
    <w:name w:val="Normální odsazený - předsazený"/>
    <w:basedOn w:val="Normlnodsazen"/>
    <w:next w:val="Normlnodsazen"/>
    <w:qFormat/>
    <w:rsid w:val="00570F1E"/>
    <w:pPr>
      <w:spacing w:after="160" w:line="259" w:lineRule="auto"/>
      <w:ind w:left="1702"/>
    </w:pPr>
    <w:rPr>
      <w:lang w:eastAsia="cs-CZ"/>
    </w:rPr>
  </w:style>
  <w:style w:type="paragraph" w:styleId="Seznamobrzk">
    <w:name w:val="table of figures"/>
    <w:basedOn w:val="Normln"/>
    <w:next w:val="Normln"/>
    <w:uiPriority w:val="99"/>
    <w:unhideWhenUsed/>
    <w:qFormat/>
    <w:rsid w:val="00570F1E"/>
    <w:pPr>
      <w:tabs>
        <w:tab w:val="clear" w:pos="851"/>
      </w:tabs>
      <w:spacing w:before="120" w:after="0"/>
      <w:ind w:left="442" w:hanging="442"/>
      <w:jc w:val="left"/>
    </w:pPr>
    <w:rPr>
      <w:rFonts w:cstheme="minorHAnsi"/>
      <w:i/>
      <w:szCs w:val="20"/>
    </w:rPr>
  </w:style>
  <w:style w:type="paragraph" w:customStyle="1" w:styleId="Adresa">
    <w:name w:val="Adresa"/>
    <w:basedOn w:val="Normln"/>
    <w:qFormat/>
    <w:rsid w:val="00570F1E"/>
    <w:pPr>
      <w:spacing w:before="40" w:after="40"/>
      <w:jc w:val="right"/>
    </w:pPr>
    <w:rPr>
      <w:bCs/>
      <w:i/>
      <w:iCs/>
    </w:rPr>
  </w:style>
  <w:style w:type="paragraph" w:customStyle="1" w:styleId="Texttabulky-sted">
    <w:name w:val="Text tabulky - střed"/>
    <w:basedOn w:val="Texttabulky"/>
    <w:qFormat/>
    <w:rsid w:val="00570F1E"/>
    <w:pPr>
      <w:jc w:val="center"/>
    </w:pPr>
  </w:style>
  <w:style w:type="paragraph" w:customStyle="1" w:styleId="Texttabulkyodsazen2">
    <w:name w:val="Text tabulky odsazený 2"/>
    <w:basedOn w:val="Texttabulkyodsazen"/>
    <w:qFormat/>
    <w:rsid w:val="00C37DEE"/>
    <w:pPr>
      <w:tabs>
        <w:tab w:val="clear" w:pos="454"/>
        <w:tab w:val="left" w:pos="357"/>
      </w:tabs>
      <w:spacing w:before="40" w:after="40"/>
      <w:ind w:left="255"/>
    </w:pPr>
  </w:style>
  <w:style w:type="paragraph" w:styleId="Bibliografie">
    <w:name w:val="Bibliography"/>
    <w:basedOn w:val="Normln"/>
    <w:next w:val="Normln"/>
    <w:uiPriority w:val="37"/>
    <w:unhideWhenUsed/>
    <w:qFormat/>
    <w:rsid w:val="00570F1E"/>
  </w:style>
  <w:style w:type="paragraph" w:styleId="Revize">
    <w:name w:val="Revision"/>
    <w:hidden/>
    <w:uiPriority w:val="99"/>
    <w:semiHidden/>
    <w:rsid w:val="00807016"/>
    <w:pPr>
      <w:spacing w:before="0" w:after="0"/>
      <w:jc w:val="left"/>
    </w:pPr>
    <w:rPr>
      <w:rFonts w:eastAsia="Calibri"/>
      <w:lang w:eastAsia="en-US"/>
    </w:rPr>
  </w:style>
  <w:style w:type="numbering" w:customStyle="1" w:styleId="Odrkyvcerovov">
    <w:name w:val="Odrážky_víceúrovňové"/>
    <w:basedOn w:val="Bezseznamu"/>
    <w:rsid w:val="00570F1E"/>
    <w:pPr>
      <w:numPr>
        <w:numId w:val="35"/>
      </w:numPr>
    </w:pPr>
  </w:style>
  <w:style w:type="paragraph" w:customStyle="1" w:styleId="Texttabulky4-kurzvapodtren">
    <w:name w:val="Text tabulky 4 - kurzíva podtržená"/>
    <w:basedOn w:val="Texttabulky"/>
    <w:qFormat/>
    <w:rsid w:val="00570F1E"/>
    <w:rPr>
      <w:i/>
      <w:u w:val="single"/>
    </w:rPr>
  </w:style>
  <w:style w:type="paragraph" w:customStyle="1" w:styleId="Normlnslovan">
    <w:name w:val="Normální číslovaný"/>
    <w:basedOn w:val="Normln"/>
    <w:link w:val="NormlnslovanChar"/>
    <w:qFormat/>
    <w:rsid w:val="00570F1E"/>
    <w:pPr>
      <w:numPr>
        <w:numId w:val="34"/>
      </w:numPr>
    </w:pPr>
    <w:rPr>
      <w:rFonts w:cstheme="minorBidi"/>
    </w:rPr>
  </w:style>
  <w:style w:type="character" w:customStyle="1" w:styleId="NormlnslovanChar">
    <w:name w:val="Normální číslovaný Char"/>
    <w:basedOn w:val="Standardnpsmoodstavce"/>
    <w:link w:val="Normlnslovan"/>
    <w:rsid w:val="00570F1E"/>
    <w:rPr>
      <w:rFonts w:cstheme="minorBidi"/>
    </w:rPr>
  </w:style>
  <w:style w:type="paragraph" w:styleId="Textbubliny">
    <w:name w:val="Balloon Text"/>
    <w:basedOn w:val="Normln"/>
    <w:link w:val="TextbublinyChar"/>
    <w:uiPriority w:val="99"/>
    <w:semiHidden/>
    <w:unhideWhenUsed/>
    <w:rsid w:val="00570F1E"/>
    <w:pPr>
      <w:spacing w:before="0" w:after="0"/>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570F1E"/>
    <w:rPr>
      <w:rFonts w:ascii="Segoe UI" w:hAnsi="Segoe UI" w:cs="Segoe UI"/>
      <w:sz w:val="18"/>
      <w:szCs w:val="18"/>
    </w:rPr>
  </w:style>
  <w:style w:type="character" w:styleId="Siln">
    <w:name w:val="Strong"/>
    <w:basedOn w:val="Standardnpsmoodstavce"/>
    <w:uiPriority w:val="22"/>
    <w:qFormat/>
    <w:rsid w:val="00570F1E"/>
    <w:rPr>
      <w:b/>
      <w:bCs/>
    </w:rPr>
  </w:style>
  <w:style w:type="character" w:styleId="Sledovanodkaz">
    <w:name w:val="FollowedHyperlink"/>
    <w:basedOn w:val="Standardnpsmoodstavce"/>
    <w:unhideWhenUsed/>
    <w:rsid w:val="00570F1E"/>
    <w:rPr>
      <w:color w:val="800080" w:themeColor="followedHyperlink"/>
      <w:u w:val="single"/>
    </w:rPr>
  </w:style>
  <w:style w:type="character" w:styleId="Nzevknihy">
    <w:name w:val="Book Title"/>
    <w:uiPriority w:val="99"/>
    <w:qFormat/>
    <w:rsid w:val="00570F1E"/>
    <w:rPr>
      <w:rFonts w:cs="Times New Roman"/>
      <w:b/>
      <w:bCs/>
      <w:i/>
      <w:iCs/>
      <w:spacing w:val="5"/>
    </w:rPr>
  </w:style>
  <w:style w:type="character" w:styleId="Zdraznn">
    <w:name w:val="Emphasis"/>
    <w:basedOn w:val="Standardnpsmoodstavce"/>
    <w:uiPriority w:val="20"/>
    <w:qFormat/>
    <w:rsid w:val="00570F1E"/>
    <w:rPr>
      <w:i/>
      <w:iCs/>
    </w:rPr>
  </w:style>
  <w:style w:type="paragraph" w:customStyle="1" w:styleId="Zdroj-Odkaz">
    <w:name w:val="Zdroj - Odkaz"/>
    <w:basedOn w:val="Normln"/>
    <w:next w:val="Normln"/>
    <w:uiPriority w:val="99"/>
    <w:qFormat/>
    <w:rsid w:val="002037EA"/>
    <w:pPr>
      <w:tabs>
        <w:tab w:val="clear" w:pos="851"/>
      </w:tabs>
      <w:spacing w:before="0" w:after="0"/>
      <w:jc w:val="right"/>
    </w:pPr>
    <w:rPr>
      <w:i/>
      <w:sz w:val="20"/>
      <w:szCs w:val="20"/>
      <w:lang w:eastAsia="en-US"/>
    </w:rPr>
  </w:style>
  <w:style w:type="paragraph" w:customStyle="1" w:styleId="Texttabulky4-kurzva">
    <w:name w:val="Text tabulky 4 - kurzíva"/>
    <w:basedOn w:val="Texttabulky"/>
    <w:qFormat/>
    <w:rsid w:val="00D42F14"/>
    <w:rPr>
      <w:i/>
      <w:u w:val="single"/>
    </w:rPr>
  </w:style>
  <w:style w:type="table" w:styleId="Mkatabulky">
    <w:name w:val="Table Grid"/>
    <w:basedOn w:val="Normlntabulka"/>
    <w:uiPriority w:val="39"/>
    <w:rsid w:val="007247D3"/>
    <w:pPr>
      <w:spacing w:before="0" w:after="0"/>
      <w:jc w:val="left"/>
    </w:pPr>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44359">
      <w:bodyDiv w:val="1"/>
      <w:marLeft w:val="0"/>
      <w:marRight w:val="0"/>
      <w:marTop w:val="0"/>
      <w:marBottom w:val="0"/>
      <w:divBdr>
        <w:top w:val="none" w:sz="0" w:space="0" w:color="auto"/>
        <w:left w:val="none" w:sz="0" w:space="0" w:color="auto"/>
        <w:bottom w:val="none" w:sz="0" w:space="0" w:color="auto"/>
        <w:right w:val="none" w:sz="0" w:space="0" w:color="auto"/>
      </w:divBdr>
      <w:divsChild>
        <w:div w:id="1793860160">
          <w:marLeft w:val="0"/>
          <w:marRight w:val="0"/>
          <w:marTop w:val="0"/>
          <w:marBottom w:val="0"/>
          <w:divBdr>
            <w:top w:val="none" w:sz="0" w:space="0" w:color="auto"/>
            <w:left w:val="none" w:sz="0" w:space="0" w:color="auto"/>
            <w:bottom w:val="none" w:sz="0" w:space="0" w:color="auto"/>
            <w:right w:val="none" w:sz="0" w:space="0" w:color="auto"/>
          </w:divBdr>
          <w:divsChild>
            <w:div w:id="1382899037">
              <w:marLeft w:val="0"/>
              <w:marRight w:val="0"/>
              <w:marTop w:val="0"/>
              <w:marBottom w:val="0"/>
              <w:divBdr>
                <w:top w:val="none" w:sz="0" w:space="0" w:color="auto"/>
                <w:left w:val="none" w:sz="0" w:space="0" w:color="auto"/>
                <w:bottom w:val="none" w:sz="0" w:space="0" w:color="auto"/>
                <w:right w:val="none" w:sz="0" w:space="0" w:color="auto"/>
              </w:divBdr>
              <w:divsChild>
                <w:div w:id="432670763">
                  <w:marLeft w:val="0"/>
                  <w:marRight w:val="0"/>
                  <w:marTop w:val="100"/>
                  <w:marBottom w:val="100"/>
                  <w:divBdr>
                    <w:top w:val="none" w:sz="0" w:space="0" w:color="auto"/>
                    <w:left w:val="none" w:sz="0" w:space="0" w:color="auto"/>
                    <w:bottom w:val="none" w:sz="0" w:space="0" w:color="auto"/>
                    <w:right w:val="none" w:sz="0" w:space="0" w:color="auto"/>
                  </w:divBdr>
                  <w:divsChild>
                    <w:div w:id="1542983481">
                      <w:marLeft w:val="0"/>
                      <w:marRight w:val="0"/>
                      <w:marTop w:val="0"/>
                      <w:marBottom w:val="0"/>
                      <w:divBdr>
                        <w:top w:val="none" w:sz="0" w:space="0" w:color="auto"/>
                        <w:left w:val="none" w:sz="0" w:space="0" w:color="auto"/>
                        <w:bottom w:val="none" w:sz="0" w:space="0" w:color="auto"/>
                        <w:right w:val="none" w:sz="0" w:space="0" w:color="auto"/>
                      </w:divBdr>
                      <w:divsChild>
                        <w:div w:id="1635714925">
                          <w:marLeft w:val="0"/>
                          <w:marRight w:val="0"/>
                          <w:marTop w:val="0"/>
                          <w:marBottom w:val="0"/>
                          <w:divBdr>
                            <w:top w:val="none" w:sz="0" w:space="0" w:color="auto"/>
                            <w:left w:val="none" w:sz="0" w:space="0" w:color="auto"/>
                            <w:bottom w:val="none" w:sz="0" w:space="0" w:color="auto"/>
                            <w:right w:val="none" w:sz="0" w:space="0" w:color="auto"/>
                          </w:divBdr>
                          <w:divsChild>
                            <w:div w:id="1539853430">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2344551">
      <w:bodyDiv w:val="1"/>
      <w:marLeft w:val="0"/>
      <w:marRight w:val="0"/>
      <w:marTop w:val="0"/>
      <w:marBottom w:val="0"/>
      <w:divBdr>
        <w:top w:val="none" w:sz="0" w:space="0" w:color="auto"/>
        <w:left w:val="none" w:sz="0" w:space="0" w:color="auto"/>
        <w:bottom w:val="none" w:sz="0" w:space="0" w:color="auto"/>
        <w:right w:val="none" w:sz="0" w:space="0" w:color="auto"/>
      </w:divBdr>
    </w:div>
    <w:div w:id="277764564">
      <w:bodyDiv w:val="1"/>
      <w:marLeft w:val="0"/>
      <w:marRight w:val="0"/>
      <w:marTop w:val="0"/>
      <w:marBottom w:val="0"/>
      <w:divBdr>
        <w:top w:val="none" w:sz="0" w:space="0" w:color="auto"/>
        <w:left w:val="none" w:sz="0" w:space="0" w:color="auto"/>
        <w:bottom w:val="none" w:sz="0" w:space="0" w:color="auto"/>
        <w:right w:val="none" w:sz="0" w:space="0" w:color="auto"/>
      </w:divBdr>
    </w:div>
    <w:div w:id="379520989">
      <w:bodyDiv w:val="1"/>
      <w:marLeft w:val="0"/>
      <w:marRight w:val="0"/>
      <w:marTop w:val="0"/>
      <w:marBottom w:val="0"/>
      <w:divBdr>
        <w:top w:val="none" w:sz="0" w:space="0" w:color="auto"/>
        <w:left w:val="none" w:sz="0" w:space="0" w:color="auto"/>
        <w:bottom w:val="none" w:sz="0" w:space="0" w:color="auto"/>
        <w:right w:val="none" w:sz="0" w:space="0" w:color="auto"/>
      </w:divBdr>
    </w:div>
    <w:div w:id="564265132">
      <w:bodyDiv w:val="1"/>
      <w:marLeft w:val="0"/>
      <w:marRight w:val="0"/>
      <w:marTop w:val="0"/>
      <w:marBottom w:val="0"/>
      <w:divBdr>
        <w:top w:val="none" w:sz="0" w:space="0" w:color="auto"/>
        <w:left w:val="none" w:sz="0" w:space="0" w:color="auto"/>
        <w:bottom w:val="none" w:sz="0" w:space="0" w:color="auto"/>
        <w:right w:val="none" w:sz="0" w:space="0" w:color="auto"/>
      </w:divBdr>
    </w:div>
    <w:div w:id="608047482">
      <w:bodyDiv w:val="1"/>
      <w:marLeft w:val="0"/>
      <w:marRight w:val="0"/>
      <w:marTop w:val="0"/>
      <w:marBottom w:val="0"/>
      <w:divBdr>
        <w:top w:val="none" w:sz="0" w:space="0" w:color="auto"/>
        <w:left w:val="none" w:sz="0" w:space="0" w:color="auto"/>
        <w:bottom w:val="none" w:sz="0" w:space="0" w:color="auto"/>
        <w:right w:val="none" w:sz="0" w:space="0" w:color="auto"/>
      </w:divBdr>
    </w:div>
    <w:div w:id="615600566">
      <w:bodyDiv w:val="1"/>
      <w:marLeft w:val="0"/>
      <w:marRight w:val="0"/>
      <w:marTop w:val="0"/>
      <w:marBottom w:val="0"/>
      <w:divBdr>
        <w:top w:val="none" w:sz="0" w:space="0" w:color="auto"/>
        <w:left w:val="none" w:sz="0" w:space="0" w:color="auto"/>
        <w:bottom w:val="none" w:sz="0" w:space="0" w:color="auto"/>
        <w:right w:val="none" w:sz="0" w:space="0" w:color="auto"/>
      </w:divBdr>
      <w:divsChild>
        <w:div w:id="1139151737">
          <w:marLeft w:val="0"/>
          <w:marRight w:val="0"/>
          <w:marTop w:val="0"/>
          <w:marBottom w:val="0"/>
          <w:divBdr>
            <w:top w:val="none" w:sz="0" w:space="0" w:color="auto"/>
            <w:left w:val="none" w:sz="0" w:space="0" w:color="auto"/>
            <w:bottom w:val="none" w:sz="0" w:space="0" w:color="auto"/>
            <w:right w:val="none" w:sz="0" w:space="0" w:color="auto"/>
          </w:divBdr>
          <w:divsChild>
            <w:div w:id="1623264846">
              <w:marLeft w:val="0"/>
              <w:marRight w:val="0"/>
              <w:marTop w:val="0"/>
              <w:marBottom w:val="0"/>
              <w:divBdr>
                <w:top w:val="none" w:sz="0" w:space="0" w:color="auto"/>
                <w:left w:val="none" w:sz="0" w:space="0" w:color="auto"/>
                <w:bottom w:val="none" w:sz="0" w:space="0" w:color="auto"/>
                <w:right w:val="none" w:sz="0" w:space="0" w:color="auto"/>
              </w:divBdr>
              <w:divsChild>
                <w:div w:id="98261711">
                  <w:marLeft w:val="0"/>
                  <w:marRight w:val="0"/>
                  <w:marTop w:val="100"/>
                  <w:marBottom w:val="100"/>
                  <w:divBdr>
                    <w:top w:val="none" w:sz="0" w:space="0" w:color="auto"/>
                    <w:left w:val="none" w:sz="0" w:space="0" w:color="auto"/>
                    <w:bottom w:val="none" w:sz="0" w:space="0" w:color="auto"/>
                    <w:right w:val="none" w:sz="0" w:space="0" w:color="auto"/>
                  </w:divBdr>
                  <w:divsChild>
                    <w:div w:id="1112626552">
                      <w:marLeft w:val="0"/>
                      <w:marRight w:val="0"/>
                      <w:marTop w:val="0"/>
                      <w:marBottom w:val="0"/>
                      <w:divBdr>
                        <w:top w:val="none" w:sz="0" w:space="0" w:color="auto"/>
                        <w:left w:val="none" w:sz="0" w:space="0" w:color="auto"/>
                        <w:bottom w:val="none" w:sz="0" w:space="0" w:color="auto"/>
                        <w:right w:val="none" w:sz="0" w:space="0" w:color="auto"/>
                      </w:divBdr>
                      <w:divsChild>
                        <w:div w:id="1377047381">
                          <w:marLeft w:val="0"/>
                          <w:marRight w:val="0"/>
                          <w:marTop w:val="0"/>
                          <w:marBottom w:val="0"/>
                          <w:divBdr>
                            <w:top w:val="none" w:sz="0" w:space="0" w:color="auto"/>
                            <w:left w:val="none" w:sz="0" w:space="0" w:color="auto"/>
                            <w:bottom w:val="none" w:sz="0" w:space="0" w:color="auto"/>
                            <w:right w:val="none" w:sz="0" w:space="0" w:color="auto"/>
                          </w:divBdr>
                          <w:divsChild>
                            <w:div w:id="56368375">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80551198">
      <w:bodyDiv w:val="1"/>
      <w:marLeft w:val="0"/>
      <w:marRight w:val="0"/>
      <w:marTop w:val="0"/>
      <w:marBottom w:val="0"/>
      <w:divBdr>
        <w:top w:val="none" w:sz="0" w:space="0" w:color="auto"/>
        <w:left w:val="none" w:sz="0" w:space="0" w:color="auto"/>
        <w:bottom w:val="none" w:sz="0" w:space="0" w:color="auto"/>
        <w:right w:val="none" w:sz="0" w:space="0" w:color="auto"/>
      </w:divBdr>
    </w:div>
    <w:div w:id="707145830">
      <w:bodyDiv w:val="1"/>
      <w:marLeft w:val="0"/>
      <w:marRight w:val="0"/>
      <w:marTop w:val="0"/>
      <w:marBottom w:val="0"/>
      <w:divBdr>
        <w:top w:val="none" w:sz="0" w:space="0" w:color="auto"/>
        <w:left w:val="none" w:sz="0" w:space="0" w:color="auto"/>
        <w:bottom w:val="none" w:sz="0" w:space="0" w:color="auto"/>
        <w:right w:val="none" w:sz="0" w:space="0" w:color="auto"/>
      </w:divBdr>
    </w:div>
    <w:div w:id="734668653">
      <w:bodyDiv w:val="1"/>
      <w:marLeft w:val="0"/>
      <w:marRight w:val="0"/>
      <w:marTop w:val="0"/>
      <w:marBottom w:val="0"/>
      <w:divBdr>
        <w:top w:val="none" w:sz="0" w:space="0" w:color="auto"/>
        <w:left w:val="none" w:sz="0" w:space="0" w:color="auto"/>
        <w:bottom w:val="none" w:sz="0" w:space="0" w:color="auto"/>
        <w:right w:val="none" w:sz="0" w:space="0" w:color="auto"/>
      </w:divBdr>
    </w:div>
    <w:div w:id="865945407">
      <w:bodyDiv w:val="1"/>
      <w:marLeft w:val="0"/>
      <w:marRight w:val="0"/>
      <w:marTop w:val="0"/>
      <w:marBottom w:val="0"/>
      <w:divBdr>
        <w:top w:val="none" w:sz="0" w:space="0" w:color="auto"/>
        <w:left w:val="none" w:sz="0" w:space="0" w:color="auto"/>
        <w:bottom w:val="none" w:sz="0" w:space="0" w:color="auto"/>
        <w:right w:val="none" w:sz="0" w:space="0" w:color="auto"/>
      </w:divBdr>
    </w:div>
    <w:div w:id="883058327">
      <w:bodyDiv w:val="1"/>
      <w:marLeft w:val="0"/>
      <w:marRight w:val="0"/>
      <w:marTop w:val="0"/>
      <w:marBottom w:val="0"/>
      <w:divBdr>
        <w:top w:val="none" w:sz="0" w:space="0" w:color="auto"/>
        <w:left w:val="none" w:sz="0" w:space="0" w:color="auto"/>
        <w:bottom w:val="none" w:sz="0" w:space="0" w:color="auto"/>
        <w:right w:val="none" w:sz="0" w:space="0" w:color="auto"/>
      </w:divBdr>
    </w:div>
    <w:div w:id="988635392">
      <w:bodyDiv w:val="1"/>
      <w:marLeft w:val="0"/>
      <w:marRight w:val="0"/>
      <w:marTop w:val="0"/>
      <w:marBottom w:val="0"/>
      <w:divBdr>
        <w:top w:val="none" w:sz="0" w:space="0" w:color="auto"/>
        <w:left w:val="none" w:sz="0" w:space="0" w:color="auto"/>
        <w:bottom w:val="none" w:sz="0" w:space="0" w:color="auto"/>
        <w:right w:val="none" w:sz="0" w:space="0" w:color="auto"/>
      </w:divBdr>
    </w:div>
    <w:div w:id="1156847889">
      <w:bodyDiv w:val="1"/>
      <w:marLeft w:val="0"/>
      <w:marRight w:val="0"/>
      <w:marTop w:val="0"/>
      <w:marBottom w:val="0"/>
      <w:divBdr>
        <w:top w:val="none" w:sz="0" w:space="0" w:color="auto"/>
        <w:left w:val="none" w:sz="0" w:space="0" w:color="auto"/>
        <w:bottom w:val="none" w:sz="0" w:space="0" w:color="auto"/>
        <w:right w:val="none" w:sz="0" w:space="0" w:color="auto"/>
      </w:divBdr>
    </w:div>
    <w:div w:id="1327899415">
      <w:bodyDiv w:val="1"/>
      <w:marLeft w:val="0"/>
      <w:marRight w:val="0"/>
      <w:marTop w:val="0"/>
      <w:marBottom w:val="0"/>
      <w:divBdr>
        <w:top w:val="none" w:sz="0" w:space="0" w:color="auto"/>
        <w:left w:val="none" w:sz="0" w:space="0" w:color="auto"/>
        <w:bottom w:val="none" w:sz="0" w:space="0" w:color="auto"/>
        <w:right w:val="none" w:sz="0" w:space="0" w:color="auto"/>
      </w:divBdr>
    </w:div>
    <w:div w:id="1430128050">
      <w:bodyDiv w:val="1"/>
      <w:marLeft w:val="0"/>
      <w:marRight w:val="0"/>
      <w:marTop w:val="0"/>
      <w:marBottom w:val="0"/>
      <w:divBdr>
        <w:top w:val="none" w:sz="0" w:space="0" w:color="auto"/>
        <w:left w:val="none" w:sz="0" w:space="0" w:color="auto"/>
        <w:bottom w:val="none" w:sz="0" w:space="0" w:color="auto"/>
        <w:right w:val="none" w:sz="0" w:space="0" w:color="auto"/>
      </w:divBdr>
    </w:div>
    <w:div w:id="1436635266">
      <w:bodyDiv w:val="1"/>
      <w:marLeft w:val="0"/>
      <w:marRight w:val="0"/>
      <w:marTop w:val="0"/>
      <w:marBottom w:val="0"/>
      <w:divBdr>
        <w:top w:val="none" w:sz="0" w:space="0" w:color="auto"/>
        <w:left w:val="none" w:sz="0" w:space="0" w:color="auto"/>
        <w:bottom w:val="none" w:sz="0" w:space="0" w:color="auto"/>
        <w:right w:val="none" w:sz="0" w:space="0" w:color="auto"/>
      </w:divBdr>
    </w:div>
    <w:div w:id="1437598337">
      <w:bodyDiv w:val="1"/>
      <w:marLeft w:val="0"/>
      <w:marRight w:val="0"/>
      <w:marTop w:val="0"/>
      <w:marBottom w:val="0"/>
      <w:divBdr>
        <w:top w:val="none" w:sz="0" w:space="0" w:color="auto"/>
        <w:left w:val="none" w:sz="0" w:space="0" w:color="auto"/>
        <w:bottom w:val="none" w:sz="0" w:space="0" w:color="auto"/>
        <w:right w:val="none" w:sz="0" w:space="0" w:color="auto"/>
      </w:divBdr>
    </w:div>
    <w:div w:id="1487896444">
      <w:bodyDiv w:val="1"/>
      <w:marLeft w:val="0"/>
      <w:marRight w:val="0"/>
      <w:marTop w:val="0"/>
      <w:marBottom w:val="0"/>
      <w:divBdr>
        <w:top w:val="none" w:sz="0" w:space="0" w:color="auto"/>
        <w:left w:val="none" w:sz="0" w:space="0" w:color="auto"/>
        <w:bottom w:val="none" w:sz="0" w:space="0" w:color="auto"/>
        <w:right w:val="none" w:sz="0" w:space="0" w:color="auto"/>
      </w:divBdr>
    </w:div>
    <w:div w:id="1494027498">
      <w:bodyDiv w:val="1"/>
      <w:marLeft w:val="0"/>
      <w:marRight w:val="0"/>
      <w:marTop w:val="0"/>
      <w:marBottom w:val="0"/>
      <w:divBdr>
        <w:top w:val="none" w:sz="0" w:space="0" w:color="auto"/>
        <w:left w:val="none" w:sz="0" w:space="0" w:color="auto"/>
        <w:bottom w:val="none" w:sz="0" w:space="0" w:color="auto"/>
        <w:right w:val="none" w:sz="0" w:space="0" w:color="auto"/>
      </w:divBdr>
    </w:div>
    <w:div w:id="20854924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klasifikace.pedologie.czu.cz/index.php?action=showContextHelp&amp;id_term=45" TargetMode="External"/><Relationship Id="rId21" Type="http://schemas.openxmlformats.org/officeDocument/2006/relationships/image" Target="media/image9.jpeg"/><Relationship Id="rId42" Type="http://schemas.openxmlformats.org/officeDocument/2006/relationships/header" Target="header13.xml"/><Relationship Id="rId47" Type="http://schemas.openxmlformats.org/officeDocument/2006/relationships/hyperlink" Target="http://www.praha-mesto.cz" TargetMode="External"/><Relationship Id="rId63" Type="http://schemas.openxmlformats.org/officeDocument/2006/relationships/hyperlink" Target="http://www.natura2000.cz" TargetMode="External"/><Relationship Id="rId68" Type="http://schemas.openxmlformats.org/officeDocument/2006/relationships/hyperlink" Target="https://mapy.geology.cz/suris/" TargetMode="Externa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header" Target="header2.xml"/><Relationship Id="rId11" Type="http://schemas.openxmlformats.org/officeDocument/2006/relationships/footer" Target="footer2.xml"/><Relationship Id="rId24" Type="http://schemas.openxmlformats.org/officeDocument/2006/relationships/image" Target="media/image12.png"/><Relationship Id="rId32" Type="http://schemas.openxmlformats.org/officeDocument/2006/relationships/footer" Target="footer6.xml"/><Relationship Id="rId37" Type="http://schemas.openxmlformats.org/officeDocument/2006/relationships/header" Target="header8.xml"/><Relationship Id="rId40" Type="http://schemas.openxmlformats.org/officeDocument/2006/relationships/header" Target="header11.xml"/><Relationship Id="rId45" Type="http://schemas.openxmlformats.org/officeDocument/2006/relationships/hyperlink" Target="http://cs.wikipedia.org" TargetMode="External"/><Relationship Id="rId53" Type="http://schemas.openxmlformats.org/officeDocument/2006/relationships/hyperlink" Target="https://mapy.geology.cz/suris/" TargetMode="External"/><Relationship Id="rId58" Type="http://schemas.openxmlformats.org/officeDocument/2006/relationships/hyperlink" Target="http://app.iprpraha.cz/apl/app/ig_mapy/" TargetMode="External"/><Relationship Id="rId66" Type="http://schemas.openxmlformats.org/officeDocument/2006/relationships/hyperlink" Target="https://mapy.geology.cz/svahove_nestability/" TargetMode="External"/><Relationship Id="rId5" Type="http://schemas.openxmlformats.org/officeDocument/2006/relationships/webSettings" Target="webSettings.xml"/><Relationship Id="rId61" Type="http://schemas.openxmlformats.org/officeDocument/2006/relationships/hyperlink" Target="http://www.mapy.cz" TargetMode="External"/><Relationship Id="rId19" Type="http://schemas.openxmlformats.org/officeDocument/2006/relationships/image" Target="media/image7.png"/><Relationship Id="rId14" Type="http://schemas.openxmlformats.org/officeDocument/2006/relationships/header" Target="header1.xml"/><Relationship Id="rId22" Type="http://schemas.openxmlformats.org/officeDocument/2006/relationships/image" Target="media/image10.jpeg"/><Relationship Id="rId27" Type="http://schemas.openxmlformats.org/officeDocument/2006/relationships/image" Target="media/image13.png"/><Relationship Id="rId30" Type="http://schemas.openxmlformats.org/officeDocument/2006/relationships/header" Target="header3.xml"/><Relationship Id="rId35" Type="http://schemas.openxmlformats.org/officeDocument/2006/relationships/header" Target="header6.xml"/><Relationship Id="rId43" Type="http://schemas.openxmlformats.org/officeDocument/2006/relationships/hyperlink" Target="http://iprpraha.cz" TargetMode="External"/><Relationship Id="rId48" Type="http://schemas.openxmlformats.org/officeDocument/2006/relationships/hyperlink" Target="http://www.natura2000.cz" TargetMode="External"/><Relationship Id="rId56" Type="http://schemas.openxmlformats.org/officeDocument/2006/relationships/hyperlink" Target="http://www.praha-priroda.cz/odborna-verejnost/kvalita-vody/" TargetMode="External"/><Relationship Id="rId64" Type="http://schemas.openxmlformats.org/officeDocument/2006/relationships/hyperlink" Target="http://www.heis.vuv.cz" TargetMode="External"/><Relationship Id="rId69" Type="http://schemas.openxmlformats.org/officeDocument/2006/relationships/header" Target="header14.xml"/><Relationship Id="rId8" Type="http://schemas.openxmlformats.org/officeDocument/2006/relationships/image" Target="media/image1.jpeg"/><Relationship Id="rId51" Type="http://schemas.openxmlformats.org/officeDocument/2006/relationships/hyperlink" Target="https://mapy.geology.cz/svahove_nestability/" TargetMode="Externa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5.png"/><Relationship Id="rId25" Type="http://schemas.openxmlformats.org/officeDocument/2006/relationships/hyperlink" Target="http://klasifikace.pedologie.czu.cz/index.php?action=showContextHelp&amp;id_term=45" TargetMode="External"/><Relationship Id="rId33" Type="http://schemas.openxmlformats.org/officeDocument/2006/relationships/header" Target="header4.xml"/><Relationship Id="rId38" Type="http://schemas.openxmlformats.org/officeDocument/2006/relationships/header" Target="header9.xml"/><Relationship Id="rId46" Type="http://schemas.openxmlformats.org/officeDocument/2006/relationships/hyperlink" Target="http://www.mapy.cz" TargetMode="External"/><Relationship Id="rId59" Type="http://schemas.openxmlformats.org/officeDocument/2006/relationships/hyperlink" Target="http://www.envis.praha-mesto.cz" TargetMode="External"/><Relationship Id="rId67" Type="http://schemas.openxmlformats.org/officeDocument/2006/relationships/hyperlink" Target="https://mapy.geology.cz/haz/" TargetMode="External"/><Relationship Id="rId20" Type="http://schemas.openxmlformats.org/officeDocument/2006/relationships/image" Target="media/image8.jpeg"/><Relationship Id="rId41" Type="http://schemas.openxmlformats.org/officeDocument/2006/relationships/header" Target="header12.xml"/><Relationship Id="rId54" Type="http://schemas.openxmlformats.org/officeDocument/2006/relationships/hyperlink" Target="http://app.iprpraha.cz/apl/app/ig_mapy/" TargetMode="External"/><Relationship Id="rId62" Type="http://schemas.openxmlformats.org/officeDocument/2006/relationships/hyperlink" Target="http://www.praha-mesto.cz" TargetMode="Externa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image" Target="media/image11.jpeg"/><Relationship Id="rId28" Type="http://schemas.openxmlformats.org/officeDocument/2006/relationships/image" Target="media/image14.jpeg"/><Relationship Id="rId36" Type="http://schemas.openxmlformats.org/officeDocument/2006/relationships/header" Target="header7.xml"/><Relationship Id="rId49" Type="http://schemas.openxmlformats.org/officeDocument/2006/relationships/hyperlink" Target="http://www.heis.vuv.cz" TargetMode="External"/><Relationship Id="rId57" Type="http://schemas.openxmlformats.org/officeDocument/2006/relationships/hyperlink" Target="http://iprpraha.cz" TargetMode="External"/><Relationship Id="rId10" Type="http://schemas.openxmlformats.org/officeDocument/2006/relationships/footer" Target="footer1.xml"/><Relationship Id="rId31" Type="http://schemas.openxmlformats.org/officeDocument/2006/relationships/footer" Target="footer5.xml"/><Relationship Id="rId44" Type="http://schemas.openxmlformats.org/officeDocument/2006/relationships/hyperlink" Target="http://www.envis.praha-mesto.cz" TargetMode="External"/><Relationship Id="rId52" Type="http://schemas.openxmlformats.org/officeDocument/2006/relationships/hyperlink" Target="https://mapy.geology.cz/haz/" TargetMode="External"/><Relationship Id="rId60" Type="http://schemas.openxmlformats.org/officeDocument/2006/relationships/hyperlink" Target="http://cs.wikipedia.org" TargetMode="External"/><Relationship Id="rId65" Type="http://schemas.openxmlformats.org/officeDocument/2006/relationships/hyperlink" Target="https://mapy.geology.cz/radon/"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4.jpeg"/><Relationship Id="rId18" Type="http://schemas.openxmlformats.org/officeDocument/2006/relationships/image" Target="media/image6.png"/><Relationship Id="rId39" Type="http://schemas.openxmlformats.org/officeDocument/2006/relationships/header" Target="header10.xml"/><Relationship Id="rId34" Type="http://schemas.openxmlformats.org/officeDocument/2006/relationships/header" Target="header5.xml"/><Relationship Id="rId50" Type="http://schemas.openxmlformats.org/officeDocument/2006/relationships/hyperlink" Target="https://mapy.geology.cz/radon/" TargetMode="External"/><Relationship Id="rId55" Type="http://schemas.openxmlformats.org/officeDocument/2006/relationships/hyperlink" Target="http://www.praha-priroda.cz/vodni-plochy-a-potoky/vodni-toky/"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www.geology.cz/aplikace/geohazardy/" TargetMode="External"/><Relationship Id="rId2" Type="http://schemas.openxmlformats.org/officeDocument/2006/relationships/hyperlink" Target="https://app.iprpraha.cz/apl/app/atlas-zp/?service%5b%5d=vsakovani" TargetMode="External"/><Relationship Id="rId1" Type="http://schemas.openxmlformats.org/officeDocument/2006/relationships/hyperlink" Target="https://app.iprpraha.cz/apl/app/atlas-zp/?service%5b%5d=mapa_bonity_klimatu"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jicek\Documents\Vlastn&#237;%20&#353;ablony%20Office\&#352;ablona_VVUR&#218;_Zm&#283;ny%20&#218;P.dotx" TargetMode="External"/></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93A0EBA-1414-4D5B-8539-339848F7A9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Šablona_VVURÚ_Změny ÚP.dotx</Template>
  <TotalTime>123</TotalTime>
  <Pages>93</Pages>
  <Words>26407</Words>
  <Characters>155803</Characters>
  <Application>Microsoft Office Word</Application>
  <DocSecurity>0</DocSecurity>
  <Lines>1298</Lines>
  <Paragraphs>363</Paragraphs>
  <ScaleCrop>false</ScaleCrop>
  <HeadingPairs>
    <vt:vector size="2" baseType="variant">
      <vt:variant>
        <vt:lpstr>Název</vt:lpstr>
      </vt:variant>
      <vt:variant>
        <vt:i4>1</vt:i4>
      </vt:variant>
    </vt:vector>
  </HeadingPairs>
  <TitlesOfParts>
    <vt:vector size="1" baseType="lpstr">
      <vt:lpstr>1</vt:lpstr>
    </vt:vector>
  </TitlesOfParts>
  <Company>B.I.R.T.</Company>
  <LinksUpToDate>false</LinksUpToDate>
  <CharactersWithSpaces>181847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Libor Krajíček</dc:creator>
  <cp:keywords/>
  <dc:description/>
  <cp:lastModifiedBy>Jana Borovcová</cp:lastModifiedBy>
  <cp:revision>10</cp:revision>
  <cp:lastPrinted>2023-01-24T12:27:00Z</cp:lastPrinted>
  <dcterms:created xsi:type="dcterms:W3CDTF">2022-12-15T11:17:00Z</dcterms:created>
  <dcterms:modified xsi:type="dcterms:W3CDTF">2023-01-24T12:28:00Z</dcterms:modified>
</cp:coreProperties>
</file>